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3C47FE" w:rsidTr="00974001">
        <w:trPr>
          <w:tblHeader/>
        </w:trPr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3C47FE" w:rsidTr="00974001">
        <w:trPr>
          <w:tblHeader/>
        </w:trPr>
        <w:tc>
          <w:tcPr>
            <w:tcW w:w="1368" w:type="dxa"/>
          </w:tcPr>
          <w:p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3C47FE" w:rsidTr="00974001"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3C47FE" w:rsidTr="00974001"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A10FA9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460917" w:rsidRPr="003C47FE" w:rsidRDefault="00460917" w:rsidP="001B3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1B301B" w:rsidRPr="003C47F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2032A6" w:rsidRPr="003C47FE" w:rsidTr="0008574B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A10FA9" w:rsidRPr="003C47FE" w:rsidTr="00974001">
        <w:tc>
          <w:tcPr>
            <w:tcW w:w="1368" w:type="dxa"/>
          </w:tcPr>
          <w:p w:rsidR="00A10FA9" w:rsidRPr="003C47FE" w:rsidRDefault="00A10FA9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165" w:type="dxa"/>
          </w:tcPr>
          <w:p w:rsidR="00A10FA9" w:rsidRPr="003C47FE" w:rsidRDefault="002032A6" w:rsidP="00A1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C2DB5" w:rsidRPr="003C47FE" w:rsidTr="00974001">
        <w:tc>
          <w:tcPr>
            <w:tcW w:w="1368" w:type="dxa"/>
          </w:tcPr>
          <w:p w:rsidR="005C2DB5" w:rsidRPr="003C47FE" w:rsidRDefault="005C2DB5" w:rsidP="005C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8165" w:type="dxa"/>
          </w:tcPr>
          <w:p w:rsidR="005C2DB5" w:rsidRPr="003C47FE" w:rsidRDefault="005C2DB5" w:rsidP="005C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B77A7F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สำคัญกับ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5C2DB5" w:rsidRPr="003C47FE" w:rsidTr="00974001">
        <w:tc>
          <w:tcPr>
            <w:tcW w:w="1368" w:type="dxa"/>
          </w:tcPr>
          <w:p w:rsidR="005C2DB5" w:rsidRPr="003C47FE" w:rsidRDefault="005C2DB5" w:rsidP="005C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5C2DB5" w:rsidRPr="003C47FE" w:rsidRDefault="005C2DB5" w:rsidP="005C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032A6" w:rsidRPr="003C47FE" w:rsidTr="00974001">
        <w:tc>
          <w:tcPr>
            <w:tcW w:w="1368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</w:t>
            </w:r>
            <w:r w:rsidR="005C2DB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2032A6" w:rsidRPr="003C47FE" w:rsidRDefault="002032A6" w:rsidP="0020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3C6FF5" w:rsidRPr="003C47FE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br w:type="page"/>
      </w:r>
      <w:r w:rsidR="003C6FF5" w:rsidRPr="003C47F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417F0" w:rsidRDefault="005417F0" w:rsidP="005417F0">
      <w:pPr>
        <w:pStyle w:val="FSBlank"/>
      </w:pPr>
    </w:p>
    <w:p w:rsidR="00F82FDA" w:rsidRPr="00AE023C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BA44A6" w:rsidRPr="003C47FE">
        <w:rPr>
          <w:rFonts w:ascii="Angsana New" w:hAnsi="Angsana New"/>
          <w:sz w:val="30"/>
          <w:szCs w:val="30"/>
          <w:cs/>
        </w:rPr>
        <w:t>คณะ</w:t>
      </w:r>
      <w:r w:rsidRPr="003C47FE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3C47FE">
        <w:rPr>
          <w:rFonts w:ascii="Angsana New" w:hAnsi="Angsana New"/>
          <w:sz w:val="30"/>
          <w:szCs w:val="30"/>
        </w:rPr>
        <w:t xml:space="preserve"> </w:t>
      </w:r>
      <w:r w:rsidR="00AE023C">
        <w:rPr>
          <w:rFonts w:ascii="Angsana New" w:hAnsi="Angsana New"/>
          <w:sz w:val="30"/>
          <w:szCs w:val="30"/>
        </w:rPr>
        <w:t xml:space="preserve">20 </w:t>
      </w:r>
      <w:r w:rsidR="00AE023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E023C">
        <w:rPr>
          <w:rFonts w:ascii="Angsana New" w:hAnsi="Angsana New"/>
          <w:sz w:val="30"/>
          <w:szCs w:val="30"/>
        </w:rPr>
        <w:t>2561</w:t>
      </w:r>
    </w:p>
    <w:p w:rsidR="00E470B0" w:rsidRPr="00593035" w:rsidRDefault="00346FC1" w:rsidP="00A93E31">
      <w:pPr>
        <w:pStyle w:val="FSBlank"/>
      </w:pPr>
      <w:r w:rsidRPr="003C47FE">
        <w:tab/>
      </w:r>
    </w:p>
    <w:p w:rsidR="000D22E7" w:rsidRPr="000D22E7" w:rsidRDefault="000D22E7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2E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C0D65" w:rsidRPr="00593035" w:rsidRDefault="000C0D65" w:rsidP="00A93E31">
      <w:pPr>
        <w:pStyle w:val="FSBlank"/>
        <w:rPr>
          <w:cs/>
        </w:rPr>
      </w:pPr>
    </w:p>
    <w:p w:rsidR="003057D6" w:rsidRPr="003C47FE" w:rsidRDefault="00C52BAB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3057D6" w:rsidRPr="003C47FE">
        <w:rPr>
          <w:rFonts w:ascii="Angsana New" w:hAnsi="Angsana New"/>
          <w:sz w:val="30"/>
          <w:szCs w:val="30"/>
        </w:rPr>
        <w:t>“</w:t>
      </w:r>
      <w:r w:rsidR="003057D6" w:rsidRPr="003C47FE">
        <w:rPr>
          <w:rFonts w:ascii="Angsana New" w:hAnsi="Angsana New"/>
          <w:sz w:val="30"/>
          <w:szCs w:val="30"/>
          <w:cs/>
        </w:rPr>
        <w:t>บริษัท</w:t>
      </w:r>
      <w:r w:rsidR="00AA7B42" w:rsidRPr="003C47FE">
        <w:rPr>
          <w:rFonts w:ascii="Angsana New" w:hAnsi="Angsana New"/>
          <w:sz w:val="30"/>
          <w:szCs w:val="30"/>
        </w:rPr>
        <w:t>”</w:t>
      </w:r>
      <w:r w:rsidR="00AA7B42" w:rsidRPr="003C47F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2C069C" w:rsidRPr="003C47FE">
        <w:rPr>
          <w:rFonts w:ascii="Angsana New" w:hAnsi="Angsana New"/>
          <w:sz w:val="30"/>
          <w:szCs w:val="30"/>
          <w:cs/>
        </w:rPr>
        <w:t>โดย</w:t>
      </w:r>
      <w:r w:rsidR="00737788" w:rsidRPr="003C47FE">
        <w:rPr>
          <w:rFonts w:ascii="Angsana New" w:hAnsi="Angsana New"/>
          <w:sz w:val="30"/>
          <w:szCs w:val="30"/>
          <w:cs/>
        </w:rPr>
        <w:t>มี</w:t>
      </w:r>
      <w:r w:rsidR="00724CE0" w:rsidRPr="003C47FE">
        <w:rPr>
          <w:rFonts w:ascii="Angsana New" w:hAnsi="Angsana New"/>
          <w:sz w:val="30"/>
          <w:szCs w:val="30"/>
          <w:cs/>
        </w:rPr>
        <w:t>สำนักงานใหญ่และสำนักงานสาขา</w:t>
      </w:r>
      <w:r w:rsidR="003057D6" w:rsidRPr="003C47FE">
        <w:rPr>
          <w:rFonts w:ascii="Angsana New" w:hAnsi="Angsana New"/>
          <w:sz w:val="30"/>
          <w:szCs w:val="30"/>
          <w:cs/>
        </w:rPr>
        <w:t>ที่จดทะเบียน</w:t>
      </w:r>
      <w:r w:rsidR="007439D4" w:rsidRPr="003C47FE">
        <w:rPr>
          <w:rFonts w:ascii="Angsana New" w:hAnsi="Angsana New"/>
          <w:sz w:val="30"/>
          <w:szCs w:val="30"/>
          <w:cs/>
        </w:rPr>
        <w:t>ดังนี้</w:t>
      </w:r>
    </w:p>
    <w:p w:rsidR="003057D6" w:rsidRPr="00593035" w:rsidRDefault="003057D6" w:rsidP="00A93E31">
      <w:pPr>
        <w:pStyle w:val="FSBlank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7470"/>
      </w:tblGrid>
      <w:tr w:rsidR="003F1DAF" w:rsidRPr="003C47FE" w:rsidTr="00AF4190">
        <w:tc>
          <w:tcPr>
            <w:tcW w:w="1530" w:type="dxa"/>
          </w:tcPr>
          <w:p w:rsidR="003F1DAF" w:rsidRPr="003C47FE" w:rsidRDefault="003F1DAF" w:rsidP="00593035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สำนักงานใหญ่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:rsidR="003F1DAF" w:rsidRPr="003C47FE" w:rsidRDefault="003F1DAF" w:rsidP="0002203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:rsidR="003F1DAF" w:rsidRPr="003C47FE" w:rsidRDefault="003F1DAF" w:rsidP="00A93E31">
            <w:pPr>
              <w:pStyle w:val="BodyText3"/>
              <w:spacing w:line="240" w:lineRule="auto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</w:rPr>
              <w:t xml:space="preserve">999 </w:t>
            </w:r>
            <w:r w:rsidR="00A93E31">
              <w:rPr>
                <w:rFonts w:ascii="Angsana New" w:hAnsi="Angsana New" w:cs="Angsana New"/>
                <w:cs/>
              </w:rPr>
              <w:t xml:space="preserve">หมู่ </w:t>
            </w:r>
            <w:r w:rsidRPr="003C47FE">
              <w:rPr>
                <w:rFonts w:ascii="Angsana New" w:hAnsi="Angsana New" w:cs="Angsana New"/>
                <w:cs/>
              </w:rPr>
              <w:t>13 ถนนพหลโยธิน ตำบลคลองหนึ่ง อำเภอคลองหลวง จังหวัดปทุมธานี 12120 ประเทศไทย</w:t>
            </w:r>
          </w:p>
        </w:tc>
      </w:tr>
      <w:tr w:rsidR="003F1DAF" w:rsidRPr="003C47FE" w:rsidTr="00AF4190">
        <w:tc>
          <w:tcPr>
            <w:tcW w:w="1530" w:type="dxa"/>
          </w:tcPr>
          <w:p w:rsidR="003F1DAF" w:rsidRPr="00593035" w:rsidRDefault="003F1DAF" w:rsidP="00A93E31">
            <w:pPr>
              <w:pStyle w:val="FSBlank"/>
              <w:rPr>
                <w:cs/>
              </w:rPr>
            </w:pPr>
          </w:p>
        </w:tc>
        <w:tc>
          <w:tcPr>
            <w:tcW w:w="270" w:type="dxa"/>
          </w:tcPr>
          <w:p w:rsidR="003F1DAF" w:rsidRPr="003C47FE" w:rsidRDefault="003F1DAF" w:rsidP="00A93E31">
            <w:pPr>
              <w:pStyle w:val="FSBlank"/>
              <w:rPr>
                <w:cs/>
              </w:rPr>
            </w:pPr>
          </w:p>
        </w:tc>
        <w:tc>
          <w:tcPr>
            <w:tcW w:w="7470" w:type="dxa"/>
          </w:tcPr>
          <w:p w:rsidR="003F1DAF" w:rsidRPr="003C47FE" w:rsidRDefault="003F1DAF" w:rsidP="00A93E31">
            <w:pPr>
              <w:pStyle w:val="FSBlank"/>
              <w:rPr>
                <w:cs/>
              </w:rPr>
            </w:pPr>
          </w:p>
        </w:tc>
      </w:tr>
      <w:tr w:rsidR="003F1DAF" w:rsidRPr="003C47FE" w:rsidTr="00AF4190">
        <w:tc>
          <w:tcPr>
            <w:tcW w:w="1530" w:type="dxa"/>
          </w:tcPr>
          <w:p w:rsidR="003F1DAF" w:rsidRPr="003C47FE" w:rsidRDefault="00262525" w:rsidP="0002203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สำนักงานสาขา</w:t>
            </w:r>
            <w:r w:rsidR="003F1DAF"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:rsidR="003F1DAF" w:rsidRPr="003C47FE" w:rsidRDefault="003F1DAF" w:rsidP="0002203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:rsidR="003F1DAF" w:rsidRPr="003C47FE" w:rsidRDefault="003F1DAF" w:rsidP="00022033">
            <w:pPr>
              <w:pStyle w:val="BodyText3"/>
              <w:spacing w:line="240" w:lineRule="auto"/>
              <w:ind w:left="9"/>
              <w:jc w:val="both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999</w:t>
            </w:r>
            <w:r w:rsidR="00FE79BB" w:rsidRPr="003C47FE">
              <w:rPr>
                <w:rFonts w:ascii="Angsana New" w:hAnsi="Angsana New" w:cs="Angsana New"/>
              </w:rPr>
              <w:t>/1</w:t>
            </w:r>
            <w:r w:rsidRPr="003C47FE">
              <w:rPr>
                <w:rFonts w:ascii="Angsana New" w:hAnsi="Angsana New" w:cs="Angsana New"/>
                <w:cs/>
              </w:rPr>
              <w:t xml:space="preserve"> ถนนมิตรภาพ</w:t>
            </w:r>
            <w:r w:rsidR="002B1E07"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(กม. 231)</w:t>
            </w:r>
            <w:r w:rsidR="002B1E07"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หมู่ 1</w:t>
            </w:r>
            <w:r w:rsidR="00960B90"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ตำบลนากลาง</w:t>
            </w:r>
            <w:r w:rsidR="00481383" w:rsidRPr="003C47FE">
              <w:rPr>
                <w:rFonts w:ascii="Angsana New" w:hAnsi="Angsana New" w:cs="Angsana New"/>
                <w:cs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อำเภอสูงเนิน จังหวัดนครราชสีมา</w:t>
            </w:r>
            <w:r w:rsidR="00526986" w:rsidRPr="003C47FE">
              <w:rPr>
                <w:rFonts w:ascii="Angsana New" w:hAnsi="Angsana New" w:cs="Angsana New"/>
              </w:rPr>
              <w:t xml:space="preserve"> </w:t>
            </w:r>
            <w:r w:rsidR="00DF0820" w:rsidRPr="003C47FE">
              <w:rPr>
                <w:rFonts w:ascii="Angsana New" w:hAnsi="Angsana New" w:cs="Angsana New"/>
                <w:cs/>
              </w:rPr>
              <w:t>30</w:t>
            </w:r>
            <w:r w:rsidR="00DF0820" w:rsidRPr="003C47FE">
              <w:rPr>
                <w:rFonts w:ascii="Angsana New" w:hAnsi="Angsana New" w:cs="Angsana New"/>
              </w:rPr>
              <w:t>3</w:t>
            </w:r>
            <w:r w:rsidR="0025629B" w:rsidRPr="003C47FE">
              <w:rPr>
                <w:rFonts w:ascii="Angsana New" w:hAnsi="Angsana New" w:cs="Angsana New"/>
              </w:rPr>
              <w:t>8</w:t>
            </w:r>
            <w:r w:rsidRPr="003C47FE">
              <w:rPr>
                <w:rFonts w:ascii="Angsana New" w:hAnsi="Angsana New" w:cs="Angsana New"/>
                <w:cs/>
              </w:rPr>
              <w:t>0 ประเทศไทย</w:t>
            </w:r>
          </w:p>
        </w:tc>
      </w:tr>
    </w:tbl>
    <w:p w:rsidR="00C52BAB" w:rsidRPr="00593035" w:rsidRDefault="00C52BAB" w:rsidP="00A93E31">
      <w:pPr>
        <w:pStyle w:val="FSBlank"/>
      </w:pPr>
    </w:p>
    <w:p w:rsidR="003057D6" w:rsidRPr="003C47FE" w:rsidRDefault="003057D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2C069C" w:rsidRPr="003C47FE">
        <w:rPr>
          <w:rFonts w:ascii="Angsana New" w:hAnsi="Angsana New"/>
          <w:sz w:val="30"/>
          <w:szCs w:val="30"/>
          <w:cs/>
        </w:rPr>
        <w:t>าดหลักทรัพย์แห่งประเทศไทย</w:t>
      </w:r>
      <w:r w:rsidR="00521E56" w:rsidRPr="003C47FE">
        <w:rPr>
          <w:rFonts w:ascii="Angsana New" w:hAnsi="Angsana New"/>
          <w:sz w:val="30"/>
          <w:szCs w:val="30"/>
          <w:cs/>
        </w:rPr>
        <w:t>เมื่อ</w:t>
      </w:r>
      <w:r w:rsidR="00432011" w:rsidRPr="003C47FE">
        <w:rPr>
          <w:rFonts w:ascii="Angsana New" w:hAnsi="Angsana New"/>
          <w:sz w:val="30"/>
          <w:szCs w:val="30"/>
          <w:cs/>
        </w:rPr>
        <w:t xml:space="preserve">วันที่ </w:t>
      </w:r>
      <w:r w:rsidR="000A0BD9" w:rsidRPr="003C47FE">
        <w:rPr>
          <w:rFonts w:ascii="Angsana New" w:hAnsi="Angsana New"/>
          <w:sz w:val="30"/>
          <w:szCs w:val="30"/>
        </w:rPr>
        <w:t xml:space="preserve">18 </w:t>
      </w:r>
      <w:r w:rsidR="000A0BD9" w:rsidRPr="003C47FE">
        <w:rPr>
          <w:rFonts w:ascii="Angsana New" w:hAnsi="Angsana New"/>
          <w:sz w:val="30"/>
          <w:szCs w:val="30"/>
          <w:cs/>
        </w:rPr>
        <w:t>พฤษภาคม 2547</w:t>
      </w:r>
    </w:p>
    <w:p w:rsidR="003057D6" w:rsidRPr="00593035" w:rsidRDefault="003057D6" w:rsidP="00A93E31">
      <w:pPr>
        <w:pStyle w:val="FSBlank"/>
      </w:pPr>
    </w:p>
    <w:p w:rsidR="00B25952" w:rsidRPr="003C47FE" w:rsidRDefault="00481383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C47FE">
        <w:rPr>
          <w:rFonts w:ascii="Angsana New" w:hAnsi="Angsana New"/>
          <w:sz w:val="30"/>
          <w:szCs w:val="30"/>
        </w:rPr>
        <w:t xml:space="preserve">31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47FE">
        <w:rPr>
          <w:rFonts w:ascii="Angsana New" w:hAnsi="Angsana New"/>
          <w:sz w:val="30"/>
          <w:szCs w:val="30"/>
        </w:rPr>
        <w:t>25</w:t>
      </w:r>
      <w:r w:rsidR="00A17B62">
        <w:rPr>
          <w:rFonts w:ascii="Angsana New" w:hAnsi="Angsana New"/>
          <w:sz w:val="30"/>
          <w:szCs w:val="30"/>
        </w:rPr>
        <w:t>60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B25952" w:rsidRPr="003C47FE">
        <w:rPr>
          <w:rFonts w:ascii="Angsana New" w:hAnsi="Angsana New"/>
          <w:sz w:val="30"/>
          <w:szCs w:val="30"/>
          <w:cs/>
        </w:rPr>
        <w:t>ผู้ถือหุ้น</w:t>
      </w:r>
      <w:r w:rsidR="009307C9" w:rsidRPr="003C47FE">
        <w:rPr>
          <w:rFonts w:ascii="Angsana New" w:hAnsi="Angsana New"/>
          <w:sz w:val="30"/>
          <w:szCs w:val="30"/>
          <w:cs/>
        </w:rPr>
        <w:t>รายใหญ่ของบริษัท</w:t>
      </w:r>
      <w:r w:rsidR="006B1F86" w:rsidRPr="003C47FE">
        <w:rPr>
          <w:rFonts w:ascii="Angsana New" w:hAnsi="Angsana New"/>
          <w:sz w:val="30"/>
          <w:szCs w:val="30"/>
          <w:cs/>
        </w:rPr>
        <w:t>ได้แก่</w:t>
      </w:r>
      <w:r w:rsidR="003F6738" w:rsidRPr="003C47FE">
        <w:rPr>
          <w:rFonts w:ascii="Angsana New" w:hAnsi="Angsana New"/>
          <w:sz w:val="30"/>
          <w:szCs w:val="30"/>
        </w:rPr>
        <w:t xml:space="preserve"> </w:t>
      </w:r>
      <w:r w:rsidR="00A033CE" w:rsidRPr="003C47FE">
        <w:rPr>
          <w:rFonts w:ascii="Angsana New" w:hAnsi="Angsana New"/>
          <w:sz w:val="30"/>
          <w:szCs w:val="30"/>
          <w:cs/>
        </w:rPr>
        <w:t xml:space="preserve">นายทวีฉัตร </w:t>
      </w:r>
      <w:proofErr w:type="spellStart"/>
      <w:r w:rsidR="00A033CE" w:rsidRPr="003C47FE">
        <w:rPr>
          <w:rFonts w:ascii="Angsana New" w:hAnsi="Angsana New"/>
          <w:sz w:val="30"/>
          <w:szCs w:val="30"/>
          <w:cs/>
        </w:rPr>
        <w:t>จุฬางกูร</w:t>
      </w:r>
      <w:proofErr w:type="spellEnd"/>
      <w:r w:rsidR="00A033CE" w:rsidRPr="003C47FE">
        <w:rPr>
          <w:rFonts w:ascii="Angsana New" w:hAnsi="Angsana New"/>
          <w:sz w:val="30"/>
          <w:szCs w:val="30"/>
          <w:cs/>
        </w:rPr>
        <w:t xml:space="preserve"> </w:t>
      </w:r>
      <w:r w:rsidR="00260555" w:rsidRPr="003C47FE">
        <w:rPr>
          <w:rFonts w:ascii="Angsana New" w:hAnsi="Angsana New"/>
          <w:sz w:val="30"/>
          <w:szCs w:val="30"/>
          <w:cs/>
        </w:rPr>
        <w:t>ถือหุ้นของบริษัทในอัตราร้อยละ</w:t>
      </w:r>
      <w:r w:rsidR="00127127">
        <w:rPr>
          <w:rFonts w:ascii="Angsana New" w:hAnsi="Angsana New"/>
          <w:sz w:val="30"/>
          <w:szCs w:val="30"/>
        </w:rPr>
        <w:t xml:space="preserve"> 24</w:t>
      </w:r>
      <w:r w:rsidR="00AE023C">
        <w:rPr>
          <w:rFonts w:ascii="Angsana New" w:hAnsi="Angsana New"/>
          <w:sz w:val="30"/>
          <w:szCs w:val="30"/>
        </w:rPr>
        <w:t>.54</w:t>
      </w:r>
      <w:r w:rsidR="00F803D5" w:rsidRPr="003C47FE">
        <w:rPr>
          <w:rFonts w:ascii="Angsana New" w:hAnsi="Angsana New"/>
          <w:sz w:val="30"/>
          <w:szCs w:val="30"/>
        </w:rPr>
        <w:t xml:space="preserve"> </w:t>
      </w:r>
      <w:r w:rsidR="00A033CE" w:rsidRPr="003C47FE">
        <w:rPr>
          <w:rFonts w:ascii="Angsana New" w:hAnsi="Angsana New"/>
          <w:sz w:val="30"/>
          <w:szCs w:val="30"/>
          <w:cs/>
        </w:rPr>
        <w:t>และ</w:t>
      </w:r>
      <w:r w:rsidR="009307C9" w:rsidRPr="003C47FE">
        <w:rPr>
          <w:rFonts w:ascii="Angsana New" w:hAnsi="Angsana New"/>
          <w:sz w:val="30"/>
          <w:szCs w:val="30"/>
          <w:cs/>
        </w:rPr>
        <w:t xml:space="preserve">บริษัท เอ็นอีพี อสังหาริมทรัพย์และอุตสาหกรรม </w:t>
      </w:r>
      <w:r w:rsidR="0036049D" w:rsidRPr="003C47FE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DF2A18" w:rsidRPr="003C47FE">
        <w:rPr>
          <w:rFonts w:ascii="Angsana New" w:hAnsi="Angsana New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  <w:r w:rsidR="000A0BD9" w:rsidRPr="003C47FE">
        <w:rPr>
          <w:rFonts w:ascii="Angsana New" w:hAnsi="Angsana New"/>
          <w:sz w:val="30"/>
          <w:szCs w:val="30"/>
          <w:cs/>
        </w:rPr>
        <w:t>ถือหุ้นของบริษัท</w:t>
      </w:r>
      <w:r w:rsidR="00DF2A18" w:rsidRPr="003C47FE">
        <w:rPr>
          <w:rFonts w:ascii="Angsana New" w:hAnsi="Angsana New"/>
          <w:sz w:val="30"/>
          <w:szCs w:val="30"/>
          <w:cs/>
        </w:rPr>
        <w:t>ในอัตราร้อยละ</w:t>
      </w:r>
      <w:r w:rsidR="00881549" w:rsidRPr="003C47FE">
        <w:rPr>
          <w:rFonts w:ascii="Angsana New" w:hAnsi="Angsana New"/>
          <w:sz w:val="30"/>
          <w:szCs w:val="30"/>
        </w:rPr>
        <w:t xml:space="preserve"> </w:t>
      </w:r>
      <w:r w:rsidR="00AE023C">
        <w:rPr>
          <w:rFonts w:ascii="Angsana New" w:hAnsi="Angsana New"/>
          <w:sz w:val="30"/>
          <w:szCs w:val="30"/>
        </w:rPr>
        <w:t>10.79</w:t>
      </w:r>
      <w:r w:rsidR="00017B6E">
        <w:rPr>
          <w:rFonts w:ascii="Angsana New" w:hAnsi="Angsana New"/>
          <w:sz w:val="30"/>
          <w:szCs w:val="30"/>
        </w:rPr>
        <w:t xml:space="preserve"> </w:t>
      </w:r>
      <w:r w:rsidR="000A0BD9" w:rsidRPr="003C47FE">
        <w:rPr>
          <w:rFonts w:ascii="Angsana New" w:hAnsi="Angsana New"/>
          <w:i/>
          <w:iCs/>
          <w:sz w:val="30"/>
          <w:szCs w:val="30"/>
          <w:cs/>
        </w:rPr>
        <w:t>(255</w:t>
      </w:r>
      <w:r w:rsidR="00A17B62">
        <w:rPr>
          <w:rFonts w:ascii="Angsana New" w:hAnsi="Angsana New"/>
          <w:i/>
          <w:iCs/>
          <w:sz w:val="30"/>
          <w:szCs w:val="30"/>
        </w:rPr>
        <w:t>9</w:t>
      </w:r>
      <w:r w:rsidR="000A0BD9" w:rsidRPr="003C47FE">
        <w:rPr>
          <w:rFonts w:ascii="Angsana New" w:hAnsi="Angsana New"/>
          <w:i/>
          <w:iCs/>
          <w:sz w:val="30"/>
          <w:szCs w:val="30"/>
        </w:rPr>
        <w:t>:</w:t>
      </w:r>
      <w:r w:rsidR="002B1E07" w:rsidRPr="003C47FE">
        <w:rPr>
          <w:rFonts w:ascii="Angsana New" w:hAnsi="Angsana New"/>
          <w:i/>
          <w:iCs/>
          <w:sz w:val="30"/>
          <w:szCs w:val="30"/>
        </w:rPr>
        <w:t xml:space="preserve"> </w:t>
      </w:r>
      <w:r w:rsidR="000A0BD9" w:rsidRPr="003C47FE">
        <w:rPr>
          <w:rFonts w:ascii="Angsana New" w:hAnsi="Angsana New"/>
          <w:i/>
          <w:iCs/>
          <w:sz w:val="30"/>
          <w:szCs w:val="30"/>
          <w:cs/>
        </w:rPr>
        <w:t xml:space="preserve">อัตราร้อยละ </w:t>
      </w:r>
      <w:r w:rsidR="00A17B62">
        <w:rPr>
          <w:rFonts w:ascii="Angsana New" w:hAnsi="Angsana New"/>
          <w:i/>
          <w:iCs/>
          <w:sz w:val="30"/>
          <w:szCs w:val="30"/>
        </w:rPr>
        <w:t>23.26</w:t>
      </w:r>
      <w:r w:rsidR="008C7135" w:rsidRPr="003C47FE">
        <w:rPr>
          <w:rFonts w:ascii="Angsana New" w:hAnsi="Angsana New"/>
          <w:i/>
          <w:iCs/>
          <w:sz w:val="30"/>
          <w:szCs w:val="30"/>
        </w:rPr>
        <w:t xml:space="preserve"> </w:t>
      </w:r>
      <w:r w:rsidR="008C0B56" w:rsidRPr="003C47F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A17B62">
        <w:rPr>
          <w:rFonts w:ascii="Angsana New" w:hAnsi="Angsana New"/>
          <w:i/>
          <w:iCs/>
          <w:sz w:val="30"/>
          <w:szCs w:val="30"/>
        </w:rPr>
        <w:t>10.79</w:t>
      </w:r>
      <w:r w:rsidR="008C0B56" w:rsidRPr="003C47FE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8B5984" w:rsidRPr="003C47FE">
        <w:rPr>
          <w:rFonts w:ascii="Angsana New" w:hAnsi="Angsana New"/>
          <w:i/>
          <w:iCs/>
          <w:sz w:val="30"/>
          <w:szCs w:val="30"/>
        </w:rPr>
        <w:t>)</w:t>
      </w:r>
    </w:p>
    <w:p w:rsidR="00B25952" w:rsidRPr="00593035" w:rsidRDefault="00B25952" w:rsidP="00A93E31">
      <w:pPr>
        <w:pStyle w:val="FSBlank"/>
      </w:pPr>
    </w:p>
    <w:p w:rsidR="003057D6" w:rsidRDefault="0027498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บริษัทดำเนิน</w:t>
      </w:r>
      <w:r w:rsidR="0001239A" w:rsidRPr="003C47FE">
        <w:rPr>
          <w:rFonts w:ascii="Angsana New" w:hAnsi="Angsana New"/>
          <w:sz w:val="30"/>
          <w:szCs w:val="30"/>
          <w:cs/>
        </w:rPr>
        <w:t>ธุรกิจหลัก</w:t>
      </w:r>
      <w:r w:rsidRPr="003C47FE">
        <w:rPr>
          <w:rFonts w:ascii="Angsana New" w:hAnsi="Angsana New"/>
          <w:sz w:val="30"/>
          <w:szCs w:val="30"/>
          <w:cs/>
        </w:rPr>
        <w:t>เกี่ยวกับ</w:t>
      </w:r>
      <w:r w:rsidR="005261E5" w:rsidRPr="003C47FE">
        <w:rPr>
          <w:rFonts w:ascii="Angsana New" w:hAnsi="Angsana New"/>
          <w:sz w:val="30"/>
          <w:szCs w:val="30"/>
          <w:cs/>
        </w:rPr>
        <w:t>การพั</w:t>
      </w:r>
      <w:r w:rsidR="006B36AD" w:rsidRPr="003C47FE">
        <w:rPr>
          <w:rFonts w:ascii="Angsana New" w:hAnsi="Angsana New"/>
          <w:sz w:val="30"/>
          <w:szCs w:val="30"/>
          <w:cs/>
        </w:rPr>
        <w:t>ฒนาโครงการอสังหาริมทรัพย์และเขตส่งเสริม</w:t>
      </w:r>
      <w:r w:rsidR="005261E5" w:rsidRPr="003C47FE">
        <w:rPr>
          <w:rFonts w:ascii="Angsana New" w:hAnsi="Angsana New"/>
          <w:sz w:val="30"/>
          <w:szCs w:val="30"/>
          <w:cs/>
        </w:rPr>
        <w:t>อุตสาหกรรม</w:t>
      </w:r>
      <w:r w:rsidR="009307C9" w:rsidRPr="003C47FE">
        <w:rPr>
          <w:rFonts w:ascii="Angsana New" w:hAnsi="Angsana New"/>
          <w:sz w:val="30"/>
          <w:szCs w:val="30"/>
          <w:cs/>
        </w:rPr>
        <w:t>เพื่อขาย</w:t>
      </w:r>
      <w:r w:rsidR="0036049D" w:rsidRPr="003C47FE">
        <w:rPr>
          <w:rFonts w:ascii="Angsana New" w:hAnsi="Angsana New"/>
          <w:sz w:val="30"/>
          <w:szCs w:val="30"/>
          <w:cs/>
        </w:rPr>
        <w:t>และให้เช่า</w:t>
      </w:r>
      <w:r w:rsidR="00DE6329" w:rsidRPr="003C47FE">
        <w:rPr>
          <w:rFonts w:ascii="Angsana New" w:hAnsi="Angsana New"/>
          <w:sz w:val="30"/>
          <w:szCs w:val="30"/>
          <w:cs/>
        </w:rPr>
        <w:t>และ</w:t>
      </w:r>
      <w:r w:rsidR="007D67CA" w:rsidRPr="003C47FE">
        <w:rPr>
          <w:rFonts w:ascii="Angsana New" w:hAnsi="Angsana New"/>
          <w:sz w:val="30"/>
          <w:szCs w:val="30"/>
          <w:cs/>
        </w:rPr>
        <w:t>การ</w:t>
      </w:r>
      <w:r w:rsidR="00DE6329" w:rsidRPr="003C47FE">
        <w:rPr>
          <w:rFonts w:ascii="Angsana New" w:hAnsi="Angsana New"/>
          <w:sz w:val="30"/>
          <w:szCs w:val="30"/>
          <w:cs/>
        </w:rPr>
        <w:t>ให้บริการสาธาร</w:t>
      </w:r>
      <w:r w:rsidR="00252079" w:rsidRPr="003C47FE">
        <w:rPr>
          <w:rFonts w:ascii="Angsana New" w:hAnsi="Angsana New"/>
          <w:sz w:val="30"/>
          <w:szCs w:val="30"/>
          <w:cs/>
        </w:rPr>
        <w:t>ณูปโภคและสิ่งอำนวยความสะดวกต่าง</w:t>
      </w:r>
      <w:r w:rsidR="00FB618C">
        <w:rPr>
          <w:rFonts w:ascii="Angsana New" w:hAnsi="Angsana New"/>
          <w:sz w:val="30"/>
          <w:szCs w:val="30"/>
        </w:rPr>
        <w:t xml:space="preserve"> </w:t>
      </w:r>
      <w:r w:rsidR="00DE6329" w:rsidRPr="003C47FE">
        <w:rPr>
          <w:rFonts w:ascii="Angsana New" w:hAnsi="Angsana New"/>
          <w:sz w:val="30"/>
          <w:szCs w:val="30"/>
          <w:cs/>
        </w:rPr>
        <w:t>ๆ ใน</w:t>
      </w:r>
      <w:r w:rsidR="004718D0" w:rsidRPr="003C47FE">
        <w:rPr>
          <w:rFonts w:ascii="Angsana New" w:hAnsi="Angsana New"/>
          <w:sz w:val="30"/>
          <w:szCs w:val="30"/>
          <w:cs/>
        </w:rPr>
        <w:t>เขตส่งเสริม</w:t>
      </w:r>
      <w:r w:rsidR="00DE6329" w:rsidRPr="003C47FE">
        <w:rPr>
          <w:rFonts w:ascii="Angsana New" w:hAnsi="Angsana New"/>
          <w:sz w:val="30"/>
          <w:szCs w:val="30"/>
          <w:cs/>
        </w:rPr>
        <w:t>อุตสาหกรรม</w:t>
      </w:r>
    </w:p>
    <w:p w:rsidR="00A109E6" w:rsidRPr="00AF4190" w:rsidRDefault="00A109E6" w:rsidP="00A93E31">
      <w:pPr>
        <w:pStyle w:val="FSBlank"/>
      </w:pPr>
    </w:p>
    <w:p w:rsidR="003057D6" w:rsidRPr="00E703E1" w:rsidRDefault="003057D6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E703E1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</w:p>
    <w:p w:rsidR="005421E0" w:rsidRPr="009C267A" w:rsidRDefault="005421E0" w:rsidP="00A93E31">
      <w:pPr>
        <w:pStyle w:val="FSBlank"/>
      </w:pPr>
    </w:p>
    <w:p w:rsidR="00A109E6" w:rsidRPr="00FF6A79" w:rsidRDefault="00A109E6" w:rsidP="00B8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(ก)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A109E6" w:rsidRPr="009C267A" w:rsidRDefault="00A109E6" w:rsidP="00A93E31">
      <w:pPr>
        <w:pStyle w:val="FSBlank"/>
      </w:pPr>
    </w:p>
    <w:p w:rsidR="00DA0EE4" w:rsidRDefault="00AB2741" w:rsidP="00DA0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</w:t>
      </w:r>
      <w:r w:rsidR="00AF4190">
        <w:rPr>
          <w:rFonts w:ascii="Angsana New" w:hAnsi="Angsana New"/>
          <w:sz w:val="30"/>
          <w:szCs w:val="30"/>
          <w:cs/>
        </w:rPr>
        <w:t>์และตลาดหลักทรัพย์ที่เกี่ยวข้อง</w:t>
      </w:r>
    </w:p>
    <w:p w:rsidR="00AF4190" w:rsidRPr="009C6874" w:rsidRDefault="00AF4190" w:rsidP="009C6874">
      <w:pPr>
        <w:pStyle w:val="FSBlank"/>
      </w:pPr>
    </w:p>
    <w:p w:rsidR="00B220DE" w:rsidRPr="003C47FE" w:rsidRDefault="00065060" w:rsidP="009C6874">
      <w:pPr>
        <w:pStyle w:val="FSContent"/>
      </w:pPr>
      <w:r w:rsidRPr="003C47FE">
        <w:rPr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="006D3B0D" w:rsidRPr="003C47FE">
        <w:rPr>
          <w:cs/>
        </w:rPr>
        <w:t xml:space="preserve"> </w:t>
      </w:r>
      <w:r w:rsidRPr="003C47FE">
        <w:rPr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3C47FE">
        <w:rPr>
          <w:rtl/>
          <w:cs/>
        </w:rPr>
        <w:t xml:space="preserve">1 </w:t>
      </w:r>
      <w:r w:rsidR="00FA1438" w:rsidRPr="003C47FE">
        <w:rPr>
          <w:cs/>
        </w:rPr>
        <w:t xml:space="preserve"> </w:t>
      </w:r>
      <w:r w:rsidRPr="003C47FE">
        <w:rPr>
          <w:cs/>
        </w:rPr>
        <w:t xml:space="preserve">มกราคม </w:t>
      </w:r>
      <w:r w:rsidR="00946C39">
        <w:rPr>
          <w:rtl/>
          <w:cs/>
        </w:rPr>
        <w:t>25</w:t>
      </w:r>
      <w:r w:rsidR="00946C39">
        <w:rPr>
          <w:rFonts w:hint="cs"/>
          <w:cs/>
        </w:rPr>
        <w:t>6</w:t>
      </w:r>
      <w:r w:rsidR="00946C39">
        <w:t>0</w:t>
      </w:r>
      <w:r w:rsidR="00FA1438" w:rsidRPr="003C47FE">
        <w:t xml:space="preserve"> </w:t>
      </w:r>
      <w:r w:rsidR="00AF4190">
        <w:rPr>
          <w:rFonts w:hint="cs"/>
          <w:cs/>
        </w:rPr>
        <w:t>ในเบื้องต้น</w:t>
      </w:r>
      <w:r w:rsidRPr="003C47FE">
        <w:rPr>
          <w:cs/>
        </w:rPr>
        <w:t>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มีผลให้เกิดการเปลี่ยนแปลงนโยบายการบัญชีของบริษัทในบางเรื่อง</w:t>
      </w:r>
      <w:r w:rsidR="006D3B0D" w:rsidRPr="003C47FE">
        <w:rPr>
          <w:cs/>
        </w:rPr>
        <w:t xml:space="preserve"> </w:t>
      </w:r>
      <w:r w:rsidRPr="003C47FE">
        <w:rPr>
          <w:cs/>
        </w:rPr>
        <w:t>การเปลี่ยนแปลงนี้ไม่มีผลกระทบอย่างเป็นสาระสำคัญต่องบการเงิน</w:t>
      </w:r>
    </w:p>
    <w:p w:rsidR="00065060" w:rsidRPr="009C267A" w:rsidRDefault="00065060" w:rsidP="00065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65060" w:rsidRDefault="00065060" w:rsidP="009C6874">
      <w:pPr>
        <w:pStyle w:val="FSContent"/>
        <w:rPr>
          <w:highlight w:val="yellow"/>
        </w:rPr>
      </w:pPr>
      <w:r w:rsidRPr="003C47FE">
        <w:rPr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สภาวิชาชีพบัญชีได้ออกและปรับปรุงมาตรฐานการรายงานทางการเงินฉบับอื่น</w:t>
      </w:r>
      <w:r w:rsidR="00946C39">
        <w:t xml:space="preserve"> </w:t>
      </w:r>
      <w:r w:rsidRPr="003C47FE">
        <w:rPr>
          <w:cs/>
        </w:rPr>
        <w:t>ๆ ซึ่งมีผลบังคับสำหรับรอบระยะเวลาบัญชีที่เร</w:t>
      </w:r>
      <w:r w:rsidR="006B36AD" w:rsidRPr="003C47FE">
        <w:rPr>
          <w:cs/>
        </w:rPr>
        <w:t>ิ่มในหรือหลังวันที่ 1 มกราคม 25</w:t>
      </w:r>
      <w:r w:rsidR="00946C39">
        <w:t>61</w:t>
      </w:r>
      <w:r w:rsidRPr="003C47FE">
        <w:rPr>
          <w:cs/>
        </w:rPr>
        <w:t xml:space="preserve"> เป็นต้นไป และไม่ได้มีการนำมาใช้สำหรับการจัดทำงบการเงิน</w:t>
      </w:r>
      <w:r w:rsidRPr="00BD4845">
        <w:rPr>
          <w:cs/>
        </w:rPr>
        <w:t xml:space="preserve">นี้ </w:t>
      </w:r>
      <w:r w:rsidR="00AF4190" w:rsidRPr="00BD4845">
        <w:rPr>
          <w:rFonts w:hint="cs"/>
          <w:cs/>
        </w:rPr>
        <w:t>บริษัทได้ประเมินเบื้องต้นถึงผลกระทบที่อาจเกิดขึ้นต่องบการเงินของบริษัท</w:t>
      </w:r>
      <w:r w:rsidR="00C07720" w:rsidRPr="00BD4845">
        <w:rPr>
          <w:rFonts w:hint="cs"/>
          <w:cs/>
        </w:rPr>
        <w:t xml:space="preserve"> </w:t>
      </w:r>
      <w:r w:rsidR="00C07720" w:rsidRPr="00BD4845">
        <w:rPr>
          <w:cs/>
        </w:rPr>
        <w:t>จากการถือปฏิบัติตามมาตรฐานการรายงานทางการเงินที่</w:t>
      </w:r>
      <w:r w:rsidR="00C07720" w:rsidRPr="00C07720">
        <w:rPr>
          <w:cs/>
        </w:rPr>
        <w:t>ออกและปรับปรุงใหม่เหล่านี้</w:t>
      </w:r>
      <w:r w:rsidR="00C07720" w:rsidRPr="00C07720">
        <w:t>  </w:t>
      </w:r>
      <w:r w:rsidR="00C07720" w:rsidRPr="00C07720">
        <w:rPr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:rsidR="00AF4190" w:rsidRPr="00AF4190" w:rsidRDefault="00AF4190" w:rsidP="009C6874">
      <w:pPr>
        <w:pStyle w:val="FSBlank"/>
        <w:rPr>
          <w:highlight w:val="yellow"/>
        </w:rPr>
      </w:pPr>
    </w:p>
    <w:p w:rsidR="00383226" w:rsidRPr="00FF6A79" w:rsidRDefault="00383226" w:rsidP="00FF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(ข)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Pr="00797243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:rsidR="00383226" w:rsidRPr="009C267A" w:rsidRDefault="00383226" w:rsidP="009C6874">
      <w:pPr>
        <w:pStyle w:val="FSBlank"/>
        <w:rPr>
          <w:highlight w:val="cyan"/>
        </w:rPr>
      </w:pPr>
    </w:p>
    <w:p w:rsidR="006B36AD" w:rsidRPr="003C47FE" w:rsidRDefault="00820005" w:rsidP="006B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p w:rsidR="00820005" w:rsidRPr="00797243" w:rsidRDefault="006B36AD" w:rsidP="009C6874">
      <w:pPr>
        <w:pStyle w:val="FSBlank"/>
        <w:rPr>
          <w:highlight w:val="cyan"/>
        </w:rPr>
      </w:pPr>
      <w:r w:rsidRPr="003C47FE">
        <w:rPr>
          <w:highlight w:val="cyan"/>
        </w:rPr>
        <w:t xml:space="preserve"> 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820005" w:rsidRPr="003C47FE" w:rsidTr="00DC02F4">
        <w:tc>
          <w:tcPr>
            <w:tcW w:w="4497" w:type="dxa"/>
            <w:shd w:val="clear" w:color="auto" w:fill="auto"/>
          </w:tcPr>
          <w:p w:rsidR="00820005" w:rsidRPr="003C47FE" w:rsidRDefault="00820005" w:rsidP="003A25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820005" w:rsidRPr="003C47FE" w:rsidRDefault="00820005" w:rsidP="003A25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820005" w:rsidRPr="003C47FE" w:rsidTr="00DC02F4">
        <w:tc>
          <w:tcPr>
            <w:tcW w:w="4497" w:type="dxa"/>
            <w:shd w:val="clear" w:color="auto" w:fill="auto"/>
          </w:tcPr>
          <w:p w:rsidR="00820005" w:rsidRPr="00DC02F4" w:rsidRDefault="00820005" w:rsidP="00DC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2F4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:rsidR="00820005" w:rsidRPr="003C47FE" w:rsidRDefault="00820005" w:rsidP="003A25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</w:t>
            </w:r>
            <w:r w:rsidR="009806FB" w:rsidRPr="003C47FE">
              <w:rPr>
                <w:rFonts w:ascii="Angsana New" w:hAnsi="Angsana New"/>
                <w:sz w:val="30"/>
                <w:szCs w:val="30"/>
                <w:cs/>
              </w:rPr>
              <w:t>ะผูกพันตามผลประโยชน์ที่กำหนดไว้</w:t>
            </w:r>
            <w:r w:rsidR="00E06F7F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806FB" w:rsidRPr="003C47FE">
              <w:rPr>
                <w:rFonts w:ascii="Angsana New" w:hAnsi="Angsana New"/>
                <w:sz w:val="30"/>
                <w:szCs w:val="30"/>
                <w:cs/>
              </w:rPr>
              <w:t>ซึ่ง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="002B1E07"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7D23" w:rsidRPr="003C47FE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ญ</w:t>
            </w:r>
            <w:r w:rsidRPr="003C47F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383226" w:rsidRPr="009C267A" w:rsidRDefault="00383226" w:rsidP="009C6874">
      <w:pPr>
        <w:pStyle w:val="FSBlank"/>
        <w:rPr>
          <w:highlight w:val="cyan"/>
        </w:rPr>
      </w:pPr>
    </w:p>
    <w:p w:rsidR="00E55EEB" w:rsidRPr="00FF6A79" w:rsidRDefault="00EF7B63" w:rsidP="00FF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</w:rPr>
        <w:t xml:space="preserve"> </w:t>
      </w:r>
      <w:r w:rsidR="00E55EEB" w:rsidRPr="00FF6A79">
        <w:rPr>
          <w:rFonts w:ascii="Angsana New" w:hAnsi="Angsana New"/>
          <w:i/>
          <w:iCs/>
          <w:sz w:val="30"/>
          <w:szCs w:val="30"/>
          <w:cs/>
        </w:rPr>
        <w:t>(ค)</w:t>
      </w:r>
      <w:r w:rsidR="00E55EEB"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="00E55EEB" w:rsidRPr="009C267A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AE1758" w:rsidRPr="009C267A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="00E55EEB" w:rsidRPr="009C267A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E55EEB" w:rsidRPr="009C267A" w:rsidRDefault="00E55EEB" w:rsidP="009C6874">
      <w:pPr>
        <w:pStyle w:val="FSBlank"/>
      </w:pPr>
    </w:p>
    <w:p w:rsidR="00E55EEB" w:rsidRPr="003C47FE" w:rsidRDefault="0065257C" w:rsidP="009C6874">
      <w:pPr>
        <w:pStyle w:val="FSContent"/>
      </w:pPr>
      <w:r w:rsidRPr="003C47FE">
        <w:rPr>
          <w:cs/>
        </w:rPr>
        <w:t>งบการเงินนี้จัดทำและแสดงหน่วยเงินตราเป็นเงินบาทซึ่งเป็นสกุลเง</w:t>
      </w:r>
      <w:r w:rsidR="00C30DEF">
        <w:rPr>
          <w:cs/>
        </w:rPr>
        <w:t>ินที่ใช้ในการดำเนินงานของบริษัท</w:t>
      </w:r>
    </w:p>
    <w:p w:rsidR="00B220DE" w:rsidRPr="003C47FE" w:rsidRDefault="00B220DE" w:rsidP="009C6874">
      <w:pPr>
        <w:pStyle w:val="FSBlank"/>
      </w:pPr>
    </w:p>
    <w:p w:rsidR="00E55EEB" w:rsidRPr="00FF6A79" w:rsidRDefault="00E55EEB" w:rsidP="00FF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(ง)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="004F74C2" w:rsidRPr="00D65338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E55EEB" w:rsidRPr="00666F08" w:rsidRDefault="00E55EEB" w:rsidP="00AE04D9">
      <w:pPr>
        <w:pStyle w:val="FSBlank"/>
        <w:rPr>
          <w:cs/>
        </w:rPr>
      </w:pPr>
    </w:p>
    <w:p w:rsidR="004F74C2" w:rsidRPr="003C47FE" w:rsidRDefault="004F74C2" w:rsidP="004F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9806FB" w:rsidRPr="003C47FE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3C47FE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4F74C2" w:rsidRPr="00666F08" w:rsidRDefault="004F74C2" w:rsidP="00AE04D9">
      <w:pPr>
        <w:pStyle w:val="FSBlank"/>
      </w:pPr>
    </w:p>
    <w:p w:rsidR="00BF5202" w:rsidRPr="003C47FE" w:rsidRDefault="009806FB" w:rsidP="00E37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4F74C2" w:rsidRPr="003C47FE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08574B" w:rsidRPr="00666F08" w:rsidRDefault="0008574B" w:rsidP="00AE04D9">
      <w:pPr>
        <w:pStyle w:val="FSBlank"/>
      </w:pPr>
    </w:p>
    <w:p w:rsidR="0008574B" w:rsidRPr="003C47FE" w:rsidRDefault="0008574B" w:rsidP="00AF419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08574B" w:rsidRPr="003C47FE" w:rsidRDefault="0008574B" w:rsidP="00AE04D9">
      <w:pPr>
        <w:pStyle w:val="FSBlank"/>
      </w:pPr>
    </w:p>
    <w:p w:rsidR="0008574B" w:rsidRPr="003C47FE" w:rsidRDefault="0008574B" w:rsidP="00AF419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8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:rsidR="0008574B" w:rsidRPr="00666F08" w:rsidRDefault="0008574B" w:rsidP="00AE04D9">
      <w:pPr>
        <w:pStyle w:val="FSBlank"/>
        <w:rPr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08574B" w:rsidRPr="003C47FE" w:rsidTr="00013FB5">
        <w:tc>
          <w:tcPr>
            <w:tcW w:w="4680" w:type="dxa"/>
          </w:tcPr>
          <w:p w:rsidR="0008574B" w:rsidRPr="003C47FE" w:rsidRDefault="0008574B" w:rsidP="006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94194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4500" w:type="dxa"/>
          </w:tcPr>
          <w:p w:rsidR="0008574B" w:rsidRPr="003C47FE" w:rsidRDefault="0008574B" w:rsidP="0008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การจัดประเภทการร่วมการงาน</w:t>
            </w:r>
          </w:p>
        </w:tc>
      </w:tr>
    </w:tbl>
    <w:p w:rsidR="0008574B" w:rsidRPr="00666F08" w:rsidRDefault="0008574B" w:rsidP="00AE04D9">
      <w:pPr>
        <w:pStyle w:val="FSBlank"/>
      </w:pPr>
    </w:p>
    <w:p w:rsidR="00AE04D9" w:rsidRDefault="00AE0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8574B" w:rsidRPr="003C47FE" w:rsidRDefault="0008574B" w:rsidP="0065646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:rsidR="0008574B" w:rsidRPr="003C47FE" w:rsidRDefault="0008574B" w:rsidP="00085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8574B" w:rsidRPr="003C47FE" w:rsidRDefault="0008574B" w:rsidP="0065646C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</w:t>
      </w:r>
    </w:p>
    <w:p w:rsidR="0008574B" w:rsidRPr="00666F08" w:rsidRDefault="0008574B" w:rsidP="0008574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4410"/>
        <w:gridCol w:w="4770"/>
      </w:tblGrid>
      <w:tr w:rsidR="00013FB5" w:rsidRPr="003C47FE" w:rsidTr="00A3634D">
        <w:tc>
          <w:tcPr>
            <w:tcW w:w="4410" w:type="dxa"/>
          </w:tcPr>
          <w:p w:rsidR="00013FB5" w:rsidRPr="003C47FE" w:rsidRDefault="00013FB5" w:rsidP="0094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C47FE">
              <w:rPr>
                <w:rFonts w:ascii="Angsana New" w:hAnsi="Angsana New"/>
                <w:sz w:val="30"/>
                <w:szCs w:val="30"/>
              </w:rPr>
              <w:t>7, 1</w:t>
            </w:r>
            <w:r w:rsidR="0094194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C47FE">
              <w:rPr>
                <w:rFonts w:ascii="Angsana New" w:hAnsi="Angsana New"/>
                <w:sz w:val="30"/>
                <w:szCs w:val="30"/>
              </w:rPr>
              <w:t>, 1</w:t>
            </w:r>
            <w:r w:rsidR="0094194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4770" w:type="dxa"/>
          </w:tcPr>
          <w:p w:rsidR="00013FB5" w:rsidRPr="003C47FE" w:rsidRDefault="00481383" w:rsidP="009B5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 เกี่ยวกับการใช้</w:t>
            </w:r>
            <w:r w:rsidR="00013FB5" w:rsidRPr="003C47FE">
              <w:rPr>
                <w:rFonts w:ascii="Angsana New" w:hAnsi="Angsana New"/>
                <w:sz w:val="30"/>
                <w:szCs w:val="30"/>
                <w:cs/>
              </w:rPr>
              <w:t>ข้อสมมติ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ที่สำคัญ</w:t>
            </w:r>
            <w:r w:rsidR="009B58DA" w:rsidRPr="003C47FE">
              <w:rPr>
                <w:rFonts w:ascii="Angsana New" w:hAnsi="Angsana New"/>
                <w:sz w:val="30"/>
                <w:szCs w:val="30"/>
                <w:cs/>
              </w:rPr>
              <w:t>ในการประมาณมูลค่าที่คาดว่าจะได้รับคืน</w:t>
            </w:r>
          </w:p>
        </w:tc>
      </w:tr>
      <w:tr w:rsidR="00013FB5" w:rsidRPr="003C47FE" w:rsidTr="00013FB5">
        <w:tc>
          <w:tcPr>
            <w:tcW w:w="4410" w:type="dxa"/>
          </w:tcPr>
          <w:p w:rsidR="00013FB5" w:rsidRPr="003C47FE" w:rsidRDefault="00013FB5" w:rsidP="00097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097AC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4770" w:type="dxa"/>
          </w:tcPr>
          <w:p w:rsidR="00013FB5" w:rsidRPr="003C47FE" w:rsidRDefault="00013FB5" w:rsidP="0001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013FB5" w:rsidRPr="003C47FE" w:rsidTr="00013FB5">
        <w:tc>
          <w:tcPr>
            <w:tcW w:w="4410" w:type="dxa"/>
          </w:tcPr>
          <w:p w:rsidR="00013FB5" w:rsidRPr="003C47FE" w:rsidRDefault="00013FB5" w:rsidP="00097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="00097AC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4770" w:type="dxa"/>
          </w:tcPr>
          <w:p w:rsidR="00013FB5" w:rsidRPr="003C47FE" w:rsidRDefault="00013FB5" w:rsidP="0001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  <w:r w:rsidR="0065646C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FF6A79" w:rsidRPr="003C47FE" w:rsidTr="00013FB5">
        <w:tc>
          <w:tcPr>
            <w:tcW w:w="4410" w:type="dxa"/>
          </w:tcPr>
          <w:p w:rsidR="00FF6A79" w:rsidRPr="00DB430D" w:rsidRDefault="00FF6A79" w:rsidP="00097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B43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770" w:type="dxa"/>
          </w:tcPr>
          <w:p w:rsidR="00FF6A79" w:rsidRPr="003C47FE" w:rsidRDefault="00FF6A79" w:rsidP="0001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การและการวัดมูลค่าหนี้สินที่อาจเกิดขึ้น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:rsidR="005678FC" w:rsidRPr="003C47FE" w:rsidRDefault="000502A1" w:rsidP="00B01D5F">
      <w:pPr>
        <w:pStyle w:val="FSBlank"/>
        <w:rPr>
          <w:rFonts w:eastAsia="Calibri"/>
          <w:lang w:val="en-GB"/>
        </w:rPr>
      </w:pPr>
      <w:r w:rsidRPr="003C47FE">
        <w:rPr>
          <w:rFonts w:eastAsia="Calibri"/>
          <w:lang w:val="en-GB"/>
        </w:rPr>
        <w:tab/>
      </w: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AB0A57" w:rsidRPr="00D65338" w:rsidRDefault="00AB0A57" w:rsidP="00B01D5F">
      <w:pPr>
        <w:pStyle w:val="FSBlank"/>
      </w:pP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ทั้งสินทรัพย์ทางการเงินและไม่ใช่ทางการเงิน</w:t>
      </w:r>
    </w:p>
    <w:p w:rsidR="00AB0A57" w:rsidRPr="00D65338" w:rsidRDefault="00AB0A57" w:rsidP="00B01D5F">
      <w:pPr>
        <w:pStyle w:val="FSBlank"/>
        <w:rPr>
          <w:cs/>
        </w:rPr>
      </w:pP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3C47FE">
        <w:rPr>
          <w:rFonts w:ascii="Angsana New" w:hAnsi="Angsana New"/>
          <w:sz w:val="30"/>
          <w:szCs w:val="30"/>
        </w:rPr>
        <w:t xml:space="preserve">3 </w:t>
      </w:r>
      <w:r w:rsidRPr="003C47FE">
        <w:rPr>
          <w:rFonts w:ascii="Angsana New" w:hAnsi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AB0A57" w:rsidRPr="00D65338" w:rsidRDefault="00AB0A57" w:rsidP="00B01D5F">
      <w:pPr>
        <w:pStyle w:val="FSBlank"/>
      </w:pPr>
    </w:p>
    <w:p w:rsidR="00373B9E" w:rsidRPr="003C47FE" w:rsidRDefault="00AB0A57" w:rsidP="00013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FF6A79">
        <w:rPr>
          <w:rFonts w:ascii="Angsana New" w:hAnsi="Angsana New" w:hint="cs"/>
          <w:sz w:val="30"/>
          <w:szCs w:val="30"/>
          <w:cs/>
        </w:rPr>
        <w:t>ลำ</w:t>
      </w:r>
      <w:r w:rsidRPr="003C47FE">
        <w:rPr>
          <w:rFonts w:ascii="Angsana New" w:hAnsi="Angsana New"/>
          <w:sz w:val="30"/>
          <w:szCs w:val="30"/>
          <w:cs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013FB5" w:rsidRPr="00D65338" w:rsidRDefault="00013FB5" w:rsidP="00B01D5F">
      <w:pPr>
        <w:pStyle w:val="FSBlank"/>
        <w:rPr>
          <w:cs/>
        </w:rPr>
      </w:pP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AB0A57" w:rsidRPr="00D65338" w:rsidRDefault="00AB0A57" w:rsidP="00B01D5F">
      <w:pPr>
        <w:pStyle w:val="FSBlank"/>
      </w:pPr>
    </w:p>
    <w:p w:rsidR="00B01D5F" w:rsidRDefault="00B01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D8722D" w:rsidRPr="00D65338" w:rsidRDefault="00D8722D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AB0A57" w:rsidRPr="003C47FE" w:rsidRDefault="00AB0A57" w:rsidP="00373B9E">
      <w:pPr>
        <w:pStyle w:val="block"/>
        <w:numPr>
          <w:ilvl w:val="0"/>
          <w:numId w:val="25"/>
        </w:numPr>
        <w:tabs>
          <w:tab w:val="left" w:pos="108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C47FE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3C47FE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3C47FE">
        <w:rPr>
          <w:rFonts w:ascii="Angsana New" w:hAnsi="Angsana New"/>
          <w:sz w:val="30"/>
          <w:szCs w:val="30"/>
          <w:lang w:bidi="th-TH"/>
        </w:rPr>
        <w:t xml:space="preserve"> </w:t>
      </w:r>
      <w:r w:rsidRPr="003C47FE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C47FE">
        <w:rPr>
          <w:rFonts w:ascii="Angsana New" w:hAnsi="Angsana New"/>
          <w:sz w:val="30"/>
          <w:szCs w:val="30"/>
          <w:lang w:bidi="th-TH"/>
        </w:rPr>
        <w:t>(</w:t>
      </w:r>
      <w:r w:rsidRPr="003C47FE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3C47FE">
        <w:rPr>
          <w:rFonts w:ascii="Angsana New" w:hAnsi="Angsana New"/>
          <w:sz w:val="30"/>
          <w:szCs w:val="30"/>
          <w:lang w:bidi="th-TH"/>
        </w:rPr>
        <w:t xml:space="preserve">) </w:t>
      </w:r>
      <w:r w:rsidRPr="003C47FE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AB0A57" w:rsidRPr="003C47FE" w:rsidRDefault="00AB0A57" w:rsidP="00373B9E">
      <w:pPr>
        <w:pStyle w:val="block"/>
        <w:numPr>
          <w:ilvl w:val="0"/>
          <w:numId w:val="25"/>
        </w:numPr>
        <w:tabs>
          <w:tab w:val="left" w:pos="108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C47F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3C47FE">
        <w:rPr>
          <w:rFonts w:ascii="Angsana New" w:hAnsi="Angsana New"/>
          <w:sz w:val="30"/>
          <w:szCs w:val="30"/>
          <w:lang w:bidi="th-TH"/>
        </w:rPr>
        <w:t xml:space="preserve"> 2  </w:t>
      </w:r>
      <w:r w:rsidRPr="003C47FE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3C47FE">
        <w:rPr>
          <w:rFonts w:ascii="Angsana New" w:hAnsi="Angsana New"/>
          <w:sz w:val="30"/>
          <w:szCs w:val="30"/>
          <w:lang w:bidi="th-TH"/>
        </w:rPr>
        <w:t>(</w:t>
      </w:r>
      <w:r w:rsidRPr="003C47FE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C47FE">
        <w:rPr>
          <w:rFonts w:ascii="Angsana New" w:hAnsi="Angsana New"/>
          <w:sz w:val="30"/>
          <w:szCs w:val="30"/>
          <w:lang w:bidi="th-TH"/>
        </w:rPr>
        <w:t>1</w:t>
      </w:r>
    </w:p>
    <w:p w:rsidR="00AB0A57" w:rsidRPr="003C47FE" w:rsidRDefault="00AB0A57" w:rsidP="00760BB5">
      <w:pPr>
        <w:pStyle w:val="block"/>
        <w:numPr>
          <w:ilvl w:val="0"/>
          <w:numId w:val="25"/>
        </w:numPr>
        <w:tabs>
          <w:tab w:val="left" w:pos="108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C47F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3C47FE">
        <w:rPr>
          <w:rFonts w:ascii="Angsana New" w:hAnsi="Angsana New"/>
          <w:sz w:val="30"/>
          <w:szCs w:val="30"/>
          <w:lang w:bidi="th-TH"/>
        </w:rPr>
        <w:t xml:space="preserve"> 3  </w:t>
      </w:r>
      <w:r w:rsidRPr="003C47FE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FF6A79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3C47FE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AB0A57" w:rsidRPr="00D65338" w:rsidRDefault="00AB0A57" w:rsidP="00373B9E">
      <w:pPr>
        <w:pStyle w:val="block"/>
        <w:tabs>
          <w:tab w:val="left" w:pos="1080"/>
        </w:tabs>
        <w:spacing w:after="0" w:line="240" w:lineRule="atLeast"/>
        <w:ind w:left="1080"/>
        <w:jc w:val="both"/>
        <w:rPr>
          <w:rFonts w:ascii="Angsana New" w:hAnsi="Angsana New"/>
          <w:sz w:val="20"/>
          <w:lang w:bidi="th-TH"/>
        </w:rPr>
      </w:pP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D605F" w:rsidRPr="00D65338" w:rsidRDefault="005D605F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5D605F" w:rsidRPr="003C47FE" w:rsidRDefault="005D605F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AB0A57" w:rsidRPr="003C47FE" w:rsidRDefault="00AB0A57" w:rsidP="00B01D5F">
      <w:pPr>
        <w:pStyle w:val="FSBlank"/>
      </w:pPr>
    </w:p>
    <w:p w:rsidR="00860F63" w:rsidRPr="00E703E1" w:rsidRDefault="00860F63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นโยบายการบัญชีที่สำคัญ </w:t>
      </w:r>
    </w:p>
    <w:p w:rsidR="00860F63" w:rsidRPr="00C36255" w:rsidRDefault="00860F63" w:rsidP="00B01D5F">
      <w:pPr>
        <w:pStyle w:val="FSBlank"/>
      </w:pPr>
    </w:p>
    <w:p w:rsidR="003F6738" w:rsidRPr="003C47FE" w:rsidRDefault="00621B74" w:rsidP="0062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3F6738" w:rsidRPr="00C36255" w:rsidRDefault="003F6738" w:rsidP="00B01D5F">
      <w:pPr>
        <w:pStyle w:val="FSBlank"/>
      </w:pPr>
    </w:p>
    <w:p w:rsidR="003F6738" w:rsidRPr="003C47FE" w:rsidRDefault="006D3B0D" w:rsidP="006D3B0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F6738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270AE6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ที่แสดงเงินลงทุนตามวิธีส่วนได้เสีย</w:t>
      </w:r>
    </w:p>
    <w:p w:rsidR="00F512A5" w:rsidRPr="00C36255" w:rsidRDefault="00B2052D" w:rsidP="00B01D5F">
      <w:pPr>
        <w:pStyle w:val="FSBlank"/>
        <w:rPr>
          <w:cs/>
          <w:lang w:val="th-TH"/>
        </w:rPr>
      </w:pPr>
      <w:r w:rsidRPr="00C36255">
        <w:rPr>
          <w:cs/>
          <w:lang w:val="th-TH"/>
        </w:rPr>
        <w:tab/>
      </w:r>
      <w:r w:rsidRPr="00C36255">
        <w:rPr>
          <w:cs/>
          <w:lang w:val="th-TH"/>
        </w:rPr>
        <w:tab/>
      </w:r>
      <w:r w:rsidRPr="00C36255">
        <w:rPr>
          <w:cs/>
          <w:lang w:val="th-TH"/>
        </w:rPr>
        <w:tab/>
      </w:r>
    </w:p>
    <w:p w:rsidR="003F6738" w:rsidRPr="003C47FE" w:rsidRDefault="003F6738" w:rsidP="00F5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270AE6"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="002E642B"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ประกอบด้วยงบการเงินของ</w:t>
      </w:r>
      <w:r w:rsidR="00327D78" w:rsidRPr="003C47FE"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และส่วนได้เสียของบริษัทในการร่วมค้า</w:t>
      </w:r>
    </w:p>
    <w:p w:rsidR="00013FB5" w:rsidRPr="00C36255" w:rsidRDefault="00013FB5" w:rsidP="00B01D5F">
      <w:pPr>
        <w:pStyle w:val="FSBlank"/>
      </w:pPr>
    </w:p>
    <w:p w:rsidR="003F6738" w:rsidRPr="003C47FE" w:rsidRDefault="003F6738" w:rsidP="00F512A5">
      <w:pPr>
        <w:pStyle w:val="BodyText2"/>
        <w:tabs>
          <w:tab w:val="left" w:pos="540"/>
        </w:tabs>
        <w:ind w:left="547" w:right="47" w:firstLine="0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3F6738" w:rsidRPr="00C36255" w:rsidRDefault="003F6738" w:rsidP="00B01D5F">
      <w:pPr>
        <w:pStyle w:val="FSBlank"/>
        <w:rPr>
          <w:highlight w:val="cyan"/>
          <w:cs/>
        </w:rPr>
      </w:pPr>
    </w:p>
    <w:p w:rsidR="003F6738" w:rsidRPr="003C47FE" w:rsidRDefault="003F6738" w:rsidP="00F512A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ส่วนได้เสียของบริษัทในเงินลงทุนที่บันทึกตามวิธีส่วนได้เสีย ประกอบด้วยส่วนได้เสียในการร่วมค้า</w:t>
      </w:r>
    </w:p>
    <w:p w:rsidR="003F6738" w:rsidRPr="00C36255" w:rsidRDefault="003F6738" w:rsidP="00B01D5F">
      <w:pPr>
        <w:pStyle w:val="FSBlank"/>
        <w:rPr>
          <w:highlight w:val="cyan"/>
        </w:rPr>
      </w:pPr>
    </w:p>
    <w:p w:rsidR="003F6738" w:rsidRPr="003C47FE" w:rsidRDefault="003F6738" w:rsidP="003F673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การร่วมค้าเป็นการร่วมการงานที่บริษัทมีการควบคุมร่วมในการงานนั้น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3F6738" w:rsidRPr="00C36255" w:rsidRDefault="003F6738" w:rsidP="00B01D5F">
      <w:pPr>
        <w:pStyle w:val="FSBlank"/>
        <w:rPr>
          <w:highlight w:val="cyan"/>
        </w:rPr>
      </w:pPr>
    </w:p>
    <w:p w:rsidR="003F6738" w:rsidRPr="003C47FE" w:rsidRDefault="003F6738" w:rsidP="003F673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</w:t>
      </w:r>
      <w:r w:rsidR="009B58DA" w:rsidRPr="003C47FE">
        <w:rPr>
          <w:rFonts w:ascii="Angsana New" w:hAnsi="Angsana New"/>
          <w:sz w:val="30"/>
          <w:szCs w:val="30"/>
          <w:cs/>
        </w:rPr>
        <w:t>นงบการเงิน</w:t>
      </w:r>
      <w:r w:rsidRPr="003C47FE">
        <w:rPr>
          <w:rFonts w:ascii="Angsana New" w:hAnsi="Angsana New"/>
          <w:sz w:val="30"/>
          <w:szCs w:val="30"/>
          <w:cs/>
        </w:rPr>
        <w:t>จนถึงวันที่บริษัทสูญเสียการควบคุมร่วม</w:t>
      </w:r>
    </w:p>
    <w:p w:rsidR="003F6738" w:rsidRPr="00C36255" w:rsidRDefault="003F6738" w:rsidP="003F6738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3F6738" w:rsidRPr="003C47FE" w:rsidRDefault="003F6738" w:rsidP="003F6738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การตัดรายการในงบการเงิน</w:t>
      </w:r>
      <w:r w:rsidR="00013FB5" w:rsidRPr="003C47FE">
        <w:rPr>
          <w:rFonts w:ascii="Angsana New" w:eastAsia="EucrosiaUPCBold" w:hAnsi="Angsana New"/>
          <w:i/>
          <w:iCs/>
          <w:sz w:val="30"/>
          <w:szCs w:val="30"/>
          <w:cs/>
        </w:rPr>
        <w:t>ที่แสดงเงินลงทุนตามวิธีส่วนได้เสีย</w:t>
      </w:r>
    </w:p>
    <w:p w:rsidR="003F6738" w:rsidRPr="00C36255" w:rsidRDefault="003F6738" w:rsidP="003F6738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20"/>
          <w:szCs w:val="20"/>
        </w:rPr>
      </w:pPr>
    </w:p>
    <w:p w:rsidR="003F6738" w:rsidRPr="003C47FE" w:rsidRDefault="003F6738" w:rsidP="00A50E4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</w:t>
      </w:r>
      <w:r w:rsidR="009B58DA" w:rsidRPr="003C47FE">
        <w:rPr>
          <w:rFonts w:ascii="Angsana New" w:hAnsi="Angsana New"/>
          <w:sz w:val="30"/>
          <w:szCs w:val="30"/>
          <w:cs/>
        </w:rPr>
        <w:t>การร่วมค้า</w:t>
      </w:r>
      <w:r w:rsidR="006D3B0D" w:rsidRPr="003C47FE">
        <w:rPr>
          <w:rFonts w:ascii="Angsana New" w:hAnsi="Angsana New"/>
          <w:sz w:val="30"/>
          <w:szCs w:val="30"/>
          <w:cs/>
        </w:rPr>
        <w:t>ถูก</w:t>
      </w:r>
      <w:r w:rsidRPr="003C47FE">
        <w:rPr>
          <w:rFonts w:ascii="Angsana New" w:hAnsi="Angsana New"/>
          <w:sz w:val="30"/>
          <w:szCs w:val="30"/>
          <w:cs/>
        </w:rPr>
        <w:t>ตัดรายการกับเงินลงทุนเท่าที่บริษัทมีส่วนได้เสียในกิจการที่ถูกลงทุนนั้น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3C47FE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  <w:r w:rsidRPr="003C47FE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bCs/>
          <w:color w:val="0000FF"/>
          <w:sz w:val="30"/>
          <w:szCs w:val="30"/>
        </w:rPr>
        <w:t xml:space="preserve">  </w:t>
      </w:r>
    </w:p>
    <w:p w:rsidR="003F6738" w:rsidRPr="00C36255" w:rsidRDefault="003F6738" w:rsidP="007C57C2">
      <w:pPr>
        <w:pStyle w:val="FSBlank"/>
      </w:pPr>
    </w:p>
    <w:p w:rsidR="00860F63" w:rsidRPr="003C47FE" w:rsidRDefault="00A50E42" w:rsidP="007F47A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(ข</w:t>
      </w:r>
      <w:r w:rsidR="007F47A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7F47A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860F63" w:rsidRPr="00C36255" w:rsidRDefault="00860F63" w:rsidP="007C57C2">
      <w:pPr>
        <w:pStyle w:val="FSBlank"/>
      </w:pPr>
    </w:p>
    <w:p w:rsidR="00A50E42" w:rsidRPr="003C47FE" w:rsidRDefault="00860F63" w:rsidP="00A5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  <w:r w:rsidR="00A50E42" w:rsidRPr="003C47FE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="009932D5" w:rsidRPr="003C47FE">
        <w:rPr>
          <w:rFonts w:ascii="Angsana New" w:hAnsi="Angsana New"/>
          <w:sz w:val="30"/>
          <w:szCs w:val="30"/>
          <w:cs/>
        </w:rPr>
        <w:t>ซึ่ง</w:t>
      </w:r>
      <w:r w:rsidR="006D3B0D" w:rsidRPr="003C47FE">
        <w:rPr>
          <w:rFonts w:ascii="Angsana New" w:hAnsi="Angsana New"/>
          <w:sz w:val="30"/>
          <w:szCs w:val="30"/>
          <w:cs/>
        </w:rPr>
        <w:t>จะ</w:t>
      </w:r>
      <w:r w:rsidR="009932D5" w:rsidRPr="003C47FE">
        <w:rPr>
          <w:rFonts w:ascii="Angsana New" w:hAnsi="Angsana New"/>
          <w:sz w:val="30"/>
          <w:szCs w:val="30"/>
          <w:cs/>
        </w:rPr>
        <w:t>ต้องชำระคืนเมื่อทวงถามถือเป็นส่วนหนึ่งของกิจกรรมจัดหาเงินในงบกระแสเงินสด</w:t>
      </w:r>
    </w:p>
    <w:p w:rsidR="00A50E42" w:rsidRPr="003C47FE" w:rsidRDefault="00A50E42" w:rsidP="007C57C2">
      <w:pPr>
        <w:pStyle w:val="FSBlank"/>
      </w:pPr>
    </w:p>
    <w:p w:rsidR="00860F63" w:rsidRPr="003C47FE" w:rsidRDefault="007F47AA" w:rsidP="00A5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860F63" w:rsidRPr="00F80E80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860F63" w:rsidRPr="00F80E80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ลูกหนี้จะถูกตัดจำหน่ายบัญชีเมื่อทราบว่าเป็นหนี้สูญ</w:t>
      </w:r>
    </w:p>
    <w:p w:rsidR="00B21373" w:rsidRPr="00F80E80" w:rsidRDefault="00B21373" w:rsidP="007C57C2">
      <w:pPr>
        <w:pStyle w:val="FSBlank"/>
        <w:rPr>
          <w:cs/>
        </w:rPr>
      </w:pPr>
    </w:p>
    <w:p w:rsidR="00860F63" w:rsidRPr="003C47FE" w:rsidRDefault="00A50E42" w:rsidP="00860F63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(ง</w:t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โครงการอสังหาริมทรัพย์ระหว่างการพัฒนา</w:t>
      </w:r>
    </w:p>
    <w:p w:rsidR="00860F63" w:rsidRPr="00F80E80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อสังหาริมทรั</w:t>
      </w:r>
      <w:r w:rsidR="00B7060C" w:rsidRPr="003C47FE">
        <w:rPr>
          <w:rFonts w:ascii="Angsana New" w:hAnsi="Angsana New"/>
          <w:sz w:val="30"/>
          <w:szCs w:val="30"/>
          <w:cs/>
        </w:rPr>
        <w:t>พย์ระหว่างการพัฒนา</w:t>
      </w:r>
      <w:r w:rsidR="009B58DA" w:rsidRPr="003C47FE">
        <w:rPr>
          <w:rFonts w:ascii="Angsana New" w:hAnsi="Angsana New"/>
          <w:sz w:val="30"/>
          <w:szCs w:val="30"/>
          <w:cs/>
        </w:rPr>
        <w:t>วัดมูลค่าด้วย</w:t>
      </w:r>
      <w:r w:rsidR="00B7060C" w:rsidRPr="003C47FE">
        <w:rPr>
          <w:rFonts w:ascii="Angsana New" w:hAnsi="Angsana New"/>
          <w:sz w:val="30"/>
          <w:szCs w:val="30"/>
          <w:cs/>
        </w:rPr>
        <w:t>ราคาทุน</w:t>
      </w:r>
      <w:r w:rsidR="006D3B0D" w:rsidRPr="003C47FE">
        <w:rPr>
          <w:rFonts w:ascii="Angsana New" w:hAnsi="Angsana New"/>
          <w:sz w:val="30"/>
          <w:szCs w:val="30"/>
          <w:cs/>
        </w:rPr>
        <w:t>หรือ</w:t>
      </w:r>
      <w:r w:rsidR="00A50E42" w:rsidRPr="003C47FE">
        <w:rPr>
          <w:rFonts w:ascii="Angsana New" w:hAnsi="Angsana New"/>
          <w:sz w:val="30"/>
          <w:szCs w:val="30"/>
          <w:cs/>
        </w:rPr>
        <w:t>มูลค่าสุทธิที่จะได้รับ</w:t>
      </w:r>
      <w:r w:rsidRPr="003C47FE">
        <w:rPr>
          <w:rFonts w:ascii="Angsana New" w:hAnsi="Angsana New"/>
          <w:sz w:val="30"/>
          <w:szCs w:val="30"/>
          <w:cs/>
        </w:rPr>
        <w:t>แล้วแต่ราคาใด</w:t>
      </w:r>
      <w:r w:rsidR="006D3B0D" w:rsidRPr="003C47FE">
        <w:rPr>
          <w:rFonts w:ascii="Angsana New" w:hAnsi="Angsana New"/>
          <w:sz w:val="30"/>
          <w:szCs w:val="30"/>
          <w:cs/>
        </w:rPr>
        <w:t>จะ</w:t>
      </w:r>
      <w:r w:rsidRPr="003C47FE">
        <w:rPr>
          <w:rFonts w:ascii="Angsana New" w:hAnsi="Angsana New"/>
          <w:sz w:val="30"/>
          <w:szCs w:val="30"/>
          <w:cs/>
        </w:rPr>
        <w:t>ต่ำกว่า  มูลค่าสุทธิที่จะได้รับคือราคาขายโดยประมาณหักด้วยต้นทุนที่เกิดขึ้นในการขาย</w:t>
      </w:r>
    </w:p>
    <w:p w:rsidR="00860F63" w:rsidRPr="00F80E80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 ค่าใช้จ่ายอื่น</w:t>
      </w:r>
      <w:r w:rsidR="007D4BE4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:rsidR="00860F63" w:rsidRPr="00F80E80" w:rsidRDefault="00860F63" w:rsidP="007C57C2">
      <w:pPr>
        <w:pStyle w:val="FSBlank"/>
        <w:rPr>
          <w:highlight w:val="yellow"/>
        </w:rPr>
      </w:pPr>
    </w:p>
    <w:p w:rsidR="00860F63" w:rsidRPr="003C47FE" w:rsidRDefault="00860F63" w:rsidP="0052220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จ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:rsidR="00860F63" w:rsidRPr="00F80E80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D26C30" w:rsidRPr="003C47FE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:rsidR="00860F63" w:rsidRPr="00F80E80" w:rsidRDefault="00860F63" w:rsidP="00860F63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860F63" w:rsidRPr="003C47FE" w:rsidRDefault="00860F63" w:rsidP="008927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เงินลงทุนใน</w:t>
      </w:r>
      <w:r w:rsidR="00D26C30" w:rsidRPr="003C47FE">
        <w:rPr>
          <w:rFonts w:ascii="Angsana New" w:hAnsi="Angsana New"/>
          <w:sz w:val="30"/>
          <w:szCs w:val="30"/>
          <w:cs/>
        </w:rPr>
        <w:t>การร่วมค้า</w:t>
      </w:r>
      <w:r w:rsidRPr="003C47FE">
        <w:rPr>
          <w:rFonts w:ascii="Angsana New" w:hAnsi="Angsana New"/>
          <w:sz w:val="30"/>
          <w:szCs w:val="30"/>
          <w:cs/>
        </w:rPr>
        <w:t>ในงบการเงิน</w:t>
      </w:r>
      <w:r w:rsidR="00A0617B" w:rsidRPr="003C47FE">
        <w:rPr>
          <w:rFonts w:ascii="Angsana New" w:hAnsi="Angsana New"/>
          <w:sz w:val="30"/>
          <w:szCs w:val="30"/>
          <w:cs/>
        </w:rPr>
        <w:t>เฉพาะกิจการ</w:t>
      </w:r>
      <w:r w:rsidR="00087991" w:rsidRPr="003C47FE">
        <w:rPr>
          <w:rFonts w:ascii="Angsana New" w:hAnsi="Angsana New"/>
          <w:sz w:val="30"/>
          <w:szCs w:val="30"/>
          <w:cs/>
        </w:rPr>
        <w:t>ของบริษัท</w:t>
      </w:r>
      <w:r w:rsidR="00A50E42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บันทึกบัญชีโดยใช้วิธีราคาทุน</w:t>
      </w:r>
      <w:r w:rsidR="00A0617B" w:rsidRPr="003C47FE">
        <w:rPr>
          <w:rFonts w:ascii="Angsana New" w:hAnsi="Angsana New"/>
          <w:sz w:val="30"/>
          <w:szCs w:val="30"/>
          <w:cs/>
        </w:rPr>
        <w:t xml:space="preserve"> ส่วนการบันทึกบัญชีเงินลงทุนใน</w:t>
      </w:r>
      <w:r w:rsidR="00D26C30" w:rsidRPr="003C47FE">
        <w:rPr>
          <w:rFonts w:ascii="Angsana New" w:hAnsi="Angsana New"/>
          <w:sz w:val="30"/>
          <w:szCs w:val="30"/>
          <w:cs/>
        </w:rPr>
        <w:t>การร่วมค้า</w:t>
      </w:r>
      <w:r w:rsidR="00A0617B" w:rsidRPr="003C47FE">
        <w:rPr>
          <w:rFonts w:ascii="Angsana New" w:hAnsi="Angsana New"/>
          <w:sz w:val="30"/>
          <w:szCs w:val="30"/>
          <w:cs/>
        </w:rPr>
        <w:t>ในงบการเงิน</w:t>
      </w:r>
      <w:r w:rsidR="00013FB5"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="00A3634D" w:rsidRPr="003C47FE">
        <w:rPr>
          <w:rFonts w:ascii="Angsana New" w:hAnsi="Angsana New"/>
          <w:sz w:val="30"/>
          <w:szCs w:val="30"/>
          <w:cs/>
        </w:rPr>
        <w:t>ใช้วิธีส่วนได้เสีย</w:t>
      </w:r>
    </w:p>
    <w:p w:rsidR="00860F63" w:rsidRPr="00F80E80" w:rsidRDefault="0021377A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F80E80">
        <w:rPr>
          <w:rFonts w:ascii="Angsana New" w:hAnsi="Angsana New"/>
          <w:b/>
          <w:bCs/>
          <w:i/>
          <w:iCs/>
          <w:sz w:val="20"/>
          <w:szCs w:val="20"/>
          <w:cs/>
        </w:rPr>
        <w:tab/>
      </w: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เงินลงทุนในตราสารทุน</w:t>
      </w:r>
    </w:p>
    <w:p w:rsidR="00860F63" w:rsidRPr="00F80E80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927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860F63" w:rsidRPr="00F80E80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860F63" w:rsidRPr="00F80E80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:rsidR="007C57C2" w:rsidRPr="003C47FE" w:rsidRDefault="007C57C2" w:rsidP="007C57C2">
      <w:pPr>
        <w:pStyle w:val="FSBlank"/>
      </w:pPr>
    </w:p>
    <w:p w:rsidR="00860F63" w:rsidRPr="003C47FE" w:rsidRDefault="00860F63" w:rsidP="00502E2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ฉ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860F63" w:rsidRPr="00931A72" w:rsidRDefault="00860F63" w:rsidP="0011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</w:t>
      </w:r>
      <w:r w:rsidR="006D3B0D" w:rsidRPr="003C47FE">
        <w:rPr>
          <w:rFonts w:ascii="Angsana New" w:hAnsi="Angsana New"/>
          <w:sz w:val="30"/>
          <w:szCs w:val="30"/>
          <w:cs/>
        </w:rPr>
        <w:t>หรือใช้ในการผลิต</w:t>
      </w:r>
      <w:r w:rsidRPr="003C47FE">
        <w:rPr>
          <w:rFonts w:ascii="Angsana New" w:hAnsi="Angsana New"/>
          <w:sz w:val="30"/>
          <w:szCs w:val="30"/>
          <w:cs/>
        </w:rPr>
        <w:t xml:space="preserve">หรือจัดหาสินค้าหรือให้บริการหรือใช้ในการบริหารงาน  </w:t>
      </w:r>
    </w:p>
    <w:p w:rsidR="00860F63" w:rsidRPr="00931A72" w:rsidRDefault="00860F63" w:rsidP="0011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F6A7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C47FE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A50E42" w:rsidRPr="003C47FE">
        <w:rPr>
          <w:rFonts w:ascii="Angsana New" w:hAnsi="Angsana New"/>
          <w:sz w:val="30"/>
          <w:szCs w:val="30"/>
          <w:cs/>
        </w:rPr>
        <w:t>ให้ประโยชน์</w:t>
      </w:r>
      <w:r w:rsidRPr="003C47FE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  ประมาณการอายุการ</w:t>
      </w:r>
      <w:r w:rsidR="00A50E42" w:rsidRPr="003C47FE">
        <w:rPr>
          <w:rFonts w:ascii="Angsana New" w:hAnsi="Angsana New"/>
          <w:sz w:val="30"/>
          <w:szCs w:val="30"/>
          <w:cs/>
        </w:rPr>
        <w:t>ให้ประโยชน์</w:t>
      </w:r>
      <w:r w:rsidRPr="003C47FE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860F63" w:rsidRPr="00931A72" w:rsidRDefault="00B4508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  <w:r w:rsidRPr="00931A72">
        <w:rPr>
          <w:rFonts w:ascii="Angsana New" w:hAnsi="Angsana New"/>
          <w:sz w:val="20"/>
          <w:szCs w:val="20"/>
          <w:cs/>
        </w:rPr>
        <w:tab/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060"/>
        <w:gridCol w:w="2525"/>
        <w:gridCol w:w="675"/>
      </w:tblGrid>
      <w:tr w:rsidR="00737E1B" w:rsidRPr="003C47FE" w:rsidTr="00A50E42">
        <w:tc>
          <w:tcPr>
            <w:tcW w:w="4060" w:type="dxa"/>
            <w:shd w:val="clear" w:color="auto" w:fill="auto"/>
            <w:vAlign w:val="bottom"/>
          </w:tcPr>
          <w:p w:rsidR="00737E1B" w:rsidRPr="003C47FE" w:rsidRDefault="00737E1B" w:rsidP="000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25" w:type="dxa"/>
          </w:tcPr>
          <w:p w:rsidR="00737E1B" w:rsidRPr="003C47FE" w:rsidRDefault="00BC2521" w:rsidP="000456B5">
            <w:pPr>
              <w:pStyle w:val="BodyText3"/>
              <w:tabs>
                <w:tab w:val="clear" w:pos="540"/>
                <w:tab w:val="left" w:pos="612"/>
              </w:tabs>
              <w:spacing w:line="240" w:lineRule="auto"/>
              <w:ind w:right="-103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>5, 10</w:t>
            </w:r>
            <w:r w:rsidR="00085AFA" w:rsidRPr="003C47FE">
              <w:rPr>
                <w:rFonts w:ascii="Angsana New" w:hAnsi="Angsana New" w:cs="Angsana New"/>
                <w:cs/>
              </w:rPr>
              <w:t xml:space="preserve"> </w:t>
            </w:r>
            <w:r w:rsidR="00737E1B" w:rsidRPr="003C47FE">
              <w:rPr>
                <w:rFonts w:ascii="Angsana New" w:hAnsi="Angsana New" w:cs="Angsana New"/>
                <w:cs/>
              </w:rPr>
              <w:t>และ 3</w:t>
            </w:r>
            <w:r w:rsidRPr="003C47FE">
              <w:rPr>
                <w:rFonts w:ascii="Angsana New" w:hAnsi="Angsana New" w:cs="Angsana New"/>
              </w:rPr>
              <w:t>3</w:t>
            </w:r>
          </w:p>
        </w:tc>
        <w:tc>
          <w:tcPr>
            <w:tcW w:w="675" w:type="dxa"/>
          </w:tcPr>
          <w:p w:rsidR="00737E1B" w:rsidRPr="003C47FE" w:rsidRDefault="00737E1B" w:rsidP="000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B21373" w:rsidRPr="00931A72" w:rsidRDefault="00B21373" w:rsidP="00447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860F63" w:rsidRPr="003C47FE" w:rsidRDefault="00860F63" w:rsidP="00447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ช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FF6A79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="00860F63" w:rsidRPr="003C47F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7C57C2" w:rsidRDefault="007C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1124A" w:rsidRPr="003C47FE" w:rsidRDefault="00B062C2" w:rsidP="0061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</w:t>
      </w:r>
      <w:r w:rsidR="00860F63" w:rsidRPr="003C47FE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</w:t>
      </w:r>
      <w:r w:rsidR="00B77EF9" w:rsidRPr="003C47FE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="001F0CAB">
        <w:rPr>
          <w:rFonts w:ascii="Angsana New" w:hAnsi="Angsana New"/>
          <w:sz w:val="30"/>
          <w:szCs w:val="30"/>
        </w:rPr>
        <w:t xml:space="preserve"> </w:t>
      </w:r>
      <w:r w:rsidR="00860F63" w:rsidRPr="003C47FE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</w:t>
      </w:r>
      <w:r w:rsidR="00A50E42" w:rsidRPr="003C47FE">
        <w:rPr>
          <w:rFonts w:ascii="Angsana New" w:hAnsi="Angsana New"/>
          <w:sz w:val="30"/>
          <w:szCs w:val="30"/>
          <w:cs/>
        </w:rPr>
        <w:t xml:space="preserve"> </w:t>
      </w:r>
      <w:r w:rsidR="0061124A" w:rsidRPr="003C47FE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777352" w:rsidRPr="00760BB5" w:rsidRDefault="00777352" w:rsidP="00860F6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137AA6" w:rsidP="00860F6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ส่วนประกอบของรายการอาคาร</w:t>
      </w:r>
      <w:r w:rsidR="00860F63" w:rsidRPr="003C47FE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860F63" w:rsidRPr="00ED590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กำไรหรือ</w:t>
      </w:r>
      <w:r w:rsidR="00B062C2" w:rsidRPr="003C47FE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Pr="003C47FE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B062C2" w:rsidRPr="003C47FE"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Pr="003C47FE">
        <w:rPr>
          <w:rFonts w:ascii="Angsana New" w:hAnsi="Angsana New"/>
          <w:sz w:val="30"/>
          <w:szCs w:val="30"/>
          <w:cs/>
        </w:rPr>
        <w:t>และอุปกรณ์ โดยรับรู้ในกำไรหรือขาดทุน</w:t>
      </w:r>
    </w:p>
    <w:p w:rsidR="007C57C2" w:rsidRDefault="007C57C2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860F63" w:rsidRPr="00ED5902" w:rsidRDefault="00860F63" w:rsidP="007C57C2">
      <w:pPr>
        <w:pStyle w:val="FSBlank"/>
        <w:rPr>
          <w:highlight w:val="yellow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การเช่าซึ่งบริษัทได้รับส่วนใหญ่ของความเสี่ยงและผลตอบแทนจาก</w:t>
      </w:r>
      <w:r w:rsidR="00A222F9"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="00252245">
        <w:rPr>
          <w:rFonts w:ascii="Angsana New" w:hAnsi="Angsana New" w:hint="cs"/>
          <w:sz w:val="30"/>
          <w:szCs w:val="30"/>
          <w:cs/>
        </w:rPr>
        <w:t xml:space="preserve"> ๆ</w:t>
      </w:r>
      <w:r w:rsidRPr="003C47FE">
        <w:rPr>
          <w:rFonts w:ascii="Angsana New" w:hAnsi="Angsana New"/>
          <w:sz w:val="30"/>
          <w:szCs w:val="30"/>
          <w:cs/>
        </w:rPr>
        <w:t xml:space="preserve"> ให้จัดประเภทเป็นสัญญาเช่าการเงิน 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F15F15" w:rsidRPr="00ED5902" w:rsidRDefault="00F15F15" w:rsidP="007C57C2">
      <w:pPr>
        <w:pStyle w:val="FSBlank"/>
        <w:rPr>
          <w:highlight w:val="yellow"/>
        </w:rPr>
      </w:pPr>
    </w:p>
    <w:p w:rsidR="008715AB" w:rsidRPr="003C47FE" w:rsidRDefault="008715AB" w:rsidP="0087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8715AB" w:rsidRPr="00ED5902" w:rsidRDefault="008715AB" w:rsidP="0087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8715AB" w:rsidRPr="003C47FE" w:rsidRDefault="008715AB" w:rsidP="0087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8715AB" w:rsidRPr="00ED5902" w:rsidRDefault="008715AB" w:rsidP="00B6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:rsidR="00860F63" w:rsidRPr="003C47FE" w:rsidRDefault="00860F63" w:rsidP="00B6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860F63" w:rsidRPr="00ED5902" w:rsidRDefault="00860F63" w:rsidP="00F1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</w:t>
      </w:r>
      <w:r w:rsidR="00AE6912" w:rsidRPr="003C47FE">
        <w:rPr>
          <w:rFonts w:ascii="Angsana New" w:hAnsi="Angsana New"/>
          <w:sz w:val="30"/>
          <w:szCs w:val="30"/>
          <w:cs/>
        </w:rPr>
        <w:t>หนึ่งของมูลค่าตามบัญชีของรายการ</w:t>
      </w:r>
      <w:r w:rsidR="00A50E42" w:rsidRPr="003C47FE">
        <w:rPr>
          <w:rFonts w:ascii="Angsana New" w:hAnsi="Angsana New"/>
          <w:sz w:val="30"/>
          <w:szCs w:val="30"/>
          <w:cs/>
        </w:rPr>
        <w:t xml:space="preserve">ที่ดิน </w:t>
      </w:r>
      <w:r w:rsidRPr="003C47FE">
        <w:rPr>
          <w:rFonts w:ascii="Angsana New" w:hAnsi="Angsana New"/>
          <w:sz w:val="30"/>
          <w:szCs w:val="30"/>
          <w:cs/>
        </w:rPr>
        <w:t>อาคารและอุปกรณ์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A50E42" w:rsidRPr="003C47FE">
        <w:rPr>
          <w:rFonts w:ascii="Angsana New" w:hAnsi="Angsana New"/>
          <w:sz w:val="30"/>
          <w:szCs w:val="30"/>
          <w:cs/>
        </w:rPr>
        <w:t xml:space="preserve">ที่ดิน </w:t>
      </w:r>
      <w:r w:rsidRPr="003C47FE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B21373" w:rsidRPr="00ED5902" w:rsidRDefault="00B2137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7C57C2" w:rsidRDefault="007C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860F63" w:rsidRPr="007C57C2" w:rsidRDefault="00860F63" w:rsidP="007C57C2">
      <w:pPr>
        <w:pStyle w:val="FSBlank"/>
      </w:pPr>
    </w:p>
    <w:p w:rsidR="00860F63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ค่าเสื่อมราคาคำนวณจา</w:t>
      </w:r>
      <w:r w:rsidR="00BC35B1" w:rsidRPr="003C47FE">
        <w:rPr>
          <w:rFonts w:ascii="Angsana New" w:hAnsi="Angsana New"/>
          <w:sz w:val="30"/>
          <w:szCs w:val="30"/>
          <w:cs/>
        </w:rPr>
        <w:t>กมูลค่าเสื่อมสภาพของรายการอาคาร</w:t>
      </w:r>
      <w:r w:rsidRPr="003C47FE">
        <w:rPr>
          <w:rFonts w:ascii="Angsana New" w:hAnsi="Angsana New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:rsidR="00777352" w:rsidRPr="007C57C2" w:rsidRDefault="00777352" w:rsidP="007C57C2">
      <w:pPr>
        <w:pStyle w:val="FSBlank"/>
      </w:pPr>
    </w:p>
    <w:p w:rsidR="00860F63" w:rsidRDefault="00860F63" w:rsidP="001070B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A50E42" w:rsidRPr="003C47FE">
        <w:rPr>
          <w:rFonts w:ascii="Angsana New" w:hAnsi="Angsana New"/>
          <w:sz w:val="30"/>
          <w:szCs w:val="30"/>
          <w:cs/>
        </w:rPr>
        <w:t>ให้ประโยชน์</w:t>
      </w:r>
      <w:r w:rsidRPr="003C47FE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</w:t>
      </w:r>
      <w:r w:rsidR="00AD1172" w:rsidRPr="003C47FE">
        <w:rPr>
          <w:rFonts w:ascii="Angsana New" w:hAnsi="Angsana New"/>
          <w:sz w:val="30"/>
          <w:szCs w:val="30"/>
          <w:cs/>
        </w:rPr>
        <w:t>ให้ประโยชน์</w:t>
      </w:r>
      <w:r w:rsidRPr="003C47FE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7C57C2" w:rsidRPr="007C57C2" w:rsidRDefault="007C57C2" w:rsidP="007C57C2">
      <w:pPr>
        <w:pStyle w:val="FSBlank"/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250"/>
        <w:gridCol w:w="720"/>
      </w:tblGrid>
      <w:tr w:rsidR="00860F63" w:rsidRPr="003C47FE" w:rsidTr="00760BB5">
        <w:tc>
          <w:tcPr>
            <w:tcW w:w="5850" w:type="dxa"/>
          </w:tcPr>
          <w:p w:rsidR="00860F63" w:rsidRPr="003C47FE" w:rsidRDefault="00860F63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250" w:type="dxa"/>
          </w:tcPr>
          <w:p w:rsidR="00860F63" w:rsidRPr="003C47FE" w:rsidRDefault="009F5AEC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</w:rPr>
              <w:t xml:space="preserve">5, </w:t>
            </w:r>
            <w:r w:rsidR="00EF2A02">
              <w:rPr>
                <w:rFonts w:ascii="Angsana New" w:hAnsi="Angsana New" w:cs="Angsana New"/>
              </w:rPr>
              <w:t xml:space="preserve">10, </w:t>
            </w:r>
            <w:r w:rsidR="00860F63" w:rsidRPr="003C47FE">
              <w:rPr>
                <w:rFonts w:ascii="Angsana New" w:hAnsi="Angsana New" w:cs="Angsana New"/>
              </w:rPr>
              <w:t>2</w:t>
            </w:r>
            <w:r w:rsidR="00860F63" w:rsidRPr="003C47FE">
              <w:rPr>
                <w:rFonts w:ascii="Angsana New" w:hAnsi="Angsana New" w:cs="Angsana New"/>
                <w:cs/>
              </w:rPr>
              <w:t>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="00FA6340" w:rsidRPr="003C47FE">
              <w:rPr>
                <w:rFonts w:ascii="Angsana New" w:hAnsi="Angsana New" w:cs="Angsana New"/>
                <w:cs/>
              </w:rPr>
              <w:t>และ</w:t>
            </w:r>
            <w:r w:rsidR="00FA6340" w:rsidRPr="003C47FE">
              <w:rPr>
                <w:rFonts w:ascii="Angsana New" w:hAnsi="Angsana New" w:cs="Angsana New"/>
              </w:rPr>
              <w:t xml:space="preserve"> 25</w:t>
            </w:r>
          </w:p>
        </w:tc>
        <w:tc>
          <w:tcPr>
            <w:tcW w:w="720" w:type="dxa"/>
          </w:tcPr>
          <w:p w:rsidR="00860F63" w:rsidRPr="003C47FE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60F63" w:rsidRPr="003C47FE" w:rsidTr="00760BB5">
        <w:tc>
          <w:tcPr>
            <w:tcW w:w="5850" w:type="dxa"/>
          </w:tcPr>
          <w:p w:rsidR="00860F63" w:rsidRPr="003C47FE" w:rsidRDefault="00860F63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ศูนย์การค้า</w:t>
            </w:r>
          </w:p>
        </w:tc>
        <w:tc>
          <w:tcPr>
            <w:tcW w:w="2250" w:type="dxa"/>
          </w:tcPr>
          <w:p w:rsidR="00860F63" w:rsidRPr="003C47FE" w:rsidRDefault="00737E1B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>5</w:t>
            </w:r>
            <w:r w:rsidR="00EF2A02">
              <w:rPr>
                <w:rFonts w:ascii="Angsana New" w:hAnsi="Angsana New" w:cs="Angsana New"/>
              </w:rPr>
              <w:t>, 10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="00860F63"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="00860F63" w:rsidRPr="003C47FE">
              <w:rPr>
                <w:rFonts w:ascii="Angsana New" w:hAnsi="Angsana New" w:cs="Angsana New"/>
              </w:rPr>
              <w:t>3</w:t>
            </w:r>
            <w:r w:rsidR="00FA6340" w:rsidRPr="003C47FE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</w:tcPr>
          <w:p w:rsidR="00860F63" w:rsidRPr="003C47FE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ระบบผลิตน้ำเพื่อการอุตสาหกรรม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 xml:space="preserve">5, 10 </w:t>
            </w:r>
            <w:r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Pr="003C47FE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ระบบสาธารณูปโภค</w:t>
            </w:r>
            <w:r w:rsidR="009F2B3A" w:rsidRPr="003C47FE">
              <w:rPr>
                <w:rFonts w:ascii="Angsana New" w:hAnsi="Angsana New" w:cs="Angsana New"/>
                <w:cs/>
              </w:rPr>
              <w:t>และระบบป้องกันอุทกภัย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5</w:t>
            </w:r>
            <w:r w:rsidRPr="003C47FE">
              <w:rPr>
                <w:rFonts w:ascii="Angsana New" w:hAnsi="Angsana New" w:cs="Angsana New"/>
              </w:rPr>
              <w:t>, 10</w:t>
            </w:r>
            <w:r w:rsidR="007047B8" w:rsidRPr="003C47FE">
              <w:rPr>
                <w:rFonts w:ascii="Angsana New" w:hAnsi="Angsana New" w:cs="Angsana New"/>
              </w:rPr>
              <w:t>, 20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Pr="003C47FE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</w:tcPr>
          <w:p w:rsidR="00813D25" w:rsidRPr="003C47FE" w:rsidRDefault="00EF2A02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3, </w:t>
            </w:r>
            <w:r w:rsidR="00813D25" w:rsidRPr="003C47FE">
              <w:rPr>
                <w:rFonts w:ascii="Angsana New" w:hAnsi="Angsana New" w:cs="Angsana New"/>
                <w:cs/>
              </w:rPr>
              <w:t>5</w:t>
            </w:r>
            <w:r>
              <w:rPr>
                <w:rFonts w:ascii="Angsana New" w:hAnsi="Angsana New" w:cs="Angsana New"/>
              </w:rPr>
              <w:t>, 10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="00FA6340"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="00FA6340" w:rsidRPr="003C47FE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>3</w:t>
            </w:r>
            <w:r w:rsidR="00EF2A02">
              <w:rPr>
                <w:rFonts w:ascii="Angsana New" w:hAnsi="Angsana New" w:cs="Angsana New"/>
              </w:rPr>
              <w:t>, 5</w:t>
            </w:r>
            <w:r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="00EF2A02">
              <w:rPr>
                <w:rFonts w:ascii="Angsana New" w:hAnsi="Angsana New" w:cs="Angsana New"/>
              </w:rPr>
              <w:t>10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860F63" w:rsidRPr="007C57C2" w:rsidRDefault="00860F63" w:rsidP="007C57C2">
      <w:pPr>
        <w:pStyle w:val="FSBlank"/>
      </w:pPr>
    </w:p>
    <w:p w:rsidR="00860F63" w:rsidRPr="003C47FE" w:rsidRDefault="00860F63" w:rsidP="00760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BC35B1" w:rsidRPr="003C47FE">
        <w:rPr>
          <w:rFonts w:ascii="Angsana New" w:hAnsi="Angsana New"/>
          <w:sz w:val="30"/>
          <w:szCs w:val="30"/>
          <w:cs/>
        </w:rPr>
        <w:t>และติดตั้ง</w:t>
      </w:r>
    </w:p>
    <w:p w:rsidR="00860F63" w:rsidRPr="007C57C2" w:rsidRDefault="00860F63" w:rsidP="007C57C2">
      <w:pPr>
        <w:pStyle w:val="FSBlank"/>
      </w:pPr>
      <w:r w:rsidRPr="007C57C2">
        <w:rPr>
          <w:cs/>
        </w:rPr>
        <w:tab/>
      </w:r>
    </w:p>
    <w:p w:rsidR="00860F63" w:rsidRPr="003C47FE" w:rsidRDefault="00860F63" w:rsidP="00AB23D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B21373" w:rsidRPr="007C57C2" w:rsidRDefault="00B21373" w:rsidP="007C57C2">
      <w:pPr>
        <w:pStyle w:val="FSBlank"/>
        <w:rPr>
          <w:cs/>
        </w:rPr>
      </w:pPr>
    </w:p>
    <w:p w:rsidR="009D5989" w:rsidRPr="003C47FE" w:rsidRDefault="009D5989" w:rsidP="00502E2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ซ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9D5989" w:rsidRPr="007C57C2" w:rsidRDefault="009D5989" w:rsidP="007C57C2">
      <w:pPr>
        <w:pStyle w:val="FSBlank"/>
        <w:rPr>
          <w:cs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="00A50E42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</w:t>
      </w:r>
      <w:r w:rsidR="000841AA" w:rsidRPr="003C47FE">
        <w:rPr>
          <w:rFonts w:ascii="Angsana New" w:hAnsi="Angsana New"/>
          <w:sz w:val="30"/>
          <w:szCs w:val="30"/>
          <w:cs/>
        </w:rPr>
        <w:t xml:space="preserve">าสินทรัพย์ที่คาดว่าจะได้รับคืน </w:t>
      </w:r>
    </w:p>
    <w:p w:rsidR="00860F63" w:rsidRPr="007C57C2" w:rsidRDefault="00860F63" w:rsidP="007C57C2">
      <w:pPr>
        <w:pStyle w:val="FSBlank"/>
      </w:pPr>
    </w:p>
    <w:p w:rsidR="00A010FD" w:rsidRPr="003C47FE" w:rsidRDefault="00860F63" w:rsidP="00A010F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</w:t>
      </w:r>
      <w:r w:rsidR="008951C1" w:rsidRPr="003C47FE">
        <w:rPr>
          <w:rFonts w:ascii="Angsana New" w:hAnsi="Angsana New"/>
          <w:sz w:val="30"/>
          <w:szCs w:val="30"/>
          <w:cs/>
        </w:rPr>
        <w:t>บัญชีของหน่วยสินทรัพย์ที่ก่อให้</w:t>
      </w:r>
      <w:r w:rsidRPr="003C47FE">
        <w:rPr>
          <w:rFonts w:ascii="Angsana New" w:hAnsi="Angsana New"/>
          <w:sz w:val="30"/>
          <w:szCs w:val="30"/>
          <w:cs/>
        </w:rPr>
        <w:t>เกิดเงินสดสูงกว่ามูลค่าที่จะได้รับคืน ขาดทุนจากก</w:t>
      </w:r>
      <w:r w:rsidR="009B58DA" w:rsidRPr="003C47FE">
        <w:rPr>
          <w:rFonts w:ascii="Angsana New" w:hAnsi="Angsana New"/>
          <w:sz w:val="30"/>
          <w:szCs w:val="30"/>
          <w:cs/>
        </w:rPr>
        <w:t>ารด้อยค่าบันทึกในกำไรหรือขาดทุน</w:t>
      </w:r>
    </w:p>
    <w:p w:rsidR="00AB0A57" w:rsidRPr="007C57C2" w:rsidRDefault="00AB0A57" w:rsidP="007C57C2">
      <w:pPr>
        <w:pStyle w:val="FSBlank"/>
      </w:pPr>
    </w:p>
    <w:p w:rsidR="007C57C2" w:rsidRDefault="007C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860F63" w:rsidRPr="007C57C2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</w:t>
      </w:r>
      <w:r w:rsidR="008715AB" w:rsidRPr="003C47FE">
        <w:rPr>
          <w:rFonts w:ascii="Angsana New" w:hAnsi="Angsana New"/>
          <w:sz w:val="30"/>
          <w:szCs w:val="30"/>
          <w:cs/>
        </w:rPr>
        <w:t>จำหน่าย</w:t>
      </w:r>
      <w:r w:rsidRPr="003C47FE">
        <w:rPr>
          <w:rFonts w:ascii="Angsana New" w:hAnsi="Angsana New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7C57C2" w:rsidRDefault="007C57C2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860F63" w:rsidRPr="00EA1436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B21373" w:rsidRPr="00EA1436" w:rsidRDefault="00B21373" w:rsidP="00252245">
      <w:pPr>
        <w:pStyle w:val="FSBlank"/>
        <w:rPr>
          <w:cs/>
        </w:rPr>
      </w:pPr>
    </w:p>
    <w:p w:rsidR="00860F63" w:rsidRPr="003C47FE" w:rsidRDefault="00860F63" w:rsidP="00502E2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ฌ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</w:p>
    <w:p w:rsidR="00860F63" w:rsidRPr="00EA1436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B220DE" w:rsidRPr="003C47FE" w:rsidRDefault="00860F63" w:rsidP="00A01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B21373" w:rsidRPr="00EA1436" w:rsidRDefault="00B21373" w:rsidP="00A01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4E43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ญ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:rsidR="00325C4E" w:rsidRPr="00EA1436" w:rsidRDefault="00325C4E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DC70ED" w:rsidRPr="003C47FE" w:rsidRDefault="00DC70ED" w:rsidP="00DC70ED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DC70ED" w:rsidRPr="00EA1436" w:rsidRDefault="00DC70ED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DC70ED" w:rsidRPr="003C47FE" w:rsidRDefault="00A010FD" w:rsidP="00A01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A010FD" w:rsidRPr="00EA1436" w:rsidRDefault="00A010FD" w:rsidP="00DC70ED">
      <w:pPr>
        <w:ind w:left="540"/>
        <w:jc w:val="both"/>
        <w:rPr>
          <w:rFonts w:ascii="Angsana New" w:hAnsi="Angsana New"/>
          <w:sz w:val="20"/>
          <w:szCs w:val="20"/>
        </w:rPr>
      </w:pPr>
    </w:p>
    <w:p w:rsidR="00DC70ED" w:rsidRPr="003C47FE" w:rsidRDefault="00DC70ED" w:rsidP="00F1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DC70ED" w:rsidRPr="00EA1436" w:rsidRDefault="00DC70ED" w:rsidP="00DC70ED">
      <w:pPr>
        <w:ind w:left="540"/>
        <w:rPr>
          <w:rFonts w:ascii="Angsana New" w:hAnsi="Angsana New"/>
          <w:sz w:val="20"/>
          <w:szCs w:val="20"/>
        </w:rPr>
      </w:pPr>
    </w:p>
    <w:p w:rsidR="007C62C2" w:rsidRPr="003C47FE" w:rsidRDefault="007C62C2" w:rsidP="00DC70E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</w:t>
      </w:r>
      <w:r w:rsidR="00CC0252">
        <w:rPr>
          <w:rFonts w:ascii="Angsana New" w:hAnsi="Angsana New"/>
          <w:sz w:val="30"/>
          <w:szCs w:val="30"/>
          <w:cs/>
        </w:rPr>
        <w:t>งพนักงานในงวดปัจจุบันและงวดก่อน</w:t>
      </w:r>
      <w:r w:rsidR="00252245">
        <w:rPr>
          <w:rFonts w:ascii="Angsana New" w:hAnsi="Angsana New" w:hint="cs"/>
          <w:sz w:val="30"/>
          <w:szCs w:val="30"/>
          <w:cs/>
        </w:rPr>
        <w:t xml:space="preserve"> ๆ</w:t>
      </w:r>
      <w:r w:rsidRPr="003C47FE">
        <w:rPr>
          <w:rFonts w:ascii="Angsana New" w:hAnsi="Angsana New"/>
          <w:sz w:val="30"/>
          <w:szCs w:val="30"/>
          <w:cs/>
        </w:rPr>
        <w:t xml:space="preserve">  ผลประโยชน์ดังกล่าวได้มีการคิดลดกระแสเงินสดเพื่อให้เป็นมูลค่าปัจจุบัน</w:t>
      </w:r>
    </w:p>
    <w:p w:rsidR="007C62C2" w:rsidRPr="00EA1436" w:rsidRDefault="007C62C2" w:rsidP="00DC70ED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7C62C2" w:rsidRPr="003C47FE" w:rsidRDefault="007C62C2" w:rsidP="00DC70E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:rsidR="008715AB" w:rsidRDefault="007C62C2" w:rsidP="009B58D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="00B35079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="00356B8F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</w:t>
      </w:r>
      <w:r w:rsidR="00CC0252">
        <w:rPr>
          <w:rFonts w:ascii="Angsana New" w:hAnsi="Angsana New"/>
          <w:sz w:val="30"/>
          <w:szCs w:val="30"/>
          <w:cs/>
        </w:rPr>
        <w:t>ึงถึงการเปลี่ยนแปลงใด</w:t>
      </w:r>
      <w:r w:rsidR="00252245">
        <w:rPr>
          <w:rFonts w:ascii="Angsana New" w:hAnsi="Angsana New" w:hint="cs"/>
          <w:sz w:val="30"/>
          <w:szCs w:val="30"/>
          <w:cs/>
        </w:rPr>
        <w:t xml:space="preserve"> ๆ</w:t>
      </w:r>
      <w:r w:rsidR="00B35079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</w:t>
      </w:r>
      <w:r w:rsidR="00CC0252">
        <w:rPr>
          <w:rFonts w:ascii="Angsana New" w:hAnsi="Angsana New"/>
          <w:sz w:val="30"/>
          <w:szCs w:val="30"/>
          <w:cs/>
        </w:rPr>
        <w:t>เบี้ยจ่ายสุทธิและค่าใช้จ่ายอื่น</w:t>
      </w:r>
      <w:r w:rsidR="00252245">
        <w:rPr>
          <w:rFonts w:ascii="Angsana New" w:hAnsi="Angsana New" w:hint="cs"/>
          <w:sz w:val="30"/>
          <w:szCs w:val="30"/>
          <w:cs/>
        </w:rPr>
        <w:t xml:space="preserve"> ๆ</w:t>
      </w:r>
      <w:r w:rsidR="00B35079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2B0592" w:rsidRPr="003C47FE" w:rsidRDefault="002B0592" w:rsidP="002B0592">
      <w:pPr>
        <w:pStyle w:val="FSBlank"/>
        <w:rPr>
          <w:cs/>
        </w:rPr>
      </w:pPr>
    </w:p>
    <w:p w:rsidR="00B220DE" w:rsidRPr="003C47FE" w:rsidRDefault="007C62C2" w:rsidP="007C62C2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356B8F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บริษัทรับรู้กำไรและขาดทุนจากการจ่ายชำระผลประโยชน์พนักงานเมื่อเกิดขึ้น</w:t>
      </w:r>
    </w:p>
    <w:p w:rsidR="007C62C2" w:rsidRPr="00C76A0E" w:rsidRDefault="007C62C2" w:rsidP="008715AB">
      <w:pPr>
        <w:jc w:val="thaiDistribute"/>
        <w:rPr>
          <w:rFonts w:ascii="Angsana New" w:hAnsi="Angsana New"/>
          <w:i/>
          <w:sz w:val="20"/>
          <w:szCs w:val="20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7C62C2" w:rsidRPr="00C76A0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0"/>
          <w:szCs w:val="20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47FE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</w:t>
      </w:r>
      <w:r w:rsidR="00356B8F" w:rsidRPr="003C47FE">
        <w:rPr>
          <w:rFonts w:ascii="Angsana New" w:hAnsi="Angsana New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 xml:space="preserve">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3C47FE">
        <w:rPr>
          <w:rFonts w:ascii="Angsana New" w:hAnsi="Angsana New"/>
          <w:iCs/>
          <w:sz w:val="30"/>
          <w:szCs w:val="30"/>
        </w:rPr>
        <w:t>12</w:t>
      </w:r>
      <w:r w:rsidR="00356B8F" w:rsidRPr="003C47FE">
        <w:rPr>
          <w:rFonts w:ascii="Angsana New" w:hAnsi="Angsana New"/>
          <w:iCs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:rsidR="007C62C2" w:rsidRPr="00C76A0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0"/>
          <w:szCs w:val="20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7C62C2" w:rsidRPr="00C76A0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356B8F" w:rsidRPr="003C47FE">
        <w:rPr>
          <w:rFonts w:ascii="Angsana New" w:hAnsi="Angsana New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860F63" w:rsidRPr="00C76A0E" w:rsidRDefault="00860F63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ฎ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860F63" w:rsidRPr="00C76A0E" w:rsidRDefault="00860F63" w:rsidP="00176A0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916AD4" w:rsidRPr="003C47FE" w:rsidRDefault="0094672C" w:rsidP="00860F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D94E14" w:rsidRPr="003C47FE">
        <w:rPr>
          <w:rFonts w:ascii="Angsana New" w:hAnsi="Angsana New"/>
          <w:sz w:val="30"/>
          <w:szCs w:val="30"/>
          <w:cs/>
        </w:rPr>
        <w:t>ผูกพัน</w:t>
      </w:r>
      <w:r w:rsidRPr="003C47FE">
        <w:rPr>
          <w:rFonts w:ascii="Angsana New" w:hAnsi="Angsana New"/>
          <w:sz w:val="30"/>
          <w:szCs w:val="30"/>
          <w:cs/>
        </w:rPr>
        <w:t>ตามกฎหมาย</w:t>
      </w:r>
      <w:r w:rsidR="00D94E14" w:rsidRPr="003C47FE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3C47FE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CE5BEE" w:rsidRPr="003C47FE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3C47FE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715AB" w:rsidRPr="003C47FE">
        <w:rPr>
          <w:rFonts w:ascii="Angsana New" w:hAnsi="Angsana New"/>
          <w:sz w:val="30"/>
          <w:szCs w:val="30"/>
          <w:cs/>
        </w:rPr>
        <w:t>ผูกพัน</w:t>
      </w:r>
      <w:r w:rsidRPr="003C47FE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916AD4" w:rsidRPr="003C47FE">
        <w:rPr>
          <w:rFonts w:ascii="Angsana New" w:hAnsi="Angsana New"/>
          <w:sz w:val="30"/>
          <w:szCs w:val="30"/>
          <w:cs/>
        </w:rPr>
        <w:t>ประมาณการห</w:t>
      </w:r>
      <w:r w:rsidR="00D40C58" w:rsidRPr="003C47FE">
        <w:rPr>
          <w:rFonts w:ascii="Angsana New" w:hAnsi="Angsana New"/>
          <w:sz w:val="30"/>
          <w:szCs w:val="30"/>
          <w:cs/>
        </w:rPr>
        <w:t>นี้สินพิจารณาจากการคิดลดกระแสเงิ</w:t>
      </w:r>
      <w:r w:rsidR="00916AD4" w:rsidRPr="003C47FE">
        <w:rPr>
          <w:rFonts w:ascii="Angsana New" w:hAnsi="Angsana New"/>
          <w:sz w:val="30"/>
          <w:szCs w:val="30"/>
          <w:cs/>
        </w:rPr>
        <w:t>นสดที่จะจ่ายในอนาคตโดยใช้อัตร</w:t>
      </w:r>
      <w:r w:rsidR="00D40C58" w:rsidRPr="003C47FE">
        <w:rPr>
          <w:rFonts w:ascii="Angsana New" w:hAnsi="Angsana New"/>
          <w:sz w:val="30"/>
          <w:szCs w:val="30"/>
          <w:cs/>
        </w:rPr>
        <w:t>า</w:t>
      </w:r>
      <w:r w:rsidR="00916AD4" w:rsidRPr="003C47FE">
        <w:rPr>
          <w:rFonts w:ascii="Angsana New" w:hAnsi="Angsana New"/>
          <w:sz w:val="30"/>
          <w:szCs w:val="30"/>
          <w:cs/>
        </w:rPr>
        <w:t>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</w:t>
      </w:r>
      <w:r w:rsidR="009B58DA" w:rsidRPr="003C47FE">
        <w:rPr>
          <w:rFonts w:ascii="Angsana New" w:hAnsi="Angsana New"/>
          <w:sz w:val="30"/>
          <w:szCs w:val="30"/>
          <w:cs/>
        </w:rPr>
        <w:t>วลาและความเสี่ยงที่มีต่อหนี้สิน</w:t>
      </w:r>
    </w:p>
    <w:p w:rsidR="0094672C" w:rsidRPr="00CC0252" w:rsidRDefault="0094672C" w:rsidP="00860F63">
      <w:pPr>
        <w:ind w:left="540"/>
        <w:jc w:val="thaiDistribute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 </w:t>
      </w:r>
    </w:p>
    <w:p w:rsidR="006F5CD8" w:rsidRDefault="006F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EF6854" w:rsidRPr="003C47FE" w:rsidRDefault="00EF6854" w:rsidP="00EF6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ฏ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515F6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E06F7F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เงินอุดหนุนจากรัฐบาล</w:t>
      </w:r>
      <w:r w:rsidR="003515F6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รอตัดบัญชี</w:t>
      </w:r>
    </w:p>
    <w:p w:rsidR="00EF6854" w:rsidRPr="00C76A0E" w:rsidRDefault="00EF6854" w:rsidP="00304E4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94672C" w:rsidRPr="003C47FE" w:rsidRDefault="00D75FE6" w:rsidP="009467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</w:t>
      </w:r>
      <w:r w:rsidR="008715AB" w:rsidRPr="003C47FE">
        <w:rPr>
          <w:rFonts w:ascii="Angsana New" w:hAnsi="Angsana New"/>
          <w:sz w:val="30"/>
          <w:szCs w:val="30"/>
          <w:cs/>
        </w:rPr>
        <w:t>เงินอุดหนุนรัฐบาล</w:t>
      </w:r>
      <w:r w:rsidRPr="003C47FE">
        <w:rPr>
          <w:rFonts w:ascii="Angsana New" w:hAnsi="Angsana New"/>
          <w:sz w:val="30"/>
          <w:szCs w:val="30"/>
          <w:cs/>
        </w:rPr>
        <w:t>รอตัดบัญชี</w:t>
      </w:r>
      <w:r w:rsidR="003515F6" w:rsidRPr="003C47FE">
        <w:rPr>
          <w:rFonts w:ascii="Angsana New" w:hAnsi="Angsana New"/>
          <w:sz w:val="30"/>
          <w:szCs w:val="30"/>
          <w:cs/>
        </w:rPr>
        <w:t>เป็นเงินอุดหนุน</w:t>
      </w:r>
      <w:r w:rsidRPr="003C47FE">
        <w:rPr>
          <w:rFonts w:ascii="Angsana New" w:hAnsi="Angsana New"/>
          <w:sz w:val="30"/>
          <w:szCs w:val="30"/>
          <w:cs/>
        </w:rPr>
        <w:t>จากรัฐบาลใน</w:t>
      </w:r>
      <w:r w:rsidR="003515F6" w:rsidRPr="003C47FE">
        <w:rPr>
          <w:rFonts w:ascii="Angsana New" w:hAnsi="Angsana New"/>
          <w:sz w:val="30"/>
          <w:szCs w:val="30"/>
          <w:cs/>
        </w:rPr>
        <w:t>โครงการระหว่างก่อสร้างระบบป้องกันอุทกภัยจากกระทรวงอุตสาหกรรม</w:t>
      </w:r>
      <w:r w:rsidR="00E06F7F" w:rsidRPr="003C47FE">
        <w:rPr>
          <w:rFonts w:ascii="Angsana New" w:hAnsi="Angsana New"/>
          <w:sz w:val="30"/>
          <w:szCs w:val="30"/>
          <w:cs/>
        </w:rPr>
        <w:t xml:space="preserve"> และเงินอุดหนุนโครงการสนับสนุนการลงทุนเพื่อปรับปรุงเครื่องจักร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</w:t>
      </w:r>
      <w:r w:rsidR="003515F6" w:rsidRPr="003C47FE">
        <w:rPr>
          <w:rFonts w:ascii="Angsana New" w:hAnsi="Angsana New"/>
          <w:sz w:val="30"/>
          <w:szCs w:val="30"/>
          <w:cs/>
        </w:rPr>
        <w:t xml:space="preserve"> บริษัทบันทึกเป็นรายได้</w:t>
      </w:r>
      <w:r w:rsidR="00E06F7F" w:rsidRPr="003C47FE">
        <w:rPr>
          <w:rFonts w:ascii="Angsana New" w:hAnsi="Angsana New"/>
          <w:sz w:val="30"/>
          <w:szCs w:val="30"/>
          <w:cs/>
        </w:rPr>
        <w:t>เงินอุดหนุนจากรัฐบาล</w:t>
      </w:r>
      <w:r w:rsidR="003515F6" w:rsidRPr="003C47FE">
        <w:rPr>
          <w:rFonts w:ascii="Angsana New" w:hAnsi="Angsana New"/>
          <w:sz w:val="30"/>
          <w:szCs w:val="30"/>
          <w:cs/>
        </w:rPr>
        <w:t>รอตัดบัญชี</w:t>
      </w:r>
      <w:r w:rsidR="00D86C54" w:rsidRPr="003C47FE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8715AB" w:rsidRPr="003C47FE">
        <w:rPr>
          <w:rFonts w:ascii="Angsana New" w:hAnsi="Angsana New"/>
          <w:sz w:val="30"/>
          <w:szCs w:val="30"/>
          <w:cs/>
        </w:rPr>
        <w:t>และรับรู้</w:t>
      </w:r>
      <w:r w:rsidR="00AC4A07" w:rsidRPr="003C47FE">
        <w:rPr>
          <w:rFonts w:ascii="Angsana New" w:hAnsi="Angsana New"/>
          <w:sz w:val="30"/>
          <w:szCs w:val="30"/>
          <w:cs/>
        </w:rPr>
        <w:t>เป็นรายได้</w:t>
      </w:r>
      <w:r w:rsidR="00F05581" w:rsidRPr="003C47FE">
        <w:rPr>
          <w:rFonts w:ascii="Angsana New" w:hAnsi="Angsana New"/>
          <w:sz w:val="30"/>
          <w:szCs w:val="30"/>
          <w:cs/>
        </w:rPr>
        <w:t>ตามวิธีเส้นตรง</w:t>
      </w:r>
      <w:r w:rsidR="003515F6" w:rsidRPr="003C47FE">
        <w:rPr>
          <w:rFonts w:ascii="Angsana New" w:hAnsi="Angsana New"/>
          <w:sz w:val="30"/>
          <w:szCs w:val="30"/>
          <w:cs/>
        </w:rPr>
        <w:t>ตลอดอายุของสินทรัพย์</w:t>
      </w:r>
      <w:r w:rsidR="00CB4764" w:rsidRPr="003C47FE">
        <w:rPr>
          <w:rFonts w:ascii="Angsana New" w:hAnsi="Angsana New"/>
          <w:sz w:val="30"/>
          <w:szCs w:val="30"/>
          <w:cs/>
        </w:rPr>
        <w:t>เป็นระยะเวลา</w:t>
      </w:r>
      <w:r w:rsidR="003515F6" w:rsidRPr="003C47FE">
        <w:rPr>
          <w:rFonts w:ascii="Angsana New" w:hAnsi="Angsana New"/>
          <w:sz w:val="30"/>
          <w:szCs w:val="30"/>
          <w:cs/>
        </w:rPr>
        <w:t xml:space="preserve"> </w:t>
      </w:r>
      <w:r w:rsidR="00526986" w:rsidRPr="003C47FE">
        <w:rPr>
          <w:rFonts w:ascii="Angsana New" w:hAnsi="Angsana New"/>
          <w:sz w:val="30"/>
          <w:szCs w:val="30"/>
        </w:rPr>
        <w:t>4 - 25</w:t>
      </w:r>
      <w:r w:rsidR="003515F6" w:rsidRPr="003C47FE">
        <w:rPr>
          <w:rFonts w:ascii="Angsana New" w:hAnsi="Angsana New"/>
          <w:sz w:val="30"/>
          <w:szCs w:val="30"/>
          <w:cs/>
        </w:rPr>
        <w:t xml:space="preserve"> ปี</w:t>
      </w:r>
      <w:r w:rsidR="008715AB" w:rsidRPr="003C47FE">
        <w:rPr>
          <w:rFonts w:ascii="Angsana New" w:hAnsi="Angsana New"/>
          <w:sz w:val="30"/>
          <w:szCs w:val="30"/>
          <w:cs/>
        </w:rPr>
        <w:t xml:space="preserve"> </w:t>
      </w:r>
      <w:r w:rsidR="00F9231A" w:rsidRPr="003C47FE">
        <w:rPr>
          <w:rFonts w:ascii="Angsana New" w:hAnsi="Angsana New"/>
          <w:sz w:val="30"/>
          <w:szCs w:val="30"/>
          <w:cs/>
        </w:rPr>
        <w:t>รายได้เงินอุดหนุนจากรัฐบาลแสดงเป็นรายได้แยกต่างหากในกำไร</w:t>
      </w:r>
      <w:r w:rsidR="00B35079" w:rsidRPr="003C47FE">
        <w:rPr>
          <w:rFonts w:ascii="Angsana New" w:hAnsi="Angsana New"/>
          <w:sz w:val="30"/>
          <w:szCs w:val="30"/>
          <w:cs/>
        </w:rPr>
        <w:t>หรือ</w:t>
      </w:r>
      <w:r w:rsidR="00F9231A" w:rsidRPr="003C47FE">
        <w:rPr>
          <w:rFonts w:ascii="Angsana New" w:hAnsi="Angsana New"/>
          <w:sz w:val="30"/>
          <w:szCs w:val="30"/>
          <w:cs/>
        </w:rPr>
        <w:t>ขาดทุน</w:t>
      </w:r>
    </w:p>
    <w:p w:rsidR="00E06F7F" w:rsidRPr="003C47FE" w:rsidRDefault="00E06F7F" w:rsidP="006F5CD8">
      <w:pPr>
        <w:pStyle w:val="FSBlank"/>
      </w:pPr>
    </w:p>
    <w:p w:rsidR="00E06F7F" w:rsidRPr="003C47FE" w:rsidRDefault="00E06F7F" w:rsidP="00E0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ฐ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รายได้รอตัดบัญชี</w:t>
      </w:r>
    </w:p>
    <w:p w:rsidR="00E06F7F" w:rsidRPr="00E73BB5" w:rsidRDefault="00E06F7F" w:rsidP="0094672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E06F7F" w:rsidRDefault="00E06F7F" w:rsidP="009467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รายได้รอตัดบัญชีเป็นค่าตอบแทนล่วงหน้าจากสัญญาการใช้</w:t>
      </w:r>
      <w:r w:rsidR="007D4BE4">
        <w:rPr>
          <w:rFonts w:ascii="Angsana New" w:hAnsi="Angsana New" w:hint="cs"/>
          <w:sz w:val="30"/>
          <w:szCs w:val="30"/>
          <w:cs/>
        </w:rPr>
        <w:t>พื้นที่และ</w:t>
      </w:r>
      <w:r w:rsidRPr="003C47FE">
        <w:rPr>
          <w:rFonts w:ascii="Angsana New" w:hAnsi="Angsana New"/>
          <w:sz w:val="30"/>
          <w:szCs w:val="30"/>
          <w:cs/>
        </w:rPr>
        <w:t>โครงสร้างพื้นฐานในเขตส่งเสริม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อุตสาหกรรมนวน</w:t>
      </w:r>
      <w:r w:rsidR="008715AB" w:rsidRPr="003C47FE">
        <w:rPr>
          <w:rFonts w:ascii="Angsana New" w:hAnsi="Angsana New"/>
          <w:sz w:val="30"/>
          <w:szCs w:val="30"/>
          <w:cs/>
        </w:rPr>
        <w:t>คร</w:t>
      </w:r>
      <w:proofErr w:type="spellEnd"/>
      <w:r w:rsidR="008715AB" w:rsidRPr="003C47FE">
        <w:rPr>
          <w:rFonts w:ascii="Angsana New" w:hAnsi="Angsana New"/>
          <w:sz w:val="30"/>
          <w:szCs w:val="30"/>
          <w:cs/>
        </w:rPr>
        <w:t xml:space="preserve"> บริษัทบันทึก</w:t>
      </w:r>
      <w:r w:rsidR="00A3634D" w:rsidRPr="003C47FE">
        <w:rPr>
          <w:rFonts w:ascii="Angsana New" w:hAnsi="Angsana New"/>
          <w:sz w:val="30"/>
          <w:szCs w:val="30"/>
          <w:cs/>
        </w:rPr>
        <w:t>เป็น</w:t>
      </w:r>
      <w:r w:rsidRPr="003C47FE">
        <w:rPr>
          <w:rFonts w:ascii="Angsana New" w:hAnsi="Angsana New"/>
          <w:sz w:val="30"/>
          <w:szCs w:val="30"/>
          <w:cs/>
        </w:rPr>
        <w:t>รายได้รอตัดบัญชี</w:t>
      </w:r>
      <w:r w:rsidR="00B35079" w:rsidRPr="003C47FE">
        <w:rPr>
          <w:rFonts w:ascii="Angsana New" w:hAnsi="Angsana New"/>
          <w:sz w:val="30"/>
          <w:szCs w:val="30"/>
          <w:cs/>
        </w:rPr>
        <w:t>ในงบแสดงฐานะการเงิน และรับรู้เป็น</w:t>
      </w:r>
      <w:r w:rsidRPr="003C47FE">
        <w:rPr>
          <w:rFonts w:ascii="Angsana New" w:hAnsi="Angsana New"/>
          <w:sz w:val="30"/>
          <w:szCs w:val="30"/>
          <w:cs/>
        </w:rPr>
        <w:t>รายได้ตามวิธีเส้นตรงตลอด</w:t>
      </w:r>
      <w:r w:rsidR="008715AB" w:rsidRPr="003C47FE">
        <w:rPr>
          <w:rFonts w:ascii="Angsana New" w:hAnsi="Angsana New"/>
          <w:sz w:val="30"/>
          <w:szCs w:val="30"/>
          <w:cs/>
        </w:rPr>
        <w:t>อายุของสัญญาและ</w:t>
      </w:r>
      <w:r w:rsidRPr="003C47FE">
        <w:rPr>
          <w:rFonts w:ascii="Angsana New" w:hAnsi="Angsana New"/>
          <w:sz w:val="30"/>
          <w:szCs w:val="30"/>
          <w:cs/>
        </w:rPr>
        <w:t>แสดงเป็นรายได้</w:t>
      </w:r>
      <w:r w:rsidR="00FF6A79">
        <w:rPr>
          <w:rFonts w:ascii="Angsana New" w:hAnsi="Angsana New" w:hint="cs"/>
          <w:sz w:val="30"/>
          <w:szCs w:val="30"/>
          <w:cs/>
        </w:rPr>
        <w:t>จากการให้ใช้</w:t>
      </w:r>
      <w:r w:rsidR="00DB430D">
        <w:rPr>
          <w:rFonts w:ascii="Angsana New" w:hAnsi="Angsana New" w:hint="cs"/>
          <w:sz w:val="30"/>
          <w:szCs w:val="30"/>
          <w:cs/>
        </w:rPr>
        <w:t>พื้นที่และ</w:t>
      </w:r>
      <w:r w:rsidR="00FF6A79">
        <w:rPr>
          <w:rFonts w:ascii="Angsana New" w:hAnsi="Angsana New" w:hint="cs"/>
          <w:sz w:val="30"/>
          <w:szCs w:val="30"/>
          <w:cs/>
        </w:rPr>
        <w:t>โครงสร้างพื้นฐาน</w:t>
      </w:r>
      <w:r w:rsidRPr="003C47FE">
        <w:rPr>
          <w:rFonts w:ascii="Angsana New" w:hAnsi="Angsana New"/>
          <w:sz w:val="30"/>
          <w:szCs w:val="30"/>
          <w:cs/>
        </w:rPr>
        <w:t>ในกำไร</w:t>
      </w:r>
      <w:r w:rsidR="00B35079" w:rsidRPr="003C47FE">
        <w:rPr>
          <w:rFonts w:ascii="Angsana New" w:hAnsi="Angsana New"/>
          <w:sz w:val="30"/>
          <w:szCs w:val="30"/>
          <w:cs/>
        </w:rPr>
        <w:t>หรือ</w:t>
      </w:r>
      <w:r w:rsidRPr="003C47FE">
        <w:rPr>
          <w:rFonts w:ascii="Angsana New" w:hAnsi="Angsana New"/>
          <w:sz w:val="30"/>
          <w:szCs w:val="30"/>
          <w:cs/>
        </w:rPr>
        <w:t>ขาดทุน</w:t>
      </w:r>
    </w:p>
    <w:p w:rsidR="00AB0A57" w:rsidRPr="00CC0252" w:rsidRDefault="00AB0A57" w:rsidP="00DB430D">
      <w:pPr>
        <w:pStyle w:val="FSBlank"/>
      </w:pPr>
    </w:p>
    <w:p w:rsidR="00860F63" w:rsidRPr="003C47FE" w:rsidRDefault="00860F63" w:rsidP="00946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ฑ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860F63" w:rsidRPr="00E73BB5" w:rsidRDefault="00860F63" w:rsidP="00304E4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B35079" w:rsidRPr="003C47FE" w:rsidRDefault="00B35079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47FE">
        <w:rPr>
          <w:rFonts w:ascii="Angsana New" w:hAnsi="Angsana New"/>
          <w:i/>
          <w:sz w:val="30"/>
          <w:szCs w:val="30"/>
          <w:cs/>
        </w:rPr>
        <w:t>รายได้ที่รับรู้ไม่รวมภาษีมูลค่าเพิ่มหรือภาษีขายอื่น</w:t>
      </w:r>
      <w:r w:rsidR="00FF6A7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>ๆ และแสดงสุทธิจ</w:t>
      </w:r>
      <w:r w:rsidR="00C72EE5" w:rsidRPr="003C47FE">
        <w:rPr>
          <w:rFonts w:ascii="Angsana New" w:hAnsi="Angsana New"/>
          <w:i/>
          <w:sz w:val="30"/>
          <w:szCs w:val="30"/>
          <w:cs/>
        </w:rPr>
        <w:t>า</w:t>
      </w:r>
      <w:r w:rsidRPr="003C47FE">
        <w:rPr>
          <w:rFonts w:ascii="Angsana New" w:hAnsi="Angsana New"/>
          <w:i/>
          <w:sz w:val="30"/>
          <w:szCs w:val="30"/>
          <w:cs/>
        </w:rPr>
        <w:t>กส่วนลดการค้า</w:t>
      </w:r>
    </w:p>
    <w:p w:rsidR="00B35079" w:rsidRPr="00E73BB5" w:rsidRDefault="00B35079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:rsidR="00860F63" w:rsidRPr="003C47FE" w:rsidRDefault="00623E01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>การขาย</w:t>
      </w:r>
      <w:r w:rsidR="00860F63" w:rsidRPr="003C47FE">
        <w:rPr>
          <w:rFonts w:ascii="Angsana New" w:hAnsi="Angsana New"/>
          <w:iCs/>
          <w:sz w:val="30"/>
          <w:szCs w:val="30"/>
          <w:cs/>
        </w:rPr>
        <w:t>โครงการพัฒนาอสังหาริมทรัพย์</w:t>
      </w:r>
    </w:p>
    <w:p w:rsidR="00860F63" w:rsidRPr="00E73BB5" w:rsidRDefault="00860F63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20"/>
          <w:szCs w:val="20"/>
          <w:cs/>
        </w:rPr>
      </w:pPr>
    </w:p>
    <w:p w:rsidR="00353261" w:rsidRPr="003C47FE" w:rsidRDefault="00623E01" w:rsidP="00860F6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47FE">
        <w:rPr>
          <w:rFonts w:ascii="Angsana New" w:hAnsi="Angsana New"/>
          <w:spacing w:val="-2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</w:p>
    <w:p w:rsidR="00623E01" w:rsidRPr="00E73BB5" w:rsidRDefault="00623E01" w:rsidP="00860F6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7675A5" w:rsidRPr="003C47FE" w:rsidRDefault="007675A5" w:rsidP="007675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60"/>
        <w:jc w:val="thaiDistribute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:rsidR="007675A5" w:rsidRPr="00E73BB5" w:rsidRDefault="007675A5" w:rsidP="007675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675A5" w:rsidRPr="003C47FE" w:rsidRDefault="007675A5" w:rsidP="007675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356B8F" w:rsidRPr="00E73BB5" w:rsidRDefault="00356B8F" w:rsidP="007675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6F5CD8" w:rsidRDefault="006F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356B8F" w:rsidRPr="003C47FE" w:rsidRDefault="00356B8F" w:rsidP="007675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การลงทุน</w:t>
      </w:r>
    </w:p>
    <w:p w:rsidR="00356B8F" w:rsidRPr="00612065" w:rsidRDefault="00356B8F" w:rsidP="007675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356B8F" w:rsidRPr="003C47FE" w:rsidRDefault="00356B8F" w:rsidP="00356B8F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47FE">
        <w:rPr>
          <w:rFonts w:ascii="Angsana New" w:hAnsi="Angsana New"/>
          <w:i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</w:t>
      </w:r>
      <w:r w:rsidR="00B35079" w:rsidRPr="003C47FE">
        <w:rPr>
          <w:rFonts w:ascii="Angsana New" w:hAnsi="Angsana New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>ดอกเบี้ยรับจากการลงทุนและเงินฝากธนาคาร</w:t>
      </w:r>
    </w:p>
    <w:p w:rsidR="00E95743" w:rsidRPr="00612065" w:rsidRDefault="00E95743" w:rsidP="00B3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16"/>
          <w:szCs w:val="16"/>
        </w:rPr>
      </w:pPr>
    </w:p>
    <w:p w:rsidR="00356B8F" w:rsidRPr="003C47FE" w:rsidRDefault="00356B8F" w:rsidP="00B3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:rsidR="00356B8F" w:rsidRPr="00612065" w:rsidRDefault="00356B8F" w:rsidP="007675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F6A79" w:rsidRDefault="007675A5" w:rsidP="00FF6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รายได้ค่าเช่า</w:t>
      </w:r>
      <w:r w:rsidR="00B35079" w:rsidRPr="003C47FE">
        <w:rPr>
          <w:rFonts w:ascii="Angsana New" w:hAnsi="Angsana New"/>
          <w:sz w:val="30"/>
          <w:szCs w:val="30"/>
          <w:cs/>
        </w:rPr>
        <w:t>จา</w:t>
      </w:r>
      <w:r w:rsidR="00C72EE5" w:rsidRPr="003C47FE">
        <w:rPr>
          <w:rFonts w:ascii="Angsana New" w:hAnsi="Angsana New"/>
          <w:sz w:val="30"/>
          <w:szCs w:val="30"/>
          <w:cs/>
        </w:rPr>
        <w:t>ก</w:t>
      </w:r>
      <w:r w:rsidR="00B35079"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BF4075" w:rsidRPr="003C47FE">
        <w:rPr>
          <w:rFonts w:ascii="Angsana New" w:hAnsi="Angsana New"/>
          <w:sz w:val="30"/>
          <w:szCs w:val="30"/>
          <w:cs/>
        </w:rPr>
        <w:t>รับรู้ใน</w:t>
      </w:r>
      <w:r w:rsidRPr="003C47FE">
        <w:rPr>
          <w:rFonts w:ascii="Angsana New" w:hAnsi="Angsana New"/>
          <w:sz w:val="30"/>
          <w:szCs w:val="30"/>
          <w:cs/>
        </w:rPr>
        <w:t>กำไร</w:t>
      </w:r>
      <w:r w:rsidR="009B1F0F" w:rsidRPr="003C47FE">
        <w:rPr>
          <w:rFonts w:ascii="Angsana New" w:hAnsi="Angsana New"/>
          <w:sz w:val="30"/>
          <w:szCs w:val="30"/>
          <w:cs/>
        </w:rPr>
        <w:t>หรือ</w:t>
      </w:r>
      <w:r w:rsidRPr="003C47FE">
        <w:rPr>
          <w:rFonts w:ascii="Angsana New" w:hAnsi="Angsana New"/>
          <w:sz w:val="30"/>
          <w:szCs w:val="30"/>
          <w:cs/>
        </w:rPr>
        <w:t xml:space="preserve">ขาดทุนโดยวิธีเส้นตรงตลอดอายุสัญญาเช่า </w:t>
      </w:r>
      <w:r w:rsidR="00B35079" w:rsidRPr="003C47FE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="00C72EE5" w:rsidRPr="003C47FE">
        <w:rPr>
          <w:rFonts w:ascii="Angsana New" w:hAnsi="Angsana New"/>
          <w:sz w:val="30"/>
          <w:szCs w:val="30"/>
          <w:cs/>
        </w:rPr>
        <w:t>ค่า</w:t>
      </w:r>
      <w:r w:rsidR="00B35079" w:rsidRPr="003C47FE">
        <w:rPr>
          <w:rFonts w:ascii="Angsana New" w:hAnsi="Angsana New"/>
          <w:sz w:val="30"/>
          <w:szCs w:val="30"/>
          <w:cs/>
        </w:rPr>
        <w:t>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FF6A79" w:rsidRPr="00612065" w:rsidRDefault="00FF6A79" w:rsidP="00FF6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60F63" w:rsidRPr="003C47FE" w:rsidRDefault="00860F63" w:rsidP="00FF6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:rsidR="00860F63" w:rsidRPr="00612065" w:rsidRDefault="00860F63" w:rsidP="00860F63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860F63" w:rsidRPr="003C47FE" w:rsidRDefault="00860F63" w:rsidP="00860F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 w:rsidR="009B1F0F" w:rsidRPr="003C47FE">
        <w:rPr>
          <w:rFonts w:ascii="Angsana New" w:hAnsi="Angsana New"/>
          <w:sz w:val="30"/>
          <w:szCs w:val="30"/>
          <w:cs/>
        </w:rPr>
        <w:t>หรือ</w:t>
      </w:r>
      <w:r w:rsidRPr="003C47FE">
        <w:rPr>
          <w:rFonts w:ascii="Angsana New" w:hAnsi="Angsana New"/>
          <w:sz w:val="30"/>
          <w:szCs w:val="30"/>
          <w:cs/>
        </w:rPr>
        <w:t>ขาดทุนในวันท</w:t>
      </w:r>
      <w:r w:rsidR="00561EFA" w:rsidRPr="003C47FE">
        <w:rPr>
          <w:rFonts w:ascii="Angsana New" w:hAnsi="Angsana New"/>
          <w:sz w:val="30"/>
          <w:szCs w:val="30"/>
          <w:cs/>
        </w:rPr>
        <w:t xml:space="preserve">ี่บริษัทมีสิทธิได้รับเงินปันผล </w:t>
      </w:r>
    </w:p>
    <w:p w:rsidR="00D80DF8" w:rsidRPr="00612065" w:rsidRDefault="00D80DF8" w:rsidP="001070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  <w:r w:rsidR="00DB430D">
        <w:rPr>
          <w:rFonts w:ascii="Angsana New" w:hAnsi="Angsana New" w:hint="cs"/>
          <w:i/>
          <w:iCs/>
          <w:sz w:val="30"/>
          <w:szCs w:val="30"/>
          <w:cs/>
        </w:rPr>
        <w:t>และรายได้อื่น</w:t>
      </w:r>
    </w:p>
    <w:p w:rsidR="00860F63" w:rsidRPr="00612065" w:rsidRDefault="00860F63" w:rsidP="00860F63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860F63" w:rsidRPr="003C47FE" w:rsidRDefault="000256D4" w:rsidP="00860F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ดอกเบี้ยรับ</w:t>
      </w:r>
      <w:r w:rsidR="00DB430D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Pr="003C47FE">
        <w:rPr>
          <w:rFonts w:ascii="Angsana New" w:hAnsi="Angsana New"/>
          <w:sz w:val="30"/>
          <w:szCs w:val="30"/>
          <w:cs/>
        </w:rPr>
        <w:t>บันทึกใน</w:t>
      </w:r>
      <w:r w:rsidR="00860F63" w:rsidRPr="003C47FE">
        <w:rPr>
          <w:rFonts w:ascii="Angsana New" w:hAnsi="Angsana New"/>
          <w:sz w:val="30"/>
          <w:szCs w:val="30"/>
          <w:cs/>
        </w:rPr>
        <w:t>กำไร</w:t>
      </w:r>
      <w:r w:rsidR="009B1F0F" w:rsidRPr="003C47FE">
        <w:rPr>
          <w:rFonts w:ascii="Angsana New" w:hAnsi="Angsana New"/>
          <w:sz w:val="30"/>
          <w:szCs w:val="30"/>
          <w:cs/>
        </w:rPr>
        <w:t>หรือ</w:t>
      </w:r>
      <w:r w:rsidR="00860F63" w:rsidRPr="003C47FE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E06F7F" w:rsidRPr="00612065" w:rsidRDefault="00E06F7F" w:rsidP="00860F63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860F63" w:rsidRPr="003C47FE" w:rsidRDefault="00860F63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ฒ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860F63" w:rsidRPr="00EF19C8" w:rsidRDefault="00860F63" w:rsidP="00102C62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B35079" w:rsidRPr="003C47FE" w:rsidRDefault="00B35079" w:rsidP="00860F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</w:t>
      </w:r>
      <w:r w:rsidR="00DA2582">
        <w:rPr>
          <w:rFonts w:ascii="Angsana New" w:hAnsi="Angsana New"/>
          <w:sz w:val="30"/>
          <w:szCs w:val="30"/>
          <w:cs/>
        </w:rPr>
        <w:t>วดที่ค่าใช้จ่ายดังกล่าวเกิดขึ้น</w:t>
      </w:r>
      <w:r w:rsidRPr="003C47FE">
        <w:rPr>
          <w:rFonts w:ascii="Angsana New" w:hAnsi="Angsana New"/>
          <w:sz w:val="30"/>
          <w:szCs w:val="30"/>
          <w:cs/>
        </w:rPr>
        <w:t xml:space="preserve">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860F63" w:rsidRPr="00612065" w:rsidRDefault="00860F63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860F63" w:rsidRPr="003C47FE" w:rsidRDefault="00860F63" w:rsidP="00436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ณ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67328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860F63" w:rsidRPr="00612065" w:rsidRDefault="007E6F91" w:rsidP="00102C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sz w:val="16"/>
          <w:szCs w:val="16"/>
        </w:rPr>
      </w:pPr>
      <w:r w:rsidRPr="00612065">
        <w:rPr>
          <w:rFonts w:ascii="Angsana New" w:hAnsi="Angsana New"/>
          <w:sz w:val="16"/>
          <w:szCs w:val="16"/>
          <w:cs/>
        </w:rPr>
        <w:tab/>
      </w:r>
    </w:p>
    <w:p w:rsidR="00B220DE" w:rsidRPr="003C47FE" w:rsidRDefault="00F67328" w:rsidP="00946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รายจ่าย</w:t>
      </w:r>
      <w:r w:rsidR="007E6F91" w:rsidRPr="003C47FE">
        <w:rPr>
          <w:rFonts w:ascii="Angsana New" w:hAnsi="Angsana New"/>
          <w:sz w:val="30"/>
          <w:szCs w:val="30"/>
          <w:cs/>
        </w:rPr>
        <w:t>ภายใต้สัญญาเช่าดำเนินงานบันทึกในกำไรหรือขาดทุนโดยวิธีเส้นตรงตลอดอายุสัญญาเช่า</w:t>
      </w:r>
      <w:r w:rsidR="00020D82" w:rsidRPr="003C47FE">
        <w:rPr>
          <w:rFonts w:ascii="Angsana New" w:hAnsi="Angsana New"/>
          <w:sz w:val="30"/>
          <w:szCs w:val="30"/>
          <w:cs/>
        </w:rPr>
        <w:t xml:space="preserve">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7E6F91" w:rsidRPr="003C47FE">
        <w:rPr>
          <w:rFonts w:ascii="Angsana New" w:hAnsi="Angsana New"/>
          <w:sz w:val="30"/>
          <w:szCs w:val="30"/>
          <w:cs/>
        </w:rPr>
        <w:t xml:space="preserve"> </w:t>
      </w:r>
    </w:p>
    <w:p w:rsidR="0094672C" w:rsidRPr="00612065" w:rsidRDefault="0094672C" w:rsidP="00946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p w:rsidR="007E6F91" w:rsidRPr="00BE33C1" w:rsidRDefault="007E6F91" w:rsidP="00E14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33C1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Pr="00BE33C1">
        <w:rPr>
          <w:rFonts w:ascii="Angsana New" w:hAnsi="Angsana New"/>
          <w:sz w:val="30"/>
          <w:szCs w:val="30"/>
        </w:rPr>
        <w:br/>
      </w:r>
      <w:r w:rsidRPr="00BE33C1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:rsidR="00B220DE" w:rsidRPr="00612065" w:rsidRDefault="00B220DE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:rsidR="00860F63" w:rsidRPr="003C47FE" w:rsidRDefault="00860F63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ด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1070BD" w:rsidRPr="00612065" w:rsidRDefault="001070BD" w:rsidP="00CC24C4">
      <w:pPr>
        <w:pStyle w:val="FSBlank"/>
        <w:rPr>
          <w:sz w:val="16"/>
          <w:szCs w:val="16"/>
        </w:rPr>
      </w:pPr>
    </w:p>
    <w:p w:rsidR="008F4010" w:rsidRPr="003C47FE" w:rsidRDefault="00121BC8" w:rsidP="0010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C75D3E"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1070BD" w:rsidRPr="000942DA" w:rsidRDefault="001070BD" w:rsidP="001070BD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121BC8" w:rsidRPr="003C47FE" w:rsidRDefault="00121BC8" w:rsidP="001070B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="003B20ED"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B35079" w:rsidRPr="003C47FE">
        <w:rPr>
          <w:rFonts w:ascii="Angsana New" w:hAnsi="Angsana New"/>
          <w:sz w:val="30"/>
          <w:szCs w:val="30"/>
          <w:cs/>
        </w:rPr>
        <w:t>ที่</w:t>
      </w:r>
      <w:r w:rsidRPr="003C47FE">
        <w:rPr>
          <w:rFonts w:ascii="Angsana New" w:hAnsi="Angsana New"/>
          <w:sz w:val="30"/>
          <w:szCs w:val="30"/>
          <w:cs/>
        </w:rPr>
        <w:t>รายงานตลอดจนการปรับปรุงทางภาษีที่เกี่ยวกับรายการในปีก่อน</w:t>
      </w:r>
      <w:r w:rsidR="00322E54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</w:t>
      </w:r>
    </w:p>
    <w:p w:rsidR="00121BC8" w:rsidRPr="000942DA" w:rsidRDefault="00121BC8" w:rsidP="001070BD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:rsidR="00121BC8" w:rsidRPr="003C47FE" w:rsidRDefault="00121BC8" w:rsidP="001070BD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94672C" w:rsidRPr="003C47FE">
        <w:rPr>
          <w:rFonts w:ascii="Angsana New" w:hAnsi="Angsana New"/>
          <w:sz w:val="30"/>
          <w:szCs w:val="30"/>
          <w:cs/>
        </w:rPr>
        <w:t>การร่วมค้า</w:t>
      </w:r>
      <w:r w:rsidRPr="003C47FE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121BC8" w:rsidRPr="000942DA" w:rsidRDefault="00121BC8" w:rsidP="001070BD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16"/>
          <w:szCs w:val="16"/>
        </w:rPr>
      </w:pPr>
    </w:p>
    <w:p w:rsidR="00121BC8" w:rsidRPr="003C47FE" w:rsidRDefault="00EF292D" w:rsidP="001070BD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</w:t>
      </w:r>
      <w:r w:rsidR="00121BC8" w:rsidRPr="003C47FE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121BC8" w:rsidRPr="000942DA" w:rsidRDefault="00121BC8" w:rsidP="001070BD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8306C1" w:rsidRPr="003C47FE" w:rsidRDefault="008306C1" w:rsidP="001070BD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</w:t>
      </w:r>
      <w:r w:rsidR="00623E01" w:rsidRPr="003C47FE">
        <w:rPr>
          <w:rFonts w:ascii="Angsana New" w:hAnsi="Angsana New"/>
          <w:sz w:val="30"/>
          <w:szCs w:val="30"/>
          <w:cs/>
        </w:rPr>
        <w:t>ที่</w:t>
      </w:r>
      <w:r w:rsidRPr="003C47FE">
        <w:rPr>
          <w:rFonts w:ascii="Angsana New" w:hAnsi="Angsana New"/>
          <w:sz w:val="30"/>
          <w:szCs w:val="30"/>
          <w:cs/>
        </w:rPr>
        <w:t>รายงาน</w:t>
      </w:r>
    </w:p>
    <w:p w:rsidR="008306C1" w:rsidRPr="000942DA" w:rsidRDefault="008306C1" w:rsidP="001070BD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/>
          <w:sz w:val="16"/>
          <w:szCs w:val="16"/>
        </w:rPr>
      </w:pPr>
    </w:p>
    <w:p w:rsidR="00612065" w:rsidRDefault="008306C1" w:rsidP="000458F3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4E2810" w:rsidRPr="003C47FE">
        <w:rPr>
          <w:rFonts w:ascii="Angsana New" w:hAnsi="Angsana New"/>
          <w:sz w:val="30"/>
          <w:szCs w:val="30"/>
          <w:cs/>
        </w:rPr>
        <w:t>เมินผลกระทบจากหลายปัจจัย รวมถึง</w:t>
      </w:r>
      <w:r w:rsidR="00FF50B2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การตีความทางก</w:t>
      </w:r>
      <w:r w:rsidR="00FF50B2" w:rsidRPr="003C47FE">
        <w:rPr>
          <w:rFonts w:ascii="Angsana New" w:hAnsi="Angsana New"/>
          <w:sz w:val="30"/>
          <w:szCs w:val="30"/>
          <w:cs/>
        </w:rPr>
        <w:t>ฎ</w:t>
      </w:r>
      <w:r w:rsidRPr="003C47FE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565ADA" w:rsidRPr="003C47FE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3C47FE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</w:t>
      </w:r>
      <w:r w:rsidR="00CC24C4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</w:t>
      </w:r>
      <w:r w:rsidR="00B35079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12065" w:rsidRDefault="00612065" w:rsidP="00612065">
      <w:pPr>
        <w:pStyle w:val="FSBlank"/>
      </w:pPr>
    </w:p>
    <w:p w:rsidR="008306C1" w:rsidRDefault="008306C1" w:rsidP="000458F3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E670AB" w:rsidRPr="000458F3" w:rsidRDefault="00E670AB" w:rsidP="00E670AB">
      <w:pPr>
        <w:pStyle w:val="FSBlank"/>
      </w:pPr>
    </w:p>
    <w:p w:rsidR="0077628C" w:rsidRDefault="00776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306C1" w:rsidRPr="003C47FE" w:rsidRDefault="008306C1" w:rsidP="00097C69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</w:t>
      </w:r>
      <w:r w:rsidR="00B35079" w:rsidRPr="003C47FE">
        <w:rPr>
          <w:rFonts w:ascii="Angsana New" w:hAnsi="Angsana New"/>
          <w:sz w:val="30"/>
          <w:szCs w:val="30"/>
          <w:cs/>
        </w:rPr>
        <w:t>ที่</w:t>
      </w:r>
      <w:r w:rsidRPr="003C47FE">
        <w:rPr>
          <w:rFonts w:ascii="Angsana New" w:hAnsi="Angsana New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:rsidR="0077628C" w:rsidRDefault="0077628C" w:rsidP="0077628C">
      <w:pPr>
        <w:pStyle w:val="FSBlank"/>
      </w:pPr>
    </w:p>
    <w:p w:rsidR="00860F63" w:rsidRPr="003C47FE" w:rsidRDefault="00860F63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ต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:rsidR="00860F63" w:rsidRPr="00322E54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Cs/>
          <w:sz w:val="20"/>
          <w:szCs w:val="20"/>
        </w:rPr>
      </w:pPr>
    </w:p>
    <w:p w:rsidR="00860F63" w:rsidRPr="003C47FE" w:rsidRDefault="00A60E8A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บริษัท</w:t>
      </w:r>
      <w:r w:rsidR="00860F63" w:rsidRPr="003C47FE">
        <w:rPr>
          <w:rFonts w:ascii="Angsana New" w:hAnsi="Angsana New"/>
          <w:b/>
          <w:sz w:val="30"/>
          <w:szCs w:val="30"/>
          <w:cs/>
        </w:rPr>
        <w:t>แสดงกำไร</w:t>
      </w:r>
      <w:r w:rsidR="00B257CE" w:rsidRPr="003C47FE">
        <w:rPr>
          <w:rFonts w:ascii="Angsana New" w:hAnsi="Angsana New"/>
          <w:b/>
          <w:sz w:val="30"/>
          <w:szCs w:val="30"/>
          <w:cs/>
        </w:rPr>
        <w:t>ต่อหุ้นขั้นพื้นฐาน</w:t>
      </w:r>
      <w:r w:rsidR="00860F63" w:rsidRPr="003C47FE">
        <w:rPr>
          <w:rFonts w:ascii="Angsana New" w:hAnsi="Angsana New"/>
          <w:b/>
          <w:sz w:val="30"/>
          <w:szCs w:val="30"/>
          <w:cs/>
        </w:rPr>
        <w:t>สำหรับหุ้นสามัญ</w:t>
      </w:r>
      <w:r w:rsidR="00FF50B2" w:rsidRPr="003C47FE">
        <w:rPr>
          <w:rFonts w:ascii="Angsana New" w:hAnsi="Angsana New"/>
          <w:b/>
          <w:sz w:val="30"/>
          <w:szCs w:val="30"/>
          <w:cs/>
        </w:rPr>
        <w:t xml:space="preserve"> </w:t>
      </w:r>
      <w:r w:rsidR="00860F63" w:rsidRPr="003C47FE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097C69" w:rsidRPr="00322E54" w:rsidRDefault="00097C69" w:rsidP="006C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20"/>
          <w:szCs w:val="20"/>
        </w:rPr>
      </w:pPr>
    </w:p>
    <w:p w:rsidR="00097C69" w:rsidRPr="003C47FE" w:rsidRDefault="00097C69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B58DA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ถ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รายงานทางการเงินจำแนกตามส่วนงาน </w:t>
      </w:r>
    </w:p>
    <w:p w:rsidR="00097C69" w:rsidRPr="00322E54" w:rsidRDefault="00097C69" w:rsidP="006C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20"/>
          <w:szCs w:val="20"/>
        </w:rPr>
      </w:pPr>
    </w:p>
    <w:p w:rsidR="00097C69" w:rsidRPr="003C47FE" w:rsidRDefault="00097C69" w:rsidP="00097C6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AB0A57" w:rsidRPr="00322E54" w:rsidRDefault="00AB0A57" w:rsidP="00097C69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D01D44" w:rsidRPr="003C47FE" w:rsidRDefault="00D01D44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1D44" w:rsidRPr="00322E54" w:rsidRDefault="00D01D44" w:rsidP="002A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Cs/>
          <w:sz w:val="20"/>
          <w:szCs w:val="20"/>
        </w:rPr>
      </w:pPr>
    </w:p>
    <w:p w:rsidR="0018465B" w:rsidRPr="003C47FE" w:rsidRDefault="00D01D44" w:rsidP="005269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3C47FE">
        <w:rPr>
          <w:rFonts w:ascii="Angsana New" w:hAnsi="Angsana New"/>
          <w:b/>
          <w:sz w:val="30"/>
          <w:szCs w:val="30"/>
          <w:cs/>
        </w:rPr>
        <w:tab/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</w:t>
      </w:r>
      <w:r w:rsidR="00B35079" w:rsidRPr="003C47FE">
        <w:rPr>
          <w:rFonts w:ascii="Angsana New" w:hAnsi="Angsana New"/>
          <w:b/>
          <w:sz w:val="30"/>
          <w:szCs w:val="30"/>
          <w:cs/>
        </w:rPr>
        <w:t>บคุมร่วมกันทั้งทางตรงและทางอ้อม</w:t>
      </w:r>
      <w:r w:rsidRPr="003C47FE">
        <w:rPr>
          <w:rFonts w:ascii="Angsana New" w:hAnsi="Angsana New"/>
          <w:b/>
          <w:sz w:val="30"/>
          <w:szCs w:val="30"/>
          <w:cs/>
        </w:rPr>
        <w:t>หรือมีอิทธิพลอย่างมี</w:t>
      </w:r>
      <w:r w:rsidR="00331B61" w:rsidRPr="003C47FE">
        <w:rPr>
          <w:rFonts w:ascii="Angsana New" w:hAnsi="Angsana New"/>
          <w:b/>
          <w:sz w:val="30"/>
          <w:szCs w:val="30"/>
          <w:cs/>
        </w:rPr>
        <w:t>นัย</w:t>
      </w:r>
      <w:r w:rsidRPr="003C47FE">
        <w:rPr>
          <w:rFonts w:ascii="Angsana New" w:hAnsi="Angsana New"/>
          <w:b/>
          <w:sz w:val="30"/>
          <w:szCs w:val="30"/>
          <w:cs/>
        </w:rPr>
        <w:t>สำคัญต่อบุคคลหร</w:t>
      </w:r>
      <w:r w:rsidR="00B35079" w:rsidRPr="003C47FE">
        <w:rPr>
          <w:rFonts w:ascii="Angsana New" w:hAnsi="Angsana New"/>
          <w:b/>
          <w:sz w:val="30"/>
          <w:szCs w:val="30"/>
          <w:cs/>
        </w:rPr>
        <w:t>ือกิจการในการตัดสินใจทางการเงิน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และการบริหารหรือในทางกลับกัน </w:t>
      </w:r>
      <w:r w:rsidR="00B35079" w:rsidRPr="003C47FE">
        <w:rPr>
          <w:rFonts w:ascii="Angsana New" w:hAnsi="Angsana New"/>
          <w:b/>
          <w:sz w:val="30"/>
          <w:szCs w:val="30"/>
          <w:cs/>
        </w:rPr>
        <w:t>หรือ</w:t>
      </w:r>
      <w:r w:rsidRPr="003C47FE">
        <w:rPr>
          <w:rFonts w:ascii="Angsana New" w:hAnsi="Angsana New"/>
          <w:b/>
          <w:sz w:val="30"/>
          <w:szCs w:val="30"/>
          <w:cs/>
        </w:rPr>
        <w:t>บริษัท</w:t>
      </w:r>
      <w:r w:rsidR="00B35079" w:rsidRPr="003C47FE">
        <w:rPr>
          <w:rFonts w:ascii="Angsana New" w:hAnsi="Angsana New"/>
          <w:b/>
          <w:sz w:val="30"/>
          <w:szCs w:val="30"/>
          <w:cs/>
        </w:rPr>
        <w:t>อยู่ภายใต้</w:t>
      </w:r>
      <w:r w:rsidR="00C23763" w:rsidRPr="003C47FE">
        <w:rPr>
          <w:rFonts w:ascii="Angsana New" w:hAnsi="Angsana New"/>
          <w:b/>
          <w:sz w:val="30"/>
          <w:szCs w:val="30"/>
          <w:cs/>
        </w:rPr>
        <w:t>การ</w:t>
      </w:r>
      <w:r w:rsidRPr="003C47FE">
        <w:rPr>
          <w:rFonts w:ascii="Angsana New" w:hAnsi="Angsana New"/>
          <w:b/>
          <w:sz w:val="30"/>
          <w:szCs w:val="30"/>
          <w:cs/>
        </w:rPr>
        <w:t>ควบคุมเดียวกันหรือ</w:t>
      </w:r>
      <w:r w:rsidR="003809D5" w:rsidRPr="003C47FE">
        <w:rPr>
          <w:rFonts w:ascii="Angsana New" w:hAnsi="Angsana New"/>
          <w:b/>
          <w:sz w:val="30"/>
          <w:szCs w:val="30"/>
          <w:cs/>
        </w:rPr>
        <w:t>อยู่ภายใต้</w:t>
      </w:r>
      <w:r w:rsidRPr="003C47FE">
        <w:rPr>
          <w:rFonts w:ascii="Angsana New" w:hAnsi="Angsana New"/>
          <w:b/>
          <w:sz w:val="30"/>
          <w:szCs w:val="30"/>
          <w:cs/>
        </w:rPr>
        <w:t>อ</w:t>
      </w:r>
      <w:r w:rsidR="003809D5" w:rsidRPr="003C47FE">
        <w:rPr>
          <w:rFonts w:ascii="Angsana New" w:hAnsi="Angsana New"/>
          <w:b/>
          <w:sz w:val="30"/>
          <w:szCs w:val="30"/>
          <w:cs/>
        </w:rPr>
        <w:t>ิทธิพลอย่างมีนัยสำคัญเดียวกันกับบุคคลหรือกิจการนั้น การเกี่ยวข้อง</w:t>
      </w:r>
      <w:r w:rsidRPr="003C47FE">
        <w:rPr>
          <w:rFonts w:ascii="Angsana New" w:hAnsi="Angsana New"/>
          <w:b/>
          <w:sz w:val="30"/>
          <w:szCs w:val="30"/>
          <w:cs/>
        </w:rPr>
        <w:t>กันนี้อาจเป็นรายบุคคลหรือเป็นกิจการ</w:t>
      </w:r>
    </w:p>
    <w:p w:rsidR="003B7860" w:rsidRDefault="003B7860" w:rsidP="003B7860">
      <w:pPr>
        <w:pStyle w:val="FSBlank"/>
      </w:pPr>
    </w:p>
    <w:p w:rsidR="00D01D44" w:rsidRPr="003C47FE" w:rsidRDefault="003809D5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</w:t>
      </w:r>
      <w:r w:rsidR="00D01D44" w:rsidRPr="003C47FE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มีดังนี้</w:t>
      </w:r>
    </w:p>
    <w:p w:rsidR="00D01D44" w:rsidRPr="00EE3011" w:rsidRDefault="00D01D44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440"/>
        <w:gridCol w:w="4500"/>
      </w:tblGrid>
      <w:tr w:rsidR="00D01D44" w:rsidRPr="003C47FE" w:rsidTr="00193172">
        <w:trPr>
          <w:tblHeader/>
        </w:trPr>
        <w:tc>
          <w:tcPr>
            <w:tcW w:w="3330" w:type="dxa"/>
          </w:tcPr>
          <w:p w:rsidR="00D01D44" w:rsidRPr="003C47FE" w:rsidRDefault="00D01D44" w:rsidP="00EE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:rsidR="00D01D44" w:rsidRDefault="00D01D44" w:rsidP="00EE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43" w:firstLine="4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EE3011" w:rsidRPr="003C47FE" w:rsidRDefault="00EE3011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:rsidR="00D01D44" w:rsidRPr="003C47FE" w:rsidRDefault="00D01D44" w:rsidP="00EE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1D44" w:rsidRPr="003C47FE" w:rsidTr="00193172">
        <w:tc>
          <w:tcPr>
            <w:tcW w:w="3330" w:type="dxa"/>
          </w:tcPr>
          <w:p w:rsidR="00EE3011" w:rsidRDefault="00D01D44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</w:t>
            </w:r>
          </w:p>
          <w:p w:rsidR="00D01D44" w:rsidRPr="003C47FE" w:rsidRDefault="00FF6A79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01D44" w:rsidRPr="003C47FE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 (มหาชน)</w:t>
            </w:r>
          </w:p>
        </w:tc>
        <w:tc>
          <w:tcPr>
            <w:tcW w:w="1440" w:type="dxa"/>
          </w:tcPr>
          <w:p w:rsidR="00D01D44" w:rsidRPr="003C47FE" w:rsidRDefault="00D01D44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D01D44" w:rsidRPr="003C47FE" w:rsidRDefault="00D01D44" w:rsidP="0049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เป็นผู้ถือหุ้นรายใหญ่ซึ่งถือหุ้นในบริษัทร้อยละ</w:t>
            </w:r>
            <w:r w:rsidR="00881549"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494745" w:rsidRPr="003C47FE">
              <w:rPr>
                <w:rFonts w:ascii="Angsana New" w:hAnsi="Angsana New"/>
                <w:b/>
                <w:sz w:val="30"/>
                <w:szCs w:val="30"/>
                <w:cs/>
              </w:rPr>
              <w:t>10.79</w:t>
            </w:r>
            <w:r w:rsidR="00F803D5"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47A06" w:rsidRPr="003C47FE" w:rsidTr="00193172">
        <w:tc>
          <w:tcPr>
            <w:tcW w:w="3330" w:type="dxa"/>
          </w:tcPr>
          <w:p w:rsidR="00F47A06" w:rsidRPr="003C47FE" w:rsidRDefault="00F47A06" w:rsidP="00655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F47A06" w:rsidRPr="003C47FE" w:rsidRDefault="00F47A06" w:rsidP="00655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F47A06" w:rsidRPr="003C47FE" w:rsidRDefault="00F47A06" w:rsidP="0049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="00DE43F1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 ซึ่</w:t>
            </w:r>
            <w:r w:rsidR="00FF6A79">
              <w:rPr>
                <w:rFonts w:ascii="Angsana New" w:hAnsi="Angsana New"/>
                <w:b/>
                <w:sz w:val="30"/>
                <w:szCs w:val="30"/>
                <w:cs/>
              </w:rPr>
              <w:t>งบริษัทถือหุ้น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="00DE43F1" w:rsidRPr="003C47FE">
              <w:rPr>
                <w:rFonts w:ascii="Angsana New" w:hAnsi="Angsana New"/>
                <w:b/>
                <w:sz w:val="30"/>
                <w:szCs w:val="30"/>
                <w:cs/>
              </w:rPr>
              <w:t>29.</w:t>
            </w:r>
            <w:r w:rsidR="00494745" w:rsidRPr="003C47FE">
              <w:rPr>
                <w:rFonts w:ascii="Angsana New" w:hAnsi="Angsana New"/>
                <w:b/>
                <w:sz w:val="30"/>
                <w:szCs w:val="30"/>
                <w:cs/>
              </w:rPr>
              <w:t>99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47A06" w:rsidRPr="003C47FE" w:rsidTr="00193172">
        <w:tc>
          <w:tcPr>
            <w:tcW w:w="3330" w:type="dxa"/>
          </w:tcPr>
          <w:p w:rsidR="00EE3011" w:rsidRDefault="002774FD" w:rsidP="0027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รักษาความปลอดภัย 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นวนคร</w:t>
            </w:r>
            <w:proofErr w:type="spellEnd"/>
          </w:p>
          <w:p w:rsidR="00F47A06" w:rsidRPr="003C47FE" w:rsidRDefault="002774FD" w:rsidP="0027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F6A79"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อินเตอร์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เนชั่นแนล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การ์ด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ดิ้ง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:rsidR="00F47A06" w:rsidRPr="003C47FE" w:rsidRDefault="00F47A06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F47A06" w:rsidRPr="003C47FE" w:rsidRDefault="00DE43F1" w:rsidP="0019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ที่เกี่ยวข้องกัน</w:t>
            </w:r>
            <w:r w:rsidR="00A3634D"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ซึ่งบริษัทถือหุ้นร้อยละ 15.08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47A06" w:rsidRPr="003C47FE" w:rsidTr="00193172">
        <w:tc>
          <w:tcPr>
            <w:tcW w:w="3330" w:type="dxa"/>
          </w:tcPr>
          <w:p w:rsidR="00EE3011" w:rsidRDefault="00F47A06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="003809D5"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โก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ลบอล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โล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จิ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สติคส์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  <w:p w:rsidR="00F47A06" w:rsidRPr="003C47FE" w:rsidRDefault="00FF6A79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="00EE301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F47A06" w:rsidRPr="003C47FE" w:rsidRDefault="00F47A06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F47A06" w:rsidRPr="003C47FE" w:rsidRDefault="00DE43F1" w:rsidP="0019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</w:t>
            </w:r>
            <w:r w:rsidR="00A3634D"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ซึ่งบริษัทถือหุ้น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="00494745" w:rsidRPr="003C47FE">
              <w:rPr>
                <w:rFonts w:ascii="Angsana New" w:hAnsi="Angsana New"/>
                <w:b/>
                <w:sz w:val="30"/>
                <w:szCs w:val="30"/>
                <w:cs/>
              </w:rPr>
              <w:t>1.71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F6A79" w:rsidRPr="003C47FE" w:rsidTr="00193172">
        <w:tc>
          <w:tcPr>
            <w:tcW w:w="3330" w:type="dxa"/>
          </w:tcPr>
          <w:p w:rsidR="00FF6A79" w:rsidRPr="003562C4" w:rsidRDefault="00AE023C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ผลิตอุปกรณ์ก่อสร้าง จำกัด</w:t>
            </w:r>
          </w:p>
        </w:tc>
        <w:tc>
          <w:tcPr>
            <w:tcW w:w="1440" w:type="dxa"/>
          </w:tcPr>
          <w:p w:rsidR="00FF6A79" w:rsidRPr="003562C4" w:rsidRDefault="00FF6A79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FF6A79" w:rsidRPr="003562C4" w:rsidRDefault="00FF6A79" w:rsidP="0049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193172" w:rsidRPr="003C47FE" w:rsidTr="00193172">
        <w:tc>
          <w:tcPr>
            <w:tcW w:w="3330" w:type="dxa"/>
          </w:tcPr>
          <w:p w:rsidR="00193172" w:rsidRPr="003562C4" w:rsidRDefault="00193172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93172" w:rsidRPr="003562C4" w:rsidRDefault="00193172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500" w:type="dxa"/>
          </w:tcPr>
          <w:p w:rsidR="00193172" w:rsidRPr="003562C4" w:rsidRDefault="00193172" w:rsidP="0049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324FE1" w:rsidRPr="003C47FE" w:rsidTr="00193172">
        <w:tc>
          <w:tcPr>
            <w:tcW w:w="3330" w:type="dxa"/>
          </w:tcPr>
          <w:p w:rsidR="00324FE1" w:rsidRPr="003C47FE" w:rsidRDefault="00324FE1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440" w:type="dxa"/>
          </w:tcPr>
          <w:p w:rsidR="00324FE1" w:rsidRPr="003C47FE" w:rsidRDefault="00324FE1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324FE1" w:rsidRPr="003C47FE" w:rsidRDefault="00324FE1" w:rsidP="00380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</w:t>
            </w:r>
            <w:r w:rsidR="0019317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ทั้งนี้รวมทั้งกรรมการของบริษัท (ไม่ว่าจะทำหน้าที่ในระดับบริหารหรือไม่)</w:t>
            </w:r>
          </w:p>
        </w:tc>
      </w:tr>
    </w:tbl>
    <w:p w:rsidR="006F30EA" w:rsidRPr="00EE3011" w:rsidRDefault="006F30EA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:rsidR="00D01D44" w:rsidRPr="003C47FE" w:rsidRDefault="00D01D44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C87765" w:rsidRPr="003C47FE">
        <w:rPr>
          <w:rFonts w:ascii="Angsana New" w:hAnsi="Angsana New"/>
          <w:sz w:val="30"/>
          <w:szCs w:val="30"/>
          <w:cs/>
        </w:rPr>
        <w:t>รายการ</w:t>
      </w:r>
      <w:r w:rsidRPr="003C47FE">
        <w:rPr>
          <w:rFonts w:ascii="Angsana New" w:hAnsi="Angsana New"/>
          <w:sz w:val="30"/>
          <w:szCs w:val="30"/>
          <w:cs/>
        </w:rPr>
        <w:t>แต่ละ</w:t>
      </w:r>
      <w:r w:rsidR="00C87765" w:rsidRPr="003C47FE">
        <w:rPr>
          <w:rFonts w:ascii="Angsana New" w:hAnsi="Angsana New"/>
          <w:sz w:val="30"/>
          <w:szCs w:val="30"/>
          <w:cs/>
        </w:rPr>
        <w:t>ประเภท</w:t>
      </w:r>
      <w:r w:rsidRPr="003C47FE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DE43F1" w:rsidRPr="00EE3011" w:rsidRDefault="00DE43F1" w:rsidP="00EE3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950"/>
        </w:tabs>
        <w:spacing w:after="0"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4410"/>
        <w:gridCol w:w="269"/>
        <w:gridCol w:w="3635"/>
      </w:tblGrid>
      <w:tr w:rsidR="00DE43F1" w:rsidRPr="003C47FE" w:rsidTr="00FF6A79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7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E43F1" w:rsidRPr="003C47FE" w:rsidTr="00FF6A79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</w:tcPr>
          <w:p w:rsidR="00DE43F1" w:rsidRPr="003C47FE" w:rsidRDefault="00DE43F1" w:rsidP="00DE43F1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DE43F1" w:rsidRPr="003C47FE" w:rsidTr="00FF6A79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4842A7" w:rsidRPr="003C47FE" w:rsidTr="00FF6A79">
        <w:tc>
          <w:tcPr>
            <w:tcW w:w="4410" w:type="dxa"/>
          </w:tcPr>
          <w:p w:rsidR="004842A7" w:rsidRPr="003C47FE" w:rsidRDefault="004842A7" w:rsidP="007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</w:t>
            </w:r>
            <w:r w:rsidR="00DB430D">
              <w:rPr>
                <w:rFonts w:ascii="Angsana New" w:hAnsi="Angsana New" w:hint="cs"/>
                <w:sz w:val="30"/>
                <w:szCs w:val="30"/>
                <w:cs/>
              </w:rPr>
              <w:t>พื้นที่และ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269" w:type="dxa"/>
          </w:tcPr>
          <w:p w:rsidR="004842A7" w:rsidRPr="003C47FE" w:rsidRDefault="004842A7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</w:tcPr>
          <w:p w:rsidR="004842A7" w:rsidRPr="003C47FE" w:rsidRDefault="004842A7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4842A7" w:rsidRPr="003C47FE" w:rsidTr="00FF6A79">
        <w:tc>
          <w:tcPr>
            <w:tcW w:w="4410" w:type="dxa"/>
          </w:tcPr>
          <w:p w:rsidR="004842A7" w:rsidRPr="003C47FE" w:rsidRDefault="004842A7" w:rsidP="00DD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DD2DD5" w:rsidRPr="003C47FE">
              <w:rPr>
                <w:rFonts w:ascii="Angsana New" w:hAnsi="Angsana New"/>
                <w:sz w:val="30"/>
                <w:szCs w:val="30"/>
                <w:cs/>
              </w:rPr>
              <w:t>บริหารงาน</w:t>
            </w:r>
          </w:p>
        </w:tc>
        <w:tc>
          <w:tcPr>
            <w:tcW w:w="269" w:type="dxa"/>
          </w:tcPr>
          <w:p w:rsidR="004842A7" w:rsidRPr="003C47FE" w:rsidRDefault="004842A7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3635" w:type="dxa"/>
          </w:tcPr>
          <w:p w:rsidR="004842A7" w:rsidRPr="003C47FE" w:rsidRDefault="004842A7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4842A7" w:rsidRPr="003C47FE" w:rsidTr="00FF6A79">
        <w:tc>
          <w:tcPr>
            <w:tcW w:w="4410" w:type="dxa"/>
          </w:tcPr>
          <w:p w:rsidR="004842A7" w:rsidRPr="003C47FE" w:rsidRDefault="004842A7" w:rsidP="007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69" w:type="dxa"/>
          </w:tcPr>
          <w:p w:rsidR="004842A7" w:rsidRPr="003C47FE" w:rsidRDefault="004842A7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</w:tcPr>
          <w:p w:rsidR="004842A7" w:rsidRPr="003C47FE" w:rsidRDefault="004842A7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ตามการประกาศการจ่ายเงินปันผล</w:t>
            </w:r>
          </w:p>
        </w:tc>
      </w:tr>
      <w:tr w:rsidR="00DE43F1" w:rsidRPr="003C47FE" w:rsidTr="00FF6A79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DE43F1" w:rsidRPr="003C47FE" w:rsidTr="00FF6A79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ซื้อโครงการอสังหาริมทรัพย์ระหว่าง</w:t>
            </w:r>
            <w:r w:rsidR="003809D5" w:rsidRPr="003C47F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พัฒนา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ราคาประเมิน</w:t>
            </w:r>
          </w:p>
        </w:tc>
      </w:tr>
      <w:tr w:rsidR="003562C4" w:rsidRPr="003C47FE" w:rsidTr="00FF6A79">
        <w:tc>
          <w:tcPr>
            <w:tcW w:w="4410" w:type="dxa"/>
          </w:tcPr>
          <w:p w:rsidR="003562C4" w:rsidRPr="003C47FE" w:rsidRDefault="000458F3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269" w:type="dxa"/>
          </w:tcPr>
          <w:p w:rsidR="003562C4" w:rsidRPr="003C47FE" w:rsidRDefault="003562C4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</w:tcPr>
          <w:p w:rsidR="003562C4" w:rsidRPr="003C47FE" w:rsidRDefault="003562C4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</w:tbl>
    <w:p w:rsidR="00193172" w:rsidRDefault="00193172" w:rsidP="00193172">
      <w:pPr>
        <w:pStyle w:val="FSBlank"/>
      </w:pPr>
    </w:p>
    <w:p w:rsidR="00D01D44" w:rsidRPr="003C47FE" w:rsidRDefault="00D01D44" w:rsidP="008E548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รายการที่สำคัญกับบุคคลหร</w:t>
      </w:r>
      <w:r w:rsidR="00095E0D" w:rsidRPr="003C47FE">
        <w:rPr>
          <w:rFonts w:ascii="Angsana New" w:hAnsi="Angsana New" w:cs="Angsana New"/>
          <w:cs/>
          <w:lang w:val="en-US"/>
        </w:rPr>
        <w:t>ือกิจการที่เกี่ยวข้องกันสำหรับ</w:t>
      </w:r>
      <w:r w:rsidR="007A4D27" w:rsidRPr="003C47FE">
        <w:rPr>
          <w:rFonts w:ascii="Angsana New" w:hAnsi="Angsana New" w:cs="Angsana New"/>
          <w:cs/>
          <w:lang w:val="en-US"/>
        </w:rPr>
        <w:t>แต่ละ</w:t>
      </w:r>
      <w:r w:rsidR="005D1EBA" w:rsidRPr="003C47FE">
        <w:rPr>
          <w:rFonts w:ascii="Angsana New" w:hAnsi="Angsana New" w:cs="Angsana New"/>
          <w:cs/>
          <w:lang w:val="en-US"/>
        </w:rPr>
        <w:t>ปี</w:t>
      </w:r>
      <w:r w:rsidRPr="003C47FE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5D1EBA" w:rsidRPr="003C47FE">
        <w:rPr>
          <w:rFonts w:ascii="Angsana New" w:eastAsia="Cordia New" w:hAnsi="Angsana New" w:cs="Angsana New"/>
          <w:cs/>
          <w:lang w:val="en-US"/>
        </w:rPr>
        <w:t>31 ธันวาคม</w:t>
      </w:r>
      <w:r w:rsidR="004E148A" w:rsidRPr="003C47FE">
        <w:rPr>
          <w:rFonts w:ascii="Angsana New" w:eastAsia="Cordia New" w:hAnsi="Angsana New" w:cs="Angsana New"/>
          <w:cs/>
          <w:lang w:val="en-US"/>
        </w:rPr>
        <w:t xml:space="preserve"> </w:t>
      </w:r>
      <w:r w:rsidR="004E148A" w:rsidRPr="003C47FE">
        <w:rPr>
          <w:rFonts w:ascii="Angsana New" w:hAnsi="Angsana New" w:cs="Angsana New"/>
          <w:cs/>
          <w:lang w:val="en-US"/>
        </w:rPr>
        <w:t>สรุปได้</w:t>
      </w:r>
      <w:r w:rsidRPr="003C47FE">
        <w:rPr>
          <w:rFonts w:ascii="Angsana New" w:hAnsi="Angsana New" w:cs="Angsana New"/>
          <w:cs/>
          <w:lang w:val="en-US"/>
        </w:rPr>
        <w:t>ดังนี้</w:t>
      </w:r>
    </w:p>
    <w:p w:rsidR="00D01D44" w:rsidRPr="0049295D" w:rsidRDefault="00D01D44" w:rsidP="00193172">
      <w:pPr>
        <w:pStyle w:val="FSContent"/>
      </w:pPr>
    </w:p>
    <w:tbl>
      <w:tblPr>
        <w:tblW w:w="94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6"/>
        <w:gridCol w:w="1259"/>
        <w:gridCol w:w="271"/>
        <w:gridCol w:w="1257"/>
      </w:tblGrid>
      <w:tr w:rsidR="000E7DFA" w:rsidRPr="003C47FE" w:rsidTr="00FF6A79">
        <w:trPr>
          <w:tblHeader/>
        </w:trPr>
        <w:tc>
          <w:tcPr>
            <w:tcW w:w="3528" w:type="pct"/>
          </w:tcPr>
          <w:p w:rsidR="000E7DFA" w:rsidRPr="003C47FE" w:rsidRDefault="000E7DFA" w:rsidP="008E5481">
            <w:pPr>
              <w:pStyle w:val="BodyText"/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5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E7DFA" w:rsidRPr="003C47FE" w:rsidTr="00FF6A79">
        <w:trPr>
          <w:tblHeader/>
        </w:trPr>
        <w:tc>
          <w:tcPr>
            <w:tcW w:w="3528" w:type="pct"/>
          </w:tcPr>
          <w:p w:rsidR="000E7DFA" w:rsidRPr="003C47FE" w:rsidRDefault="000E7DFA" w:rsidP="008E5481">
            <w:pPr>
              <w:pStyle w:val="BodyText"/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3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5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DFA" w:rsidRPr="003C47FE" w:rsidTr="00FF6A79">
        <w:trPr>
          <w:trHeight w:val="353"/>
        </w:trPr>
        <w:tc>
          <w:tcPr>
            <w:tcW w:w="3528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65" w:type="pct"/>
          </w:tcPr>
          <w:p w:rsidR="000E7DFA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37,624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23,447</w:t>
            </w: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665" w:type="pct"/>
          </w:tcPr>
          <w:p w:rsidR="000E7DFA" w:rsidRPr="003C47FE" w:rsidRDefault="007B06F2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รายได้จากการให้ใช้</w:t>
            </w:r>
            <w:r w:rsidR="00DB430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พื้นที่และ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โครงสร้างพื้นฐาน</w:t>
            </w:r>
          </w:p>
        </w:tc>
        <w:tc>
          <w:tcPr>
            <w:tcW w:w="665" w:type="pct"/>
          </w:tcPr>
          <w:p w:rsidR="000E7DFA" w:rsidRPr="003C47FE" w:rsidRDefault="007B06F2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32,200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14,950</w:t>
            </w: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รายได้จากการบริหารงาน</w:t>
            </w:r>
          </w:p>
        </w:tc>
        <w:tc>
          <w:tcPr>
            <w:tcW w:w="665" w:type="pct"/>
          </w:tcPr>
          <w:p w:rsidR="000E7DFA" w:rsidRPr="003C47FE" w:rsidRDefault="007B06F2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3,693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3,601</w:t>
            </w: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665" w:type="pct"/>
          </w:tcPr>
          <w:p w:rsidR="000E7DFA" w:rsidRPr="003C47FE" w:rsidRDefault="007B06F2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665" w:type="pct"/>
          </w:tcPr>
          <w:p w:rsidR="000E7DFA" w:rsidRPr="003C47FE" w:rsidRDefault="007B06F2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21,051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29,208</w:t>
            </w:r>
          </w:p>
        </w:tc>
      </w:tr>
      <w:tr w:rsidR="000E7DFA" w:rsidRPr="003C47FE" w:rsidTr="00951B15">
        <w:trPr>
          <w:trHeight w:val="389"/>
        </w:trPr>
        <w:tc>
          <w:tcPr>
            <w:tcW w:w="3528" w:type="pct"/>
          </w:tcPr>
          <w:p w:rsidR="0049295D" w:rsidRPr="00951B15" w:rsidRDefault="000E7DFA" w:rsidP="00951B15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ซื้อโครงการอสังหาริมทรัพย์ระหว่างการพัฒนา</w:t>
            </w:r>
          </w:p>
        </w:tc>
        <w:tc>
          <w:tcPr>
            <w:tcW w:w="665" w:type="pct"/>
          </w:tcPr>
          <w:p w:rsidR="000E7DFA" w:rsidRPr="003C47FE" w:rsidRDefault="007B06F2" w:rsidP="00951B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984</w:t>
            </w:r>
          </w:p>
        </w:tc>
      </w:tr>
      <w:tr w:rsidR="00951B15" w:rsidRPr="003C47FE" w:rsidTr="00FF6A79">
        <w:tc>
          <w:tcPr>
            <w:tcW w:w="3528" w:type="pct"/>
          </w:tcPr>
          <w:p w:rsidR="00951B15" w:rsidRDefault="00951B15" w:rsidP="008E548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ซื้ออุปกรณ์</w:t>
            </w:r>
          </w:p>
          <w:p w:rsidR="00951B15" w:rsidRPr="003C47FE" w:rsidRDefault="00951B15" w:rsidP="008E548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65" w:type="pct"/>
          </w:tcPr>
          <w:p w:rsidR="00951B15" w:rsidRDefault="00951B15" w:rsidP="00951B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180</w:t>
            </w:r>
          </w:p>
        </w:tc>
        <w:tc>
          <w:tcPr>
            <w:tcW w:w="143" w:type="pct"/>
          </w:tcPr>
          <w:p w:rsidR="00951B15" w:rsidRPr="003C47FE" w:rsidRDefault="00951B15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</w:tcPr>
          <w:p w:rsidR="00951B15" w:rsidRPr="003C47FE" w:rsidRDefault="00951B15" w:rsidP="00951B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93172" w:rsidRPr="003C47FE" w:rsidTr="00FF6A79">
        <w:tc>
          <w:tcPr>
            <w:tcW w:w="3528" w:type="pct"/>
          </w:tcPr>
          <w:p w:rsidR="00193172" w:rsidRDefault="00193172" w:rsidP="008E548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65" w:type="pct"/>
          </w:tcPr>
          <w:p w:rsidR="00193172" w:rsidRDefault="00193172" w:rsidP="00951B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:rsidR="00193172" w:rsidRPr="003C47FE" w:rsidRDefault="0019317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</w:tcPr>
          <w:p w:rsidR="00193172" w:rsidRDefault="00193172" w:rsidP="00951B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665" w:type="pct"/>
          </w:tcPr>
          <w:p w:rsidR="000E7DFA" w:rsidRPr="003C47FE" w:rsidRDefault="000E7DFA" w:rsidP="008E548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49295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ขายอุปกรณ์</w:t>
            </w:r>
          </w:p>
        </w:tc>
        <w:tc>
          <w:tcPr>
            <w:tcW w:w="665" w:type="pct"/>
          </w:tcPr>
          <w:p w:rsidR="000E7DFA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2,194</w:t>
            </w: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65" w:type="pct"/>
          </w:tcPr>
          <w:p w:rsidR="000E7DFA" w:rsidRPr="003C47FE" w:rsidRDefault="000E7DFA" w:rsidP="008E548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665" w:type="pct"/>
          </w:tcPr>
          <w:p w:rsidR="000E7DFA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41,883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35,812</w:t>
            </w: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ab/>
              <w:t xml:space="preserve">ผลประโยชน์หลังออกจากงาน 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0E7DFA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7B06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1,716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1,646</w:t>
            </w:r>
          </w:p>
        </w:tc>
      </w:tr>
      <w:tr w:rsidR="000E7DFA" w:rsidRPr="003C47FE" w:rsidTr="00FF6A79">
        <w:tc>
          <w:tcPr>
            <w:tcW w:w="3528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:rsidR="000E7DFA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B06F2">
              <w:rPr>
                <w:rFonts w:ascii="Angsana New" w:hAnsi="Angsana New" w:cs="Angsana New"/>
                <w:sz w:val="30"/>
                <w:szCs w:val="30"/>
              </w:rPr>
              <w:t>43,599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37,458</w:t>
            </w:r>
          </w:p>
        </w:tc>
      </w:tr>
    </w:tbl>
    <w:p w:rsidR="00A948D6" w:rsidRPr="0049295D" w:rsidRDefault="00A948D6" w:rsidP="008E548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01D44" w:rsidRPr="003C47FE" w:rsidRDefault="00D01D44" w:rsidP="008E548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cs/>
        </w:rPr>
      </w:pPr>
      <w:r w:rsidRPr="003C47FE">
        <w:rPr>
          <w:rFonts w:ascii="Angsana New" w:hAnsi="Angsana New" w:cs="Angsana New"/>
          <w:cs/>
        </w:rPr>
        <w:t>ยอดคงเหลือกับ</w:t>
      </w:r>
      <w:r w:rsidR="00EA33CC" w:rsidRPr="003C47FE">
        <w:rPr>
          <w:rFonts w:ascii="Angsana New" w:hAnsi="Angsana New" w:cs="Angsana New"/>
          <w:cs/>
        </w:rPr>
        <w:t>บุคคลหรือ</w:t>
      </w:r>
      <w:r w:rsidRPr="003C47FE">
        <w:rPr>
          <w:rFonts w:ascii="Angsana New" w:hAnsi="Angsana New" w:cs="Angsana New"/>
          <w:cs/>
        </w:rPr>
        <w:t xml:space="preserve">กิจการที่เกี่ยวข้องกัน ณ </w:t>
      </w:r>
      <w:r w:rsidRPr="003C47FE">
        <w:rPr>
          <w:rFonts w:ascii="Angsana New" w:hAnsi="Angsana New" w:cs="Angsana New"/>
          <w:cs/>
          <w:lang w:val="en-US"/>
        </w:rPr>
        <w:t xml:space="preserve">วันที่ </w:t>
      </w:r>
      <w:r w:rsidRPr="003C47FE">
        <w:rPr>
          <w:rFonts w:ascii="Angsana New" w:hAnsi="Angsana New" w:cs="Angsana New"/>
          <w:cs/>
        </w:rPr>
        <w:t>31 ธันวาคม มีดังนี้</w:t>
      </w:r>
    </w:p>
    <w:p w:rsidR="00D01D44" w:rsidRPr="0049295D" w:rsidRDefault="00D01D44" w:rsidP="008E5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6602"/>
        <w:gridCol w:w="1264"/>
        <w:gridCol w:w="270"/>
        <w:gridCol w:w="1314"/>
      </w:tblGrid>
      <w:tr w:rsidR="000E7DFA" w:rsidRPr="003C47FE" w:rsidTr="002C05A3">
        <w:tc>
          <w:tcPr>
            <w:tcW w:w="349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E7DFA" w:rsidRPr="003C47FE" w:rsidTr="00C00C8C">
        <w:tc>
          <w:tcPr>
            <w:tcW w:w="349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pct"/>
            <w:gridSpan w:val="3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DFA" w:rsidRPr="003C47FE" w:rsidTr="002C05A3">
        <w:tc>
          <w:tcPr>
            <w:tcW w:w="349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6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DFA" w:rsidRPr="003C47FE" w:rsidTr="002C05A3">
        <w:tc>
          <w:tcPr>
            <w:tcW w:w="3493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669" w:type="pct"/>
          </w:tcPr>
          <w:p w:rsidR="000E7DFA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58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0E7DFA" w:rsidRPr="003C47FE" w:rsidTr="002C05A3">
        <w:tc>
          <w:tcPr>
            <w:tcW w:w="3493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cs/>
              </w:rPr>
            </w:pPr>
            <w:r w:rsidRPr="003C47FE">
              <w:rPr>
                <w:rFonts w:ascii="Angsana New" w:hAnsi="Angsana New" w:cs="Angsana New"/>
                <w:b/>
                <w:cs/>
              </w:rPr>
              <w:t xml:space="preserve">บริษัท </w:t>
            </w:r>
            <w:proofErr w:type="spellStart"/>
            <w:r w:rsidRPr="003C47FE">
              <w:rPr>
                <w:rFonts w:ascii="Angsana New" w:hAnsi="Angsana New" w:cs="Angsana New"/>
                <w:b/>
                <w:cs/>
              </w:rPr>
              <w:t>ซูมิโช</w:t>
            </w:r>
            <w:proofErr w:type="spellEnd"/>
            <w:r w:rsidRPr="003C47FE">
              <w:rPr>
                <w:rFonts w:ascii="Angsana New" w:hAnsi="Angsana New" w:cs="Angsana New"/>
                <w:b/>
                <w:cs/>
              </w:rPr>
              <w:t xml:space="preserve"> โก</w:t>
            </w:r>
            <w:proofErr w:type="spellStart"/>
            <w:r w:rsidRPr="003C47FE">
              <w:rPr>
                <w:rFonts w:ascii="Angsana New" w:hAnsi="Angsana New" w:cs="Angsana New"/>
                <w:b/>
                <w:cs/>
              </w:rPr>
              <w:t>ลบอล</w:t>
            </w:r>
            <w:proofErr w:type="spellEnd"/>
            <w:r w:rsidRPr="003C47FE">
              <w:rPr>
                <w:rFonts w:ascii="Angsana New" w:hAnsi="Angsana New" w:cs="Angsana New"/>
                <w:b/>
                <w:cs/>
              </w:rPr>
              <w:t xml:space="preserve"> </w:t>
            </w:r>
            <w:proofErr w:type="spellStart"/>
            <w:r w:rsidRPr="003C47FE">
              <w:rPr>
                <w:rFonts w:ascii="Angsana New" w:hAnsi="Angsana New" w:cs="Angsana New"/>
                <w:b/>
                <w:cs/>
              </w:rPr>
              <w:t>โล</w:t>
            </w:r>
            <w:proofErr w:type="spellEnd"/>
            <w:r w:rsidRPr="003C47FE">
              <w:rPr>
                <w:rFonts w:ascii="Angsana New" w:hAnsi="Angsana New" w:cs="Angsana New"/>
                <w:b/>
                <w:cs/>
              </w:rPr>
              <w:t>จิ</w:t>
            </w:r>
            <w:proofErr w:type="spellStart"/>
            <w:r w:rsidRPr="003C47FE">
              <w:rPr>
                <w:rFonts w:ascii="Angsana New" w:hAnsi="Angsana New" w:cs="Angsana New"/>
                <w:b/>
                <w:cs/>
              </w:rPr>
              <w:t>สติคส์</w:t>
            </w:r>
            <w:proofErr w:type="spellEnd"/>
            <w:r w:rsidRPr="003C47FE">
              <w:rPr>
                <w:rFonts w:ascii="Angsana New" w:hAnsi="Angsana New" w:cs="Angsana New"/>
                <w:b/>
                <w:cs/>
              </w:rPr>
              <w:t xml:space="preserve"> (ประเทศไทย) จำกัด</w:t>
            </w:r>
          </w:p>
        </w:tc>
        <w:tc>
          <w:tcPr>
            <w:tcW w:w="669" w:type="pct"/>
          </w:tcPr>
          <w:p w:rsidR="000E7DFA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5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57</w:t>
            </w:r>
          </w:p>
        </w:tc>
      </w:tr>
      <w:tr w:rsidR="000E7DFA" w:rsidRPr="003C47FE" w:rsidTr="002C05A3">
        <w:tc>
          <w:tcPr>
            <w:tcW w:w="3493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cs/>
              </w:rPr>
              <w:t xml:space="preserve">บริษัท </w:t>
            </w:r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 xml:space="preserve">ผลิตไฟฟ้า </w:t>
            </w:r>
            <w:proofErr w:type="spellStart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>นวนคร</w:t>
            </w:r>
            <w:proofErr w:type="spellEnd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 xml:space="preserve"> จำกัด</w:t>
            </w:r>
          </w:p>
        </w:tc>
        <w:tc>
          <w:tcPr>
            <w:tcW w:w="669" w:type="pct"/>
          </w:tcPr>
          <w:p w:rsidR="000E7DFA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3,269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5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3,183</w:t>
            </w:r>
          </w:p>
        </w:tc>
      </w:tr>
      <w:tr w:rsidR="00C00C8C" w:rsidRPr="003C47FE" w:rsidTr="002C05A3">
        <w:tc>
          <w:tcPr>
            <w:tcW w:w="3493" w:type="pct"/>
          </w:tcPr>
          <w:p w:rsidR="00C00C8C" w:rsidRPr="003C47FE" w:rsidRDefault="00C00C8C" w:rsidP="00C00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รักษาความปลอดภัย 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นวนคร</w:t>
            </w:r>
            <w:proofErr w:type="spellEnd"/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อินเตอร์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เนชั่นแนล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การ์ด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ดิ้ง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:rsidR="00C00C8C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:rsidR="00C00C8C" w:rsidRPr="003C47FE" w:rsidRDefault="00C00C8C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:rsidR="00C00C8C" w:rsidRPr="003C47FE" w:rsidRDefault="00FE64E9" w:rsidP="00FE6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E7DFA" w:rsidRPr="003C47FE" w:rsidTr="002C05A3">
        <w:tc>
          <w:tcPr>
            <w:tcW w:w="3493" w:type="pct"/>
          </w:tcPr>
          <w:p w:rsidR="000E7DFA" w:rsidRPr="003C47FE" w:rsidRDefault="000E7DFA" w:rsidP="008E548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:rsidR="000E7DFA" w:rsidRPr="003C47FE" w:rsidRDefault="007B06F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3,379</w:t>
            </w:r>
          </w:p>
        </w:tc>
        <w:tc>
          <w:tcPr>
            <w:tcW w:w="14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3,295</w:t>
            </w:r>
          </w:p>
        </w:tc>
      </w:tr>
      <w:tr w:rsidR="000E7DFA" w:rsidRPr="002C05A3" w:rsidTr="002C05A3">
        <w:tc>
          <w:tcPr>
            <w:tcW w:w="3493" w:type="pct"/>
          </w:tcPr>
          <w:p w:rsidR="000E7DFA" w:rsidRPr="002C05A3" w:rsidRDefault="000E7DFA" w:rsidP="002C05A3">
            <w:pPr>
              <w:pStyle w:val="FSBlank"/>
              <w:rPr>
                <w:cs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:rsidR="000E7DFA" w:rsidRPr="002C05A3" w:rsidRDefault="000E7DFA" w:rsidP="002C05A3">
            <w:pPr>
              <w:pStyle w:val="FSBlank"/>
            </w:pPr>
          </w:p>
        </w:tc>
        <w:tc>
          <w:tcPr>
            <w:tcW w:w="143" w:type="pct"/>
          </w:tcPr>
          <w:p w:rsidR="000E7DFA" w:rsidRPr="002C05A3" w:rsidRDefault="000E7DFA" w:rsidP="002C05A3">
            <w:pPr>
              <w:pStyle w:val="FSBlank"/>
            </w:pPr>
          </w:p>
        </w:tc>
        <w:tc>
          <w:tcPr>
            <w:tcW w:w="695" w:type="pct"/>
            <w:tcBorders>
              <w:top w:val="double" w:sz="4" w:space="0" w:color="auto"/>
            </w:tcBorders>
          </w:tcPr>
          <w:p w:rsidR="000E7DFA" w:rsidRPr="002C05A3" w:rsidRDefault="000E7DFA" w:rsidP="002C05A3">
            <w:pPr>
              <w:pStyle w:val="FSBlank"/>
              <w:rPr>
                <w:cs/>
              </w:rPr>
            </w:pPr>
          </w:p>
        </w:tc>
      </w:tr>
      <w:tr w:rsidR="002C05A3" w:rsidRPr="003C47FE" w:rsidTr="00EE1F0E">
        <w:tc>
          <w:tcPr>
            <w:tcW w:w="3493" w:type="pct"/>
          </w:tcPr>
          <w:p w:rsidR="002C05A3" w:rsidRPr="003C47FE" w:rsidRDefault="002C05A3" w:rsidP="00EE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ค่าบริการที่ยังไม่ได้เรียกเก็บ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69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C05A3" w:rsidRPr="003C47FE" w:rsidTr="00EE1F0E">
        <w:tc>
          <w:tcPr>
            <w:tcW w:w="3493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รักษาความปลอดภัย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การ์ด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9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510</w:t>
            </w:r>
          </w:p>
        </w:tc>
        <w:tc>
          <w:tcPr>
            <w:tcW w:w="143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</w:tr>
      <w:tr w:rsidR="002C05A3" w:rsidRPr="003C47FE" w:rsidTr="00EE1F0E">
        <w:tc>
          <w:tcPr>
            <w:tcW w:w="3493" w:type="pct"/>
          </w:tcPr>
          <w:p w:rsidR="002C05A3" w:rsidRPr="003C47FE" w:rsidRDefault="002C05A3" w:rsidP="00EE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FF00FF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297</w:t>
            </w:r>
          </w:p>
        </w:tc>
        <w:tc>
          <w:tcPr>
            <w:tcW w:w="143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347</w:t>
            </w:r>
          </w:p>
        </w:tc>
      </w:tr>
      <w:tr w:rsidR="002C05A3" w:rsidRPr="003C47FE" w:rsidTr="00EE1F0E">
        <w:tc>
          <w:tcPr>
            <w:tcW w:w="3493" w:type="pct"/>
          </w:tcPr>
          <w:p w:rsidR="002C05A3" w:rsidRPr="003C47FE" w:rsidRDefault="002C05A3" w:rsidP="00EE1F0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  <w:tc>
          <w:tcPr>
            <w:tcW w:w="143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1,547</w:t>
            </w:r>
          </w:p>
        </w:tc>
      </w:tr>
      <w:tr w:rsidR="002C05A3" w:rsidRPr="003C47FE" w:rsidTr="00EE1F0E">
        <w:tc>
          <w:tcPr>
            <w:tcW w:w="3493" w:type="pct"/>
          </w:tcPr>
          <w:p w:rsidR="002C05A3" w:rsidRPr="00E35BFF" w:rsidRDefault="002C05A3" w:rsidP="00EE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:rsidR="002C05A3" w:rsidRPr="00E35BFF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3" w:type="pct"/>
          </w:tcPr>
          <w:p w:rsidR="002C05A3" w:rsidRPr="00E35BFF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double" w:sz="4" w:space="0" w:color="auto"/>
            </w:tcBorders>
          </w:tcPr>
          <w:p w:rsidR="002C05A3" w:rsidRPr="00E35BFF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2C05A3" w:rsidRPr="003C47FE" w:rsidTr="00EE1F0E">
        <w:tc>
          <w:tcPr>
            <w:tcW w:w="3493" w:type="pct"/>
          </w:tcPr>
          <w:p w:rsidR="002C05A3" w:rsidRPr="003C47FE" w:rsidRDefault="002C05A3" w:rsidP="00EE1F0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เงินทดรองจ่าย - กิจการที่เกี่ยวข้องกัน (ซึ่งรวมอยู่ในสินทรัพย์หมุนเวียนอื่น)</w:t>
            </w:r>
          </w:p>
        </w:tc>
        <w:tc>
          <w:tcPr>
            <w:tcW w:w="669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05A3" w:rsidRPr="003C47FE" w:rsidTr="00EE1F0E">
        <w:tc>
          <w:tcPr>
            <w:tcW w:w="3493" w:type="pct"/>
          </w:tcPr>
          <w:p w:rsidR="002C05A3" w:rsidRPr="003C47FE" w:rsidRDefault="002C05A3" w:rsidP="00EE1F0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669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124</w:t>
            </w:r>
          </w:p>
        </w:tc>
        <w:tc>
          <w:tcPr>
            <w:tcW w:w="143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111</w:t>
            </w:r>
          </w:p>
        </w:tc>
      </w:tr>
      <w:tr w:rsidR="002C05A3" w:rsidRPr="003C47FE" w:rsidTr="00EE1F0E">
        <w:tc>
          <w:tcPr>
            <w:tcW w:w="3493" w:type="pct"/>
          </w:tcPr>
          <w:p w:rsidR="002C05A3" w:rsidRPr="003C47FE" w:rsidRDefault="002C05A3" w:rsidP="00EE1F0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cs/>
              </w:rPr>
              <w:t xml:space="preserve">บริษัท </w:t>
            </w:r>
            <w:r w:rsidRPr="003C47FE">
              <w:rPr>
                <w:rFonts w:ascii="Angsana New" w:hAnsi="Angsana New" w:cs="Angsana New"/>
                <w:b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 xml:space="preserve">ผลิตไฟฟ้า </w:t>
            </w:r>
            <w:proofErr w:type="spellStart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>นวนคร</w:t>
            </w:r>
            <w:proofErr w:type="spellEnd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 xml:space="preserve"> จำกัด</w:t>
            </w:r>
          </w:p>
        </w:tc>
        <w:tc>
          <w:tcPr>
            <w:tcW w:w="669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44</w:t>
            </w:r>
          </w:p>
        </w:tc>
        <w:tc>
          <w:tcPr>
            <w:tcW w:w="143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5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</w:t>
            </w:r>
          </w:p>
        </w:tc>
      </w:tr>
      <w:tr w:rsidR="002C05A3" w:rsidRPr="003C47FE" w:rsidTr="00EE1F0E">
        <w:tc>
          <w:tcPr>
            <w:tcW w:w="3493" w:type="pct"/>
          </w:tcPr>
          <w:p w:rsidR="002C05A3" w:rsidRPr="003C47FE" w:rsidRDefault="002C05A3" w:rsidP="00EE1F0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cs/>
              </w:rPr>
            </w:pPr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 xml:space="preserve">บริษัท รักษาความปลอดภัย </w:t>
            </w:r>
            <w:proofErr w:type="spellStart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>นวนคร</w:t>
            </w:r>
            <w:proofErr w:type="spellEnd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 xml:space="preserve"> อินเตอร์</w:t>
            </w:r>
            <w:proofErr w:type="spellStart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>เนชั่นแนล</w:t>
            </w:r>
            <w:proofErr w:type="spellEnd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 xml:space="preserve"> การ์ด</w:t>
            </w:r>
            <w:proofErr w:type="spellStart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>ดิ้ง</w:t>
            </w:r>
            <w:proofErr w:type="spellEnd"/>
            <w:r w:rsidRPr="003C47FE">
              <w:rPr>
                <w:rFonts w:ascii="Angsana New" w:hAnsi="Angsana New" w:cs="Angsana New"/>
                <w:b/>
                <w:cs/>
                <w:lang w:val="en-US"/>
              </w:rPr>
              <w:t xml:space="preserve"> จำกัด</w:t>
            </w:r>
          </w:p>
        </w:tc>
        <w:tc>
          <w:tcPr>
            <w:tcW w:w="669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143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5" w:type="pct"/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2C05A3" w:rsidRPr="003C47FE" w:rsidTr="00EE1F0E">
        <w:tc>
          <w:tcPr>
            <w:tcW w:w="3493" w:type="pct"/>
          </w:tcPr>
          <w:p w:rsidR="002C05A3" w:rsidRPr="003C47FE" w:rsidRDefault="002C05A3" w:rsidP="00EE1F0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143" w:type="pct"/>
          </w:tcPr>
          <w:p w:rsidR="002C05A3" w:rsidRPr="003C47FE" w:rsidRDefault="002C05A3" w:rsidP="00EE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:rsidR="002C05A3" w:rsidRPr="003C47FE" w:rsidRDefault="002C05A3" w:rsidP="00EE1F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3C47F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:rsidR="008E5481" w:rsidRDefault="008E5481"/>
    <w:p w:rsidR="002C05A3" w:rsidRDefault="002C05A3"/>
    <w:p w:rsidR="002C05A3" w:rsidRDefault="002C05A3"/>
    <w:tbl>
      <w:tblPr>
        <w:tblW w:w="945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6588"/>
        <w:gridCol w:w="13"/>
        <w:gridCol w:w="1246"/>
        <w:gridCol w:w="19"/>
        <w:gridCol w:w="253"/>
        <w:gridCol w:w="17"/>
        <w:gridCol w:w="1314"/>
      </w:tblGrid>
      <w:tr w:rsidR="008E5481" w:rsidRPr="008E5481" w:rsidTr="00C00C8C">
        <w:trPr>
          <w:tblHeader/>
        </w:trPr>
        <w:tc>
          <w:tcPr>
            <w:tcW w:w="3493" w:type="pct"/>
            <w:gridSpan w:val="2"/>
          </w:tcPr>
          <w:p w:rsidR="008E5481" w:rsidRPr="008E5481" w:rsidRDefault="008E5481" w:rsidP="0082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gridSpan w:val="2"/>
          </w:tcPr>
          <w:p w:rsidR="008E5481" w:rsidRPr="008E5481" w:rsidRDefault="008E5481" w:rsidP="0082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48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  <w:gridSpan w:val="2"/>
          </w:tcPr>
          <w:p w:rsidR="008E5481" w:rsidRPr="008E5481" w:rsidRDefault="008E5481" w:rsidP="0082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8E5481" w:rsidRPr="008E5481" w:rsidRDefault="008E5481" w:rsidP="0082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48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E5481" w:rsidRPr="008E5481" w:rsidTr="00C00C8C">
        <w:trPr>
          <w:tblHeader/>
        </w:trPr>
        <w:tc>
          <w:tcPr>
            <w:tcW w:w="3493" w:type="pct"/>
            <w:gridSpan w:val="2"/>
          </w:tcPr>
          <w:p w:rsidR="008E5481" w:rsidRPr="008E5481" w:rsidRDefault="008E5481" w:rsidP="0082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pct"/>
            <w:gridSpan w:val="5"/>
          </w:tcPr>
          <w:p w:rsidR="008E5481" w:rsidRPr="008E5481" w:rsidRDefault="008E5481" w:rsidP="0082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4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DFA" w:rsidRPr="003C47FE" w:rsidTr="00C00C8C">
        <w:tc>
          <w:tcPr>
            <w:tcW w:w="3493" w:type="pct"/>
            <w:gridSpan w:val="2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9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7DFA" w:rsidRPr="003C47FE" w:rsidTr="00C00C8C">
        <w:tc>
          <w:tcPr>
            <w:tcW w:w="3493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รักษาความปลอดภัย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การ์ด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9" w:type="pct"/>
            <w:gridSpan w:val="2"/>
            <w:tcBorders>
              <w:bottom w:val="double" w:sz="4" w:space="0" w:color="auto"/>
            </w:tcBorders>
          </w:tcPr>
          <w:p w:rsidR="000E7DFA" w:rsidRPr="0074044F" w:rsidRDefault="0074044F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74044F">
              <w:rPr>
                <w:rFonts w:ascii="Angsana New" w:hAnsi="Angsana New" w:cs="Angsana New"/>
                <w:sz w:val="30"/>
                <w:szCs w:val="30"/>
              </w:rPr>
              <w:t>1,825</w:t>
            </w:r>
          </w:p>
        </w:tc>
        <w:tc>
          <w:tcPr>
            <w:tcW w:w="143" w:type="pct"/>
            <w:gridSpan w:val="2"/>
          </w:tcPr>
          <w:p w:rsidR="000E7DFA" w:rsidRPr="001814B2" w:rsidRDefault="000E7DFA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:rsidR="000E7DFA" w:rsidRPr="00E35BFF" w:rsidRDefault="00E35BFF" w:rsidP="00E35B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35BFF">
              <w:rPr>
                <w:rFonts w:ascii="Angsana New" w:hAnsi="Angsana New" w:cs="Angsana New"/>
                <w:sz w:val="30"/>
                <w:szCs w:val="30"/>
              </w:rPr>
              <w:t>2,630</w:t>
            </w:r>
          </w:p>
        </w:tc>
      </w:tr>
      <w:tr w:rsidR="00C00C8C" w:rsidRPr="00C00C8C" w:rsidTr="00C00C8C">
        <w:tc>
          <w:tcPr>
            <w:tcW w:w="3493" w:type="pct"/>
            <w:gridSpan w:val="2"/>
          </w:tcPr>
          <w:p w:rsidR="00C00C8C" w:rsidRPr="00C00C8C" w:rsidRDefault="00C00C8C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9" w:type="pct"/>
            <w:gridSpan w:val="2"/>
          </w:tcPr>
          <w:p w:rsidR="00C00C8C" w:rsidRPr="00C00C8C" w:rsidRDefault="00C00C8C" w:rsidP="00E35B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3" w:type="pct"/>
            <w:gridSpan w:val="2"/>
          </w:tcPr>
          <w:p w:rsidR="00C00C8C" w:rsidRPr="00C00C8C" w:rsidRDefault="00C00C8C" w:rsidP="00E35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5" w:type="pct"/>
          </w:tcPr>
          <w:p w:rsidR="00C00C8C" w:rsidRPr="00C00C8C" w:rsidRDefault="00C00C8C" w:rsidP="00E35B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35BFF" w:rsidRPr="003C47FE" w:rsidTr="00C00C8C">
        <w:tc>
          <w:tcPr>
            <w:tcW w:w="3493" w:type="pct"/>
            <w:gridSpan w:val="2"/>
          </w:tcPr>
          <w:p w:rsidR="00724FBE" w:rsidRDefault="00E35BFF" w:rsidP="00C0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0C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ค่าใช้จ่ายดำเนินงานค้างจ่าย</w:t>
            </w:r>
            <w:r w:rsidR="00F620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0C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F620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0C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C00C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724F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ซึ่งรวมอยู่ใน</w:t>
            </w:r>
          </w:p>
          <w:p w:rsidR="00E35BFF" w:rsidRPr="00E35BFF" w:rsidRDefault="00724FBE" w:rsidP="0072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20B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</w:t>
            </w:r>
            <w:r w:rsidR="00E35BFF" w:rsidRPr="00C00C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เวียนอื่น)</w:t>
            </w:r>
          </w:p>
        </w:tc>
        <w:tc>
          <w:tcPr>
            <w:tcW w:w="669" w:type="pct"/>
            <w:gridSpan w:val="2"/>
          </w:tcPr>
          <w:p w:rsidR="00E35BFF" w:rsidRPr="00E35BFF" w:rsidRDefault="00E35BFF" w:rsidP="00E35B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E35BFF" w:rsidRPr="00E35BFF" w:rsidRDefault="00E35BFF" w:rsidP="00E35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E35BFF" w:rsidRPr="00E35BFF" w:rsidRDefault="00E35BFF" w:rsidP="00E35B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7DFA" w:rsidRPr="003C47FE" w:rsidTr="00C00C8C">
        <w:tc>
          <w:tcPr>
            <w:tcW w:w="3493" w:type="pct"/>
            <w:gridSpan w:val="2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FF00FF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9" w:type="pct"/>
            <w:gridSpan w:val="2"/>
            <w:tcBorders>
              <w:bottom w:val="double" w:sz="4" w:space="0" w:color="auto"/>
            </w:tcBorders>
          </w:tcPr>
          <w:p w:rsidR="000E7DFA" w:rsidRPr="0074044F" w:rsidRDefault="0074044F" w:rsidP="006B5A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7404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:rsidR="000E7DFA" w:rsidRPr="00E35BFF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35BFF">
              <w:rPr>
                <w:rFonts w:ascii="Angsana New" w:hAnsi="Angsana New" w:cs="Angsana New"/>
                <w:sz w:val="30"/>
                <w:szCs w:val="30"/>
              </w:rPr>
              <w:t>1,062</w:t>
            </w:r>
          </w:p>
        </w:tc>
      </w:tr>
      <w:tr w:rsidR="001814B2" w:rsidRPr="003C47FE" w:rsidTr="001814B2">
        <w:tc>
          <w:tcPr>
            <w:tcW w:w="3493" w:type="pct"/>
            <w:gridSpan w:val="2"/>
          </w:tcPr>
          <w:p w:rsidR="001814B2" w:rsidRPr="003C47FE" w:rsidRDefault="001814B2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gridSpan w:val="2"/>
          </w:tcPr>
          <w:p w:rsidR="001814B2" w:rsidRPr="0074044F" w:rsidRDefault="001814B2" w:rsidP="006B5A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1814B2" w:rsidRPr="003C47FE" w:rsidRDefault="001814B2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1814B2" w:rsidRPr="00E35BFF" w:rsidRDefault="001814B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4B2" w:rsidRPr="003C47FE" w:rsidTr="001814B2">
        <w:tc>
          <w:tcPr>
            <w:tcW w:w="3493" w:type="pct"/>
            <w:gridSpan w:val="2"/>
          </w:tcPr>
          <w:p w:rsidR="001814B2" w:rsidRPr="003C47FE" w:rsidRDefault="00AF0307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โบนัสค้างจ่าย (ซึ่งรวมอยู่ในหนี้สินหมุนเวียนอื่น)</w:t>
            </w:r>
          </w:p>
        </w:tc>
        <w:tc>
          <w:tcPr>
            <w:tcW w:w="669" w:type="pct"/>
            <w:gridSpan w:val="2"/>
          </w:tcPr>
          <w:p w:rsidR="001814B2" w:rsidRPr="0074044F" w:rsidRDefault="001814B2" w:rsidP="006B5A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1814B2" w:rsidRPr="003C47FE" w:rsidRDefault="001814B2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1814B2" w:rsidRPr="00E35BFF" w:rsidRDefault="001814B2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4B2" w:rsidRPr="003C47FE" w:rsidTr="001814B2">
        <w:tc>
          <w:tcPr>
            <w:tcW w:w="3493" w:type="pct"/>
            <w:gridSpan w:val="2"/>
          </w:tcPr>
          <w:p w:rsidR="001814B2" w:rsidRPr="003C47FE" w:rsidRDefault="00AF0307" w:rsidP="00181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โบนัสค้างจ่ายผู้บริหารสำคัญ</w:t>
            </w:r>
          </w:p>
        </w:tc>
        <w:tc>
          <w:tcPr>
            <w:tcW w:w="669" w:type="pct"/>
            <w:gridSpan w:val="2"/>
            <w:tcBorders>
              <w:bottom w:val="double" w:sz="4" w:space="0" w:color="auto"/>
            </w:tcBorders>
          </w:tcPr>
          <w:p w:rsidR="001814B2" w:rsidRPr="0074044F" w:rsidRDefault="00AF0307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6,607</w:t>
            </w:r>
          </w:p>
        </w:tc>
        <w:tc>
          <w:tcPr>
            <w:tcW w:w="143" w:type="pct"/>
            <w:gridSpan w:val="2"/>
          </w:tcPr>
          <w:p w:rsidR="001814B2" w:rsidRPr="001814B2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:rsidR="001814B2" w:rsidRPr="00AF0307" w:rsidRDefault="00AF0307" w:rsidP="00AF03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2,433</w:t>
            </w:r>
          </w:p>
        </w:tc>
      </w:tr>
      <w:tr w:rsidR="001814B2" w:rsidRPr="003C47FE" w:rsidTr="001814B2">
        <w:tc>
          <w:tcPr>
            <w:tcW w:w="3493" w:type="pct"/>
            <w:gridSpan w:val="2"/>
          </w:tcPr>
          <w:p w:rsidR="001814B2" w:rsidRPr="00E35BFF" w:rsidRDefault="001814B2" w:rsidP="001814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69" w:type="pct"/>
            <w:gridSpan w:val="2"/>
            <w:tcBorders>
              <w:top w:val="double" w:sz="4" w:space="0" w:color="auto"/>
            </w:tcBorders>
          </w:tcPr>
          <w:p w:rsidR="001814B2" w:rsidRPr="00E35BFF" w:rsidRDefault="001814B2" w:rsidP="001814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3" w:type="pct"/>
            <w:gridSpan w:val="2"/>
          </w:tcPr>
          <w:p w:rsidR="001814B2" w:rsidRPr="00E35BFF" w:rsidRDefault="001814B2" w:rsidP="001814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  <w:tcBorders>
              <w:top w:val="double" w:sz="4" w:space="0" w:color="auto"/>
            </w:tcBorders>
          </w:tcPr>
          <w:p w:rsidR="001814B2" w:rsidRPr="00E35BFF" w:rsidRDefault="001814B2" w:rsidP="001814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1814B2" w:rsidRPr="003C47FE" w:rsidTr="00C00C8C">
        <w:tc>
          <w:tcPr>
            <w:tcW w:w="3493" w:type="pct"/>
            <w:gridSpan w:val="2"/>
          </w:tcPr>
          <w:p w:rsidR="001814B2" w:rsidRPr="003C47FE" w:rsidRDefault="00AF0307" w:rsidP="00181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เงินประกันผลงาน </w:t>
            </w:r>
            <w:r w:rsidRPr="00C00C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0C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9" w:type="pct"/>
            <w:gridSpan w:val="2"/>
          </w:tcPr>
          <w:p w:rsidR="001814B2" w:rsidRPr="003C47FE" w:rsidRDefault="001814B2" w:rsidP="001814B2">
            <w:pPr>
              <w:pStyle w:val="Caption"/>
              <w:tabs>
                <w:tab w:val="decimal" w:pos="79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:rsidR="001814B2" w:rsidRPr="003C47FE" w:rsidRDefault="001814B2" w:rsidP="001814B2">
            <w:pPr>
              <w:pStyle w:val="Caption"/>
              <w:tabs>
                <w:tab w:val="decimal" w:pos="79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4B2" w:rsidRPr="003C47FE" w:rsidTr="00C00C8C">
        <w:tc>
          <w:tcPr>
            <w:tcW w:w="3493" w:type="pct"/>
            <w:gridSpan w:val="2"/>
          </w:tcPr>
          <w:p w:rsidR="001814B2" w:rsidRPr="003C47FE" w:rsidRDefault="00AF0307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14B2">
              <w:rPr>
                <w:rFonts w:ascii="Angsana New" w:hAnsi="Angsana New" w:hint="cs"/>
                <w:sz w:val="30"/>
                <w:szCs w:val="30"/>
                <w:cs/>
              </w:rPr>
              <w:t>บริษัท ผลิตอุปกรณ์ก่อสร้าง จำกัด</w:t>
            </w:r>
          </w:p>
        </w:tc>
        <w:tc>
          <w:tcPr>
            <w:tcW w:w="669" w:type="pct"/>
            <w:gridSpan w:val="2"/>
            <w:tcBorders>
              <w:bottom w:val="double" w:sz="4" w:space="0" w:color="auto"/>
            </w:tcBorders>
          </w:tcPr>
          <w:p w:rsidR="001814B2" w:rsidRPr="003C47FE" w:rsidRDefault="00AF0307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:rsidR="001814B2" w:rsidRPr="00FC454D" w:rsidRDefault="00AF0307" w:rsidP="00AF03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FC454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814B2" w:rsidRPr="00C00C8C" w:rsidTr="00C00C8C">
        <w:tc>
          <w:tcPr>
            <w:tcW w:w="3493" w:type="pct"/>
            <w:gridSpan w:val="2"/>
          </w:tcPr>
          <w:p w:rsidR="001814B2" w:rsidRPr="00C00C8C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9" w:type="pct"/>
            <w:gridSpan w:val="2"/>
            <w:tcBorders>
              <w:top w:val="double" w:sz="4" w:space="0" w:color="auto"/>
            </w:tcBorders>
          </w:tcPr>
          <w:p w:rsidR="001814B2" w:rsidRPr="00C00C8C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  <w:gridSpan w:val="2"/>
          </w:tcPr>
          <w:p w:rsidR="001814B2" w:rsidRPr="00C00C8C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double" w:sz="4" w:space="0" w:color="auto"/>
            </w:tcBorders>
          </w:tcPr>
          <w:p w:rsidR="001814B2" w:rsidRPr="00C00C8C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3C47FE" w:rsidRDefault="001814B2" w:rsidP="00181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cs/>
              </w:rPr>
              <w:br w:type="page"/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  <w:r w:rsidR="00BE33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33C1" w:rsidRPr="00C00C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BE33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33C1" w:rsidRPr="00C00C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6" w:type="pct"/>
            <w:gridSpan w:val="2"/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gridSpan w:val="2"/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3C47FE" w:rsidRDefault="001814B2" w:rsidP="001814B2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6" w:type="pct"/>
            <w:gridSpan w:val="2"/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gridSpan w:val="2"/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3C47FE" w:rsidRDefault="001814B2" w:rsidP="001814B2">
            <w:pPr>
              <w:numPr>
                <w:ilvl w:val="0"/>
                <w:numId w:val="29"/>
              </w:num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666" w:type="pct"/>
            <w:gridSpan w:val="2"/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9,200</w:t>
            </w:r>
          </w:p>
        </w:tc>
        <w:tc>
          <w:tcPr>
            <w:tcW w:w="144" w:type="pct"/>
            <w:gridSpan w:val="2"/>
          </w:tcPr>
          <w:p w:rsidR="001814B2" w:rsidRPr="001814B2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gridSpan w:val="2"/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9,200</w:t>
            </w: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3C47FE" w:rsidRDefault="001814B2" w:rsidP="001814B2">
            <w:pPr>
              <w:numPr>
                <w:ilvl w:val="0"/>
                <w:numId w:val="29"/>
              </w:num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206,233</w:t>
            </w:r>
          </w:p>
        </w:tc>
        <w:tc>
          <w:tcPr>
            <w:tcW w:w="144" w:type="pct"/>
            <w:gridSpan w:val="2"/>
          </w:tcPr>
          <w:p w:rsidR="001814B2" w:rsidRPr="001814B2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gridSpan w:val="2"/>
            <w:tcBorders>
              <w:bottom w:val="single" w:sz="4" w:space="0" w:color="auto"/>
            </w:tcBorders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215,433</w:t>
            </w: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3C47FE" w:rsidRDefault="001814B2" w:rsidP="001814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215,433</w:t>
            </w:r>
          </w:p>
        </w:tc>
        <w:tc>
          <w:tcPr>
            <w:tcW w:w="144" w:type="pct"/>
            <w:gridSpan w:val="2"/>
          </w:tcPr>
          <w:p w:rsidR="001814B2" w:rsidRPr="001814B2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224,633</w:t>
            </w: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5B2BA0" w:rsidRDefault="001814B2" w:rsidP="001814B2">
            <w:pPr>
              <w:pStyle w:val="a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66" w:type="pct"/>
            <w:gridSpan w:val="2"/>
            <w:tcBorders>
              <w:top w:val="single" w:sz="4" w:space="0" w:color="auto"/>
            </w:tcBorders>
          </w:tcPr>
          <w:p w:rsidR="001814B2" w:rsidRPr="005B2BA0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:rsidR="001814B2" w:rsidRPr="005B2BA0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20"/>
                <w:szCs w:val="20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</w:tcBorders>
          </w:tcPr>
          <w:p w:rsidR="001814B2" w:rsidRPr="005B2BA0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87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FC454D" w:rsidRDefault="001814B2" w:rsidP="001814B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FC45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6" w:type="pct"/>
            <w:gridSpan w:val="2"/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4" w:type="pct"/>
            <w:gridSpan w:val="2"/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3C47FE" w:rsidRDefault="001814B2" w:rsidP="001814B2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6" w:type="pct"/>
            <w:gridSpan w:val="2"/>
          </w:tcPr>
          <w:p w:rsidR="001814B2" w:rsidRPr="00AE023C" w:rsidRDefault="001814B2" w:rsidP="009B1D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023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144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4" w:type="pct"/>
            <w:gridSpan w:val="2"/>
          </w:tcPr>
          <w:p w:rsidR="001814B2" w:rsidRPr="00D73FC2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73F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2,479</w:t>
            </w: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3C47FE" w:rsidRDefault="001814B2" w:rsidP="001814B2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รักษาความปลอดภัย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การ์ด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66" w:type="pct"/>
            <w:gridSpan w:val="2"/>
          </w:tcPr>
          <w:p w:rsidR="001814B2" w:rsidRPr="00AE023C" w:rsidRDefault="001814B2" w:rsidP="009B1D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023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144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4" w:type="pct"/>
            <w:gridSpan w:val="2"/>
          </w:tcPr>
          <w:p w:rsidR="001814B2" w:rsidRPr="00D73FC2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73F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1814B2" w:rsidRPr="003C47FE" w:rsidTr="00C00C8C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3C47FE" w:rsidRDefault="001814B2" w:rsidP="001814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666" w:type="pct"/>
            <w:gridSpan w:val="2"/>
          </w:tcPr>
          <w:p w:rsidR="001814B2" w:rsidRPr="00AE023C" w:rsidRDefault="001814B2" w:rsidP="009B1D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023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4" w:type="pct"/>
            <w:gridSpan w:val="2"/>
          </w:tcPr>
          <w:p w:rsidR="001814B2" w:rsidRPr="00D73FC2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73F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1814B2" w:rsidRPr="003C47FE" w:rsidTr="00494099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Default="001814B2" w:rsidP="001814B2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00C8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00C8C">
              <w:rPr>
                <w:rFonts w:ascii="Angsana New" w:hAnsi="Angsana New"/>
                <w:sz w:val="30"/>
                <w:szCs w:val="30"/>
                <w:cs/>
              </w:rPr>
              <w:t>ซูมิโช</w:t>
            </w:r>
            <w:proofErr w:type="spellEnd"/>
            <w:r w:rsidRPr="00C00C8C">
              <w:rPr>
                <w:rFonts w:ascii="Angsana New" w:hAnsi="Angsana New"/>
                <w:sz w:val="30"/>
                <w:szCs w:val="30"/>
                <w:cs/>
              </w:rPr>
              <w:t xml:space="preserve"> โก</w:t>
            </w:r>
            <w:proofErr w:type="spellStart"/>
            <w:r w:rsidRPr="00C00C8C">
              <w:rPr>
                <w:rFonts w:ascii="Angsana New" w:hAnsi="Angsana New"/>
                <w:sz w:val="30"/>
                <w:szCs w:val="30"/>
                <w:cs/>
              </w:rPr>
              <w:t>ลบอล</w:t>
            </w:r>
            <w:proofErr w:type="spellEnd"/>
            <w:r w:rsidRPr="00C00C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00C8C">
              <w:rPr>
                <w:rFonts w:ascii="Angsana New" w:hAnsi="Angsana New"/>
                <w:sz w:val="30"/>
                <w:szCs w:val="30"/>
                <w:cs/>
              </w:rPr>
              <w:t>โล</w:t>
            </w:r>
            <w:proofErr w:type="spellEnd"/>
            <w:r w:rsidRPr="00C00C8C">
              <w:rPr>
                <w:rFonts w:ascii="Angsana New" w:hAnsi="Angsana New"/>
                <w:sz w:val="30"/>
                <w:szCs w:val="30"/>
                <w:cs/>
              </w:rPr>
              <w:t>จิ</w:t>
            </w:r>
            <w:proofErr w:type="spellStart"/>
            <w:r w:rsidRPr="00C00C8C">
              <w:rPr>
                <w:rFonts w:ascii="Angsana New" w:hAnsi="Angsana New"/>
                <w:sz w:val="30"/>
                <w:szCs w:val="30"/>
                <w:cs/>
              </w:rPr>
              <w:t>สติคส์</w:t>
            </w:r>
            <w:proofErr w:type="spellEnd"/>
            <w:r w:rsidRPr="00C00C8C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</w:tcPr>
          <w:p w:rsidR="001814B2" w:rsidRPr="00AE023C" w:rsidRDefault="001814B2" w:rsidP="009B1D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4" w:type="pct"/>
            <w:gridSpan w:val="2"/>
            <w:tcBorders>
              <w:bottom w:val="single" w:sz="4" w:space="0" w:color="auto"/>
            </w:tcBorders>
          </w:tcPr>
          <w:p w:rsidR="001814B2" w:rsidRPr="00D73FC2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73FC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1814B2" w:rsidRPr="003C47FE" w:rsidTr="00494099">
        <w:tblPrEx>
          <w:tblLook w:val="0000" w:firstRow="0" w:lastRow="0" w:firstColumn="0" w:lastColumn="0" w:noHBand="0" w:noVBand="0"/>
        </w:tblPrEx>
        <w:tc>
          <w:tcPr>
            <w:tcW w:w="3486" w:type="pct"/>
          </w:tcPr>
          <w:p w:rsidR="001814B2" w:rsidRPr="00D73FC2" w:rsidRDefault="001814B2" w:rsidP="001814B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14B2" w:rsidRPr="009B1D6D" w:rsidRDefault="001814B2" w:rsidP="009B1D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9B1D6D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4" w:type="pct"/>
            <w:gridSpan w:val="2"/>
          </w:tcPr>
          <w:p w:rsidR="001814B2" w:rsidRPr="003C47FE" w:rsidRDefault="001814B2" w:rsidP="00181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14B2" w:rsidRPr="003C47FE" w:rsidRDefault="001814B2" w:rsidP="001814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2,518</w:t>
            </w:r>
          </w:p>
        </w:tc>
      </w:tr>
    </w:tbl>
    <w:p w:rsidR="005B2BA0" w:rsidRDefault="005B2BA0" w:rsidP="00D73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137538" w:rsidRDefault="00137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D01D44" w:rsidRDefault="00D01D44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:rsidR="00687E51" w:rsidRPr="00687E51" w:rsidRDefault="00687E51" w:rsidP="00BC03B8">
      <w:pPr>
        <w:pStyle w:val="FSBlank"/>
      </w:pPr>
    </w:p>
    <w:p w:rsidR="00687E51" w:rsidRPr="00687E51" w:rsidRDefault="00687E51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687E51">
        <w:rPr>
          <w:rFonts w:ascii="Angsana New" w:hAnsi="Angsana New" w:hint="cs"/>
          <w:b/>
          <w:i/>
          <w:iCs/>
          <w:sz w:val="30"/>
          <w:szCs w:val="30"/>
          <w:cs/>
        </w:rPr>
        <w:t>สัญญาว่าจ้างรักษาความปลอดภัย</w:t>
      </w:r>
    </w:p>
    <w:p w:rsidR="00D01D44" w:rsidRPr="00687E51" w:rsidRDefault="00D01D44" w:rsidP="00BC03B8">
      <w:pPr>
        <w:pStyle w:val="FSBlank"/>
        <w:rPr>
          <w:cs/>
          <w:lang w:val="th-TH"/>
        </w:rPr>
      </w:pPr>
    </w:p>
    <w:p w:rsidR="002774FD" w:rsidRDefault="002774FD" w:rsidP="002774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 xml:space="preserve">บริษัทมีสัญญาว่าจ้างการรักษาความปลอดภัยกับกิจการที่เกี่ยวข้องกันแห่งหนึ่ง (บริษัท รักษาความปลอดภัย 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อินเตอร์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เนชั่นแนล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การ์ด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ดิ้ง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จำกัด) ภายใต้เงื่อนไขของสัญญา บริษัทมีภาระผูกพันที่จะต้องจ่ายชำระค่าบริการการรักษาความปลอดภัยรายเดือนตามอัตราที่ระบุไว้ในสัญญา </w:t>
      </w:r>
    </w:p>
    <w:p w:rsidR="00F3068D" w:rsidRPr="00F3068D" w:rsidRDefault="00F3068D" w:rsidP="00BC03B8">
      <w:pPr>
        <w:pStyle w:val="FSBlank"/>
      </w:pPr>
    </w:p>
    <w:p w:rsidR="00F3068D" w:rsidRPr="00F3068D" w:rsidRDefault="00F3068D" w:rsidP="002774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เงินฝาก</w:t>
      </w:r>
      <w:r w:rsidR="00C00C8C">
        <w:rPr>
          <w:rFonts w:ascii="Angsana New" w:hAnsi="Angsana New" w:hint="cs"/>
          <w:b/>
          <w:i/>
          <w:iCs/>
          <w:sz w:val="30"/>
          <w:szCs w:val="30"/>
          <w:cs/>
        </w:rPr>
        <w:t>ที่</w:t>
      </w:r>
      <w:r>
        <w:rPr>
          <w:rFonts w:ascii="Angsana New" w:hAnsi="Angsana New" w:hint="cs"/>
          <w:b/>
          <w:i/>
          <w:iCs/>
          <w:sz w:val="30"/>
          <w:szCs w:val="30"/>
          <w:cs/>
        </w:rPr>
        <w:t>ติดภาระค้ำประกัน</w:t>
      </w:r>
    </w:p>
    <w:p w:rsidR="00F3068D" w:rsidRPr="00F3068D" w:rsidRDefault="00F3068D" w:rsidP="00BC03B8">
      <w:pPr>
        <w:pStyle w:val="FSBlank"/>
      </w:pPr>
    </w:p>
    <w:p w:rsidR="002774FD" w:rsidRDefault="002774FD" w:rsidP="00BC03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 xml:space="preserve">ในระหว่างปี 2557 บริษัทได้นำบัญชีเงินฝากธนาคารประเภทเงินฝากประจำจำนวน 52.9 ล้านบาทไปเป็นหลักประกันการออก 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Standby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letter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of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credit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โดยธนาคารดังกล่าว เพื่อค้ำประกันการชำระเงินลงทุนในบริษัท </w:t>
      </w:r>
      <w:r w:rsidR="005B621E">
        <w:rPr>
          <w:rFonts w:ascii="Angsana New" w:hAnsi="Angsana New"/>
          <w:b/>
          <w:sz w:val="30"/>
          <w:szCs w:val="30"/>
          <w:cs/>
        </w:rPr>
        <w:br/>
      </w:r>
      <w:r w:rsidRPr="003C47FE">
        <w:rPr>
          <w:rFonts w:ascii="Angsana New" w:hAnsi="Angsana New"/>
          <w:b/>
          <w:sz w:val="30"/>
          <w:szCs w:val="30"/>
          <w:cs/>
        </w:rPr>
        <w:t xml:space="preserve">ผลิตไฟฟ้า 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จำกัด โดยบริษัทต้องฝากเงินเพิ่มในบัญชีเงินฝากธนาคารประเภทเงินฝากประจำเดือนละ 5</w:t>
      </w:r>
      <w:r w:rsidRPr="003C47FE">
        <w:rPr>
          <w:rFonts w:ascii="Angsana New" w:hAnsi="Angsana New"/>
          <w:bCs/>
          <w:sz w:val="30"/>
          <w:szCs w:val="30"/>
        </w:rPr>
        <w:t>.15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ล้านบาทจนครบ 176.4 ล้านบาท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ต่อมาเมื่อวันที่ </w:t>
      </w:r>
      <w:r w:rsidRPr="003C47FE">
        <w:rPr>
          <w:rFonts w:ascii="Angsana New" w:hAnsi="Angsana New"/>
          <w:bCs/>
          <w:sz w:val="30"/>
          <w:szCs w:val="30"/>
        </w:rPr>
        <w:t>31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พฤษภาคม </w:t>
      </w:r>
      <w:r w:rsidRPr="003C47FE">
        <w:rPr>
          <w:rFonts w:ascii="Angsana New" w:hAnsi="Angsana New"/>
          <w:bCs/>
          <w:sz w:val="30"/>
          <w:szCs w:val="30"/>
        </w:rPr>
        <w:t xml:space="preserve">2559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ธนาคารดังกล่าวได้ออกหนังสือรับรองการลด  </w:t>
      </w:r>
      <w:r w:rsidRPr="003C47FE">
        <w:rPr>
          <w:rFonts w:ascii="Angsana New" w:hAnsi="Angsana New"/>
          <w:bCs/>
          <w:sz w:val="30"/>
          <w:szCs w:val="30"/>
        </w:rPr>
        <w:t xml:space="preserve">Standby letter of credit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ลงจากจำนวน </w:t>
      </w:r>
      <w:r w:rsidRPr="003C47FE">
        <w:rPr>
          <w:rFonts w:ascii="Angsana New" w:hAnsi="Angsana New"/>
          <w:bCs/>
          <w:sz w:val="30"/>
          <w:szCs w:val="30"/>
        </w:rPr>
        <w:t>176.4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ล้านบาทเหลือ </w:t>
      </w:r>
      <w:r w:rsidRPr="003C47FE">
        <w:rPr>
          <w:rFonts w:ascii="Angsana New" w:hAnsi="Angsana New"/>
          <w:bCs/>
          <w:sz w:val="30"/>
          <w:szCs w:val="30"/>
        </w:rPr>
        <w:t xml:space="preserve">135.3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BC230B" w:rsidRPr="003C47FE">
        <w:rPr>
          <w:rFonts w:ascii="Angsana New" w:hAnsi="Angsana New"/>
          <w:b/>
          <w:sz w:val="30"/>
          <w:szCs w:val="30"/>
          <w:cs/>
        </w:rPr>
        <w:t>และ</w:t>
      </w:r>
      <w:r w:rsidR="009D21E9" w:rsidRPr="003C47FE">
        <w:rPr>
          <w:rFonts w:ascii="Angsana New" w:hAnsi="Angsana New"/>
          <w:b/>
          <w:sz w:val="30"/>
          <w:szCs w:val="30"/>
          <w:cs/>
        </w:rPr>
        <w:t>เมื่อวันที่</w:t>
      </w:r>
      <w:r w:rsidR="009D21E9" w:rsidRPr="003C47FE">
        <w:rPr>
          <w:rFonts w:ascii="Angsana New" w:hAnsi="Angsana New"/>
          <w:bCs/>
          <w:sz w:val="30"/>
          <w:szCs w:val="30"/>
        </w:rPr>
        <w:t xml:space="preserve"> 31</w:t>
      </w:r>
      <w:r w:rsidR="009D21E9" w:rsidRPr="003C47FE">
        <w:rPr>
          <w:rFonts w:ascii="Angsana New" w:hAnsi="Angsana New"/>
          <w:b/>
          <w:sz w:val="30"/>
          <w:szCs w:val="30"/>
        </w:rPr>
        <w:t xml:space="preserve"> </w:t>
      </w:r>
      <w:r w:rsidR="009D21E9" w:rsidRPr="003C47FE">
        <w:rPr>
          <w:rFonts w:ascii="Angsana New" w:hAnsi="Angsana New"/>
          <w:b/>
          <w:sz w:val="30"/>
          <w:szCs w:val="30"/>
          <w:cs/>
        </w:rPr>
        <w:t xml:space="preserve">ตุลาคม </w:t>
      </w:r>
      <w:r w:rsidR="009D21E9" w:rsidRPr="003C47FE">
        <w:rPr>
          <w:rFonts w:ascii="Angsana New" w:hAnsi="Angsana New"/>
          <w:bCs/>
          <w:sz w:val="30"/>
          <w:szCs w:val="30"/>
        </w:rPr>
        <w:t xml:space="preserve">2559 </w:t>
      </w:r>
      <w:r w:rsidR="009D21E9" w:rsidRPr="003C47FE">
        <w:rPr>
          <w:rFonts w:ascii="Angsana New" w:hAnsi="Angsana New"/>
          <w:b/>
          <w:sz w:val="30"/>
          <w:szCs w:val="30"/>
          <w:cs/>
        </w:rPr>
        <w:t xml:space="preserve">ธนาคารได้ออกหนังสือรับรองการลด </w:t>
      </w:r>
      <w:r w:rsidR="009D21E9" w:rsidRPr="003C47FE">
        <w:rPr>
          <w:rFonts w:ascii="Angsana New" w:hAnsi="Angsana New"/>
          <w:bCs/>
          <w:sz w:val="30"/>
          <w:szCs w:val="30"/>
        </w:rPr>
        <w:t>Standby letter of credit</w:t>
      </w:r>
      <w:r w:rsidR="009D21E9" w:rsidRPr="003C47FE">
        <w:rPr>
          <w:rFonts w:ascii="Angsana New" w:hAnsi="Angsana New"/>
          <w:b/>
          <w:sz w:val="30"/>
          <w:szCs w:val="30"/>
          <w:cs/>
        </w:rPr>
        <w:t xml:space="preserve"> ลงจากจำนวน</w:t>
      </w:r>
      <w:r w:rsidR="009D21E9" w:rsidRPr="003C47FE">
        <w:rPr>
          <w:rFonts w:ascii="Angsana New" w:hAnsi="Angsana New"/>
          <w:bCs/>
          <w:sz w:val="30"/>
          <w:szCs w:val="30"/>
          <w:cs/>
        </w:rPr>
        <w:t xml:space="preserve"> </w:t>
      </w:r>
      <w:r w:rsidR="009D21E9" w:rsidRPr="003C47FE">
        <w:rPr>
          <w:rFonts w:ascii="Angsana New" w:hAnsi="Angsana New"/>
          <w:bCs/>
          <w:sz w:val="30"/>
          <w:szCs w:val="30"/>
        </w:rPr>
        <w:t>135.3</w:t>
      </w:r>
      <w:r w:rsidR="009D21E9" w:rsidRPr="003C47FE">
        <w:rPr>
          <w:rFonts w:ascii="Angsana New" w:hAnsi="Angsana New"/>
          <w:b/>
          <w:sz w:val="30"/>
          <w:szCs w:val="30"/>
          <w:cs/>
        </w:rPr>
        <w:t xml:space="preserve"> ล้านบาทเหลือ </w:t>
      </w:r>
      <w:r w:rsidR="009D21E9" w:rsidRPr="003C47FE">
        <w:rPr>
          <w:rFonts w:ascii="Angsana New" w:hAnsi="Angsana New"/>
          <w:bCs/>
          <w:sz w:val="30"/>
          <w:szCs w:val="30"/>
        </w:rPr>
        <w:t>19.5</w:t>
      </w:r>
      <w:r w:rsidR="009D21E9" w:rsidRPr="003C47FE">
        <w:rPr>
          <w:rFonts w:ascii="Angsana New" w:hAnsi="Angsana New"/>
          <w:b/>
          <w:sz w:val="30"/>
          <w:szCs w:val="30"/>
          <w:cs/>
        </w:rPr>
        <w:t xml:space="preserve"> ล้านบาท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เนื่องจากบริษัท ผลิตไฟฟ้า 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จำกัด ได้เพิ่มทุนในระหว่างปี </w:t>
      </w:r>
      <w:r w:rsidRPr="003C47FE">
        <w:rPr>
          <w:rFonts w:ascii="Angsana New" w:hAnsi="Angsana New"/>
          <w:bCs/>
          <w:sz w:val="30"/>
          <w:szCs w:val="30"/>
        </w:rPr>
        <w:t xml:space="preserve">2559 </w:t>
      </w:r>
      <w:r w:rsidRPr="003C47FE">
        <w:rPr>
          <w:rFonts w:ascii="Angsana New" w:hAnsi="Angsana New"/>
          <w:b/>
          <w:sz w:val="30"/>
          <w:szCs w:val="30"/>
          <w:cs/>
        </w:rPr>
        <w:t>เป็นผลให้บัญชีเงินฝากธนาคารประเภทเงินฝากประจำของบริษัทเพื่อนำเงินไปชำระค่าหุ้นเพิ่มทุนในบริษัทดังกล่าว</w:t>
      </w:r>
      <w:r w:rsidR="00BC230B" w:rsidRPr="003C47FE">
        <w:rPr>
          <w:rFonts w:ascii="Angsana New" w:hAnsi="Angsana New"/>
          <w:b/>
          <w:sz w:val="30"/>
          <w:szCs w:val="30"/>
          <w:cs/>
        </w:rPr>
        <w:t>ลดลง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</w:t>
      </w:r>
      <w:r w:rsidR="003809D5" w:rsidRPr="003C47FE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="003809D5" w:rsidRPr="003C47FE">
        <w:rPr>
          <w:rFonts w:ascii="Angsana New" w:hAnsi="Angsana New"/>
          <w:bCs/>
          <w:sz w:val="30"/>
          <w:szCs w:val="30"/>
        </w:rPr>
        <w:t>5</w:t>
      </w:r>
      <w:r w:rsidR="003809D5" w:rsidRPr="003C47FE">
        <w:rPr>
          <w:rFonts w:ascii="Angsana New" w:hAnsi="Angsana New"/>
          <w:b/>
          <w:sz w:val="30"/>
          <w:szCs w:val="30"/>
        </w:rPr>
        <w:t xml:space="preserve"> </w:t>
      </w:r>
      <w:r w:rsidR="003809D5" w:rsidRPr="003C47FE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="003809D5" w:rsidRPr="003C47FE">
        <w:rPr>
          <w:rFonts w:ascii="Angsana New" w:hAnsi="Angsana New"/>
          <w:bCs/>
          <w:sz w:val="30"/>
          <w:szCs w:val="30"/>
        </w:rPr>
        <w:t>2560</w:t>
      </w:r>
      <w:r w:rsidR="003809D5" w:rsidRPr="003C47FE">
        <w:rPr>
          <w:rFonts w:ascii="Angsana New" w:hAnsi="Angsana New"/>
          <w:b/>
          <w:sz w:val="30"/>
          <w:szCs w:val="30"/>
          <w:cs/>
        </w:rPr>
        <w:t xml:space="preserve"> บริษัทได้</w:t>
      </w:r>
      <w:r w:rsidR="005B621E">
        <w:rPr>
          <w:rFonts w:ascii="Angsana New" w:hAnsi="Angsana New"/>
          <w:b/>
          <w:sz w:val="30"/>
          <w:szCs w:val="30"/>
          <w:cs/>
        </w:rPr>
        <w:br/>
      </w:r>
      <w:r w:rsidR="003809D5" w:rsidRPr="003C47FE">
        <w:rPr>
          <w:rFonts w:ascii="Angsana New" w:hAnsi="Angsana New"/>
          <w:b/>
          <w:sz w:val="30"/>
          <w:szCs w:val="30"/>
          <w:cs/>
        </w:rPr>
        <w:t>ไถ่ถอน</w:t>
      </w:r>
      <w:r w:rsidR="00A64AD9" w:rsidRPr="003C47FE">
        <w:rPr>
          <w:rFonts w:ascii="Angsana New" w:hAnsi="Angsana New"/>
          <w:b/>
          <w:sz w:val="30"/>
          <w:szCs w:val="30"/>
          <w:cs/>
        </w:rPr>
        <w:t>บัญชี</w:t>
      </w:r>
      <w:r w:rsidR="003809D5" w:rsidRPr="003C47FE">
        <w:rPr>
          <w:rFonts w:ascii="Angsana New" w:hAnsi="Angsana New"/>
          <w:b/>
          <w:sz w:val="30"/>
          <w:szCs w:val="30"/>
          <w:cs/>
        </w:rPr>
        <w:t>เงินฝากประจำดังกล่าว</w:t>
      </w:r>
      <w:r w:rsidR="00BC230B" w:rsidRPr="003C47FE">
        <w:rPr>
          <w:rFonts w:ascii="Angsana New" w:hAnsi="Angsana New"/>
          <w:b/>
          <w:sz w:val="30"/>
          <w:szCs w:val="30"/>
          <w:cs/>
        </w:rPr>
        <w:t>ทั้งจำนวนแล้ว</w:t>
      </w:r>
      <w:r w:rsidR="003809D5" w:rsidRPr="003C47FE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A025E6" w:rsidRDefault="00A025E6" w:rsidP="00BC03B8">
      <w:pPr>
        <w:pStyle w:val="FSBlank"/>
      </w:pPr>
    </w:p>
    <w:p w:rsidR="00A025E6" w:rsidRPr="00A025E6" w:rsidRDefault="00A025E6" w:rsidP="00BC03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:rsidR="00552FD9" w:rsidRPr="00A025E6" w:rsidRDefault="00552FD9" w:rsidP="002774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2774FD" w:rsidRPr="003C47FE" w:rsidRDefault="002774FD" w:rsidP="002774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เมื่อวันที่</w:t>
      </w:r>
      <w:r w:rsidRPr="003C47FE">
        <w:rPr>
          <w:rFonts w:ascii="Angsana New" w:hAnsi="Angsana New"/>
          <w:bCs/>
          <w:sz w:val="30"/>
          <w:szCs w:val="30"/>
        </w:rPr>
        <w:t xml:space="preserve"> 28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Pr="003C47FE">
        <w:rPr>
          <w:rFonts w:ascii="Angsana New" w:hAnsi="Angsana New"/>
          <w:bCs/>
          <w:sz w:val="30"/>
          <w:szCs w:val="30"/>
        </w:rPr>
        <w:t xml:space="preserve">2559 </w:t>
      </w:r>
      <w:r w:rsidRPr="003C47FE">
        <w:rPr>
          <w:rFonts w:ascii="Angsana New" w:hAnsi="Angsana New"/>
          <w:b/>
          <w:sz w:val="30"/>
          <w:szCs w:val="30"/>
          <w:cs/>
        </w:rPr>
        <w:t>บริษัทได้ทำสัญญาการใช้โครงสร้างพื้นฐานกับการร่วมค้า</w:t>
      </w:r>
      <w:r w:rsidR="00DF4313">
        <w:rPr>
          <w:rFonts w:ascii="Angsana New" w:hAnsi="Angsana New"/>
          <w:b/>
          <w:sz w:val="30"/>
          <w:szCs w:val="30"/>
          <w:cs/>
        </w:rPr>
        <w:t xml:space="preserve"> (บริษัท ผลิตไฟฟ้า </w:t>
      </w:r>
      <w:proofErr w:type="spellStart"/>
      <w:r w:rsidR="00DF4313">
        <w:rPr>
          <w:rFonts w:ascii="Angsana New" w:hAnsi="Angsana New"/>
          <w:b/>
          <w:sz w:val="30"/>
          <w:szCs w:val="30"/>
          <w:cs/>
        </w:rPr>
        <w:t>นวนคร</w:t>
      </w:r>
      <w:proofErr w:type="spellEnd"/>
      <w:r w:rsidR="00DF4313">
        <w:rPr>
          <w:rFonts w:ascii="Angsana New" w:hAnsi="Angsana New"/>
          <w:b/>
          <w:sz w:val="30"/>
          <w:szCs w:val="30"/>
          <w:cs/>
        </w:rPr>
        <w:t xml:space="preserve"> จำกัด)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โดยบริษัทให้บริษัทดังกล่าวใช้พื้นที่และโครงสร้างพื้นฐานในเขตส่งเสริม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อุตสาหกรรมนวนคร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จังหวัดปทุมธานี ตามเงื่อนไขที่ระบุไว้ในสัญญา บริษัทได้รับค่าตอบแทนล่วงหน้าจำนวน </w:t>
      </w:r>
      <w:r w:rsidRPr="003C47FE">
        <w:rPr>
          <w:rFonts w:ascii="Angsana New" w:hAnsi="Angsana New"/>
          <w:bCs/>
          <w:sz w:val="30"/>
          <w:szCs w:val="30"/>
        </w:rPr>
        <w:t xml:space="preserve">230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 </w:t>
      </w:r>
      <w:r w:rsidRPr="003C47FE">
        <w:rPr>
          <w:rFonts w:ascii="Angsana New" w:hAnsi="Angsana New"/>
          <w:bCs/>
          <w:sz w:val="30"/>
          <w:szCs w:val="30"/>
        </w:rPr>
        <w:t xml:space="preserve">25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ปีตามอายุสัญญา สัญญาดังกล่าวเริ่มมีผลบังคับใช้วันที่ </w:t>
      </w:r>
      <w:r w:rsidRPr="003C47FE">
        <w:rPr>
          <w:rFonts w:ascii="Angsana New" w:hAnsi="Angsana New"/>
          <w:bCs/>
          <w:sz w:val="30"/>
          <w:szCs w:val="30"/>
        </w:rPr>
        <w:t>28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Pr="003C47FE">
        <w:rPr>
          <w:rFonts w:ascii="Angsana New" w:hAnsi="Angsana New"/>
          <w:bCs/>
          <w:sz w:val="30"/>
          <w:szCs w:val="30"/>
        </w:rPr>
        <w:t>2559</w:t>
      </w:r>
    </w:p>
    <w:p w:rsidR="002774FD" w:rsidRPr="00A025E6" w:rsidRDefault="002774FD" w:rsidP="002774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color w:val="FF00FF"/>
          <w:sz w:val="20"/>
          <w:szCs w:val="20"/>
        </w:rPr>
      </w:pPr>
    </w:p>
    <w:p w:rsidR="00552FD9" w:rsidRPr="003C47FE" w:rsidRDefault="002774FD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เมื่อวันที่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Cs/>
          <w:sz w:val="30"/>
          <w:szCs w:val="30"/>
        </w:rPr>
        <w:t>28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Pr="003C47FE">
        <w:rPr>
          <w:rFonts w:ascii="Angsana New" w:hAnsi="Angsana New"/>
          <w:bCs/>
          <w:sz w:val="30"/>
          <w:szCs w:val="30"/>
        </w:rPr>
        <w:t>2559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และโครงสร้างพื้นฐานกับการร่วมค้า (บริษัท ผลิตไฟฟ้า 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จำกัด)  โดยบริษัทให้บริษัทดังกล่าวใช้พื้นที่และโครงสร้างพื้นฐานในเขตส่งเสริม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อุตสาหกรรมนวนคร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จังหวัดปทุมธานี ตามเงื่อนไขที่ระบุไว้ในสัญญา บริษัท</w:t>
      </w:r>
      <w:r w:rsidR="0052354B" w:rsidRPr="003C47FE">
        <w:rPr>
          <w:rFonts w:ascii="Angsana New" w:hAnsi="Angsana New"/>
          <w:b/>
          <w:sz w:val="30"/>
          <w:szCs w:val="30"/>
          <w:cs/>
        </w:rPr>
        <w:t>จะ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ได้รับค่าตอบแทนจำนวน </w:t>
      </w:r>
      <w:r w:rsidRPr="003C47FE">
        <w:rPr>
          <w:rFonts w:ascii="Angsana New" w:hAnsi="Angsana New"/>
          <w:bCs/>
          <w:sz w:val="30"/>
          <w:szCs w:val="30"/>
        </w:rPr>
        <w:t>1.92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ล้านบาทต่อเดือนตลอดระยะเวลา </w:t>
      </w:r>
      <w:r w:rsidRPr="003C47FE">
        <w:rPr>
          <w:rFonts w:ascii="Angsana New" w:hAnsi="Angsana New"/>
          <w:bCs/>
          <w:sz w:val="30"/>
          <w:szCs w:val="30"/>
        </w:rPr>
        <w:t xml:space="preserve">25 </w:t>
      </w:r>
      <w:r w:rsidRPr="003C47FE">
        <w:rPr>
          <w:rFonts w:ascii="Angsana New" w:hAnsi="Angsana New"/>
          <w:b/>
          <w:sz w:val="30"/>
          <w:szCs w:val="30"/>
          <w:cs/>
        </w:rPr>
        <w:t>ปีตามอายุสัญญา สัญญาดังกล่าวเริ่มมีผลบังคับใช้วันที่</w:t>
      </w:r>
      <w:r w:rsidRPr="003C47FE">
        <w:rPr>
          <w:rFonts w:ascii="Angsana New" w:hAnsi="Angsana New"/>
          <w:bCs/>
          <w:sz w:val="30"/>
          <w:szCs w:val="30"/>
        </w:rPr>
        <w:t xml:space="preserve"> 1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สิงหาคม</w:t>
      </w:r>
      <w:r w:rsidRPr="003C47FE">
        <w:rPr>
          <w:rFonts w:ascii="Angsana New" w:hAnsi="Angsana New"/>
          <w:bCs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Cs/>
          <w:sz w:val="30"/>
          <w:szCs w:val="30"/>
        </w:rPr>
        <w:t>2559</w:t>
      </w:r>
    </w:p>
    <w:p w:rsidR="002E1D05" w:rsidRPr="00A025E6" w:rsidRDefault="002E1D05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BC03B8" w:rsidRDefault="00BC0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BC230B" w:rsidRPr="003C47FE" w:rsidRDefault="0052354B" w:rsidP="00BC2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lastRenderedPageBreak/>
        <w:t>รายได้รอตัดบัญชี</w:t>
      </w:r>
      <w:r w:rsidR="00BC230B" w:rsidRPr="003C47FE">
        <w:rPr>
          <w:rFonts w:ascii="Angsana New" w:hAnsi="Angsana New"/>
          <w:b/>
          <w:sz w:val="30"/>
          <w:szCs w:val="30"/>
          <w:cs/>
        </w:rPr>
        <w:t>จากค่าตอบแทนการใช้</w:t>
      </w:r>
      <w:r w:rsidR="007D4BE4">
        <w:rPr>
          <w:rFonts w:ascii="Angsana New" w:hAnsi="Angsana New" w:hint="cs"/>
          <w:b/>
          <w:sz w:val="30"/>
          <w:szCs w:val="30"/>
          <w:cs/>
        </w:rPr>
        <w:t>พื้นที่และ</w:t>
      </w:r>
      <w:r w:rsidR="00BC230B" w:rsidRPr="003C47FE">
        <w:rPr>
          <w:rFonts w:ascii="Angsana New" w:hAnsi="Angsana New"/>
          <w:b/>
          <w:sz w:val="30"/>
          <w:szCs w:val="30"/>
          <w:cs/>
        </w:rPr>
        <w:t>โครงสร้างพื้นฐานสรุปได้ดังนี้</w:t>
      </w:r>
    </w:p>
    <w:p w:rsidR="00BC230B" w:rsidRPr="00A025E6" w:rsidRDefault="00BC230B" w:rsidP="00BC2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37"/>
        <w:gridCol w:w="1267"/>
        <w:gridCol w:w="274"/>
        <w:gridCol w:w="1267"/>
        <w:gridCol w:w="35"/>
      </w:tblGrid>
      <w:tr w:rsidR="000E7DFA" w:rsidRPr="003C47FE" w:rsidTr="005B621E">
        <w:trPr>
          <w:gridAfter w:val="1"/>
          <w:wAfter w:w="19" w:type="pct"/>
          <w:cantSplit/>
        </w:trPr>
        <w:tc>
          <w:tcPr>
            <w:tcW w:w="3452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E7DFA" w:rsidRPr="003C47FE" w:rsidTr="005B621E">
        <w:trPr>
          <w:cantSplit/>
        </w:trPr>
        <w:tc>
          <w:tcPr>
            <w:tcW w:w="3452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pct"/>
            <w:gridSpan w:val="4"/>
          </w:tcPr>
          <w:p w:rsidR="000E7DFA" w:rsidRPr="003C47FE" w:rsidRDefault="000E7DFA" w:rsidP="005B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DFA" w:rsidRPr="003C47FE" w:rsidTr="005B621E">
        <w:trPr>
          <w:gridAfter w:val="1"/>
          <w:wAfter w:w="19" w:type="pct"/>
          <w:cantSplit/>
        </w:trPr>
        <w:tc>
          <w:tcPr>
            <w:tcW w:w="3452" w:type="pct"/>
          </w:tcPr>
          <w:p w:rsidR="000E7DFA" w:rsidRPr="003C47FE" w:rsidRDefault="000E7DFA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90" w:type="pct"/>
          </w:tcPr>
          <w:p w:rsidR="000E7DFA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224,633</w:t>
            </w:r>
          </w:p>
        </w:tc>
        <w:tc>
          <w:tcPr>
            <w:tcW w:w="149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0E7DFA" w:rsidRPr="005B621E" w:rsidRDefault="000E7DFA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E7DFA" w:rsidRPr="003C47FE" w:rsidTr="005B621E">
        <w:trPr>
          <w:gridAfter w:val="1"/>
          <w:wAfter w:w="19" w:type="pct"/>
          <w:cantSplit/>
        </w:trPr>
        <w:tc>
          <w:tcPr>
            <w:tcW w:w="3452" w:type="pct"/>
            <w:vAlign w:val="bottom"/>
          </w:tcPr>
          <w:p w:rsidR="000E7DFA" w:rsidRPr="003C47FE" w:rsidRDefault="000E7DFA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รับเงิน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ค่าตอบแทนการใช้</w:t>
            </w:r>
            <w:r w:rsidR="007D4BE4">
              <w:rPr>
                <w:rFonts w:ascii="Angsana New" w:hAnsi="Angsana New" w:hint="cs"/>
                <w:b/>
                <w:sz w:val="30"/>
                <w:szCs w:val="30"/>
                <w:cs/>
              </w:rPr>
              <w:t>พื้นที่และ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โครงสร้างพื้นฐาน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690" w:type="pct"/>
          </w:tcPr>
          <w:p w:rsidR="000E7DFA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0E7DFA" w:rsidRPr="005B621E" w:rsidRDefault="000E7DFA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230,000</w:t>
            </w:r>
          </w:p>
        </w:tc>
      </w:tr>
      <w:tr w:rsidR="00AE023C" w:rsidRPr="003C47FE" w:rsidTr="005B621E">
        <w:trPr>
          <w:gridAfter w:val="1"/>
          <w:wAfter w:w="19" w:type="pct"/>
          <w:cantSplit/>
        </w:trPr>
        <w:tc>
          <w:tcPr>
            <w:tcW w:w="3452" w:type="pct"/>
          </w:tcPr>
          <w:p w:rsidR="00AE023C" w:rsidRPr="003C47FE" w:rsidRDefault="00AE023C" w:rsidP="00AE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:rsidR="00AE023C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(9,200)</w:t>
            </w:r>
          </w:p>
        </w:tc>
        <w:tc>
          <w:tcPr>
            <w:tcW w:w="149" w:type="pct"/>
          </w:tcPr>
          <w:p w:rsidR="00AE023C" w:rsidRPr="00AE023C" w:rsidRDefault="00AE023C" w:rsidP="00AE023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8" w:firstLine="23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:rsidR="00AE023C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(5,367)</w:t>
            </w:r>
          </w:p>
        </w:tc>
      </w:tr>
      <w:tr w:rsidR="00AE023C" w:rsidRPr="003C47FE" w:rsidTr="005B621E">
        <w:trPr>
          <w:gridAfter w:val="1"/>
          <w:wAfter w:w="19" w:type="pct"/>
          <w:cantSplit/>
        </w:trPr>
        <w:tc>
          <w:tcPr>
            <w:tcW w:w="3452" w:type="pct"/>
          </w:tcPr>
          <w:p w:rsidR="00AE023C" w:rsidRPr="003C47FE" w:rsidRDefault="00AE023C" w:rsidP="00AE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:rsidR="00AE023C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sz w:val="30"/>
                <w:szCs w:val="30"/>
              </w:rPr>
              <w:t>215,433</w:t>
            </w:r>
          </w:p>
        </w:tc>
        <w:tc>
          <w:tcPr>
            <w:tcW w:w="149" w:type="pct"/>
          </w:tcPr>
          <w:p w:rsidR="00AE023C" w:rsidRPr="005B621E" w:rsidRDefault="00AE023C" w:rsidP="00AE0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:rsidR="00AE023C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sz w:val="30"/>
                <w:szCs w:val="30"/>
              </w:rPr>
              <w:t>224,633</w:t>
            </w:r>
          </w:p>
        </w:tc>
      </w:tr>
      <w:tr w:rsidR="00AE023C" w:rsidRPr="003C47FE" w:rsidTr="005B621E">
        <w:trPr>
          <w:gridAfter w:val="1"/>
          <w:wAfter w:w="19" w:type="pct"/>
          <w:cantSplit/>
        </w:trPr>
        <w:tc>
          <w:tcPr>
            <w:tcW w:w="3452" w:type="pct"/>
          </w:tcPr>
          <w:p w:rsidR="00AE023C" w:rsidRPr="003C47FE" w:rsidRDefault="00AE023C" w:rsidP="00AE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90" w:type="pct"/>
            <w:tcBorders>
              <w:top w:val="double" w:sz="4" w:space="0" w:color="auto"/>
            </w:tcBorders>
          </w:tcPr>
          <w:p w:rsidR="00AE023C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9,200</w:t>
            </w:r>
          </w:p>
        </w:tc>
        <w:tc>
          <w:tcPr>
            <w:tcW w:w="149" w:type="pct"/>
          </w:tcPr>
          <w:p w:rsidR="00AE023C" w:rsidRPr="003C47FE" w:rsidRDefault="00AE023C" w:rsidP="00AE0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</w:tcPr>
          <w:p w:rsidR="00AE023C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9,200</w:t>
            </w:r>
          </w:p>
        </w:tc>
      </w:tr>
      <w:tr w:rsidR="00AE023C" w:rsidRPr="003C47FE" w:rsidTr="005B621E">
        <w:trPr>
          <w:gridAfter w:val="1"/>
          <w:wAfter w:w="19" w:type="pct"/>
          <w:cantSplit/>
        </w:trPr>
        <w:tc>
          <w:tcPr>
            <w:tcW w:w="3452" w:type="pct"/>
          </w:tcPr>
          <w:p w:rsidR="00AE023C" w:rsidRPr="003C47FE" w:rsidRDefault="00AE023C" w:rsidP="00AE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90" w:type="pct"/>
          </w:tcPr>
          <w:p w:rsidR="00AE023C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206,233</w:t>
            </w:r>
          </w:p>
        </w:tc>
        <w:tc>
          <w:tcPr>
            <w:tcW w:w="149" w:type="pct"/>
          </w:tcPr>
          <w:p w:rsidR="00AE023C" w:rsidRPr="003C47FE" w:rsidRDefault="00AE023C" w:rsidP="00AE0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</w:tcPr>
          <w:p w:rsidR="00AE023C" w:rsidRPr="005B621E" w:rsidRDefault="00AE023C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215,433</w:t>
            </w:r>
          </w:p>
        </w:tc>
      </w:tr>
    </w:tbl>
    <w:p w:rsidR="00C00C8C" w:rsidRDefault="00C00C8C" w:rsidP="00BC03B8">
      <w:pPr>
        <w:pStyle w:val="FSBlank"/>
      </w:pPr>
    </w:p>
    <w:p w:rsidR="00B63228" w:rsidRPr="003C47FE" w:rsidRDefault="00B63228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691C36" w:rsidRPr="00075ACD" w:rsidRDefault="00691C36" w:rsidP="00BC03B8">
      <w:pPr>
        <w:pStyle w:val="FSBlank"/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36"/>
        <w:gridCol w:w="1260"/>
        <w:gridCol w:w="272"/>
        <w:gridCol w:w="1251"/>
      </w:tblGrid>
      <w:tr w:rsidR="000E7DFA" w:rsidRPr="003C47FE" w:rsidTr="005B621E">
        <w:tc>
          <w:tcPr>
            <w:tcW w:w="3474" w:type="pct"/>
          </w:tcPr>
          <w:p w:rsidR="000E7DFA" w:rsidRPr="003C47FE" w:rsidRDefault="000E7DFA" w:rsidP="007E4B27">
            <w:pPr>
              <w:tabs>
                <w:tab w:val="clear" w:pos="22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E7DFA" w:rsidRPr="003C47FE" w:rsidTr="005B621E">
        <w:tc>
          <w:tcPr>
            <w:tcW w:w="3474" w:type="pct"/>
          </w:tcPr>
          <w:p w:rsidR="000E7DFA" w:rsidRPr="003C47FE" w:rsidRDefault="000E7DFA" w:rsidP="007E4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DFA" w:rsidRPr="003C47FE" w:rsidTr="005B621E">
        <w:tc>
          <w:tcPr>
            <w:tcW w:w="3474" w:type="pct"/>
          </w:tcPr>
          <w:p w:rsidR="000E7DFA" w:rsidRPr="003C47FE" w:rsidRDefault="000E7DFA" w:rsidP="00B25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91" w:type="pct"/>
          </w:tcPr>
          <w:p w:rsidR="000E7DFA" w:rsidRPr="003C47FE" w:rsidRDefault="00210926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149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0E7DFA" w:rsidRPr="003C47FE" w:rsidRDefault="000E7DFA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0E7DFA" w:rsidRPr="003C47FE" w:rsidTr="005B621E">
        <w:tc>
          <w:tcPr>
            <w:tcW w:w="3474" w:type="pct"/>
          </w:tcPr>
          <w:p w:rsidR="000E7DFA" w:rsidRPr="003C47FE" w:rsidRDefault="000E7DFA" w:rsidP="007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91" w:type="pct"/>
          </w:tcPr>
          <w:p w:rsidR="000E7DFA" w:rsidRPr="003C47FE" w:rsidRDefault="00210926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1,409</w:t>
            </w:r>
          </w:p>
        </w:tc>
        <w:tc>
          <w:tcPr>
            <w:tcW w:w="149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0E7DFA" w:rsidRPr="003C47FE" w:rsidRDefault="000E7DFA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1,349</w:t>
            </w:r>
          </w:p>
        </w:tc>
      </w:tr>
      <w:tr w:rsidR="000E7DFA" w:rsidRPr="003C47FE" w:rsidTr="005B621E">
        <w:tc>
          <w:tcPr>
            <w:tcW w:w="3474" w:type="pct"/>
          </w:tcPr>
          <w:p w:rsidR="000E7DFA" w:rsidRPr="003C47FE" w:rsidRDefault="000E7DFA" w:rsidP="007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:rsidR="000E7DFA" w:rsidRPr="003C47FE" w:rsidRDefault="00210926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198,928</w:t>
            </w:r>
          </w:p>
        </w:tc>
        <w:tc>
          <w:tcPr>
            <w:tcW w:w="149" w:type="pct"/>
          </w:tcPr>
          <w:p w:rsidR="000E7DFA" w:rsidRPr="003C47F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0E7DFA" w:rsidRPr="003C47FE" w:rsidRDefault="000E7DFA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3,395</w:t>
            </w:r>
          </w:p>
        </w:tc>
      </w:tr>
      <w:tr w:rsidR="000E7DFA" w:rsidRPr="003C47FE" w:rsidTr="005B621E">
        <w:tc>
          <w:tcPr>
            <w:tcW w:w="3474" w:type="pct"/>
          </w:tcPr>
          <w:p w:rsidR="000E7DFA" w:rsidRPr="003C47FE" w:rsidRDefault="000E7DFA" w:rsidP="007E4B27">
            <w:pPr>
              <w:pStyle w:val="a"/>
              <w:tabs>
                <w:tab w:val="clear" w:pos="1080"/>
                <w:tab w:val="left" w:pos="0"/>
              </w:tabs>
              <w:ind w:right="-43"/>
              <w:rPr>
                <w:rFonts w:ascii="Angsana New" w:hAnsi="Angsana New" w:cs="Angsana New"/>
                <w:bCs/>
                <w:lang w:val="en-US"/>
              </w:rPr>
            </w:pPr>
            <w:r w:rsidRPr="003C47FE">
              <w:rPr>
                <w:rFonts w:ascii="Angsana New" w:hAnsi="Angsana New" w:cs="Angsana New"/>
                <w:bCs/>
                <w:cs/>
                <w:lang w:val="en-US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:rsidR="000E7DFA" w:rsidRPr="005B621E" w:rsidRDefault="00210926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sz w:val="30"/>
                <w:szCs w:val="30"/>
              </w:rPr>
              <w:t>200,367</w:t>
            </w:r>
          </w:p>
        </w:tc>
        <w:tc>
          <w:tcPr>
            <w:tcW w:w="149" w:type="pct"/>
          </w:tcPr>
          <w:p w:rsidR="000E7DFA" w:rsidRPr="005B621E" w:rsidRDefault="000E7DFA" w:rsidP="000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0E7DFA" w:rsidRPr="005B621E" w:rsidRDefault="000E7DFA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5B621E">
              <w:rPr>
                <w:rFonts w:ascii="Angsana New" w:hAnsi="Angsana New" w:cs="Angsana New"/>
                <w:sz w:val="30"/>
                <w:szCs w:val="30"/>
              </w:rPr>
              <w:t>4,804</w:t>
            </w:r>
          </w:p>
        </w:tc>
      </w:tr>
    </w:tbl>
    <w:p w:rsidR="00ED6ED8" w:rsidRPr="00075ACD" w:rsidRDefault="00ED6ED8" w:rsidP="00BC03B8">
      <w:pPr>
        <w:pStyle w:val="FSBlank"/>
      </w:pPr>
    </w:p>
    <w:p w:rsidR="008E5481" w:rsidRDefault="008E5481" w:rsidP="00C00C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24"/>
          <w:szCs w:val="24"/>
        </w:rPr>
        <w:tab/>
      </w:r>
      <w:r w:rsidR="002C7EF9" w:rsidRPr="003C47FE">
        <w:rPr>
          <w:rFonts w:ascii="Angsana New" w:hAnsi="Angsana New"/>
          <w:b/>
          <w:sz w:val="30"/>
          <w:szCs w:val="30"/>
          <w:cs/>
        </w:rPr>
        <w:t>เงินสดและรายการเทียบเท</w:t>
      </w:r>
      <w:r w:rsidR="00D960EC" w:rsidRPr="003C47FE">
        <w:rPr>
          <w:rFonts w:ascii="Angsana New" w:hAnsi="Angsana New"/>
          <w:b/>
          <w:sz w:val="30"/>
          <w:szCs w:val="30"/>
          <w:cs/>
        </w:rPr>
        <w:t>่าเงินสดทั้งหมดของ</w:t>
      </w:r>
      <w:r w:rsidR="002C7EF9" w:rsidRPr="003C47FE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2C7EF9" w:rsidRPr="003C47FE">
        <w:rPr>
          <w:rFonts w:ascii="Angsana New" w:hAnsi="Angsana New"/>
          <w:bCs/>
          <w:sz w:val="30"/>
          <w:szCs w:val="30"/>
        </w:rPr>
        <w:t xml:space="preserve">31 </w:t>
      </w:r>
      <w:r w:rsidR="002C7EF9" w:rsidRPr="003C47FE">
        <w:rPr>
          <w:rFonts w:ascii="Angsana New" w:hAnsi="Angsana New"/>
          <w:b/>
          <w:sz w:val="30"/>
          <w:szCs w:val="30"/>
          <w:cs/>
        </w:rPr>
        <w:t>ธันวาคม</w:t>
      </w:r>
      <w:r w:rsidR="0071332B" w:rsidRPr="003C47FE">
        <w:rPr>
          <w:rFonts w:ascii="Angsana New" w:hAnsi="Angsana New"/>
          <w:b/>
          <w:sz w:val="30"/>
          <w:szCs w:val="30"/>
        </w:rPr>
        <w:t xml:space="preserve"> </w:t>
      </w:r>
      <w:r w:rsidR="000E7DFA" w:rsidRPr="003C47FE">
        <w:rPr>
          <w:rFonts w:ascii="Angsana New" w:hAnsi="Angsana New"/>
          <w:bCs/>
          <w:sz w:val="30"/>
          <w:szCs w:val="30"/>
        </w:rPr>
        <w:t>2560</w:t>
      </w:r>
      <w:r w:rsidR="0071332B" w:rsidRPr="003C47FE">
        <w:rPr>
          <w:rFonts w:ascii="Angsana New" w:hAnsi="Angsana New"/>
          <w:bCs/>
          <w:sz w:val="30"/>
          <w:szCs w:val="30"/>
        </w:rPr>
        <w:t xml:space="preserve"> </w:t>
      </w:r>
      <w:r w:rsidR="002C7EF9" w:rsidRPr="003C47FE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EA5D8A" w:rsidRPr="003C47FE">
        <w:rPr>
          <w:rFonts w:ascii="Angsana New" w:hAnsi="Angsana New"/>
          <w:bCs/>
          <w:sz w:val="30"/>
          <w:szCs w:val="30"/>
        </w:rPr>
        <w:t>255</w:t>
      </w:r>
      <w:r w:rsidR="000E7DFA" w:rsidRPr="003C47FE">
        <w:rPr>
          <w:rFonts w:ascii="Angsana New" w:hAnsi="Angsana New"/>
          <w:bCs/>
          <w:sz w:val="30"/>
          <w:szCs w:val="30"/>
        </w:rPr>
        <w:t>9</w:t>
      </w:r>
      <w:r w:rsidR="0071332B" w:rsidRPr="003C47FE">
        <w:rPr>
          <w:rFonts w:ascii="Angsana New" w:hAnsi="Angsana New"/>
          <w:bCs/>
          <w:sz w:val="30"/>
          <w:szCs w:val="30"/>
        </w:rPr>
        <w:t xml:space="preserve"> </w:t>
      </w:r>
      <w:r w:rsidR="002C7EF9" w:rsidRPr="003C47FE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C00C8C" w:rsidRPr="00C00C8C" w:rsidRDefault="00C00C8C" w:rsidP="00BC03B8">
      <w:pPr>
        <w:pStyle w:val="FSBlank"/>
      </w:pPr>
    </w:p>
    <w:p w:rsidR="00A43EB9" w:rsidRPr="003C47FE" w:rsidRDefault="00A43EB9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691C36" w:rsidRPr="00495E61" w:rsidRDefault="003B6306" w:rsidP="00BC03B8">
      <w:pPr>
        <w:pStyle w:val="FSBlank"/>
      </w:pPr>
      <w:r w:rsidRPr="003C47FE">
        <w:tab/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05"/>
        <w:gridCol w:w="1081"/>
        <w:gridCol w:w="254"/>
        <w:gridCol w:w="1277"/>
        <w:gridCol w:w="269"/>
        <w:gridCol w:w="7"/>
        <w:gridCol w:w="1251"/>
      </w:tblGrid>
      <w:tr w:rsidR="000E7DFA" w:rsidRPr="003C47FE" w:rsidTr="00293952">
        <w:tc>
          <w:tcPr>
            <w:tcW w:w="2737" w:type="pct"/>
          </w:tcPr>
          <w:p w:rsidR="000E7DFA" w:rsidRPr="003C47FE" w:rsidRDefault="000E7DFA" w:rsidP="00293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4" w:right="-43" w:firstLine="4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0E7DFA" w:rsidRPr="003C47FE" w:rsidRDefault="000E7DFA" w:rsidP="00293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4" w:right="-43" w:firstLine="4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9" w:type="pct"/>
          </w:tcPr>
          <w:p w:rsidR="000E7DFA" w:rsidRPr="003C47FE" w:rsidRDefault="000E7DFA" w:rsidP="00293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4" w:right="-43" w:firstLine="4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:rsidR="000E7DFA" w:rsidRPr="003C47FE" w:rsidRDefault="000E7DFA" w:rsidP="00293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4" w:right="-114" w:firstLine="4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1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E7DFA" w:rsidRPr="003C47FE" w:rsidTr="00293952">
        <w:tc>
          <w:tcPr>
            <w:tcW w:w="2737" w:type="pct"/>
          </w:tcPr>
          <w:p w:rsidR="000E7DFA" w:rsidRPr="003C47FE" w:rsidRDefault="000E7DFA" w:rsidP="00293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4" w:right="-43" w:firstLine="4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0E7DFA" w:rsidRPr="003C47FE" w:rsidRDefault="000E7DFA" w:rsidP="00293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4" w:right="-43" w:firstLine="4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0E7DFA" w:rsidRPr="003C47FE" w:rsidRDefault="000E7DFA" w:rsidP="00293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4" w:right="-43" w:firstLine="4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pct"/>
            <w:gridSpan w:val="4"/>
          </w:tcPr>
          <w:p w:rsidR="000E7DFA" w:rsidRPr="003C47FE" w:rsidRDefault="000E7DFA" w:rsidP="00293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4" w:right="-43" w:firstLine="4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DFA" w:rsidRPr="003C47FE" w:rsidTr="00293952">
        <w:tc>
          <w:tcPr>
            <w:tcW w:w="2737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1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:rsidR="000E7DFA" w:rsidRPr="003C47FE" w:rsidRDefault="00210926" w:rsidP="005B6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3,379</w:t>
            </w:r>
          </w:p>
        </w:tc>
        <w:tc>
          <w:tcPr>
            <w:tcW w:w="151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3,295</w:t>
            </w:r>
          </w:p>
        </w:tc>
      </w:tr>
      <w:tr w:rsidR="000E7DFA" w:rsidRPr="003C47FE" w:rsidTr="00293952">
        <w:tc>
          <w:tcPr>
            <w:tcW w:w="2737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C00C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591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0E7DFA" w:rsidRPr="003C47FE" w:rsidRDefault="00210926" w:rsidP="002939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50,326</w:t>
            </w:r>
          </w:p>
        </w:tc>
        <w:tc>
          <w:tcPr>
            <w:tcW w:w="151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48,459</w:t>
            </w:r>
          </w:p>
        </w:tc>
      </w:tr>
      <w:tr w:rsidR="000E7DFA" w:rsidRPr="003C47FE" w:rsidTr="00293952">
        <w:tc>
          <w:tcPr>
            <w:tcW w:w="2737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:rsidR="000E7DFA" w:rsidRPr="003C47FE" w:rsidRDefault="00210926" w:rsidP="002939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53,705</w:t>
            </w:r>
          </w:p>
        </w:tc>
        <w:tc>
          <w:tcPr>
            <w:tcW w:w="151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51,754</w:t>
            </w:r>
          </w:p>
        </w:tc>
      </w:tr>
      <w:tr w:rsidR="000E7DFA" w:rsidRPr="003C47FE" w:rsidTr="00293952">
        <w:tc>
          <w:tcPr>
            <w:tcW w:w="2737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91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0E7DFA" w:rsidRPr="003C47FE" w:rsidRDefault="00210926" w:rsidP="002939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(5,549)</w:t>
            </w:r>
          </w:p>
        </w:tc>
        <w:tc>
          <w:tcPr>
            <w:tcW w:w="151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(5,802)</w:t>
            </w:r>
          </w:p>
        </w:tc>
      </w:tr>
      <w:tr w:rsidR="000E7DFA" w:rsidRPr="003C47FE" w:rsidTr="00293952">
        <w:tc>
          <w:tcPr>
            <w:tcW w:w="2737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0E7DFA" w:rsidRPr="003C47FE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:rsidR="000E7DFA" w:rsidRPr="003C47FE" w:rsidRDefault="00210926" w:rsidP="002939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48,156</w:t>
            </w:r>
          </w:p>
        </w:tc>
        <w:tc>
          <w:tcPr>
            <w:tcW w:w="151" w:type="pct"/>
            <w:gridSpan w:val="2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45,952</w:t>
            </w:r>
          </w:p>
        </w:tc>
      </w:tr>
      <w:tr w:rsidR="000E7DFA" w:rsidRPr="00C00C8C" w:rsidTr="00293952">
        <w:tc>
          <w:tcPr>
            <w:tcW w:w="3467" w:type="pct"/>
            <w:gridSpan w:val="3"/>
          </w:tcPr>
          <w:p w:rsidR="000E7DFA" w:rsidRPr="00C00C8C" w:rsidRDefault="000E7DFA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8" w:type="pct"/>
          </w:tcPr>
          <w:p w:rsidR="000E7DFA" w:rsidRPr="00C00C8C" w:rsidRDefault="000E7DFA" w:rsidP="002939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7" w:type="pct"/>
          </w:tcPr>
          <w:p w:rsidR="000E7DFA" w:rsidRPr="00C00C8C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8" w:type="pct"/>
            <w:gridSpan w:val="2"/>
          </w:tcPr>
          <w:p w:rsidR="000E7DFA" w:rsidRPr="00C00C8C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E7DFA" w:rsidRPr="003C47FE" w:rsidTr="00293952">
        <w:tc>
          <w:tcPr>
            <w:tcW w:w="3467" w:type="pct"/>
            <w:gridSpan w:val="3"/>
          </w:tcPr>
          <w:p w:rsidR="000E7DFA" w:rsidRPr="003C47FE" w:rsidRDefault="00965C8C" w:rsidP="0029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3562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7DFA" w:rsidRPr="003C47FE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698" w:type="pct"/>
            <w:tcBorders>
              <w:bottom w:val="double" w:sz="4" w:space="0" w:color="auto"/>
            </w:tcBorders>
          </w:tcPr>
          <w:p w:rsidR="000E7DFA" w:rsidRPr="003C47FE" w:rsidRDefault="00210926" w:rsidP="0021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414" w:right="-43" w:firstLine="4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(73)</w:t>
            </w:r>
          </w:p>
        </w:tc>
        <w:tc>
          <w:tcPr>
            <w:tcW w:w="147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8" w:type="pct"/>
            <w:gridSpan w:val="2"/>
            <w:tcBorders>
              <w:bottom w:val="doub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620</w:t>
            </w:r>
          </w:p>
        </w:tc>
      </w:tr>
    </w:tbl>
    <w:p w:rsidR="00ED6ED8" w:rsidRPr="00BC03B8" w:rsidRDefault="00F3710B" w:rsidP="00BC03B8">
      <w:pPr>
        <w:pStyle w:val="FSBlank"/>
      </w:pPr>
      <w:r w:rsidRPr="003C47FE">
        <w:tab/>
      </w:r>
    </w:p>
    <w:p w:rsidR="00D45ABA" w:rsidRPr="003C47FE" w:rsidRDefault="00ED6ED8" w:rsidP="00495E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br w:type="page"/>
      </w:r>
      <w:r w:rsidR="00D45ABA" w:rsidRPr="003C47FE">
        <w:rPr>
          <w:rFonts w:ascii="Angsana New" w:hAnsi="Angsana New"/>
          <w:sz w:val="30"/>
          <w:szCs w:val="30"/>
          <w:cs/>
        </w:rPr>
        <w:lastRenderedPageBreak/>
        <w:t>ก</w:t>
      </w:r>
      <w:r w:rsidR="00D45ABA" w:rsidRPr="003C47FE">
        <w:rPr>
          <w:rFonts w:ascii="Angsana New" w:hAnsi="Angsana New"/>
          <w:b/>
          <w:sz w:val="30"/>
          <w:szCs w:val="30"/>
          <w:cs/>
        </w:rPr>
        <w:t>า</w:t>
      </w:r>
      <w:r w:rsidR="00D45ABA" w:rsidRPr="003C47FE">
        <w:rPr>
          <w:rFonts w:ascii="Angsana New" w:hAnsi="Angsana New"/>
          <w:sz w:val="30"/>
          <w:szCs w:val="30"/>
          <w:cs/>
        </w:rPr>
        <w:t>รวิเคราะห์อายุของลูกหนี้การค้า</w:t>
      </w:r>
      <w:r w:rsidR="0034740D" w:rsidRPr="003C47FE">
        <w:rPr>
          <w:rFonts w:ascii="Angsana New" w:hAnsi="Angsana New"/>
          <w:sz w:val="30"/>
          <w:szCs w:val="30"/>
          <w:cs/>
        </w:rPr>
        <w:t xml:space="preserve"> มี</w:t>
      </w:r>
      <w:r w:rsidR="00D45ABA" w:rsidRPr="003C47FE">
        <w:rPr>
          <w:rFonts w:ascii="Angsana New" w:hAnsi="Angsana New"/>
          <w:sz w:val="30"/>
          <w:szCs w:val="30"/>
          <w:cs/>
        </w:rPr>
        <w:t>ดังนี้</w:t>
      </w:r>
    </w:p>
    <w:p w:rsidR="00107578" w:rsidRPr="00495E61" w:rsidRDefault="00107578" w:rsidP="008E5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3"/>
        <w:gridCol w:w="988"/>
        <w:gridCol w:w="313"/>
        <w:gridCol w:w="1311"/>
        <w:gridCol w:w="276"/>
        <w:gridCol w:w="1248"/>
      </w:tblGrid>
      <w:tr w:rsidR="000E7DFA" w:rsidRPr="003C47FE" w:rsidTr="00E42DA9">
        <w:tc>
          <w:tcPr>
            <w:tcW w:w="276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E7DFA" w:rsidRPr="003C47FE" w:rsidTr="00E42DA9">
        <w:tc>
          <w:tcPr>
            <w:tcW w:w="276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pct"/>
            <w:gridSpan w:val="3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 w:firstLine="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DFA" w:rsidRPr="003C47FE" w:rsidTr="00E42DA9">
        <w:tc>
          <w:tcPr>
            <w:tcW w:w="27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707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DFA" w:rsidRPr="003C47FE" w:rsidTr="00E42DA9">
        <w:tc>
          <w:tcPr>
            <w:tcW w:w="27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707" w:type="pct"/>
          </w:tcPr>
          <w:p w:rsidR="000E7DFA" w:rsidRPr="003C47FE" w:rsidRDefault="00965C8C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3,379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3,295</w:t>
            </w:r>
          </w:p>
        </w:tc>
      </w:tr>
      <w:tr w:rsidR="000E7DFA" w:rsidRPr="003C47FE" w:rsidTr="00492FAB">
        <w:tc>
          <w:tcPr>
            <w:tcW w:w="27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:rsidR="000E7DFA" w:rsidRPr="003C47FE" w:rsidRDefault="00965C8C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3,379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3,295</w:t>
            </w:r>
          </w:p>
        </w:tc>
      </w:tr>
      <w:tr w:rsidR="000E7DFA" w:rsidRPr="003C47FE" w:rsidTr="00E42DA9">
        <w:tc>
          <w:tcPr>
            <w:tcW w:w="2769" w:type="pct"/>
          </w:tcPr>
          <w:p w:rsidR="000E7DFA" w:rsidRPr="00495E61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3" w:type="pct"/>
          </w:tcPr>
          <w:p w:rsidR="000E7DFA" w:rsidRPr="00495E61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43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9" w:type="pct"/>
          </w:tcPr>
          <w:p w:rsidR="000E7DFA" w:rsidRPr="00495E61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:rsidR="000E7DFA" w:rsidRPr="00495E61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0E7DFA" w:rsidRPr="00495E61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0E7DFA" w:rsidRPr="00495E61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E7DFA" w:rsidRPr="003C47FE" w:rsidTr="00E42DA9">
        <w:tc>
          <w:tcPr>
            <w:tcW w:w="2769" w:type="pct"/>
          </w:tcPr>
          <w:p w:rsidR="000E7DFA" w:rsidRPr="003562C4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562C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 w:rsidR="00495E61" w:rsidRPr="003562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3562C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707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  <w:tab w:val="decimal" w:pos="1042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  <w:tab w:val="decimal" w:pos="1042"/>
              </w:tabs>
              <w:spacing w:after="0" w:line="240" w:lineRule="auto"/>
              <w:ind w:left="-8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DFA" w:rsidRPr="003C47FE" w:rsidTr="00E42DA9">
        <w:tc>
          <w:tcPr>
            <w:tcW w:w="2769" w:type="pct"/>
          </w:tcPr>
          <w:p w:rsidR="000E7DFA" w:rsidRPr="003562C4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62C4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" w:type="pct"/>
          </w:tcPr>
          <w:p w:rsidR="000E7DFA" w:rsidRPr="00B23CC5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707" w:type="pct"/>
          </w:tcPr>
          <w:p w:rsidR="000E7DFA" w:rsidRPr="00B23CC5" w:rsidRDefault="00E66780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42,633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39,962</w:t>
            </w:r>
          </w:p>
        </w:tc>
      </w:tr>
      <w:tr w:rsidR="000E7DFA" w:rsidRPr="003C47FE" w:rsidTr="00E42DA9">
        <w:tc>
          <w:tcPr>
            <w:tcW w:w="2769" w:type="pct"/>
          </w:tcPr>
          <w:p w:rsidR="000E7DFA" w:rsidRPr="003562C4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62C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เกินกำหนดระยะเวลาการรับชำระหนี้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" w:type="pct"/>
          </w:tcPr>
          <w:p w:rsidR="000E7DFA" w:rsidRPr="00B23CC5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707" w:type="pct"/>
          </w:tcPr>
          <w:p w:rsidR="000E7DFA" w:rsidRPr="00B23CC5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E7DFA" w:rsidRPr="003C47FE" w:rsidTr="00E42DA9">
        <w:tc>
          <w:tcPr>
            <w:tcW w:w="27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" w:type="pct"/>
          </w:tcPr>
          <w:p w:rsidR="000E7DFA" w:rsidRPr="00B23CC5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" w:type="pct"/>
          </w:tcPr>
          <w:p w:rsidR="000E7DFA" w:rsidRPr="00595AC4" w:rsidRDefault="00595AC4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95A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2,344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2,975</w:t>
            </w:r>
          </w:p>
        </w:tc>
      </w:tr>
      <w:tr w:rsidR="000E7DFA" w:rsidRPr="003C47FE" w:rsidTr="00E42DA9">
        <w:tc>
          <w:tcPr>
            <w:tcW w:w="27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" w:type="pct"/>
          </w:tcPr>
          <w:p w:rsidR="000E7DFA" w:rsidRPr="00B23CC5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</w:tcPr>
          <w:p w:rsidR="000E7DFA" w:rsidRPr="00595AC4" w:rsidRDefault="00595AC4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95A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0E7DFA" w:rsidRPr="003C47FE" w:rsidTr="00E42DA9">
        <w:tc>
          <w:tcPr>
            <w:tcW w:w="27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</w:tcPr>
          <w:p w:rsidR="000E7DFA" w:rsidRPr="003C47FE" w:rsidRDefault="00965C8C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</w:tr>
      <w:tr w:rsidR="000E7DFA" w:rsidRPr="003C47FE" w:rsidTr="00E66780">
        <w:tc>
          <w:tcPr>
            <w:tcW w:w="27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:rsidR="000E7DFA" w:rsidRPr="003C47FE" w:rsidRDefault="00965C8C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5,273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5,467</w:t>
            </w:r>
          </w:p>
        </w:tc>
      </w:tr>
      <w:tr w:rsidR="00E66780" w:rsidRPr="003C47FE" w:rsidTr="00E66780">
        <w:tc>
          <w:tcPr>
            <w:tcW w:w="2769" w:type="pct"/>
          </w:tcPr>
          <w:p w:rsidR="00E66780" w:rsidRPr="008F2C04" w:rsidRDefault="00E66780" w:rsidP="008F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F2C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33" w:type="pct"/>
          </w:tcPr>
          <w:p w:rsidR="00E66780" w:rsidRPr="003C47FE" w:rsidRDefault="00E66780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" w:type="pct"/>
          </w:tcPr>
          <w:p w:rsidR="00E66780" w:rsidRPr="003C47FE" w:rsidRDefault="00E66780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:rsidR="00E66780" w:rsidRPr="008F2C04" w:rsidRDefault="00E66780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8F2C04">
              <w:rPr>
                <w:rFonts w:ascii="Angsana New" w:hAnsi="Angsana New" w:cs="Angsana New"/>
                <w:sz w:val="30"/>
                <w:szCs w:val="30"/>
              </w:rPr>
              <w:t>50,326</w:t>
            </w:r>
          </w:p>
        </w:tc>
        <w:tc>
          <w:tcPr>
            <w:tcW w:w="149" w:type="pct"/>
          </w:tcPr>
          <w:p w:rsidR="00E66780" w:rsidRPr="008F2C04" w:rsidRDefault="00E66780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:rsidR="00E66780" w:rsidRPr="008F2C04" w:rsidRDefault="00E66780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8F2C04">
              <w:rPr>
                <w:rFonts w:ascii="Angsana New" w:hAnsi="Angsana New" w:cs="Angsana New"/>
                <w:sz w:val="30"/>
                <w:szCs w:val="30"/>
              </w:rPr>
              <w:t>48,459</w:t>
            </w:r>
          </w:p>
        </w:tc>
      </w:tr>
      <w:tr w:rsidR="000E7DFA" w:rsidRPr="003C47FE" w:rsidTr="00E66780">
        <w:tc>
          <w:tcPr>
            <w:tcW w:w="27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:rsidR="000E7DFA" w:rsidRPr="003C47FE" w:rsidRDefault="00965C8C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(5,549)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(5,802)</w:t>
            </w:r>
          </w:p>
        </w:tc>
      </w:tr>
      <w:tr w:rsidR="000E7DFA" w:rsidRPr="003C47FE" w:rsidTr="00E42DA9">
        <w:tc>
          <w:tcPr>
            <w:tcW w:w="2769" w:type="pct"/>
          </w:tcPr>
          <w:p w:rsidR="000E7DFA" w:rsidRPr="00495E61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:rsidR="000E7DFA" w:rsidRPr="003C47FE" w:rsidRDefault="00965C8C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44,777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42,657</w:t>
            </w:r>
          </w:p>
        </w:tc>
      </w:tr>
      <w:tr w:rsidR="000E7DFA" w:rsidRPr="003C47FE" w:rsidTr="00E42DA9">
        <w:tc>
          <w:tcPr>
            <w:tcW w:w="27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" w:type="pct"/>
          </w:tcPr>
          <w:p w:rsidR="000E7DFA" w:rsidRPr="003C47FE" w:rsidRDefault="000E7DFA" w:rsidP="008E5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:rsidR="000E7DFA" w:rsidRPr="003C47FE" w:rsidRDefault="00965C8C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48,156</w:t>
            </w:r>
          </w:p>
        </w:tc>
        <w:tc>
          <w:tcPr>
            <w:tcW w:w="149" w:type="pct"/>
          </w:tcPr>
          <w:p w:rsidR="000E7DFA" w:rsidRPr="003C47FE" w:rsidRDefault="000E7DFA" w:rsidP="008E54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:rsidR="000E7DFA" w:rsidRPr="003C47FE" w:rsidRDefault="000E7DFA" w:rsidP="008E54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45,952</w:t>
            </w:r>
          </w:p>
        </w:tc>
      </w:tr>
    </w:tbl>
    <w:p w:rsidR="000B1A5A" w:rsidRPr="00495E61" w:rsidRDefault="000B1A5A" w:rsidP="008E5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20"/>
          <w:szCs w:val="20"/>
        </w:rPr>
      </w:pPr>
    </w:p>
    <w:p w:rsidR="00DB4EF2" w:rsidRPr="003C47FE" w:rsidRDefault="00922C2A" w:rsidP="008E5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โดยปกติระยะเวลาการให้สินเชื่อแก่ลูกค้าของบริษัท</w:t>
      </w:r>
      <w:r w:rsidR="007F4FE6" w:rsidRPr="003C47FE">
        <w:rPr>
          <w:rFonts w:ascii="Angsana New" w:hAnsi="Angsana New"/>
          <w:sz w:val="30"/>
          <w:szCs w:val="30"/>
          <w:cs/>
        </w:rPr>
        <w:t>มีระยะเวลาเท่ากับ</w:t>
      </w:r>
      <w:r w:rsidRPr="003C47FE">
        <w:rPr>
          <w:rFonts w:ascii="Angsana New" w:hAnsi="Angsana New"/>
          <w:sz w:val="30"/>
          <w:szCs w:val="30"/>
          <w:cs/>
        </w:rPr>
        <w:t xml:space="preserve"> 30 วัน</w:t>
      </w:r>
    </w:p>
    <w:p w:rsidR="0034740D" w:rsidRPr="00495E61" w:rsidRDefault="0034740D" w:rsidP="008E5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20"/>
          <w:szCs w:val="20"/>
        </w:rPr>
      </w:pPr>
    </w:p>
    <w:p w:rsidR="00F52633" w:rsidRPr="003C47FE" w:rsidRDefault="0034740D" w:rsidP="008E5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ลูกหนี้การค้าทั้งหมดข</w:t>
      </w:r>
      <w:r w:rsidR="000E7DFA" w:rsidRPr="003C47FE">
        <w:rPr>
          <w:rFonts w:ascii="Angsana New" w:hAnsi="Angsana New"/>
          <w:sz w:val="30"/>
          <w:szCs w:val="30"/>
          <w:cs/>
        </w:rPr>
        <w:t>องบริษัท ณ วันที่ 31 ธันวาคม 25</w:t>
      </w:r>
      <w:r w:rsidR="000E7DFA" w:rsidRPr="003C47FE">
        <w:rPr>
          <w:rFonts w:ascii="Angsana New" w:hAnsi="Angsana New"/>
          <w:sz w:val="30"/>
          <w:szCs w:val="30"/>
        </w:rPr>
        <w:t>60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 255</w:t>
      </w:r>
      <w:r w:rsidR="000E7DFA" w:rsidRPr="003C47FE">
        <w:rPr>
          <w:rFonts w:ascii="Angsana New" w:hAnsi="Angsana New"/>
          <w:sz w:val="30"/>
          <w:szCs w:val="30"/>
        </w:rPr>
        <w:t>9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7D014D" w:rsidRPr="003C47FE" w:rsidRDefault="002F6A2F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</w:rPr>
        <w:br w:type="page"/>
      </w:r>
      <w:r w:rsidR="007D014D"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:rsidR="007D014D" w:rsidRPr="00495E61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sz w:val="20"/>
          <w:szCs w:val="20"/>
        </w:rPr>
      </w:pPr>
      <w:r w:rsidRPr="003C47FE">
        <w:rPr>
          <w:rFonts w:ascii="Angsana New" w:hAnsi="Angsana New"/>
          <w:bCs/>
          <w:sz w:val="30"/>
          <w:szCs w:val="30"/>
          <w:cs/>
        </w:rPr>
        <w:tab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1"/>
        <w:gridCol w:w="273"/>
        <w:gridCol w:w="1257"/>
      </w:tblGrid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</w:rPr>
              <w:t>อุตสาหกรรมนวนคร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80" w:type="pct"/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100,912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101,409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ต้นทุนในการพัฒนาโครงการ</w:t>
            </w:r>
          </w:p>
        </w:tc>
        <w:tc>
          <w:tcPr>
            <w:tcW w:w="680" w:type="pct"/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15,588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15,145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8,283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8,311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124,783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124,865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D014D" w:rsidRPr="003C47FE" w:rsidRDefault="00934355" w:rsidP="00A85D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7D014D" w:rsidRPr="003C47FE" w:rsidRDefault="007D014D" w:rsidP="00A85D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124,783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124,865</w:t>
            </w:r>
          </w:p>
        </w:tc>
      </w:tr>
      <w:tr w:rsidR="007D014D" w:rsidRPr="00495E61" w:rsidTr="00D65338">
        <w:tc>
          <w:tcPr>
            <w:tcW w:w="3495" w:type="pct"/>
          </w:tcPr>
          <w:p w:rsidR="007D014D" w:rsidRPr="00495E61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7D014D" w:rsidRPr="00495E61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7" w:type="pct"/>
          </w:tcPr>
          <w:p w:rsidR="007D014D" w:rsidRPr="00495E61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7D014D" w:rsidRPr="00495E61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โครงการพ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รีเมี่ยม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 (จังหวัดปทุมธานี)</w:t>
            </w: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680" w:type="pct"/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131,605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131,605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ต้นทุนในการพัฒนาโครงการ</w:t>
            </w:r>
          </w:p>
        </w:tc>
        <w:tc>
          <w:tcPr>
            <w:tcW w:w="680" w:type="pct"/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39,834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39,834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ดอกเบี้ยจ่ายที่บันทึกเป็นต้นทุนโครงการ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22,796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22,796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194,235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194,235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(814)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(814)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193,421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193,421</w:t>
            </w:r>
          </w:p>
        </w:tc>
      </w:tr>
      <w:tr w:rsidR="007D014D" w:rsidRPr="00495E61" w:rsidTr="00D65338">
        <w:tc>
          <w:tcPr>
            <w:tcW w:w="3495" w:type="pct"/>
          </w:tcPr>
          <w:p w:rsidR="007D014D" w:rsidRPr="00495E61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7D014D" w:rsidRPr="00495E61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7" w:type="pct"/>
          </w:tcPr>
          <w:p w:rsidR="007D014D" w:rsidRPr="00495E61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7D014D" w:rsidRPr="00495E61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7D014D" w:rsidRPr="003C47FE" w:rsidTr="00D65338">
        <w:trPr>
          <w:trHeight w:val="245"/>
        </w:trPr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</w:rPr>
              <w:t>อุตสาหกรรมนวนคร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(จังหวัดนครราชสีมา)</w:t>
            </w: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80" w:type="pct"/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284,405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284,405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ต้นทุนในการพัฒนาโครงการ</w:t>
            </w:r>
          </w:p>
        </w:tc>
        <w:tc>
          <w:tcPr>
            <w:tcW w:w="680" w:type="pct"/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510,526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510,526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33,336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33,336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828,267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828,267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(817)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(817)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827,450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827,450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3C47F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D014D" w:rsidRPr="003C47FE" w:rsidRDefault="00934355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1,145,654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1,145,736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7D014D" w:rsidRPr="003C47FE" w:rsidRDefault="007D014D" w:rsidP="007D014D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1"/>
        <w:gridCol w:w="273"/>
        <w:gridCol w:w="1257"/>
      </w:tblGrid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473E9" w:rsidRPr="003C47FE" w:rsidTr="009473E9">
        <w:tc>
          <w:tcPr>
            <w:tcW w:w="3495" w:type="pct"/>
          </w:tcPr>
          <w:p w:rsidR="009473E9" w:rsidRPr="003C47FE" w:rsidRDefault="009473E9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:rsidR="009473E9" w:rsidRPr="003C47FE" w:rsidRDefault="009473E9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อาคารที่พักอาศัยระหว่างการพัฒนา</w:t>
            </w: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3495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เดอะ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 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นว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ไพร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เว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ซี่ (จังหวัดปทุมธานี)</w:t>
            </w: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5DD3" w:rsidRPr="003C47FE" w:rsidTr="00D65338">
        <w:tc>
          <w:tcPr>
            <w:tcW w:w="3495" w:type="pct"/>
          </w:tcPr>
          <w:p w:rsidR="00A85DD3" w:rsidRPr="003C47FE" w:rsidRDefault="00A85DD3" w:rsidP="00A85DD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680" w:type="pct"/>
          </w:tcPr>
          <w:p w:rsidR="00A85DD3" w:rsidRPr="003C47FE" w:rsidRDefault="00FE1409" w:rsidP="00FE14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:rsidR="00A85DD3" w:rsidRPr="003C47FE" w:rsidRDefault="00A85DD3" w:rsidP="00A85D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A85DD3" w:rsidRPr="003C47FE" w:rsidRDefault="00A85DD3" w:rsidP="00A85D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3,060</w:t>
            </w:r>
          </w:p>
        </w:tc>
      </w:tr>
      <w:tr w:rsidR="00295840" w:rsidRPr="003C47FE" w:rsidTr="00D65338">
        <w:tc>
          <w:tcPr>
            <w:tcW w:w="3495" w:type="pct"/>
          </w:tcPr>
          <w:p w:rsidR="00295840" w:rsidRPr="003C47FE" w:rsidRDefault="00295840" w:rsidP="002958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ต้นทุนในการพัฒนาโครงการ</w:t>
            </w:r>
          </w:p>
        </w:tc>
        <w:tc>
          <w:tcPr>
            <w:tcW w:w="680" w:type="pct"/>
          </w:tcPr>
          <w:p w:rsidR="00295840" w:rsidRPr="00295840" w:rsidRDefault="00FE1409" w:rsidP="00FE14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166,316</w:t>
            </w:r>
          </w:p>
        </w:tc>
        <w:tc>
          <w:tcPr>
            <w:tcW w:w="147" w:type="pct"/>
          </w:tcPr>
          <w:p w:rsidR="00295840" w:rsidRPr="003C47FE" w:rsidRDefault="00295840" w:rsidP="002958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295840" w:rsidRPr="003C47FE" w:rsidRDefault="00295840" w:rsidP="002958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214,540</w:t>
            </w:r>
          </w:p>
        </w:tc>
      </w:tr>
      <w:tr w:rsidR="00295840" w:rsidRPr="003C47FE" w:rsidTr="00D65338">
        <w:tc>
          <w:tcPr>
            <w:tcW w:w="3495" w:type="pct"/>
          </w:tcPr>
          <w:p w:rsidR="00295840" w:rsidRPr="003C47FE" w:rsidRDefault="00295840" w:rsidP="002958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ดอกเบี้ยจ่ายที่บันทึกเป็นต้นทุนโครงการ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295840" w:rsidRPr="00295840" w:rsidRDefault="00FE1409" w:rsidP="00FE14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4,447</w:t>
            </w:r>
          </w:p>
        </w:tc>
        <w:tc>
          <w:tcPr>
            <w:tcW w:w="147" w:type="pct"/>
          </w:tcPr>
          <w:p w:rsidR="00295840" w:rsidRPr="003C47FE" w:rsidRDefault="00295840" w:rsidP="002958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295840" w:rsidRPr="003C47FE" w:rsidRDefault="00295840" w:rsidP="002958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5,920</w:t>
            </w:r>
          </w:p>
        </w:tc>
      </w:tr>
      <w:tr w:rsidR="00227C4D" w:rsidRPr="003C47FE" w:rsidTr="00D65338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227C4D" w:rsidRPr="00FE1409" w:rsidRDefault="00FE1409" w:rsidP="00FE14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FE1409">
              <w:rPr>
                <w:rFonts w:ascii="Angsana New" w:hAnsi="Angsana New" w:cs="Angsana New"/>
                <w:sz w:val="30"/>
                <w:szCs w:val="30"/>
              </w:rPr>
              <w:t>173,697</w:t>
            </w:r>
          </w:p>
        </w:tc>
        <w:tc>
          <w:tcPr>
            <w:tcW w:w="147" w:type="pct"/>
          </w:tcPr>
          <w:p w:rsidR="00227C4D" w:rsidRPr="00FE1409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227C4D" w:rsidRPr="00FE1409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FE1409">
              <w:rPr>
                <w:rFonts w:ascii="Angsana New" w:hAnsi="Angsana New" w:cs="Angsana New"/>
                <w:sz w:val="30"/>
                <w:szCs w:val="30"/>
              </w:rPr>
              <w:t>223,520</w:t>
            </w:r>
          </w:p>
        </w:tc>
      </w:tr>
      <w:tr w:rsidR="00227C4D" w:rsidRPr="003C47FE" w:rsidTr="00D65338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227C4D" w:rsidRPr="003C47FE" w:rsidRDefault="00FE1409" w:rsidP="00FE14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(170,763)</w:t>
            </w: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(220,460)</w:t>
            </w:r>
          </w:p>
        </w:tc>
      </w:tr>
      <w:tr w:rsidR="00227C4D" w:rsidRPr="003C47FE" w:rsidTr="00C00C8C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อาคารที่พักอาศัยระหว่างการพัฒนา </w:t>
            </w:r>
            <w:r w:rsidRPr="003C47FE">
              <w:rPr>
                <w:rFonts w:ascii="Angsana New" w:hAnsi="Angsana New" w:cs="Angsana New"/>
                <w:b/>
                <w:bCs/>
                <w:lang w:val="en-US"/>
              </w:rPr>
              <w:t xml:space="preserve">- </w:t>
            </w: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227C4D" w:rsidRPr="00FE1409" w:rsidRDefault="00FE1409" w:rsidP="00FE14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FE1409">
              <w:rPr>
                <w:rFonts w:ascii="Angsana New" w:hAnsi="Angsana New" w:cs="Angsana New"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:rsidR="00227C4D" w:rsidRPr="00FE1409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227C4D" w:rsidRPr="00FE1409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FE1409">
              <w:rPr>
                <w:rFonts w:ascii="Angsana New" w:hAnsi="Angsana New" w:cs="Angsana New"/>
                <w:sz w:val="30"/>
                <w:szCs w:val="30"/>
              </w:rPr>
              <w:t>3,060</w:t>
            </w:r>
          </w:p>
        </w:tc>
      </w:tr>
      <w:tr w:rsidR="00227C4D" w:rsidRPr="00661C2D" w:rsidTr="00C00C8C">
        <w:tc>
          <w:tcPr>
            <w:tcW w:w="3495" w:type="pct"/>
          </w:tcPr>
          <w:p w:rsidR="00227C4D" w:rsidRPr="00661C2D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227C4D" w:rsidRPr="00661C2D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227C4D" w:rsidRPr="00661C2D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227C4D" w:rsidRPr="00661C2D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27C4D" w:rsidRPr="003C47FE" w:rsidTr="00661C2D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รวมทั้งสิ้น</w:t>
            </w: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227C4D" w:rsidRPr="003C47FE" w:rsidRDefault="00227C4D" w:rsidP="00CC6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CC67C7">
              <w:rPr>
                <w:rFonts w:ascii="Angsana New" w:hAnsi="Angsana New" w:cs="Angsana New"/>
                <w:sz w:val="30"/>
                <w:szCs w:val="30"/>
              </w:rPr>
              <w:t>148,588</w:t>
            </w: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1,148,796</w:t>
            </w:r>
          </w:p>
        </w:tc>
      </w:tr>
      <w:tr w:rsidR="00227C4D" w:rsidRPr="003C47FE" w:rsidTr="00D65338">
        <w:tc>
          <w:tcPr>
            <w:tcW w:w="3495" w:type="pct"/>
          </w:tcPr>
          <w:p w:rsidR="00227C4D" w:rsidRPr="00661C2D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0" w:type="pct"/>
          </w:tcPr>
          <w:p w:rsidR="00227C4D" w:rsidRPr="00661C2D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47" w:type="pct"/>
          </w:tcPr>
          <w:p w:rsidR="00227C4D" w:rsidRPr="00661C2D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78" w:type="pct"/>
          </w:tcPr>
          <w:p w:rsidR="00227C4D" w:rsidRPr="00661C2D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</w:p>
        </w:tc>
      </w:tr>
      <w:tr w:rsidR="00227C4D" w:rsidRPr="003C47FE" w:rsidTr="00A85DD3">
        <w:trPr>
          <w:trHeight w:val="479"/>
        </w:trPr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มูลค่าตามบัญชีของโครงการอสังหาริมทรัพย์ระหว่างการพัฒนา</w:t>
            </w:r>
          </w:p>
        </w:tc>
        <w:tc>
          <w:tcPr>
            <w:tcW w:w="680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227C4D" w:rsidRPr="003C47FE" w:rsidTr="00D65338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  ที่ดำรงตามคำสั่งหรือจำนองเพื่อค้ำประกันหนี้สิน (หมายเหตุ </w:t>
            </w:r>
            <w:r w:rsidRPr="003C47FE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227C4D" w:rsidRPr="00A85DD3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85D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125,769</w:t>
            </w: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700,630</w:t>
            </w:r>
          </w:p>
        </w:tc>
      </w:tr>
      <w:tr w:rsidR="00227C4D" w:rsidRPr="003C47FE" w:rsidTr="00D65338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227C4D" w:rsidRPr="00A85DD3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A85DD3">
              <w:rPr>
                <w:rFonts w:ascii="Angsana New" w:hAnsi="Angsana New" w:cs="Angsana New"/>
                <w:sz w:val="30"/>
                <w:szCs w:val="30"/>
              </w:rPr>
              <w:t>125,769</w:t>
            </w: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700,630</w:t>
            </w:r>
          </w:p>
        </w:tc>
      </w:tr>
      <w:tr w:rsidR="00227C4D" w:rsidRPr="003C47FE" w:rsidTr="00D65338">
        <w:tc>
          <w:tcPr>
            <w:tcW w:w="3495" w:type="pct"/>
          </w:tcPr>
          <w:p w:rsidR="00227C4D" w:rsidRPr="00661C2D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:rsidR="00227C4D" w:rsidRPr="00661C2D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  <w:highlight w:val="yellow"/>
              </w:rPr>
            </w:pPr>
          </w:p>
        </w:tc>
        <w:tc>
          <w:tcPr>
            <w:tcW w:w="147" w:type="pct"/>
          </w:tcPr>
          <w:p w:rsidR="00227C4D" w:rsidRPr="00661C2D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  <w:highlight w:val="yellow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227C4D" w:rsidRPr="00661C2D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20"/>
                <w:szCs w:val="20"/>
                <w:highlight w:val="yellow"/>
              </w:rPr>
            </w:pPr>
          </w:p>
        </w:tc>
      </w:tr>
      <w:tr w:rsidR="00227C4D" w:rsidRPr="003C47FE" w:rsidTr="00D65338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ต้นทุนของโครงการอสังหาริมทรัพย์ระหว่างการ</w:t>
            </w:r>
          </w:p>
        </w:tc>
        <w:tc>
          <w:tcPr>
            <w:tcW w:w="680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227C4D" w:rsidRPr="003C47FE" w:rsidTr="00111913">
        <w:trPr>
          <w:trHeight w:val="317"/>
        </w:trPr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  พัฒนาที่บันทึกเป็นค่าใช้จ่ายและได้รวมในบัญชีต้นทุนขาย</w:t>
            </w:r>
          </w:p>
        </w:tc>
        <w:tc>
          <w:tcPr>
            <w:tcW w:w="680" w:type="pct"/>
          </w:tcPr>
          <w:p w:rsidR="00227C4D" w:rsidRPr="003C47FE" w:rsidRDefault="00227C4D" w:rsidP="00227C4D">
            <w:pPr>
              <w:tabs>
                <w:tab w:val="clear" w:pos="907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</w:tcPr>
          <w:p w:rsidR="00227C4D" w:rsidRPr="003C47FE" w:rsidRDefault="00227C4D" w:rsidP="00227C4D">
            <w:pPr>
              <w:tabs>
                <w:tab w:val="clear" w:pos="907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27C4D" w:rsidRPr="003C47FE" w:rsidTr="00D65338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3C47FE">
              <w:rPr>
                <w:rFonts w:ascii="Angsana New" w:hAnsi="Angsana New" w:cs="Angsana New"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ต้นทุนขาย</w:t>
            </w:r>
          </w:p>
        </w:tc>
        <w:tc>
          <w:tcPr>
            <w:tcW w:w="680" w:type="pct"/>
            <w:shd w:val="clear" w:color="auto" w:fill="auto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863</w:t>
            </w: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8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19,481</w:t>
            </w:r>
          </w:p>
        </w:tc>
      </w:tr>
      <w:tr w:rsidR="00227C4D" w:rsidRPr="003C47FE" w:rsidTr="00D65338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3C47FE">
              <w:rPr>
                <w:rFonts w:ascii="Angsana New" w:hAnsi="Angsana New" w:cs="Angsana New"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80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78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814</w:t>
            </w:r>
          </w:p>
        </w:tc>
      </w:tr>
      <w:tr w:rsidR="00227C4D" w:rsidRPr="003C47FE" w:rsidTr="00D65338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3C47FE">
              <w:rPr>
                <w:rFonts w:ascii="Angsana New" w:hAnsi="Angsana New" w:cs="Angsana New"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กลับรายการการปรับลดมูลค่า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(2,681)</w:t>
            </w:r>
          </w:p>
        </w:tc>
      </w:tr>
      <w:tr w:rsidR="00227C4D" w:rsidRPr="003C47FE" w:rsidTr="00D65338">
        <w:tc>
          <w:tcPr>
            <w:tcW w:w="3495" w:type="pct"/>
          </w:tcPr>
          <w:p w:rsidR="00227C4D" w:rsidRPr="003C47FE" w:rsidRDefault="00227C4D" w:rsidP="00227C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863</w:t>
            </w:r>
          </w:p>
        </w:tc>
        <w:tc>
          <w:tcPr>
            <w:tcW w:w="147" w:type="pct"/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227C4D" w:rsidRPr="003C47FE" w:rsidRDefault="00227C4D" w:rsidP="00227C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17,614</w:t>
            </w:r>
          </w:p>
        </w:tc>
      </w:tr>
    </w:tbl>
    <w:p w:rsidR="009473E9" w:rsidRPr="009473E9" w:rsidRDefault="009473E9" w:rsidP="00227C4D">
      <w:pPr>
        <w:pStyle w:val="FSBlank"/>
      </w:pPr>
    </w:p>
    <w:p w:rsidR="007D014D" w:rsidRPr="00A27781" w:rsidRDefault="00227C4D" w:rsidP="00227C4D">
      <w:pPr>
        <w:pStyle w:val="FSContent"/>
        <w:rPr>
          <w:i/>
          <w:iCs/>
        </w:rPr>
      </w:pPr>
      <w:r w:rsidRPr="00A27781">
        <w:rPr>
          <w:rFonts w:hint="cs"/>
          <w:i/>
          <w:iCs/>
          <w:cs/>
        </w:rPr>
        <w:t xml:space="preserve">การโอนไปอสังหาริมทรัพย์เพื่อการลงทุน </w:t>
      </w:r>
    </w:p>
    <w:p w:rsidR="00295840" w:rsidRDefault="00295840" w:rsidP="00227C4D">
      <w:pPr>
        <w:pStyle w:val="FSBlank"/>
      </w:pPr>
    </w:p>
    <w:p w:rsidR="00295840" w:rsidRDefault="00227C4D" w:rsidP="00227C4D">
      <w:pPr>
        <w:pStyle w:val="FSContent"/>
      </w:pPr>
      <w:r>
        <w:rPr>
          <w:rFonts w:hint="cs"/>
          <w:cs/>
        </w:rPr>
        <w:t>ในระหว่างปี 2560 มีการจัดประเภทใหม่โดยการโอนอาคารที่พักอาศัยระหว่างพัฒนาไปเป็นอสังหาริมทรัพย์เพื่อการลงทุน</w:t>
      </w:r>
      <w:r w:rsidR="007E6F8E">
        <w:rPr>
          <w:rFonts w:hint="cs"/>
          <w:cs/>
        </w:rPr>
        <w:t>เนื่องจากบริษัทนำอาคารที่พักอาศัยดังกล่าวให้เช่าแก่บุคคลที่สาม</w:t>
      </w:r>
      <w:r>
        <w:rPr>
          <w:rFonts w:hint="cs"/>
          <w:cs/>
        </w:rPr>
        <w:t xml:space="preserve"> (ดูหมายเหตุ 10</w:t>
      </w:r>
      <w:r>
        <w:t>)</w:t>
      </w: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7D014D" w:rsidRPr="003C47FE" w:rsidRDefault="007D014D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เงินลงทุนในการร่วมค้า</w:t>
      </w:r>
    </w:p>
    <w:p w:rsidR="007D014D" w:rsidRPr="00AA69A4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20"/>
          <w:szCs w:val="20"/>
        </w:rPr>
      </w:pPr>
      <w:r w:rsidRPr="003C47FE">
        <w:rPr>
          <w:rFonts w:ascii="Angsana New" w:hAnsi="Angsana New"/>
          <w:bCs/>
          <w:sz w:val="30"/>
          <w:szCs w:val="30"/>
          <w:cs/>
        </w:rPr>
        <w:tab/>
      </w: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7"/>
        <w:gridCol w:w="1176"/>
        <w:gridCol w:w="269"/>
        <w:gridCol w:w="1170"/>
        <w:gridCol w:w="269"/>
        <w:gridCol w:w="1174"/>
        <w:gridCol w:w="269"/>
        <w:gridCol w:w="1161"/>
      </w:tblGrid>
      <w:tr w:rsidR="007D014D" w:rsidRPr="003C47FE" w:rsidTr="00D34972">
        <w:trPr>
          <w:cantSplit/>
        </w:trPr>
        <w:tc>
          <w:tcPr>
            <w:tcW w:w="2003" w:type="pct"/>
          </w:tcPr>
          <w:p w:rsidR="007D014D" w:rsidRPr="003C47FE" w:rsidRDefault="007D014D" w:rsidP="00D34972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</w:tcPr>
          <w:p w:rsidR="007D014D" w:rsidRPr="003C47FE" w:rsidRDefault="007D014D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7D014D" w:rsidRPr="003C47FE" w:rsidRDefault="007D014D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14D" w:rsidRPr="003C47FE" w:rsidTr="00D34972">
        <w:trPr>
          <w:cantSplit/>
        </w:trPr>
        <w:tc>
          <w:tcPr>
            <w:tcW w:w="2003" w:type="pct"/>
          </w:tcPr>
          <w:p w:rsidR="007D014D" w:rsidRPr="003C47FE" w:rsidRDefault="007D014D" w:rsidP="00D34972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:rsidR="007D014D" w:rsidRPr="003C47FE" w:rsidRDefault="007D014D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D014D" w:rsidRPr="003C47FE" w:rsidRDefault="007D014D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D014D" w:rsidRPr="003C47FE" w:rsidRDefault="007D014D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D34972">
        <w:trPr>
          <w:cantSplit/>
        </w:trPr>
        <w:tc>
          <w:tcPr>
            <w:tcW w:w="2003" w:type="pct"/>
          </w:tcPr>
          <w:p w:rsidR="007D014D" w:rsidRPr="003C47FE" w:rsidRDefault="007D014D" w:rsidP="00D34972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7" w:type="pct"/>
            <w:gridSpan w:val="7"/>
          </w:tcPr>
          <w:p w:rsidR="007D014D" w:rsidRPr="003C47FE" w:rsidRDefault="007D014D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D34972">
        <w:trPr>
          <w:cantSplit/>
        </w:trPr>
        <w:tc>
          <w:tcPr>
            <w:tcW w:w="2003" w:type="pct"/>
          </w:tcPr>
          <w:p w:rsidR="007D014D" w:rsidRPr="003C47FE" w:rsidRDefault="007D014D" w:rsidP="00D34972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</w:tcPr>
          <w:p w:rsidR="007D014D" w:rsidRPr="003C47FE" w:rsidRDefault="00E72CD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465,153</w:t>
            </w:r>
          </w:p>
        </w:tc>
        <w:tc>
          <w:tcPr>
            <w:tcW w:w="147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275,770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D014D" w:rsidRPr="003C47FE" w:rsidRDefault="00E72CD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300,538</w:t>
            </w:r>
          </w:p>
        </w:tc>
      </w:tr>
      <w:tr w:rsidR="007D014D" w:rsidRPr="003C47FE" w:rsidTr="00D34972">
        <w:trPr>
          <w:cantSplit/>
        </w:trPr>
        <w:tc>
          <w:tcPr>
            <w:tcW w:w="2003" w:type="pct"/>
          </w:tcPr>
          <w:p w:rsidR="007D014D" w:rsidRPr="003C47FE" w:rsidRDefault="007D014D" w:rsidP="00EB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42" w:type="pct"/>
          </w:tcPr>
          <w:p w:rsidR="007D014D" w:rsidRPr="003C47FE" w:rsidRDefault="00E72CDD" w:rsidP="00E7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156,900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D014D" w:rsidRPr="003C47FE" w:rsidRDefault="00E72CDD" w:rsidP="00E7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156,900</w:t>
            </w:r>
          </w:p>
        </w:tc>
      </w:tr>
      <w:tr w:rsidR="007D014D" w:rsidRPr="003C47FE" w:rsidTr="00D34972">
        <w:trPr>
          <w:cantSplit/>
        </w:trPr>
        <w:tc>
          <w:tcPr>
            <w:tcW w:w="2003" w:type="pct"/>
          </w:tcPr>
          <w:p w:rsidR="007D014D" w:rsidRPr="003C47FE" w:rsidRDefault="007D014D" w:rsidP="00EB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C00C8C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9473E9"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42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D34972">
        <w:trPr>
          <w:cantSplit/>
        </w:trPr>
        <w:tc>
          <w:tcPr>
            <w:tcW w:w="2003" w:type="pct"/>
          </w:tcPr>
          <w:p w:rsidR="007D014D" w:rsidRPr="003C47FE" w:rsidRDefault="00C00C8C" w:rsidP="00947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D014D" w:rsidRPr="003C47FE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642" w:type="pct"/>
          </w:tcPr>
          <w:p w:rsidR="007D014D" w:rsidRPr="003C47FE" w:rsidRDefault="00E72CD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121,88</w:t>
            </w:r>
            <w:r w:rsidR="009473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32,483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D014D" w:rsidRPr="003C47FE" w:rsidRDefault="00E72CD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14D" w:rsidRPr="003C47FE" w:rsidTr="00D34972">
        <w:trPr>
          <w:cantSplit/>
        </w:trPr>
        <w:tc>
          <w:tcPr>
            <w:tcW w:w="2003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E72CD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587,03</w:t>
            </w:r>
            <w:r w:rsidR="009473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3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465,153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E72CD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</w:tr>
    </w:tbl>
    <w:p w:rsidR="007D014D" w:rsidRPr="00EB1C4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การซื้อเงินลงทุน</w:t>
      </w:r>
    </w:p>
    <w:p w:rsidR="007D014D" w:rsidRPr="00EB1C4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47FE">
        <w:rPr>
          <w:rFonts w:ascii="Angsana New" w:hAnsi="Angsana New"/>
          <w:sz w:val="30"/>
          <w:szCs w:val="30"/>
        </w:rPr>
        <w:t xml:space="preserve">8 </w:t>
      </w:r>
      <w:r w:rsidRPr="003C47F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C47FE">
        <w:rPr>
          <w:rFonts w:ascii="Angsana New" w:hAnsi="Angsana New"/>
          <w:sz w:val="30"/>
          <w:szCs w:val="30"/>
        </w:rPr>
        <w:t xml:space="preserve">2559 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 ผลิตไฟฟ้า 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 xml:space="preserve"> จำกัด ได้เพิ่มทุนจดทะเบียนจำนวน </w:t>
      </w:r>
      <w:r w:rsidRPr="003C47FE">
        <w:rPr>
          <w:rFonts w:ascii="Angsana New" w:hAnsi="Angsana New"/>
          <w:sz w:val="30"/>
          <w:szCs w:val="30"/>
        </w:rPr>
        <w:t xml:space="preserve">54.8 </w:t>
      </w:r>
      <w:r w:rsidRPr="003C47FE">
        <w:rPr>
          <w:rFonts w:ascii="Angsana New" w:hAnsi="Angsana New"/>
          <w:sz w:val="30"/>
          <w:szCs w:val="30"/>
          <w:cs/>
        </w:rPr>
        <w:t xml:space="preserve">ล้านหุ้น ซึ่งมีมูลค่าที่ตราไว้ </w:t>
      </w:r>
      <w:r w:rsidRPr="003C47FE">
        <w:rPr>
          <w:rFonts w:ascii="Angsana New" w:hAnsi="Angsana New"/>
          <w:sz w:val="30"/>
          <w:szCs w:val="30"/>
        </w:rPr>
        <w:t>10</w:t>
      </w:r>
      <w:r w:rsidRPr="003C47FE">
        <w:rPr>
          <w:rFonts w:ascii="Angsana New" w:hAnsi="Angsana New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และบริษัทได้ลงทุนเพิ่มเติมในหุ้นเพิ่มทุนดังกล่าวจำนวน </w:t>
      </w:r>
      <w:r w:rsidRPr="003C47FE">
        <w:rPr>
          <w:rFonts w:ascii="Angsana New" w:hAnsi="Angsana New"/>
          <w:sz w:val="30"/>
          <w:szCs w:val="30"/>
        </w:rPr>
        <w:t xml:space="preserve">16.44 </w:t>
      </w:r>
      <w:r w:rsidRPr="003C47FE">
        <w:rPr>
          <w:rFonts w:ascii="Angsana New" w:hAnsi="Angsana New"/>
          <w:sz w:val="30"/>
          <w:szCs w:val="30"/>
          <w:cs/>
        </w:rPr>
        <w:t xml:space="preserve">ล้านหุ้น โดยชำระค่าหุ้นบางส่วนในวันที่ </w:t>
      </w:r>
      <w:r w:rsidRPr="003C47FE">
        <w:rPr>
          <w:rFonts w:ascii="Angsana New" w:hAnsi="Angsana New"/>
          <w:sz w:val="30"/>
          <w:szCs w:val="30"/>
        </w:rPr>
        <w:t xml:space="preserve">31 </w:t>
      </w:r>
      <w:r w:rsidRPr="003C47FE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C47FE">
        <w:rPr>
          <w:rFonts w:ascii="Angsana New" w:hAnsi="Angsana New"/>
          <w:sz w:val="30"/>
          <w:szCs w:val="30"/>
        </w:rPr>
        <w:t xml:space="preserve">2559 </w:t>
      </w:r>
      <w:r w:rsidRPr="003C47FE">
        <w:rPr>
          <w:rFonts w:ascii="Angsana New" w:hAnsi="Angsana New"/>
          <w:sz w:val="30"/>
          <w:szCs w:val="30"/>
          <w:cs/>
        </w:rPr>
        <w:t xml:space="preserve">มูลค่า </w:t>
      </w:r>
      <w:r w:rsidRPr="003C47FE">
        <w:rPr>
          <w:rFonts w:ascii="Angsana New" w:hAnsi="Angsana New"/>
          <w:sz w:val="30"/>
          <w:szCs w:val="30"/>
        </w:rPr>
        <w:t>2.50</w:t>
      </w:r>
      <w:r w:rsidRPr="003C47FE">
        <w:rPr>
          <w:rFonts w:ascii="Angsana New" w:hAnsi="Angsana New"/>
          <w:sz w:val="30"/>
          <w:szCs w:val="30"/>
          <w:cs/>
        </w:rPr>
        <w:t xml:space="preserve"> บาทต่อหุ้น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3C47FE">
        <w:rPr>
          <w:rFonts w:ascii="Angsana New" w:hAnsi="Angsana New"/>
          <w:sz w:val="30"/>
          <w:szCs w:val="30"/>
        </w:rPr>
        <w:t>41</w:t>
      </w:r>
      <w:r w:rsidRPr="003C47FE">
        <w:rPr>
          <w:rFonts w:ascii="Angsana New" w:hAnsi="Angsana New"/>
          <w:sz w:val="30"/>
          <w:szCs w:val="30"/>
          <w:cs/>
        </w:rPr>
        <w:t xml:space="preserve"> ล้านบาท และชำระค่าหุ้นบางส่วนเพิ่มเติมในวันที่</w:t>
      </w:r>
      <w:r w:rsidRPr="003C47FE">
        <w:rPr>
          <w:rFonts w:ascii="Angsana New" w:hAnsi="Angsana New"/>
          <w:sz w:val="30"/>
          <w:szCs w:val="30"/>
        </w:rPr>
        <w:t xml:space="preserve"> 31</w:t>
      </w:r>
      <w:r w:rsidRPr="003C47FE">
        <w:rPr>
          <w:rFonts w:ascii="Angsana New" w:hAnsi="Angsana New"/>
          <w:sz w:val="30"/>
          <w:szCs w:val="30"/>
          <w:cs/>
        </w:rPr>
        <w:t xml:space="preserve"> ตุลาคม </w:t>
      </w:r>
      <w:r w:rsidRPr="003C47FE">
        <w:rPr>
          <w:rFonts w:ascii="Angsana New" w:hAnsi="Angsana New"/>
          <w:sz w:val="30"/>
          <w:szCs w:val="30"/>
        </w:rPr>
        <w:t xml:space="preserve">2559 </w:t>
      </w:r>
      <w:r w:rsidRPr="003C47FE">
        <w:rPr>
          <w:rFonts w:ascii="Angsana New" w:hAnsi="Angsana New"/>
          <w:sz w:val="30"/>
          <w:szCs w:val="30"/>
          <w:cs/>
        </w:rPr>
        <w:t xml:space="preserve">มูลค่า </w:t>
      </w:r>
      <w:r w:rsidRPr="003C47FE">
        <w:rPr>
          <w:rFonts w:ascii="Angsana New" w:hAnsi="Angsana New"/>
          <w:sz w:val="30"/>
          <w:szCs w:val="30"/>
        </w:rPr>
        <w:t>7.04</w:t>
      </w:r>
      <w:r w:rsidRPr="003C47FE">
        <w:rPr>
          <w:rFonts w:ascii="Angsana New" w:hAnsi="Angsana New"/>
          <w:sz w:val="30"/>
          <w:szCs w:val="30"/>
          <w:cs/>
        </w:rPr>
        <w:t xml:space="preserve"> บาทต่อหุ้น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3C47FE">
        <w:rPr>
          <w:rFonts w:ascii="Angsana New" w:hAnsi="Angsana New"/>
          <w:sz w:val="30"/>
          <w:szCs w:val="30"/>
        </w:rPr>
        <w:t>116</w:t>
      </w:r>
      <w:r w:rsidRPr="003C47F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ทั้งนี้ส่วนได้เสียในบริษัทดังกล่าวไม่เปลี่ยนแปลง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  <w:sectPr w:rsidR="007D014D" w:rsidRPr="003C47FE" w:rsidSect="000E7DF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Pr="003C47FE">
        <w:rPr>
          <w:rFonts w:ascii="Angsana New" w:hAnsi="Angsana New"/>
          <w:sz w:val="30"/>
          <w:szCs w:val="30"/>
        </w:rPr>
        <w:t xml:space="preserve">31 </w:t>
      </w:r>
      <w:r w:rsidRPr="003C47FE">
        <w:rPr>
          <w:rFonts w:ascii="Angsana New" w:hAnsi="Angsana New"/>
          <w:sz w:val="30"/>
          <w:szCs w:val="30"/>
          <w:cs/>
        </w:rPr>
        <w:t>ธันวาคม 2</w:t>
      </w:r>
      <w:r w:rsidRPr="003C47FE">
        <w:rPr>
          <w:rFonts w:ascii="Angsana New" w:hAnsi="Angsana New"/>
          <w:sz w:val="30"/>
          <w:szCs w:val="30"/>
        </w:rPr>
        <w:t xml:space="preserve">560 </w:t>
      </w:r>
      <w:r w:rsidRPr="003C47FE">
        <w:rPr>
          <w:rFonts w:ascii="Angsana New" w:hAnsi="Angsana New"/>
          <w:sz w:val="30"/>
          <w:szCs w:val="30"/>
          <w:cs/>
        </w:rPr>
        <w:t xml:space="preserve">และ </w:t>
      </w:r>
      <w:r w:rsidRPr="003C47FE">
        <w:rPr>
          <w:rFonts w:ascii="Angsana New" w:hAnsi="Angsana New"/>
          <w:sz w:val="30"/>
          <w:szCs w:val="30"/>
        </w:rPr>
        <w:t>25</w:t>
      </w:r>
      <w:r w:rsidRPr="003C47FE">
        <w:rPr>
          <w:rFonts w:ascii="Angsana New" w:hAnsi="Angsana New"/>
          <w:sz w:val="30"/>
          <w:szCs w:val="30"/>
          <w:cs/>
        </w:rPr>
        <w:t>5</w:t>
      </w:r>
      <w:r w:rsidRPr="003C47FE">
        <w:rPr>
          <w:rFonts w:ascii="Angsana New" w:hAnsi="Angsana New"/>
          <w:sz w:val="30"/>
          <w:szCs w:val="30"/>
        </w:rPr>
        <w:t>9</w:t>
      </w:r>
      <w:r w:rsidRPr="003C47FE">
        <w:rPr>
          <w:rFonts w:ascii="Angsana New" w:hAnsi="Angsana New"/>
          <w:sz w:val="30"/>
          <w:szCs w:val="30"/>
          <w:cs/>
        </w:rPr>
        <w:t xml:space="preserve"> และเงินปันผลรับสำหรับแต่ละปี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มีดังนี้</w:t>
      </w:r>
    </w:p>
    <w:p w:rsidR="007D014D" w:rsidRPr="00D547A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</w:rPr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00"/>
        <w:gridCol w:w="900"/>
        <w:gridCol w:w="1080"/>
        <w:gridCol w:w="11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170"/>
        <w:gridCol w:w="270"/>
        <w:gridCol w:w="1170"/>
      </w:tblGrid>
      <w:tr w:rsidR="007D014D" w:rsidRPr="003C47FE" w:rsidTr="00D65338">
        <w:tc>
          <w:tcPr>
            <w:tcW w:w="171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25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014D" w:rsidRPr="003C47FE" w:rsidTr="00D65338">
        <w:tc>
          <w:tcPr>
            <w:tcW w:w="171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:rsidR="007D014D" w:rsidRPr="003C47FE" w:rsidRDefault="0065621F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="007D014D"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25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90" w:type="dxa"/>
            <w:gridSpan w:val="3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7D014D" w:rsidRPr="003C47FE" w:rsidTr="00D65338">
        <w:tc>
          <w:tcPr>
            <w:tcW w:w="171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08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D65338">
        <w:tc>
          <w:tcPr>
            <w:tcW w:w="171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90" w:type="dxa"/>
            <w:gridSpan w:val="13"/>
          </w:tcPr>
          <w:p w:rsidR="007D014D" w:rsidRPr="003C47FE" w:rsidRDefault="007D014D" w:rsidP="0082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2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D65338">
        <w:tc>
          <w:tcPr>
            <w:tcW w:w="171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</w:t>
            </w:r>
          </w:p>
        </w:tc>
        <w:tc>
          <w:tcPr>
            <w:tcW w:w="9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014D" w:rsidRPr="003C47FE" w:rsidTr="00D65338">
        <w:tc>
          <w:tcPr>
            <w:tcW w:w="1710" w:type="dxa"/>
          </w:tcPr>
          <w:p w:rsidR="007D014D" w:rsidRPr="003C47FE" w:rsidRDefault="009473E9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proofErr w:type="spellStart"/>
            <w:r w:rsidR="007D014D"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="007D014D"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7D014D" w:rsidRPr="003C47FE" w:rsidRDefault="00581A2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9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080" w:type="dxa"/>
          </w:tcPr>
          <w:p w:rsidR="007D014D" w:rsidRPr="003C47FE" w:rsidRDefault="00581A2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1,525,000</w:t>
            </w: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 xml:space="preserve"> 1,525,000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D014D" w:rsidRPr="003C47FE" w:rsidRDefault="00581A2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 xml:space="preserve">457,438 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D014D" w:rsidRPr="003C47FE" w:rsidRDefault="00581A2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587,03</w:t>
            </w:r>
            <w:r w:rsidR="009473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465,153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D014D" w:rsidRPr="003C47FE" w:rsidRDefault="00581A2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D014D" w:rsidRPr="003C47FE" w:rsidTr="00D65338">
        <w:tc>
          <w:tcPr>
            <w:tcW w:w="171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581A2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581A2E" w:rsidRDefault="00581A2E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A2E">
              <w:rPr>
                <w:rFonts w:ascii="Angsana New" w:hAnsi="Angsana New"/>
                <w:b/>
                <w:bCs/>
                <w:sz w:val="30"/>
                <w:szCs w:val="30"/>
              </w:rPr>
              <w:t>587,03</w:t>
            </w:r>
            <w:r w:rsidR="009473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465,153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581A2E" w:rsidP="00581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center" w:pos="489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-</w:t>
            </w:r>
          </w:p>
        </w:tc>
      </w:tr>
    </w:tbl>
    <w:p w:rsidR="007D014D" w:rsidRPr="00D547A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7D014D" w:rsidRPr="00D547A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บริษัทได้นำใบหุ้นของบริษัท ผลิตไฟฟ้า 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 xml:space="preserve"> จำกัด ทั้งหมดข้างต้นไปค้ำประกันเงินกู้ของการร่วมค้าดังกล่าวตามเงื่อนไขที่ระบุไว้ในสัญญาจำนำหุ้น</w:t>
      </w:r>
    </w:p>
    <w:p w:rsidR="007D014D" w:rsidRPr="00D547A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การร่วมค้าเป็นกิจการที่จัดตั้งในประเทศไทย และดำเนินธุรกิจเกี่ยวกับการผลิตและจำหน่ายพลังงานไฟฟ้าและไอน้ำในประเทศไทย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7D014D" w:rsidRPr="003C47FE" w:rsidSect="000E7DFA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การร่วมค้า</w:t>
      </w:r>
    </w:p>
    <w:p w:rsidR="007D014D" w:rsidRPr="006F7945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D014D" w:rsidRPr="00415B51" w:rsidRDefault="007D014D" w:rsidP="0041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นี้</w:t>
      </w:r>
    </w:p>
    <w:tbl>
      <w:tblPr>
        <w:tblW w:w="93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1297"/>
        <w:gridCol w:w="266"/>
        <w:gridCol w:w="1297"/>
      </w:tblGrid>
      <w:tr w:rsidR="007D014D" w:rsidRPr="003C47FE" w:rsidTr="00D65338">
        <w:tc>
          <w:tcPr>
            <w:tcW w:w="6498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60" w:type="dxa"/>
            <w:gridSpan w:val="3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บริษัท ผลิตไฟฟ้า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จำกัด</w:t>
            </w:r>
          </w:p>
        </w:tc>
      </w:tr>
      <w:tr w:rsidR="007D014D" w:rsidRPr="003C47FE" w:rsidTr="00D65338">
        <w:tc>
          <w:tcPr>
            <w:tcW w:w="649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66" w:type="dxa"/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7D014D" w:rsidRPr="003C47FE" w:rsidTr="00D65338">
        <w:tc>
          <w:tcPr>
            <w:tcW w:w="6498" w:type="dxa"/>
          </w:tcPr>
          <w:p w:rsidR="007D014D" w:rsidRPr="003C47FE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0" w:type="dxa"/>
            <w:gridSpan w:val="3"/>
            <w:shd w:val="clear" w:color="auto" w:fill="auto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3CA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BB3CA5" w:rsidRDefault="00BB3CA5" w:rsidP="00A153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2,717,</w:t>
            </w:r>
            <w:r w:rsidR="00A153D1"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1,403,972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BB3CA5" w:rsidP="00BB3CA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3CA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D014D" w:rsidRPr="00BB3CA5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BB3CA5" w:rsidRDefault="00F8367C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56A2B">
              <w:rPr>
                <w:rFonts w:ascii="Angsana New" w:hAnsi="Angsana New"/>
                <w:sz w:val="30"/>
                <w:szCs w:val="30"/>
                <w:lang w:val="en-US" w:bidi="th-TH"/>
              </w:rPr>
              <w:t>06,323</w:t>
            </w:r>
            <w:r w:rsidR="00BB3CA5" w:rsidRPr="00BB3CA5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108,301</w:t>
            </w:r>
            <w:r w:rsidRPr="00BB3CA5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ก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7D014D" w:rsidRPr="00BB3CA5" w:rsidRDefault="00F8367C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 w:rsidRPr="00BB3C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7D014D" w:rsidRPr="00BB3CA5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 w:rsidRPr="00BB3C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7D014D" w:rsidP="00D653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 (ร้อยละ</w:t>
            </w:r>
            <w:r w:rsidRPr="00BB3CA5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Pr="00BB3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014D" w:rsidRPr="00BB3CA5" w:rsidRDefault="00456A2B" w:rsidP="00A20B9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406,323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B3C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108,301</w:t>
            </w:r>
          </w:p>
        </w:tc>
      </w:tr>
      <w:tr w:rsidR="007D014D" w:rsidRPr="0083383E" w:rsidTr="00D65338">
        <w:tc>
          <w:tcPr>
            <w:tcW w:w="6498" w:type="dxa"/>
          </w:tcPr>
          <w:p w:rsidR="007D014D" w:rsidRPr="0083383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83383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83383E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83383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</w:tr>
      <w:tr w:rsidR="007D014D" w:rsidRPr="003562C4" w:rsidTr="00D65338">
        <w:tc>
          <w:tcPr>
            <w:tcW w:w="6498" w:type="dxa"/>
          </w:tcPr>
          <w:p w:rsidR="007D014D" w:rsidRPr="006A6A66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กำไรขาดทุนเบ็ดเสร็จรวม (ถือหุ้นร้อยละ </w:t>
            </w:r>
            <w:r w:rsidRPr="006A6A66">
              <w:rPr>
                <w:rFonts w:ascii="Angsana New" w:hAnsi="Angsana New"/>
                <w:sz w:val="30"/>
                <w:szCs w:val="30"/>
                <w:lang w:val="en-US" w:bidi="th-TH"/>
              </w:rPr>
              <w:t>29.99</w:t>
            </w:r>
            <w:r w:rsidRPr="006A6A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6A6A66" w:rsidRDefault="00336990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sz w:val="30"/>
                <w:szCs w:val="30"/>
                <w:lang w:val="en-US" w:bidi="th-TH"/>
              </w:rPr>
              <w:t>121,881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6A6A66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6A6A66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sz w:val="30"/>
                <w:szCs w:val="30"/>
                <w:lang w:val="en-US" w:bidi="th-TH"/>
              </w:rPr>
              <w:t>32,483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6A6A66" w:rsidRDefault="007D014D" w:rsidP="00C00C8C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กำไรขาดทุนเบ็ดเสร็จรวม</w:t>
            </w:r>
            <w:r w:rsidR="00B13D9B" w:rsidRPr="006A6A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ตามส่ว</w:t>
            </w:r>
            <w:r w:rsidR="00C00C8C" w:rsidRPr="006A6A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นได้เสีย</w:t>
            </w:r>
            <w:r w:rsidRPr="006A6A6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ของบริษัท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014D" w:rsidRPr="006A6A66" w:rsidRDefault="009473E9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121,881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6A6A66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014D" w:rsidRPr="006A6A66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32,483</w:t>
            </w:r>
          </w:p>
        </w:tc>
      </w:tr>
      <w:tr w:rsidR="007D014D" w:rsidRPr="003562C4" w:rsidTr="00D65338">
        <w:trPr>
          <w:trHeight w:val="190"/>
        </w:trPr>
        <w:tc>
          <w:tcPr>
            <w:tcW w:w="6498" w:type="dxa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0"/>
                <w:highlight w:val="yellow"/>
                <w:cs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</w:tr>
      <w:tr w:rsidR="007D014D" w:rsidRPr="003562C4" w:rsidTr="00D65338">
        <w:tc>
          <w:tcPr>
            <w:tcW w:w="6498" w:type="dxa"/>
          </w:tcPr>
          <w:p w:rsidR="007D014D" w:rsidRPr="007B64EC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64EC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7B64EC" w:rsidRDefault="00BB3CA5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1,023,217</w:t>
            </w:r>
            <w:r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7B64EC" w:rsidRDefault="00EF72A7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625,167</w:t>
            </w:r>
            <w:r w:rsidR="007D014D"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ข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7B64EC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64EC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7B64EC" w:rsidRDefault="00456A2B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5,472,027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7B64EC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5,619,545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7B64EC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64EC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7B64EC" w:rsidRDefault="00F8367C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(653,084)</w:t>
            </w:r>
            <w:r w:rsidR="00BB3CA5"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ค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7B64EC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(525,344)</w:t>
            </w:r>
            <w:r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ค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7B64EC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64EC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014D" w:rsidRPr="007B64EC" w:rsidRDefault="007B64EC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(3,885,115</w:t>
            </w:r>
            <w:r w:rsidR="00F8367C"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="00BB3CA5"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014D" w:rsidRPr="007B64EC" w:rsidRDefault="007B64EC" w:rsidP="00EF72A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F72A7">
              <w:rPr>
                <w:rFonts w:ascii="Angsana New" w:hAnsi="Angsana New"/>
                <w:sz w:val="30"/>
                <w:szCs w:val="30"/>
                <w:lang w:val="en-US" w:bidi="th-TH"/>
              </w:rPr>
              <w:t>4,168,646</w:t>
            </w:r>
            <w:r w:rsidR="007D014D"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="007D014D"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ง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7B64EC" w:rsidRDefault="007D014D" w:rsidP="00D653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64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7B64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B64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(ร้อยละ</w:t>
            </w:r>
            <w:r w:rsidRPr="007B64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100</w:t>
            </w:r>
            <w:r w:rsidRPr="007B64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014D" w:rsidRPr="007B64EC" w:rsidRDefault="00456A2B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1,957,</w:t>
            </w:r>
            <w:r w:rsidR="00E002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014D" w:rsidRPr="007B64EC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B64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1,550,722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3562C4" w:rsidRDefault="007D014D" w:rsidP="00D65338">
            <w:pPr>
              <w:spacing w:line="240" w:lineRule="auto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7B64EC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D014D" w:rsidRPr="003562C4" w:rsidTr="00D65338">
        <w:tc>
          <w:tcPr>
            <w:tcW w:w="6498" w:type="dxa"/>
          </w:tcPr>
          <w:p w:rsidR="007D014D" w:rsidRPr="006A6A66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6A66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สินทรัพย์สุทธิส่วนที่เป็นของบริษัท (ถือหุ้นร้อยละ </w:t>
            </w:r>
            <w:r w:rsidRPr="006A6A66">
              <w:rPr>
                <w:rFonts w:ascii="Angsana New" w:hAnsi="Angsana New"/>
                <w:sz w:val="30"/>
                <w:szCs w:val="30"/>
              </w:rPr>
              <w:t>29.99</w:t>
            </w:r>
            <w:r w:rsidRPr="006A6A6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6A6A66" w:rsidRDefault="00336990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A66">
              <w:rPr>
                <w:rFonts w:ascii="Angsana New" w:hAnsi="Angsana New"/>
                <w:sz w:val="30"/>
                <w:szCs w:val="30"/>
                <w:lang w:val="en-US" w:bidi="th-TH"/>
              </w:rPr>
              <w:t>587,03</w:t>
            </w:r>
            <w:r w:rsidR="00A20B9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6A6A66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6A6A66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A66">
              <w:rPr>
                <w:rFonts w:ascii="Angsana New" w:hAnsi="Angsana New"/>
                <w:sz w:val="30"/>
                <w:szCs w:val="30"/>
                <w:lang w:val="en-US" w:bidi="th-TH"/>
              </w:rPr>
              <w:t>465,153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6A6A66" w:rsidRDefault="007D014D" w:rsidP="00D653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14D" w:rsidRPr="006A6A66" w:rsidRDefault="00F8367C" w:rsidP="003369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587,</w:t>
            </w:r>
            <w:r w:rsidR="00336990" w:rsidRPr="006A6A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</w:t>
            </w:r>
            <w:r w:rsidR="00A20B9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6A6A66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14D" w:rsidRPr="006A6A66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465,153</w:t>
            </w:r>
          </w:p>
        </w:tc>
      </w:tr>
    </w:tbl>
    <w:p w:rsidR="007D014D" w:rsidRPr="0083383E" w:rsidRDefault="007D014D" w:rsidP="006F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sz w:val="16"/>
          <w:szCs w:val="16"/>
          <w:highlight w:val="yellow"/>
        </w:rPr>
      </w:pPr>
    </w:p>
    <w:tbl>
      <w:tblPr>
        <w:tblW w:w="93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1297"/>
        <w:gridCol w:w="266"/>
        <w:gridCol w:w="1297"/>
      </w:tblGrid>
      <w:tr w:rsidR="007D014D" w:rsidRPr="003562C4" w:rsidTr="00D65338">
        <w:tc>
          <w:tcPr>
            <w:tcW w:w="6498" w:type="dxa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3CA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หมายเหตุ</w:t>
            </w: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: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7D014D" w:rsidP="009A4A60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B3CA5">
              <w:rPr>
                <w:rFonts w:ascii="Angsana New" w:hAnsi="Angsana New" w:hint="cs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297" w:type="dxa"/>
            <w:shd w:val="clear" w:color="auto" w:fill="auto"/>
          </w:tcPr>
          <w:p w:rsidR="007D014D" w:rsidRPr="00BB3CA5" w:rsidRDefault="00C727D5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228,933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132,812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- ต้นทุนทางการเงิน</w:t>
            </w:r>
          </w:p>
        </w:tc>
        <w:tc>
          <w:tcPr>
            <w:tcW w:w="1297" w:type="dxa"/>
            <w:shd w:val="clear" w:color="auto" w:fill="auto"/>
          </w:tcPr>
          <w:p w:rsidR="007D014D" w:rsidRPr="00BB3CA5" w:rsidRDefault="00F8367C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208,313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129,623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1297" w:type="dxa"/>
            <w:shd w:val="clear" w:color="auto" w:fill="auto"/>
          </w:tcPr>
          <w:p w:rsidR="007D014D" w:rsidRPr="00BB3CA5" w:rsidRDefault="00BB3CA5" w:rsidP="00BB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 w:rsidRPr="00BB3C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611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7D014D" w:rsidP="00D65338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42" w:hanging="342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:rsidR="007D014D" w:rsidRPr="003562C4" w:rsidRDefault="00F8367C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561,137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151,221</w:t>
            </w:r>
          </w:p>
        </w:tc>
      </w:tr>
      <w:tr w:rsidR="007D014D" w:rsidRPr="003562C4" w:rsidTr="00D65338">
        <w:tc>
          <w:tcPr>
            <w:tcW w:w="6498" w:type="dxa"/>
          </w:tcPr>
          <w:p w:rsidR="007D014D" w:rsidRPr="00BB3CA5" w:rsidRDefault="007D014D" w:rsidP="00D65338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42" w:hanging="342"/>
              <w:contextualSpacing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รวมรายการเงินกู้ยืมระยะยาวจากสถาบันการเงิน</w:t>
            </w:r>
          </w:p>
          <w:p w:rsidR="007D014D" w:rsidRPr="00BB3CA5" w:rsidRDefault="007D014D" w:rsidP="00D653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97" w:type="dxa"/>
            <w:shd w:val="clear" w:color="auto" w:fill="auto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F8367C" w:rsidRPr="00BB3CA5" w:rsidRDefault="00F8367C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278,644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299,004</w:t>
            </w:r>
          </w:p>
        </w:tc>
      </w:tr>
      <w:tr w:rsidR="007D014D" w:rsidRPr="003C47FE" w:rsidTr="00D65338">
        <w:tc>
          <w:tcPr>
            <w:tcW w:w="6498" w:type="dxa"/>
          </w:tcPr>
          <w:p w:rsidR="007D014D" w:rsidRPr="00BB3CA5" w:rsidRDefault="007D014D" w:rsidP="00D65338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42" w:hanging="342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รวมรายการเงินกู้ยืมระยะยาวจากสถาบันการเงิน</w:t>
            </w:r>
          </w:p>
        </w:tc>
        <w:tc>
          <w:tcPr>
            <w:tcW w:w="1297" w:type="dxa"/>
            <w:shd w:val="clear" w:color="auto" w:fill="auto"/>
          </w:tcPr>
          <w:p w:rsidR="007D014D" w:rsidRPr="00BB3CA5" w:rsidRDefault="00F8367C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3,884,764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4,163,466</w:t>
            </w:r>
          </w:p>
        </w:tc>
      </w:tr>
    </w:tbl>
    <w:p w:rsidR="007D014D" w:rsidRPr="003C47FE" w:rsidRDefault="007D014D" w:rsidP="00FB4CAB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sz w:val="30"/>
          <w:szCs w:val="30"/>
          <w:cs/>
        </w:rPr>
      </w:pPr>
      <w:r w:rsidRPr="003C47FE">
        <w:rPr>
          <w:rFonts w:ascii="Angsana New" w:hAnsi="Angsana New"/>
          <w:bCs/>
          <w:sz w:val="30"/>
          <w:szCs w:val="30"/>
          <w:cs/>
        </w:rPr>
        <w:lastRenderedPageBreak/>
        <w:t>เงินลงทุนระยะยาวอื่น</w:t>
      </w:r>
    </w:p>
    <w:p w:rsidR="007D014D" w:rsidRPr="009A4A6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12"/>
        <w:gridCol w:w="378"/>
        <w:gridCol w:w="1297"/>
        <w:gridCol w:w="266"/>
        <w:gridCol w:w="1297"/>
      </w:tblGrid>
      <w:tr w:rsidR="007D014D" w:rsidRPr="003C47FE" w:rsidTr="009A4A60">
        <w:tc>
          <w:tcPr>
            <w:tcW w:w="6012" w:type="dxa"/>
          </w:tcPr>
          <w:p w:rsidR="007D014D" w:rsidRPr="003C47FE" w:rsidRDefault="007D014D" w:rsidP="009A4A6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" w:type="dxa"/>
            <w:shd w:val="clear" w:color="auto" w:fill="auto"/>
            <w:vAlign w:val="bottom"/>
          </w:tcPr>
          <w:p w:rsidR="007D014D" w:rsidRPr="003C47FE" w:rsidRDefault="007D014D" w:rsidP="009A4A60">
            <w:pPr>
              <w:pStyle w:val="acctfourfigures"/>
              <w:tabs>
                <w:tab w:val="clear" w:pos="765"/>
                <w:tab w:val="left" w:pos="0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C47FE" w:rsidRDefault="007D014D" w:rsidP="009A4A6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66" w:type="dxa"/>
            <w:shd w:val="clear" w:color="auto" w:fill="auto"/>
          </w:tcPr>
          <w:p w:rsidR="007D014D" w:rsidRPr="003C47FE" w:rsidRDefault="007D014D" w:rsidP="009A4A6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C47FE" w:rsidRDefault="007D014D" w:rsidP="009A4A60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7D014D" w:rsidRPr="003C47FE" w:rsidTr="009A4A60">
        <w:tc>
          <w:tcPr>
            <w:tcW w:w="6012" w:type="dxa"/>
          </w:tcPr>
          <w:p w:rsidR="007D014D" w:rsidRPr="003C47FE" w:rsidRDefault="007D014D" w:rsidP="009A4A6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" w:type="dxa"/>
            <w:shd w:val="clear" w:color="auto" w:fill="auto"/>
            <w:vAlign w:val="bottom"/>
          </w:tcPr>
          <w:p w:rsidR="007D014D" w:rsidRPr="003C47FE" w:rsidRDefault="007D014D" w:rsidP="009A4A60">
            <w:pPr>
              <w:pStyle w:val="acctfourfigures"/>
              <w:tabs>
                <w:tab w:val="clear" w:pos="765"/>
                <w:tab w:val="left" w:pos="0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60" w:type="dxa"/>
            <w:gridSpan w:val="3"/>
            <w:shd w:val="clear" w:color="auto" w:fill="auto"/>
            <w:vAlign w:val="bottom"/>
          </w:tcPr>
          <w:p w:rsidR="007D014D" w:rsidRPr="003C47FE" w:rsidRDefault="007D014D" w:rsidP="009A4A60">
            <w:pPr>
              <w:pStyle w:val="acctfourfigures"/>
              <w:tabs>
                <w:tab w:val="clear" w:pos="765"/>
                <w:tab w:val="left" w:pos="0"/>
                <w:tab w:val="decimal" w:pos="972"/>
              </w:tabs>
              <w:spacing w:line="240" w:lineRule="auto"/>
              <w:ind w:right="-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029D5" w:rsidRPr="003C47FE" w:rsidTr="009A4A60">
        <w:tc>
          <w:tcPr>
            <w:tcW w:w="6012" w:type="dxa"/>
          </w:tcPr>
          <w:p w:rsidR="004029D5" w:rsidRPr="003C47FE" w:rsidRDefault="004029D5" w:rsidP="00B13D9B">
            <w:pPr>
              <w:pStyle w:val="Heading8"/>
              <w:tabs>
                <w:tab w:val="left" w:pos="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378" w:type="dxa"/>
            <w:shd w:val="clear" w:color="auto" w:fill="auto"/>
            <w:vAlign w:val="bottom"/>
          </w:tcPr>
          <w:p w:rsidR="004029D5" w:rsidRPr="003C47FE" w:rsidRDefault="004029D5" w:rsidP="004029D5">
            <w:pPr>
              <w:pStyle w:val="acctfourfigures"/>
              <w:tabs>
                <w:tab w:val="clear" w:pos="765"/>
                <w:tab w:val="left" w:pos="0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4029D5" w:rsidRPr="003C47FE" w:rsidRDefault="004029D5" w:rsidP="0040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4,949</w:t>
            </w:r>
          </w:p>
        </w:tc>
        <w:tc>
          <w:tcPr>
            <w:tcW w:w="266" w:type="dxa"/>
            <w:shd w:val="clear" w:color="auto" w:fill="auto"/>
          </w:tcPr>
          <w:p w:rsidR="004029D5" w:rsidRPr="003C47FE" w:rsidRDefault="004029D5" w:rsidP="004029D5">
            <w:pPr>
              <w:pStyle w:val="acctfourfigures"/>
              <w:tabs>
                <w:tab w:val="clear" w:pos="765"/>
                <w:tab w:val="left" w:pos="0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4029D5" w:rsidRPr="003C47FE" w:rsidRDefault="004029D5" w:rsidP="0040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4,949</w:t>
            </w:r>
          </w:p>
        </w:tc>
      </w:tr>
      <w:tr w:rsidR="004029D5" w:rsidRPr="003C47FE" w:rsidTr="009A4A60">
        <w:tc>
          <w:tcPr>
            <w:tcW w:w="6012" w:type="dxa"/>
          </w:tcPr>
          <w:p w:rsidR="004029D5" w:rsidRPr="003C47FE" w:rsidRDefault="004029D5" w:rsidP="0040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30D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378" w:type="dxa"/>
            <w:shd w:val="clear" w:color="auto" w:fill="auto"/>
            <w:vAlign w:val="bottom"/>
          </w:tcPr>
          <w:p w:rsidR="004029D5" w:rsidRPr="003C47FE" w:rsidRDefault="004029D5" w:rsidP="004029D5">
            <w:pPr>
              <w:pStyle w:val="acctfourfigures"/>
              <w:tabs>
                <w:tab w:val="clear" w:pos="765"/>
                <w:tab w:val="left" w:pos="0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4029D5" w:rsidRPr="003C47FE" w:rsidRDefault="004029D5" w:rsidP="0040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(1,545)</w:t>
            </w:r>
          </w:p>
        </w:tc>
        <w:tc>
          <w:tcPr>
            <w:tcW w:w="266" w:type="dxa"/>
            <w:shd w:val="clear" w:color="auto" w:fill="auto"/>
          </w:tcPr>
          <w:p w:rsidR="004029D5" w:rsidRPr="003C47FE" w:rsidRDefault="004029D5" w:rsidP="004029D5">
            <w:pPr>
              <w:pStyle w:val="acctfourfigures"/>
              <w:tabs>
                <w:tab w:val="clear" w:pos="765"/>
                <w:tab w:val="left" w:pos="0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4029D5" w:rsidRPr="003C47FE" w:rsidRDefault="004029D5" w:rsidP="0040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(1,545)</w:t>
            </w:r>
          </w:p>
        </w:tc>
      </w:tr>
      <w:tr w:rsidR="004029D5" w:rsidRPr="003C47FE" w:rsidTr="009A4A60">
        <w:tc>
          <w:tcPr>
            <w:tcW w:w="6012" w:type="dxa"/>
          </w:tcPr>
          <w:p w:rsidR="004029D5" w:rsidRPr="003C47FE" w:rsidRDefault="004029D5" w:rsidP="0040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378" w:type="dxa"/>
            <w:shd w:val="clear" w:color="auto" w:fill="auto"/>
            <w:vAlign w:val="bottom"/>
          </w:tcPr>
          <w:p w:rsidR="004029D5" w:rsidRPr="003C47FE" w:rsidRDefault="004029D5" w:rsidP="004029D5">
            <w:pPr>
              <w:pStyle w:val="acctfourfigures"/>
              <w:tabs>
                <w:tab w:val="clear" w:pos="765"/>
                <w:tab w:val="left" w:pos="0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9D5" w:rsidRPr="003C47FE" w:rsidRDefault="004029D5" w:rsidP="0040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3,404</w:t>
            </w:r>
          </w:p>
        </w:tc>
        <w:tc>
          <w:tcPr>
            <w:tcW w:w="266" w:type="dxa"/>
            <w:shd w:val="clear" w:color="auto" w:fill="auto"/>
          </w:tcPr>
          <w:p w:rsidR="004029D5" w:rsidRPr="003C47FE" w:rsidRDefault="004029D5" w:rsidP="004029D5">
            <w:pPr>
              <w:pStyle w:val="acctfourfigures"/>
              <w:tabs>
                <w:tab w:val="clear" w:pos="765"/>
                <w:tab w:val="left" w:pos="0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29D5" w:rsidRPr="003C47FE" w:rsidRDefault="004029D5" w:rsidP="00402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3,404</w:t>
            </w:r>
          </w:p>
        </w:tc>
      </w:tr>
    </w:tbl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9B1D6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 xml:space="preserve">เงินลงทุนระยะยาวอื่น ณ วันที่ </w:t>
      </w:r>
      <w:r w:rsidRPr="003C47FE">
        <w:rPr>
          <w:rFonts w:ascii="Angsana New" w:hAnsi="Angsana New"/>
          <w:sz w:val="30"/>
          <w:szCs w:val="30"/>
        </w:rPr>
        <w:t xml:space="preserve">31 </w:t>
      </w:r>
      <w:r w:rsidRPr="003C47FE">
        <w:rPr>
          <w:rFonts w:ascii="Angsana New" w:hAnsi="Angsana New"/>
          <w:sz w:val="30"/>
          <w:szCs w:val="30"/>
          <w:cs/>
        </w:rPr>
        <w:t>ธันวาคม 25</w:t>
      </w:r>
      <w:r w:rsidRPr="003C47FE">
        <w:rPr>
          <w:rFonts w:ascii="Angsana New" w:hAnsi="Angsana New"/>
          <w:sz w:val="30"/>
          <w:szCs w:val="30"/>
        </w:rPr>
        <w:t>60</w:t>
      </w:r>
      <w:r w:rsidRPr="003C47FE">
        <w:rPr>
          <w:rFonts w:ascii="Angsana New" w:hAnsi="Angsana New"/>
          <w:sz w:val="30"/>
          <w:szCs w:val="30"/>
          <w:cs/>
        </w:rPr>
        <w:t xml:space="preserve"> และ </w:t>
      </w:r>
      <w:r w:rsidRPr="003C47FE">
        <w:rPr>
          <w:rFonts w:ascii="Angsana New" w:hAnsi="Angsana New"/>
          <w:sz w:val="30"/>
          <w:szCs w:val="30"/>
        </w:rPr>
        <w:t>25</w:t>
      </w:r>
      <w:r w:rsidRPr="003C47FE">
        <w:rPr>
          <w:rFonts w:ascii="Angsana New" w:hAnsi="Angsana New"/>
          <w:sz w:val="30"/>
          <w:szCs w:val="30"/>
          <w:cs/>
        </w:rPr>
        <w:t>5</w:t>
      </w:r>
      <w:r w:rsidRPr="003C47FE">
        <w:rPr>
          <w:rFonts w:ascii="Angsana New" w:hAnsi="Angsana New"/>
          <w:sz w:val="30"/>
          <w:szCs w:val="30"/>
        </w:rPr>
        <w:t xml:space="preserve">9 </w:t>
      </w:r>
      <w:r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 มีดังนี้</w:t>
      </w:r>
    </w:p>
    <w:tbl>
      <w:tblPr>
        <w:tblW w:w="145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170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0"/>
      </w:tblGrid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620" w:type="dxa"/>
            <w:gridSpan w:val="2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996" w:type="dxa"/>
            <w:gridSpan w:val="3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620" w:type="dxa"/>
            <w:gridSpan w:val="2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  <w:gridSpan w:val="3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72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873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81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0" w:type="dxa"/>
            <w:gridSpan w:val="10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ซูมิโช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โก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ลบอล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โล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จิ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สติคส์</w:t>
            </w:r>
            <w:proofErr w:type="spellEnd"/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180,000</w:t>
            </w: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180,000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นวนคร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15.08</w:t>
            </w: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15.08</w:t>
            </w: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อินเตอร์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เนชั่นแนล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การ์ด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(871)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(871)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</w:t>
            </w: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 w:rsidR="00E002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(674)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(674)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32F44" w:rsidRPr="00336990" w:rsidTr="00C00C8C">
        <w:tc>
          <w:tcPr>
            <w:tcW w:w="3258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3,404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3,404</w:t>
            </w:r>
          </w:p>
        </w:tc>
        <w:tc>
          <w:tcPr>
            <w:tcW w:w="236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32F44" w:rsidRPr="00336990" w:rsidRDefault="00E32F44" w:rsidP="00E3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</w:t>
            </w:r>
          </w:p>
        </w:tc>
      </w:tr>
    </w:tbl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7D014D" w:rsidRPr="003C47FE" w:rsidSect="000E7DFA"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FB4CAB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FB4CAB">
        <w:rPr>
          <w:rFonts w:ascii="Angsana New" w:hAnsi="Angsana New"/>
          <w:bCs/>
          <w:sz w:val="30"/>
          <w:szCs w:val="30"/>
          <w:cs/>
        </w:rPr>
        <w:lastRenderedPageBreak/>
        <w:t>อสังหาริมทรัพย์</w:t>
      </w:r>
      <w:r w:rsidRPr="003C47FE">
        <w:rPr>
          <w:rFonts w:ascii="Angsana New" w:hAnsi="Angsana New"/>
          <w:b/>
          <w:bCs/>
          <w:sz w:val="30"/>
          <w:szCs w:val="30"/>
          <w:cs/>
        </w:rPr>
        <w:t>เพื่อการลงทุน</w:t>
      </w:r>
    </w:p>
    <w:p w:rsidR="007D014D" w:rsidRPr="00A3620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588"/>
        <w:gridCol w:w="264"/>
        <w:gridCol w:w="1083"/>
        <w:gridCol w:w="270"/>
        <w:gridCol w:w="1083"/>
      </w:tblGrid>
      <w:tr w:rsidR="007D014D" w:rsidRPr="003C47FE" w:rsidTr="00A6769A">
        <w:tc>
          <w:tcPr>
            <w:tcW w:w="6588" w:type="dxa"/>
          </w:tcPr>
          <w:p w:rsidR="007D014D" w:rsidRPr="003C47FE" w:rsidRDefault="007D014D" w:rsidP="007E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7E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8D00E5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295,943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292,834</w:t>
            </w:r>
          </w:p>
        </w:tc>
      </w:tr>
      <w:tr w:rsidR="008D00E5" w:rsidRPr="003C47FE" w:rsidTr="00A6769A">
        <w:tc>
          <w:tcPr>
            <w:tcW w:w="6588" w:type="dxa"/>
          </w:tcPr>
          <w:p w:rsidR="008D00E5" w:rsidRPr="003C47FE" w:rsidRDefault="003562C4" w:rsidP="00A6769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4" w:type="dxa"/>
          </w:tcPr>
          <w:p w:rsidR="008D00E5" w:rsidRPr="003C47FE" w:rsidRDefault="008D00E5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D00E5" w:rsidRDefault="008D00E5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2,794</w:t>
            </w:r>
          </w:p>
        </w:tc>
        <w:tc>
          <w:tcPr>
            <w:tcW w:w="270" w:type="dxa"/>
          </w:tcPr>
          <w:p w:rsidR="008D00E5" w:rsidRPr="003C47FE" w:rsidRDefault="008D00E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8D00E5" w:rsidRPr="003C47FE" w:rsidRDefault="003562C4" w:rsidP="0035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โอนจากโครงการอสังหาริมทรัพย์ระหว่างการพัฒนา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CF2637" w:rsidP="0029584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49,823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8D00E5" w:rsidP="008D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2,242</w:t>
            </w: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7D014D" w:rsidRPr="003C47FE" w:rsidRDefault="00CF2637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348,560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295,943</w:t>
            </w:r>
          </w:p>
        </w:tc>
      </w:tr>
      <w:tr w:rsidR="007D014D" w:rsidRPr="00A3620D" w:rsidTr="00A6769A">
        <w:tc>
          <w:tcPr>
            <w:tcW w:w="6588" w:type="dxa"/>
          </w:tcPr>
          <w:p w:rsidR="007D014D" w:rsidRPr="00A3620D" w:rsidRDefault="007D014D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:rsidR="007D014D" w:rsidRPr="00A3620D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7D014D" w:rsidRPr="00A3620D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7D014D" w:rsidRPr="00A3620D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7D014D" w:rsidRPr="00A3620D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8D00E5" w:rsidP="008D00E5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(54,126)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(48,499)</w:t>
            </w: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8D00E5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(10,077)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(5,62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7D014D" w:rsidRPr="003C47FE" w:rsidRDefault="008D00E5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(64,203)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(54,12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D014D" w:rsidRPr="003C47FE" w:rsidTr="00A6769A">
        <w:tc>
          <w:tcPr>
            <w:tcW w:w="6588" w:type="dxa"/>
          </w:tcPr>
          <w:p w:rsidR="007D014D" w:rsidRPr="00A3620D" w:rsidRDefault="007D014D" w:rsidP="00A6769A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4" w:type="dxa"/>
          </w:tcPr>
          <w:p w:rsidR="007D014D" w:rsidRPr="00A3620D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7D014D" w:rsidRPr="00A3620D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7D014D" w:rsidRPr="00A3620D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7D014D" w:rsidRPr="00A3620D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E2484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7D014D"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014D" w:rsidRPr="003C47FE" w:rsidTr="00A6769A">
        <w:tc>
          <w:tcPr>
            <w:tcW w:w="6588" w:type="dxa"/>
          </w:tcPr>
          <w:p w:rsidR="007D014D" w:rsidRPr="003C47FE" w:rsidRDefault="007D014D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8D00E5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(49,708)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(49,708)</w:t>
            </w:r>
          </w:p>
        </w:tc>
      </w:tr>
      <w:tr w:rsidR="00C4439E" w:rsidRPr="003C47FE" w:rsidTr="00A6769A">
        <w:tc>
          <w:tcPr>
            <w:tcW w:w="6588" w:type="dxa"/>
          </w:tcPr>
          <w:p w:rsidR="00C4439E" w:rsidRPr="003C47FE" w:rsidRDefault="00C4439E" w:rsidP="00C4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ขาดทุนจากการด้อยค่าที่โอนจาก</w:t>
            </w:r>
          </w:p>
          <w:p w:rsidR="00C4439E" w:rsidRPr="003C47FE" w:rsidRDefault="00C4439E" w:rsidP="00C4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  โครงการอสังหาริมทรัพย์ระหว่างการพัฒนา</w:t>
            </w:r>
          </w:p>
        </w:tc>
        <w:tc>
          <w:tcPr>
            <w:tcW w:w="264" w:type="dxa"/>
          </w:tcPr>
          <w:p w:rsidR="00C4439E" w:rsidRPr="003C47FE" w:rsidRDefault="00C4439E" w:rsidP="00C4439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C4439E" w:rsidRDefault="00C4439E" w:rsidP="00C4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C4439E" w:rsidRPr="003C47FE" w:rsidRDefault="00C4439E" w:rsidP="00372C2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2C27">
              <w:rPr>
                <w:rFonts w:ascii="Angsana New" w:hAnsi="Angsana New"/>
                <w:sz w:val="30"/>
                <w:szCs w:val="30"/>
              </w:rPr>
              <w:t>49,697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4439E" w:rsidRPr="003C47FE" w:rsidRDefault="00C4439E" w:rsidP="00C4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C4439E" w:rsidRPr="003C47FE" w:rsidRDefault="00C4439E" w:rsidP="00C4439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C4439E" w:rsidRPr="003C47FE" w:rsidRDefault="00C4439E" w:rsidP="00C4439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</w:tr>
      <w:tr w:rsidR="009874C0" w:rsidRPr="003C47FE" w:rsidTr="00A6769A">
        <w:tc>
          <w:tcPr>
            <w:tcW w:w="6588" w:type="dxa"/>
          </w:tcPr>
          <w:p w:rsidR="009874C0" w:rsidRPr="003C47FE" w:rsidRDefault="009874C0" w:rsidP="0098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64" w:type="dxa"/>
          </w:tcPr>
          <w:p w:rsidR="009874C0" w:rsidRPr="003C47FE" w:rsidRDefault="009874C0" w:rsidP="009874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9874C0" w:rsidRPr="00CF2637" w:rsidRDefault="00CF2637" w:rsidP="009874C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(99,797)</w:t>
            </w:r>
          </w:p>
        </w:tc>
        <w:tc>
          <w:tcPr>
            <w:tcW w:w="270" w:type="dxa"/>
          </w:tcPr>
          <w:p w:rsidR="009874C0" w:rsidRPr="003C47FE" w:rsidRDefault="009874C0" w:rsidP="0098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9874C0" w:rsidRPr="003C47FE" w:rsidRDefault="009874C0" w:rsidP="0098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2637" w:rsidRPr="003C47FE" w:rsidTr="00A6769A">
        <w:tc>
          <w:tcPr>
            <w:tcW w:w="6588" w:type="dxa"/>
          </w:tcPr>
          <w:p w:rsidR="00CF2637" w:rsidRPr="003C47FE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264" w:type="dxa"/>
          </w:tcPr>
          <w:p w:rsidR="00CF2637" w:rsidRPr="003C47FE" w:rsidRDefault="00CF2637" w:rsidP="00CF26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CF2637" w:rsidRPr="00CF2637" w:rsidRDefault="00CF2637" w:rsidP="00CF263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32,697</w:t>
            </w:r>
          </w:p>
        </w:tc>
        <w:tc>
          <w:tcPr>
            <w:tcW w:w="270" w:type="dxa"/>
          </w:tcPr>
          <w:p w:rsidR="00CF2637" w:rsidRPr="003C47FE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CF2637" w:rsidRPr="003C47FE" w:rsidRDefault="00CF2637" w:rsidP="00CF263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CF2637" w:rsidRPr="003C47FE" w:rsidTr="00A6769A">
        <w:tc>
          <w:tcPr>
            <w:tcW w:w="6588" w:type="dxa"/>
          </w:tcPr>
          <w:p w:rsidR="00CF2637" w:rsidRPr="003C47FE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264" w:type="dxa"/>
          </w:tcPr>
          <w:p w:rsidR="00CF2637" w:rsidRPr="003C47FE" w:rsidRDefault="00CF2637" w:rsidP="00CF26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CF2637" w:rsidRPr="00CF2637" w:rsidRDefault="00CF2637" w:rsidP="00CF263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26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166,505</w:t>
            </w:r>
            <w:r w:rsidRPr="00CF26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CF2637" w:rsidRPr="003C47FE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CF2637" w:rsidRPr="003C47FE" w:rsidRDefault="00CF2637" w:rsidP="00CF263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(49,708)</w:t>
            </w:r>
          </w:p>
        </w:tc>
      </w:tr>
      <w:tr w:rsidR="00CF2637" w:rsidRPr="003C47FE" w:rsidTr="00A6769A">
        <w:tc>
          <w:tcPr>
            <w:tcW w:w="6588" w:type="dxa"/>
          </w:tcPr>
          <w:p w:rsidR="00CF2637" w:rsidRPr="00A3620D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4" w:type="dxa"/>
          </w:tcPr>
          <w:p w:rsidR="00CF2637" w:rsidRPr="00A3620D" w:rsidRDefault="00CF2637" w:rsidP="00CF26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CF2637" w:rsidRPr="00A3620D" w:rsidRDefault="00CF2637" w:rsidP="00CF263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CF2637" w:rsidRPr="00A3620D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CF2637" w:rsidRPr="00A3620D" w:rsidRDefault="00CF2637" w:rsidP="00CF263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F2637" w:rsidRPr="003C47FE" w:rsidTr="00A6769A">
        <w:tc>
          <w:tcPr>
            <w:tcW w:w="6588" w:type="dxa"/>
          </w:tcPr>
          <w:p w:rsidR="00CF2637" w:rsidRPr="003C47FE" w:rsidRDefault="00CF2637" w:rsidP="00CF26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64" w:type="dxa"/>
          </w:tcPr>
          <w:p w:rsidR="00CF2637" w:rsidRPr="003C47FE" w:rsidRDefault="00CF2637" w:rsidP="00CF26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CF2637" w:rsidRPr="003C47FE" w:rsidRDefault="00CF2637" w:rsidP="00CF263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F2637" w:rsidRPr="003C47FE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CF2637" w:rsidRPr="003C47FE" w:rsidRDefault="00CF2637" w:rsidP="00CF2637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F2637" w:rsidRPr="003C47FE" w:rsidTr="00A6769A">
        <w:tc>
          <w:tcPr>
            <w:tcW w:w="6588" w:type="dxa"/>
          </w:tcPr>
          <w:p w:rsidR="00CF2637" w:rsidRPr="003C47FE" w:rsidRDefault="00CF2637" w:rsidP="00CF26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4" w:type="dxa"/>
          </w:tcPr>
          <w:p w:rsidR="00CF2637" w:rsidRPr="003C47FE" w:rsidRDefault="00CF2637" w:rsidP="00CF26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CF2637" w:rsidRPr="00B8228F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28F">
              <w:rPr>
                <w:rFonts w:ascii="Angsana New" w:hAnsi="Angsana New"/>
                <w:b/>
                <w:bCs/>
                <w:sz w:val="30"/>
                <w:szCs w:val="30"/>
              </w:rPr>
              <w:t>192,109</w:t>
            </w:r>
          </w:p>
        </w:tc>
        <w:tc>
          <w:tcPr>
            <w:tcW w:w="270" w:type="dxa"/>
            <w:tcBorders>
              <w:left w:val="nil"/>
            </w:tcBorders>
          </w:tcPr>
          <w:p w:rsidR="00CF2637" w:rsidRPr="003C47FE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:rsidR="00CF2637" w:rsidRPr="007B17DA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7DA">
              <w:rPr>
                <w:rFonts w:ascii="Angsana New" w:hAnsi="Angsana New"/>
                <w:b/>
                <w:bCs/>
                <w:sz w:val="30"/>
                <w:szCs w:val="30"/>
              </w:rPr>
              <w:t>194,627</w:t>
            </w:r>
          </w:p>
        </w:tc>
      </w:tr>
      <w:tr w:rsidR="00CF2637" w:rsidRPr="003C47FE" w:rsidTr="00A6769A">
        <w:tc>
          <w:tcPr>
            <w:tcW w:w="6588" w:type="dxa"/>
          </w:tcPr>
          <w:p w:rsidR="00CF2637" w:rsidRPr="003C47FE" w:rsidRDefault="00CF2637" w:rsidP="00CF26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264" w:type="dxa"/>
          </w:tcPr>
          <w:p w:rsidR="00CF2637" w:rsidRPr="003C47FE" w:rsidRDefault="00CF2637" w:rsidP="00CF263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:rsidR="00CF2637" w:rsidRPr="00B8228F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117,852</w:t>
            </w:r>
          </w:p>
        </w:tc>
        <w:tc>
          <w:tcPr>
            <w:tcW w:w="270" w:type="dxa"/>
          </w:tcPr>
          <w:p w:rsidR="00CF2637" w:rsidRPr="003C47FE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F2637" w:rsidRPr="007B17DA" w:rsidRDefault="00CF2637" w:rsidP="00CF2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7DA">
              <w:rPr>
                <w:rFonts w:ascii="Angsana New" w:hAnsi="Angsana New"/>
                <w:b/>
                <w:bCs/>
                <w:sz w:val="30"/>
                <w:szCs w:val="30"/>
              </w:rPr>
              <w:t>192,109</w:t>
            </w:r>
          </w:p>
        </w:tc>
      </w:tr>
    </w:tbl>
    <w:p w:rsidR="00677FF7" w:rsidRPr="00677FF7" w:rsidRDefault="00677FF7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C00C8C" w:rsidRPr="0085089F" w:rsidRDefault="007D014D" w:rsidP="0098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2225A7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ประกอบด้วยที่ดิน โรงงาน</w:t>
      </w:r>
      <w:r w:rsidR="002225A7">
        <w:rPr>
          <w:rFonts w:ascii="Angsana New" w:hAnsi="Angsana New"/>
          <w:sz w:val="30"/>
          <w:szCs w:val="30"/>
        </w:rPr>
        <w:t xml:space="preserve"> </w:t>
      </w:r>
      <w:r w:rsidRPr="002225A7">
        <w:rPr>
          <w:rFonts w:ascii="Angsana New" w:hAnsi="Angsana New"/>
          <w:sz w:val="30"/>
          <w:szCs w:val="30"/>
          <w:cs/>
        </w:rPr>
        <w:t>ศูนย์การค้า</w:t>
      </w:r>
      <w:r w:rsidR="002225A7">
        <w:rPr>
          <w:rFonts w:ascii="Angsana New" w:hAnsi="Angsana New" w:hint="cs"/>
          <w:sz w:val="30"/>
          <w:szCs w:val="30"/>
          <w:cs/>
        </w:rPr>
        <w:t>และอาคารที่พักอาศัย</w:t>
      </w:r>
      <w:r w:rsidRPr="002225A7">
        <w:rPr>
          <w:rFonts w:ascii="Angsana New" w:hAnsi="Angsana New"/>
          <w:sz w:val="30"/>
          <w:szCs w:val="30"/>
          <w:cs/>
        </w:rPr>
        <w:t>ให้เช่า โดยมีรายได้ค่าเช่าสำหรับปีสิ้นสุด</w:t>
      </w:r>
      <w:r w:rsidRPr="002225A7">
        <w:rPr>
          <w:rFonts w:ascii="Angsana New" w:hAnsi="Angsana New"/>
          <w:spacing w:val="-6"/>
          <w:sz w:val="30"/>
          <w:szCs w:val="30"/>
          <w:cs/>
        </w:rPr>
        <w:t xml:space="preserve">วันที่ 31 ธันวาคม </w:t>
      </w:r>
      <w:r w:rsidRPr="00CF2637">
        <w:rPr>
          <w:rFonts w:ascii="Angsana New" w:hAnsi="Angsana New"/>
          <w:spacing w:val="-6"/>
          <w:sz w:val="30"/>
          <w:szCs w:val="30"/>
          <w:cs/>
        </w:rPr>
        <w:t>25</w:t>
      </w:r>
      <w:r w:rsidRPr="00CF2637">
        <w:rPr>
          <w:rFonts w:ascii="Angsana New" w:hAnsi="Angsana New"/>
          <w:spacing w:val="-6"/>
          <w:sz w:val="30"/>
          <w:szCs w:val="30"/>
        </w:rPr>
        <w:t>60</w:t>
      </w:r>
      <w:r w:rsidR="00FD4306" w:rsidRPr="00CF2637">
        <w:rPr>
          <w:rFonts w:ascii="Angsana New" w:hAnsi="Angsana New"/>
          <w:spacing w:val="-6"/>
          <w:sz w:val="30"/>
          <w:szCs w:val="30"/>
          <w:cs/>
        </w:rPr>
        <w:t xml:space="preserve"> จำนวน</w:t>
      </w:r>
      <w:r w:rsidR="00FD4306" w:rsidRPr="00CF2637">
        <w:rPr>
          <w:rFonts w:ascii="Angsana New" w:hAnsi="Angsana New"/>
          <w:spacing w:val="-6"/>
          <w:sz w:val="30"/>
          <w:szCs w:val="30"/>
        </w:rPr>
        <w:t xml:space="preserve"> </w:t>
      </w:r>
      <w:r w:rsidR="00CF2637">
        <w:rPr>
          <w:rFonts w:ascii="Angsana New" w:hAnsi="Angsana New"/>
          <w:spacing w:val="-6"/>
          <w:sz w:val="30"/>
          <w:szCs w:val="30"/>
        </w:rPr>
        <w:t>10.9</w:t>
      </w:r>
      <w:r w:rsidR="00FD4306" w:rsidRPr="00CF2637">
        <w:rPr>
          <w:rFonts w:ascii="Angsana New" w:hAnsi="Angsana New"/>
          <w:spacing w:val="-6"/>
          <w:sz w:val="30"/>
          <w:szCs w:val="30"/>
        </w:rPr>
        <w:t xml:space="preserve"> </w:t>
      </w:r>
      <w:r w:rsidRPr="00CF2637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Pr="00CF2637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Pr="002225A7">
        <w:rPr>
          <w:rFonts w:ascii="Angsana New" w:hAnsi="Angsana New"/>
          <w:i/>
          <w:iCs/>
          <w:spacing w:val="-6"/>
          <w:sz w:val="30"/>
          <w:szCs w:val="30"/>
        </w:rPr>
        <w:t xml:space="preserve">2559: 6.4 </w:t>
      </w:r>
      <w:r w:rsidRPr="002225A7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  <w:r w:rsidRPr="002225A7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2225A7">
        <w:rPr>
          <w:rFonts w:ascii="Angsana New" w:hAnsi="Angsana New"/>
          <w:spacing w:val="-6"/>
          <w:sz w:val="30"/>
          <w:szCs w:val="30"/>
          <w:cs/>
        </w:rPr>
        <w:t>สัญญาเช่าไม่สามารถบอกเลิกได้เป็นระยะเวลา</w:t>
      </w:r>
      <w:r w:rsidRPr="002225A7">
        <w:rPr>
          <w:rFonts w:ascii="Angsana New" w:hAnsi="Angsana New"/>
          <w:spacing w:val="-6"/>
          <w:sz w:val="30"/>
          <w:szCs w:val="30"/>
        </w:rPr>
        <w:t xml:space="preserve"> 1 - 3</w:t>
      </w:r>
      <w:r w:rsidRPr="002225A7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2225A7">
        <w:rPr>
          <w:rFonts w:ascii="Angsana New" w:hAnsi="Angsana New"/>
          <w:sz w:val="30"/>
          <w:szCs w:val="30"/>
          <w:cs/>
        </w:rPr>
        <w:t xml:space="preserve"> การต่อสัญญาภายหลังจะเป็นไปตามการต่อรองกับผู้เช่า ทั้งนี้ไม่มีค่าเช่าที่อาจเกิดขึ้น</w:t>
      </w:r>
    </w:p>
    <w:p w:rsidR="00227C4D" w:rsidRDefault="0022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green"/>
          <w:cs/>
        </w:rPr>
      </w:pPr>
      <w:r>
        <w:rPr>
          <w:rFonts w:ascii="Angsana New" w:hAnsi="Angsana New"/>
          <w:i/>
          <w:iCs/>
          <w:sz w:val="30"/>
          <w:szCs w:val="30"/>
          <w:highlight w:val="green"/>
          <w:cs/>
        </w:rPr>
        <w:br w:type="page"/>
      </w:r>
    </w:p>
    <w:p w:rsidR="00C4439E" w:rsidRDefault="00C4439E" w:rsidP="00C44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427F3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E427F3">
        <w:rPr>
          <w:rFonts w:ascii="Angsana New" w:hAnsi="Angsana New"/>
          <w:sz w:val="30"/>
          <w:szCs w:val="30"/>
        </w:rPr>
        <w:t xml:space="preserve">31 </w:t>
      </w:r>
      <w:r w:rsidRPr="00E427F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427F3">
        <w:rPr>
          <w:rFonts w:ascii="Angsana New" w:hAnsi="Angsana New"/>
          <w:sz w:val="30"/>
          <w:szCs w:val="30"/>
        </w:rPr>
        <w:t>2560</w:t>
      </w:r>
      <w:r w:rsidRPr="00E427F3">
        <w:rPr>
          <w:rFonts w:ascii="Angsana New" w:hAnsi="Angsana New"/>
          <w:sz w:val="30"/>
          <w:szCs w:val="30"/>
          <w:cs/>
        </w:rPr>
        <w:t xml:space="preserve"> ศูนย์การค้าให้เช่าซึ่งมีราคาทุน </w:t>
      </w:r>
      <w:r w:rsidR="007F6331">
        <w:rPr>
          <w:rFonts w:ascii="Angsana New" w:hAnsi="Angsana New"/>
          <w:sz w:val="30"/>
          <w:szCs w:val="30"/>
        </w:rPr>
        <w:t>214.61</w:t>
      </w:r>
      <w:r w:rsidRPr="00E427F3">
        <w:rPr>
          <w:rFonts w:ascii="Angsana New" w:hAnsi="Angsana New"/>
          <w:sz w:val="30"/>
          <w:szCs w:val="30"/>
        </w:rPr>
        <w:t xml:space="preserve"> </w:t>
      </w:r>
      <w:r w:rsidRPr="00E427F3">
        <w:rPr>
          <w:rFonts w:ascii="Angsana New" w:hAnsi="Angsana New"/>
          <w:sz w:val="30"/>
          <w:szCs w:val="30"/>
          <w:cs/>
        </w:rPr>
        <w:t>ล้านบาท และค่าเสื่อมราคาสะสม</w:t>
      </w:r>
      <w:r w:rsidRPr="00E427F3">
        <w:rPr>
          <w:rFonts w:ascii="Angsana New" w:hAnsi="Angsana New"/>
          <w:sz w:val="30"/>
          <w:szCs w:val="30"/>
        </w:rPr>
        <w:t xml:space="preserve"> </w:t>
      </w:r>
      <w:r w:rsidR="007F6331">
        <w:rPr>
          <w:rFonts w:ascii="Angsana New" w:hAnsi="Angsana New"/>
          <w:sz w:val="30"/>
          <w:szCs w:val="30"/>
        </w:rPr>
        <w:t>52.57</w:t>
      </w:r>
      <w:r w:rsidRPr="00E427F3">
        <w:rPr>
          <w:rFonts w:ascii="Angsana New" w:hAnsi="Angsana New"/>
          <w:sz w:val="30"/>
          <w:szCs w:val="30"/>
        </w:rPr>
        <w:t xml:space="preserve"> </w:t>
      </w:r>
      <w:r w:rsidRPr="00E427F3">
        <w:rPr>
          <w:rFonts w:ascii="Angsana New" w:hAnsi="Angsana New"/>
          <w:sz w:val="30"/>
          <w:szCs w:val="30"/>
          <w:cs/>
        </w:rPr>
        <w:t>ล้านบาท</w:t>
      </w:r>
      <w:r w:rsidRPr="00E427F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อาคารที่พักอาศัยให้เช่าซึ่ง</w:t>
      </w:r>
      <w:r w:rsidR="00CC1B13">
        <w:rPr>
          <w:rFonts w:ascii="Angsana New" w:hAnsi="Angsana New" w:hint="cs"/>
          <w:sz w:val="30"/>
          <w:szCs w:val="30"/>
          <w:cs/>
        </w:rPr>
        <w:t xml:space="preserve">มีราคาทุน </w:t>
      </w:r>
      <w:r w:rsidR="00372C27">
        <w:rPr>
          <w:rFonts w:ascii="Angsana New" w:hAnsi="Angsana New"/>
          <w:sz w:val="30"/>
          <w:szCs w:val="30"/>
        </w:rPr>
        <w:t>49.82</w:t>
      </w:r>
      <w:r w:rsidR="00CC1B13">
        <w:rPr>
          <w:rFonts w:ascii="Angsana New" w:hAnsi="Angsana New"/>
          <w:sz w:val="30"/>
          <w:szCs w:val="30"/>
        </w:rPr>
        <w:t xml:space="preserve"> </w:t>
      </w:r>
      <w:r w:rsidR="00CC1B13">
        <w:rPr>
          <w:rFonts w:ascii="Angsana New" w:hAnsi="Angsana New" w:hint="cs"/>
          <w:sz w:val="30"/>
          <w:szCs w:val="30"/>
          <w:cs/>
        </w:rPr>
        <w:t>ล้านบาทและ</w:t>
      </w:r>
      <w:r>
        <w:rPr>
          <w:rFonts w:ascii="Angsana New" w:hAnsi="Angsana New" w:hint="cs"/>
          <w:sz w:val="30"/>
          <w:szCs w:val="30"/>
          <w:cs/>
        </w:rPr>
        <w:t>โอนมาจากโครงการอสังหาริมทรัพย์ระหว่างการพัฒนา</w:t>
      </w:r>
      <w:r w:rsidRPr="00E427F3">
        <w:rPr>
          <w:rFonts w:ascii="Angsana New" w:hAnsi="Angsana New"/>
          <w:sz w:val="30"/>
          <w:szCs w:val="30"/>
          <w:cs/>
        </w:rPr>
        <w:t>ยังมีพื้นที่เช่าบางส่วนว่างอยู่ ปัจจัยดังกล่าวเป็นข้อบ่งชี้ของการด้อยค่า</w:t>
      </w:r>
      <w:r w:rsidRPr="00E427F3">
        <w:rPr>
          <w:rFonts w:ascii="Angsana New" w:hAnsi="Angsana New"/>
          <w:sz w:val="30"/>
          <w:szCs w:val="30"/>
        </w:rPr>
        <w:t xml:space="preserve"> </w:t>
      </w:r>
    </w:p>
    <w:p w:rsidR="00C4439E" w:rsidRDefault="00C4439E" w:rsidP="00C4439E">
      <w:pPr>
        <w:pStyle w:val="FSBlank"/>
      </w:pPr>
    </w:p>
    <w:p w:rsidR="00C4439E" w:rsidRDefault="00C4439E" w:rsidP="00C44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0D0918">
        <w:rPr>
          <w:rFonts w:ascii="Angsana New" w:hAnsi="Angsana New"/>
          <w:sz w:val="30"/>
          <w:szCs w:val="30"/>
          <w:cs/>
        </w:rPr>
        <w:t>ผู้บริหาร</w:t>
      </w:r>
      <w:r w:rsidRPr="000D0918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0D0918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0D0918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ของอสังหาริมทรัพย์เพื่อการลงทุนที่มีข้อบ่งชี้ของการด้อยค่า </w:t>
      </w:r>
      <w:r w:rsidRPr="000D0918">
        <w:rPr>
          <w:rFonts w:ascii="Angsana New" w:hAnsi="Angsana New"/>
          <w:sz w:val="30"/>
          <w:szCs w:val="30"/>
          <w:cs/>
        </w:rPr>
        <w:t>โดยการกำหนดมูลค่าที่คาดว่าจะได้รับคืนจากมูลค่า</w:t>
      </w:r>
      <w:r w:rsidRPr="000D0918">
        <w:rPr>
          <w:rFonts w:ascii="Angsana New" w:hAnsi="Angsana New" w:hint="cs"/>
          <w:sz w:val="30"/>
          <w:szCs w:val="30"/>
          <w:cs/>
        </w:rPr>
        <w:t>จากการใช้</w:t>
      </w:r>
      <w:r w:rsidR="00CC1B13">
        <w:rPr>
          <w:rFonts w:ascii="Angsana New" w:hAnsi="Angsana New" w:hint="cs"/>
          <w:sz w:val="30"/>
          <w:szCs w:val="30"/>
          <w:cs/>
        </w:rPr>
        <w:t>ของศูนย์การค้าและอาคารที่พักอาศัยให้เช่า</w:t>
      </w:r>
      <w:r w:rsidRPr="000D0918">
        <w:rPr>
          <w:rFonts w:ascii="Angsana New" w:hAnsi="Angsana New" w:hint="cs"/>
          <w:sz w:val="30"/>
          <w:szCs w:val="30"/>
          <w:cs/>
        </w:rPr>
        <w:t>ซึ่งเป็นหน่วยของส</w:t>
      </w:r>
      <w:r w:rsidR="0011040D">
        <w:rPr>
          <w:rFonts w:ascii="Angsana New" w:hAnsi="Angsana New" w:hint="cs"/>
          <w:sz w:val="30"/>
          <w:szCs w:val="30"/>
          <w:cs/>
        </w:rPr>
        <w:t>ินทรัพย์ที่ก่อให้เกิดเงินสด โดย</w:t>
      </w:r>
      <w:r w:rsidRPr="000D0918">
        <w:rPr>
          <w:rFonts w:ascii="Angsana New" w:hAnsi="Angsana New" w:hint="cs"/>
          <w:sz w:val="30"/>
          <w:szCs w:val="30"/>
          <w:cs/>
        </w:rPr>
        <w:t>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</w:t>
      </w:r>
      <w:r w:rsidR="007F6331">
        <w:rPr>
          <w:rFonts w:ascii="Angsana New" w:hAnsi="Angsana New" w:hint="cs"/>
          <w:sz w:val="30"/>
          <w:szCs w:val="30"/>
          <w:cs/>
        </w:rPr>
        <w:t>ร้อยละ 13 สำหรับศูนย์การค้าให้เช่าและ</w:t>
      </w:r>
      <w:r w:rsidRPr="000D0918">
        <w:rPr>
          <w:rFonts w:ascii="Angsana New" w:hAnsi="Angsana New" w:hint="cs"/>
          <w:sz w:val="30"/>
          <w:szCs w:val="30"/>
          <w:cs/>
        </w:rPr>
        <w:t>ร้อย</w:t>
      </w:r>
      <w:r w:rsidRPr="00A67908">
        <w:rPr>
          <w:rFonts w:ascii="Angsana New" w:hAnsi="Angsana New" w:hint="cs"/>
          <w:sz w:val="30"/>
          <w:szCs w:val="30"/>
          <w:cs/>
        </w:rPr>
        <w:t>ละ</w:t>
      </w:r>
      <w:r w:rsidR="00A67908" w:rsidRPr="00A67908">
        <w:rPr>
          <w:rFonts w:ascii="Angsana New" w:hAnsi="Angsana New" w:hint="cs"/>
          <w:sz w:val="30"/>
          <w:szCs w:val="30"/>
          <w:cs/>
        </w:rPr>
        <w:t xml:space="preserve"> </w:t>
      </w:r>
      <w:r w:rsidR="00A67908" w:rsidRPr="00A67908">
        <w:rPr>
          <w:rFonts w:ascii="Angsana New" w:hAnsi="Angsana New"/>
          <w:sz w:val="30"/>
          <w:szCs w:val="30"/>
        </w:rPr>
        <w:t>1</w:t>
      </w:r>
      <w:r w:rsidR="00A67908">
        <w:rPr>
          <w:rFonts w:ascii="Angsana New" w:hAnsi="Angsana New"/>
          <w:sz w:val="30"/>
          <w:szCs w:val="30"/>
        </w:rPr>
        <w:t>1</w:t>
      </w:r>
      <w:r w:rsidR="00A67908">
        <w:rPr>
          <w:rFonts w:ascii="Angsana New" w:hAnsi="Angsana New" w:hint="cs"/>
          <w:sz w:val="30"/>
          <w:szCs w:val="30"/>
          <w:cs/>
        </w:rPr>
        <w:t xml:space="preserve"> </w:t>
      </w:r>
      <w:r w:rsidR="0011040D">
        <w:rPr>
          <w:rFonts w:ascii="Angsana New" w:hAnsi="Angsana New" w:hint="cs"/>
          <w:sz w:val="30"/>
          <w:szCs w:val="30"/>
          <w:cs/>
        </w:rPr>
        <w:t>สำหรับอาคารที่พักอาศัยให้เช่า</w:t>
      </w:r>
      <w:r w:rsidR="0011040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ณ วันที่ 31 ธันวาคม 2560 มูลค่าที่คาดว่าจะได้รับคืนของ</w:t>
      </w:r>
      <w:r w:rsidR="007F6331">
        <w:rPr>
          <w:rFonts w:ascii="Angsana New" w:hAnsi="Angsana New" w:hint="cs"/>
          <w:sz w:val="30"/>
          <w:szCs w:val="30"/>
          <w:cs/>
        </w:rPr>
        <w:t>ศูนย์การค้าให้เช่าต่ำกว่ามูลค่าตามบัญชี</w:t>
      </w:r>
      <w:r w:rsidR="00D96773">
        <w:rPr>
          <w:rFonts w:ascii="Angsana New" w:hAnsi="Angsana New" w:hint="cs"/>
          <w:sz w:val="30"/>
          <w:szCs w:val="30"/>
          <w:cs/>
        </w:rPr>
        <w:t xml:space="preserve"> </w:t>
      </w:r>
      <w:r w:rsidR="007F6331">
        <w:rPr>
          <w:rFonts w:ascii="Angsana New" w:hAnsi="Angsana New" w:hint="cs"/>
          <w:sz w:val="30"/>
          <w:szCs w:val="30"/>
          <w:cs/>
        </w:rPr>
        <w:t>เป็นผลให้บริษัทบันทึกผลขาดทุนจากการด้อยค่าจำนวน 99.80 ล้านบาท</w:t>
      </w:r>
      <w:r w:rsidR="002C5547">
        <w:rPr>
          <w:rFonts w:ascii="Angsana New" w:hAnsi="Angsana New" w:hint="cs"/>
          <w:sz w:val="30"/>
          <w:szCs w:val="30"/>
          <w:cs/>
        </w:rPr>
        <w:t xml:space="preserve">ในงบการเงินสำหรับปีสิ้นสุดวันที่ </w:t>
      </w:r>
      <w:r w:rsidR="002C5547">
        <w:rPr>
          <w:rFonts w:ascii="Angsana New" w:hAnsi="Angsana New"/>
          <w:sz w:val="30"/>
          <w:szCs w:val="30"/>
        </w:rPr>
        <w:t xml:space="preserve">31 </w:t>
      </w:r>
      <w:r w:rsidR="002C554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C5547">
        <w:rPr>
          <w:rFonts w:ascii="Angsana New" w:hAnsi="Angsana New"/>
          <w:sz w:val="30"/>
          <w:szCs w:val="30"/>
        </w:rPr>
        <w:t>2560</w:t>
      </w:r>
      <w:r w:rsidR="007F6331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อาคารที่พักอาศัยให้เช่าซึ่งโอนมาจากโครงการอสังหาริมทรัพย์ระหว่างการพัฒนาสูงกว่ามูลค่าตามบัญชีเนื่องจากมีการนำสินทรัพย์ดังกล่าวให้เช่าแก่บุคคลที่สาม เป็นผลให้บริษัทกลับรายการผลขาดทุนจากการด้อยค่าจำนวน 32.70</w:t>
      </w:r>
      <w:r w:rsidR="002C5547">
        <w:rPr>
          <w:rFonts w:ascii="Angsana New" w:hAnsi="Angsana New" w:hint="cs"/>
          <w:sz w:val="30"/>
          <w:szCs w:val="30"/>
          <w:cs/>
        </w:rPr>
        <w:t xml:space="preserve"> ล้านบาท ใน</w:t>
      </w:r>
      <w:r w:rsidR="009764EA">
        <w:rPr>
          <w:rFonts w:ascii="Angsana New" w:hAnsi="Angsana New" w:hint="cs"/>
          <w:sz w:val="30"/>
          <w:szCs w:val="30"/>
          <w:cs/>
        </w:rPr>
        <w:t>งบการเงินประจำปีสิ้นสุดวันที่ 31 ธันวาคม 2560</w:t>
      </w:r>
    </w:p>
    <w:p w:rsidR="00C4439E" w:rsidRDefault="00C4439E" w:rsidP="00C4439E">
      <w:pPr>
        <w:pStyle w:val="FSBlank"/>
      </w:pPr>
    </w:p>
    <w:p w:rsidR="007D014D" w:rsidRPr="002225A7" w:rsidRDefault="007D014D" w:rsidP="00C0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225A7">
        <w:rPr>
          <w:rFonts w:ascii="Angsana New" w:hAnsi="Angsana New"/>
          <w:i/>
          <w:iCs/>
          <w:sz w:val="30"/>
          <w:szCs w:val="30"/>
          <w:cs/>
        </w:rPr>
        <w:t>สัญญาเช่าด้านผู้ให้เช่า</w:t>
      </w:r>
    </w:p>
    <w:p w:rsidR="007D014D" w:rsidRPr="002225A7" w:rsidRDefault="007D014D" w:rsidP="007D01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2225A7" w:rsidRDefault="007D014D" w:rsidP="007D01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25A7">
        <w:rPr>
          <w:rFonts w:ascii="Angsana New" w:hAnsi="Angsana New"/>
          <w:sz w:val="30"/>
          <w:szCs w:val="30"/>
          <w:cs/>
        </w:rPr>
        <w:t xml:space="preserve">บริษัทให้เช่าอสังหาริมทรัพย์เพื่อการลงทุน </w:t>
      </w:r>
    </w:p>
    <w:p w:rsidR="007D014D" w:rsidRPr="002225A7" w:rsidRDefault="007D014D" w:rsidP="009874C0">
      <w:pPr>
        <w:pStyle w:val="FSBlank"/>
      </w:pPr>
    </w:p>
    <w:p w:rsidR="007D014D" w:rsidRPr="002225A7" w:rsidRDefault="007D014D" w:rsidP="007D014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2225A7">
        <w:rPr>
          <w:rFonts w:ascii="Angsana New" w:hAnsi="Angsana New"/>
          <w:i/>
          <w:iCs/>
          <w:sz w:val="30"/>
          <w:szCs w:val="30"/>
          <w:cs/>
        </w:rPr>
        <w:t xml:space="preserve">จำนวนเงินขั้นต่ำที่จะได้รับในอนาคต </w:t>
      </w:r>
    </w:p>
    <w:p w:rsidR="007D014D" w:rsidRPr="002225A7" w:rsidRDefault="007D014D" w:rsidP="009874C0">
      <w:pPr>
        <w:pStyle w:val="FSBlank"/>
      </w:pPr>
    </w:p>
    <w:p w:rsidR="007D014D" w:rsidRPr="009874C0" w:rsidRDefault="007D014D" w:rsidP="009874C0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115"/>
        <w:jc w:val="thaiDistribute"/>
        <w:rPr>
          <w:rFonts w:ascii="Angsana New" w:hAnsi="Angsana New"/>
          <w:sz w:val="30"/>
          <w:szCs w:val="30"/>
        </w:rPr>
      </w:pPr>
      <w:r w:rsidRPr="009874C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874C0">
        <w:rPr>
          <w:rFonts w:ascii="Angsana New" w:hAnsi="Angsana New"/>
          <w:sz w:val="30"/>
          <w:szCs w:val="30"/>
        </w:rPr>
        <w:t>31</w:t>
      </w:r>
      <w:r w:rsidRPr="009874C0">
        <w:rPr>
          <w:rFonts w:ascii="Angsana New" w:hAnsi="Angsana New"/>
          <w:sz w:val="30"/>
          <w:szCs w:val="30"/>
          <w:cs/>
        </w:rPr>
        <w:t xml:space="preserve"> ธันวาคม จำนวนเงินขั้นต่ำที่จะได้รับในอนาคตทั้งสิ้นภายใต้สัญญาเช่าดำเนินงานที่ยกเลิกไม่ได้ มีดังนี้</w:t>
      </w:r>
    </w:p>
    <w:p w:rsidR="007D014D" w:rsidRPr="00295840" w:rsidRDefault="007D014D" w:rsidP="009874C0">
      <w:pPr>
        <w:pStyle w:val="FSBlank"/>
        <w:rPr>
          <w:highlight w:val="green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358"/>
        <w:gridCol w:w="274"/>
        <w:gridCol w:w="1081"/>
        <w:gridCol w:w="8"/>
        <w:gridCol w:w="266"/>
        <w:gridCol w:w="1073"/>
      </w:tblGrid>
      <w:tr w:rsidR="007D014D" w:rsidRPr="00295840" w:rsidTr="00D65338">
        <w:tc>
          <w:tcPr>
            <w:tcW w:w="2303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7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gridSpan w:val="2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highlight w:val="green"/>
              </w:rPr>
            </w:pPr>
            <w:r w:rsidRPr="002225A7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71" w:type="pct"/>
          </w:tcPr>
          <w:p w:rsidR="007D014D" w:rsidRPr="002225A7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225A7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7D014D" w:rsidRPr="00295840" w:rsidTr="00D65338">
        <w:tc>
          <w:tcPr>
            <w:tcW w:w="2303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7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94" w:type="pct"/>
            <w:gridSpan w:val="4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295840" w:rsidTr="00D65338">
        <w:trPr>
          <w:cantSplit/>
        </w:trPr>
        <w:tc>
          <w:tcPr>
            <w:tcW w:w="2303" w:type="pct"/>
          </w:tcPr>
          <w:p w:rsidR="007D014D" w:rsidRPr="002225A7" w:rsidRDefault="007D014D" w:rsidP="00D6533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25A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257" w:type="pct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6" w:type="pct"/>
          </w:tcPr>
          <w:p w:rsidR="007D014D" w:rsidRPr="00530F49" w:rsidRDefault="00530F49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,183</w:t>
            </w:r>
          </w:p>
        </w:tc>
        <w:tc>
          <w:tcPr>
            <w:tcW w:w="144" w:type="pct"/>
            <w:gridSpan w:val="2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5" w:type="pct"/>
          </w:tcPr>
          <w:p w:rsidR="007D014D" w:rsidRPr="002225A7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</w:tr>
      <w:tr w:rsidR="007D014D" w:rsidRPr="00295840" w:rsidTr="00D65338">
        <w:trPr>
          <w:cantSplit/>
        </w:trPr>
        <w:tc>
          <w:tcPr>
            <w:tcW w:w="2303" w:type="pct"/>
          </w:tcPr>
          <w:p w:rsidR="007D014D" w:rsidRPr="002225A7" w:rsidRDefault="007D014D" w:rsidP="00D6533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25A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1257" w:type="pct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6" w:type="pct"/>
          </w:tcPr>
          <w:p w:rsidR="007D014D" w:rsidRPr="00530F49" w:rsidRDefault="00530F49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11,213</w:t>
            </w:r>
          </w:p>
        </w:tc>
        <w:tc>
          <w:tcPr>
            <w:tcW w:w="144" w:type="pct"/>
            <w:gridSpan w:val="2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5" w:type="pct"/>
          </w:tcPr>
          <w:p w:rsidR="007D014D" w:rsidRPr="002225A7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7D014D" w:rsidRPr="00295840" w:rsidTr="00D65338">
        <w:trPr>
          <w:cantSplit/>
        </w:trPr>
        <w:tc>
          <w:tcPr>
            <w:tcW w:w="2303" w:type="pct"/>
          </w:tcPr>
          <w:p w:rsidR="007D014D" w:rsidRPr="002225A7" w:rsidRDefault="007D014D" w:rsidP="00D65338">
            <w:pPr>
              <w:pStyle w:val="a"/>
              <w:tabs>
                <w:tab w:val="clear" w:pos="1080"/>
              </w:tabs>
              <w:ind w:left="342"/>
              <w:rPr>
                <w:rFonts w:ascii="Angsana New" w:hAnsi="Angsana New" w:cs="Angsana New"/>
                <w:b/>
                <w:bCs/>
                <w:cs/>
              </w:rPr>
            </w:pPr>
            <w:r w:rsidRPr="002225A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57" w:type="pct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6" w:type="pct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530F49" w:rsidRDefault="00530F49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26,396</w:t>
            </w:r>
          </w:p>
        </w:tc>
        <w:tc>
          <w:tcPr>
            <w:tcW w:w="144" w:type="pct"/>
            <w:gridSpan w:val="2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2225A7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25A7">
              <w:rPr>
                <w:rFonts w:ascii="Angsana New" w:hAnsi="Angsana New"/>
                <w:b/>
                <w:bCs/>
                <w:sz w:val="30"/>
                <w:szCs w:val="30"/>
              </w:rPr>
              <w:t>3,048</w:t>
            </w:r>
          </w:p>
        </w:tc>
      </w:tr>
    </w:tbl>
    <w:p w:rsidR="007D014D" w:rsidRPr="00295840" w:rsidRDefault="007D014D" w:rsidP="009874C0">
      <w:pPr>
        <w:pStyle w:val="FSBlank"/>
        <w:rPr>
          <w:highlight w:val="green"/>
        </w:rPr>
      </w:pPr>
    </w:p>
    <w:p w:rsidR="009764EA" w:rsidRDefault="0097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D014D" w:rsidRPr="002225A7" w:rsidRDefault="007D014D" w:rsidP="007D014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2225A7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ค่าใช้จ่ายในการดำเนินงานทางตรง </w:t>
      </w:r>
    </w:p>
    <w:p w:rsidR="007D014D" w:rsidRPr="002225A7" w:rsidRDefault="007D014D" w:rsidP="009874C0">
      <w:pPr>
        <w:pStyle w:val="FSBlank"/>
      </w:pPr>
    </w:p>
    <w:tbl>
      <w:tblPr>
        <w:tblW w:w="93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58"/>
        <w:gridCol w:w="469"/>
        <w:gridCol w:w="1080"/>
        <w:gridCol w:w="9"/>
        <w:gridCol w:w="261"/>
        <w:gridCol w:w="6"/>
        <w:gridCol w:w="1073"/>
      </w:tblGrid>
      <w:tr w:rsidR="007D014D" w:rsidRPr="002225A7" w:rsidTr="00D65338">
        <w:tc>
          <w:tcPr>
            <w:tcW w:w="2304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2225A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151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7D014D" w:rsidRPr="002225A7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225A7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2" w:type="pct"/>
            <w:gridSpan w:val="2"/>
          </w:tcPr>
          <w:p w:rsidR="007D014D" w:rsidRPr="002225A7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:rsidR="007D014D" w:rsidRPr="002225A7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225A7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7D014D" w:rsidRPr="002225A7" w:rsidTr="00D65338">
        <w:tc>
          <w:tcPr>
            <w:tcW w:w="2304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5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4306" w:rsidRPr="002225A7" w:rsidTr="00D65338">
        <w:trPr>
          <w:cantSplit/>
        </w:trPr>
        <w:tc>
          <w:tcPr>
            <w:tcW w:w="2304" w:type="pct"/>
          </w:tcPr>
          <w:p w:rsidR="00FD4306" w:rsidRPr="002225A7" w:rsidRDefault="00FD4306" w:rsidP="00FD4306">
            <w:pPr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2225A7">
              <w:rPr>
                <w:rFonts w:ascii="Angsana New" w:hAnsi="Angsana New"/>
                <w:sz w:val="30"/>
                <w:szCs w:val="30"/>
                <w:cs/>
              </w:rPr>
              <w:t>สินทรัพย์ที่ก่อให้เกิดรายได้ค่าเช่า</w:t>
            </w:r>
          </w:p>
        </w:tc>
        <w:tc>
          <w:tcPr>
            <w:tcW w:w="1151" w:type="pct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pct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FD4306" w:rsidRPr="00530F49" w:rsidRDefault="00530F49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3,545</w:t>
            </w:r>
          </w:p>
        </w:tc>
        <w:tc>
          <w:tcPr>
            <w:tcW w:w="144" w:type="pct"/>
            <w:gridSpan w:val="2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sz w:val="30"/>
                <w:szCs w:val="30"/>
              </w:rPr>
              <w:t>1,888</w:t>
            </w:r>
          </w:p>
        </w:tc>
      </w:tr>
      <w:tr w:rsidR="00FD4306" w:rsidRPr="002225A7" w:rsidTr="00D65338">
        <w:trPr>
          <w:cantSplit/>
        </w:trPr>
        <w:tc>
          <w:tcPr>
            <w:tcW w:w="2304" w:type="pct"/>
          </w:tcPr>
          <w:p w:rsidR="00FD4306" w:rsidRPr="002225A7" w:rsidRDefault="00FD4306" w:rsidP="00FD4306">
            <w:pPr>
              <w:ind w:left="342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sz w:val="30"/>
                <w:szCs w:val="30"/>
                <w:cs/>
              </w:rPr>
              <w:t>สินทรัพย์ที่ไม่ได้ใช้งาน</w:t>
            </w:r>
          </w:p>
        </w:tc>
        <w:tc>
          <w:tcPr>
            <w:tcW w:w="1151" w:type="pct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pct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FD4306" w:rsidRPr="00530F49" w:rsidRDefault="00530F49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7,540</w:t>
            </w:r>
          </w:p>
        </w:tc>
        <w:tc>
          <w:tcPr>
            <w:tcW w:w="144" w:type="pct"/>
            <w:gridSpan w:val="2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sz w:val="30"/>
                <w:szCs w:val="30"/>
              </w:rPr>
              <w:t>3,739</w:t>
            </w:r>
          </w:p>
        </w:tc>
      </w:tr>
      <w:tr w:rsidR="00FD4306" w:rsidRPr="003C47FE" w:rsidTr="00D65338">
        <w:trPr>
          <w:cantSplit/>
        </w:trPr>
        <w:tc>
          <w:tcPr>
            <w:tcW w:w="2304" w:type="pct"/>
          </w:tcPr>
          <w:p w:rsidR="00FD4306" w:rsidRPr="002225A7" w:rsidRDefault="00FD4306" w:rsidP="00FD4306">
            <w:pPr>
              <w:pStyle w:val="a"/>
              <w:tabs>
                <w:tab w:val="clear" w:pos="1080"/>
              </w:tabs>
              <w:ind w:left="342"/>
              <w:rPr>
                <w:rFonts w:ascii="Angsana New" w:hAnsi="Angsana New" w:cs="Angsana New"/>
                <w:b/>
                <w:bCs/>
                <w:cs/>
              </w:rPr>
            </w:pPr>
            <w:r w:rsidRPr="002225A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1" w:type="pct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pct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FD4306" w:rsidRPr="00530F49" w:rsidRDefault="00530F49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11,085</w:t>
            </w:r>
          </w:p>
        </w:tc>
        <w:tc>
          <w:tcPr>
            <w:tcW w:w="144" w:type="pct"/>
            <w:gridSpan w:val="2"/>
          </w:tcPr>
          <w:p w:rsidR="00FD4306" w:rsidRPr="002225A7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4306" w:rsidRPr="003C47FE" w:rsidRDefault="00FD4306" w:rsidP="00FD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25A7">
              <w:rPr>
                <w:rFonts w:ascii="Angsana New" w:hAnsi="Angsana New"/>
                <w:b/>
                <w:bCs/>
                <w:sz w:val="30"/>
                <w:szCs w:val="30"/>
              </w:rPr>
              <w:t>5,627</w:t>
            </w:r>
          </w:p>
        </w:tc>
      </w:tr>
    </w:tbl>
    <w:p w:rsidR="005440CB" w:rsidRDefault="005440CB" w:rsidP="00920259">
      <w:pPr>
        <w:pStyle w:val="FSBlank"/>
        <w:rPr>
          <w:highlight w:val="cyan"/>
        </w:rPr>
      </w:pPr>
    </w:p>
    <w:p w:rsidR="00622B7C" w:rsidRDefault="00622B7C" w:rsidP="005440C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F1384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7F138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7F1384">
        <w:rPr>
          <w:rFonts w:ascii="Angsana New" w:hAnsi="Angsana New"/>
          <w:sz w:val="30"/>
          <w:szCs w:val="30"/>
        </w:rPr>
        <w:t>31</w:t>
      </w:r>
      <w:r w:rsidRPr="007F138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F1384">
        <w:rPr>
          <w:rFonts w:ascii="Angsana New" w:hAnsi="Angsana New"/>
          <w:sz w:val="30"/>
          <w:szCs w:val="30"/>
        </w:rPr>
        <w:t xml:space="preserve">2560 </w:t>
      </w:r>
      <w:r w:rsidRPr="007F1384">
        <w:rPr>
          <w:rFonts w:ascii="Angsana New" w:hAnsi="Angsana New" w:hint="cs"/>
          <w:sz w:val="30"/>
          <w:szCs w:val="30"/>
          <w:cs/>
        </w:rPr>
        <w:t>ประเมินราคา</w:t>
      </w:r>
      <w:r w:rsidRPr="007F1384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Pr="007F1384">
        <w:rPr>
          <w:rFonts w:ascii="Angsana New" w:hAnsi="Angsana New" w:hint="cs"/>
          <w:sz w:val="30"/>
          <w:szCs w:val="30"/>
          <w:cs/>
        </w:rPr>
        <w:t>โดยพิจารณา</w:t>
      </w:r>
      <w:r>
        <w:rPr>
          <w:rFonts w:ascii="Angsana New" w:hAnsi="Angsana New" w:hint="cs"/>
          <w:sz w:val="30"/>
          <w:szCs w:val="30"/>
          <w:cs/>
        </w:rPr>
        <w:t xml:space="preserve">ราคาตลาดสำหรับที่ดิน </w:t>
      </w:r>
      <w:r w:rsidR="00042CEB">
        <w:rPr>
          <w:rFonts w:ascii="Angsana New" w:hAnsi="Angsana New" w:hint="cs"/>
          <w:sz w:val="30"/>
          <w:szCs w:val="30"/>
          <w:cs/>
        </w:rPr>
        <w:t>ใช้</w:t>
      </w:r>
      <w:r>
        <w:rPr>
          <w:rFonts w:ascii="Angsana New" w:hAnsi="Angsana New" w:hint="cs"/>
          <w:sz w:val="30"/>
          <w:szCs w:val="30"/>
          <w:cs/>
        </w:rPr>
        <w:t>วิธีพิจารณาราคาตลาดตามเกณฑ์ราคาทุนเปลี่ยนแทนสำหรับโรงงาน</w:t>
      </w:r>
      <w:r w:rsidR="00A33851">
        <w:rPr>
          <w:rFonts w:ascii="Angsana New" w:hAnsi="Angsana New" w:hint="cs"/>
          <w:sz w:val="30"/>
          <w:szCs w:val="30"/>
          <w:cs/>
        </w:rPr>
        <w:t>ให้เช่า</w:t>
      </w:r>
      <w:r w:rsidRPr="007F1384">
        <w:rPr>
          <w:rFonts w:ascii="Angsana New" w:hAnsi="Angsana New" w:hint="cs"/>
          <w:sz w:val="30"/>
          <w:szCs w:val="30"/>
          <w:cs/>
        </w:rPr>
        <w:t xml:space="preserve"> </w:t>
      </w:r>
      <w:r w:rsidR="005C5F9D">
        <w:rPr>
          <w:rFonts w:ascii="Angsana New" w:hAnsi="Angsana New" w:hint="cs"/>
          <w:sz w:val="30"/>
          <w:szCs w:val="30"/>
          <w:cs/>
        </w:rPr>
        <w:t xml:space="preserve">และใช้วิธีรายได้สำหรับศูนย์การค้าและอาคารที่พักอาศัยให้เช่า ราคาประเมินมีจำนวนรวม </w:t>
      </w:r>
      <w:r w:rsidR="00A33851">
        <w:rPr>
          <w:rFonts w:ascii="Angsana New" w:hAnsi="Angsana New" w:hint="cs"/>
          <w:sz w:val="30"/>
          <w:szCs w:val="30"/>
          <w:cs/>
        </w:rPr>
        <w:t>341 ล้านบาท</w:t>
      </w:r>
    </w:p>
    <w:p w:rsidR="00622B7C" w:rsidRDefault="00622B7C" w:rsidP="00A33851">
      <w:pPr>
        <w:pStyle w:val="FSBlank"/>
      </w:pPr>
    </w:p>
    <w:p w:rsidR="00622B7C" w:rsidRDefault="00A33851" w:rsidP="005440C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F1384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7F138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7F1384">
        <w:rPr>
          <w:rFonts w:ascii="Angsana New" w:hAnsi="Angsana New"/>
          <w:sz w:val="30"/>
          <w:szCs w:val="30"/>
        </w:rPr>
        <w:t>31</w:t>
      </w:r>
      <w:r w:rsidRPr="007F138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F1384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59</w:t>
      </w:r>
      <w:r w:rsidRPr="007F1384">
        <w:rPr>
          <w:rFonts w:ascii="Angsana New" w:hAnsi="Angsana New"/>
          <w:sz w:val="30"/>
          <w:szCs w:val="30"/>
        </w:rPr>
        <w:t xml:space="preserve"> </w:t>
      </w:r>
      <w:r w:rsidRPr="007F1384">
        <w:rPr>
          <w:rFonts w:ascii="Angsana New" w:hAnsi="Angsana New" w:hint="cs"/>
          <w:sz w:val="30"/>
          <w:szCs w:val="30"/>
          <w:cs/>
        </w:rPr>
        <w:t>ประเมินราคา</w:t>
      </w:r>
      <w:r w:rsidRPr="007F1384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Pr="007F1384">
        <w:rPr>
          <w:rFonts w:ascii="Angsana New" w:hAnsi="Angsana New" w:hint="cs"/>
          <w:sz w:val="30"/>
          <w:szCs w:val="30"/>
          <w:cs/>
        </w:rPr>
        <w:t>โดยพิจารณา</w:t>
      </w:r>
      <w:r>
        <w:rPr>
          <w:rFonts w:ascii="Angsana New" w:hAnsi="Angsana New" w:hint="cs"/>
          <w:sz w:val="30"/>
          <w:szCs w:val="30"/>
          <w:cs/>
        </w:rPr>
        <w:t>ราคาตลาดสำหรับที่ดิน และใช้วิธีพิจารณาราคาตลาดตามเกณฑ์ราคาทุนเปลี่ยนแทนสำหรับโรงงานและศูนย์การค้าให้เช่า ราคาประเมินมีจำนวนรวม 361 ล้านบาท</w:t>
      </w:r>
    </w:p>
    <w:p w:rsidR="00A33851" w:rsidRDefault="00A33851" w:rsidP="00A33851">
      <w:pPr>
        <w:pStyle w:val="FSBlank"/>
      </w:pPr>
    </w:p>
    <w:p w:rsidR="00A33851" w:rsidRPr="003C47FE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A33851" w:rsidRPr="00571B4A" w:rsidRDefault="00A33851" w:rsidP="00A33851">
      <w:pPr>
        <w:pStyle w:val="FSBlank"/>
      </w:pPr>
    </w:p>
    <w:p w:rsidR="00A33851" w:rsidRPr="003C47FE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</w:p>
    <w:p w:rsidR="00A33851" w:rsidRPr="00571B4A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A33851" w:rsidRPr="003C47FE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บริษัทเป็นประจำ</w:t>
      </w:r>
    </w:p>
    <w:p w:rsidR="00A33851" w:rsidRPr="00571B4A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F7164D" w:rsidRDefault="00F7164D" w:rsidP="00F7164D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การวัดมูลค่ายุติธรรมของอสังห</w:t>
      </w:r>
      <w:r>
        <w:rPr>
          <w:rFonts w:ascii="Angsana New" w:hAnsi="Angsana New"/>
          <w:sz w:val="30"/>
          <w:szCs w:val="30"/>
          <w:cs/>
        </w:rPr>
        <w:t>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ประเภทที่ดินและโรงงานให้เช่า จำนวน </w:t>
      </w:r>
      <w:r w:rsidR="001D7CB9">
        <w:rPr>
          <w:rFonts w:ascii="Angsana New" w:hAnsi="Angsana New" w:hint="cs"/>
          <w:sz w:val="30"/>
          <w:szCs w:val="30"/>
          <w:cs/>
        </w:rPr>
        <w:t>296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ถูกจ</w:t>
      </w:r>
      <w:r>
        <w:rPr>
          <w:rFonts w:ascii="Angsana New" w:hAnsi="Angsana New"/>
          <w:sz w:val="30"/>
          <w:szCs w:val="30"/>
          <w:cs/>
        </w:rPr>
        <w:t>ัดลำดับชั้นการวัดมูลค่ายุติธรรม</w:t>
      </w:r>
      <w:r w:rsidRPr="003C47FE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C47FE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F7164D" w:rsidRPr="00A33851" w:rsidRDefault="00F7164D" w:rsidP="00F7164D">
      <w:pPr>
        <w:pStyle w:val="FSBlank"/>
      </w:pPr>
    </w:p>
    <w:p w:rsidR="00A33851" w:rsidRPr="00A33851" w:rsidRDefault="00A33851" w:rsidP="00A3385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การวัดมูลค่ายุติธรรมของอสังห</w:t>
      </w:r>
      <w:r>
        <w:rPr>
          <w:rFonts w:ascii="Angsana New" w:hAnsi="Angsana New"/>
          <w:sz w:val="30"/>
          <w:szCs w:val="30"/>
          <w:cs/>
        </w:rPr>
        <w:t>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>ประเภทศูนย์การค้าและอาคารที่พักอาศัยให้เช่า</w:t>
      </w:r>
      <w:r w:rsidR="00A61C01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A61C01">
        <w:rPr>
          <w:rFonts w:ascii="Angsana New" w:hAnsi="Angsana New"/>
          <w:sz w:val="30"/>
          <w:szCs w:val="30"/>
          <w:cs/>
        </w:rPr>
        <w:br/>
      </w:r>
      <w:r w:rsidR="00A61C01">
        <w:rPr>
          <w:rFonts w:ascii="Angsana New" w:hAnsi="Angsana New" w:hint="cs"/>
          <w:sz w:val="30"/>
          <w:szCs w:val="30"/>
          <w:cs/>
        </w:rPr>
        <w:t xml:space="preserve">45 ล้านบาท </w:t>
      </w:r>
      <w:r w:rsidRPr="003C47FE">
        <w:rPr>
          <w:rFonts w:ascii="Angsana New" w:hAnsi="Angsana New"/>
          <w:sz w:val="30"/>
          <w:szCs w:val="30"/>
          <w:cs/>
        </w:rPr>
        <w:t>ถูกจ</w:t>
      </w:r>
      <w:r>
        <w:rPr>
          <w:rFonts w:ascii="Angsana New" w:hAnsi="Angsana New"/>
          <w:sz w:val="30"/>
          <w:szCs w:val="30"/>
          <w:cs/>
        </w:rPr>
        <w:t>ัดลำดับชั้นการวัดมูลค่ายุติธรรม</w:t>
      </w:r>
      <w:r w:rsidRPr="003C47FE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>
        <w:rPr>
          <w:rFonts w:ascii="Angsana New" w:hAnsi="Angsana New" w:hint="cs"/>
          <w:sz w:val="30"/>
          <w:szCs w:val="30"/>
          <w:cs/>
        </w:rPr>
        <w:t>3</w:t>
      </w:r>
      <w:r w:rsidRPr="003C47FE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A33851" w:rsidRPr="00A33851" w:rsidRDefault="00A33851" w:rsidP="00A33851">
      <w:pPr>
        <w:pStyle w:val="FSBlank"/>
      </w:pPr>
    </w:p>
    <w:p w:rsidR="00622B7C" w:rsidRPr="00A863FC" w:rsidRDefault="00622B7C" w:rsidP="005440C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5440CB" w:rsidRPr="005440CB" w:rsidRDefault="005440C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  <w:sectPr w:rsidR="005440CB" w:rsidRPr="005440CB" w:rsidSect="000E7DFA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D13FA0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</w:t>
      </w:r>
      <w:r w:rsidRPr="00D13FA0">
        <w:rPr>
          <w:rFonts w:ascii="Angsana New" w:hAnsi="Angsana New"/>
          <w:bCs/>
          <w:sz w:val="30"/>
          <w:szCs w:val="30"/>
          <w:cs/>
        </w:rPr>
        <w:t>อาคาร</w:t>
      </w:r>
      <w:r w:rsidRPr="003C47FE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:rsidR="007D014D" w:rsidRPr="00162E76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  <w:r w:rsidRPr="00162E76">
        <w:rPr>
          <w:rFonts w:ascii="Angsana New" w:hAnsi="Angsana New"/>
          <w:sz w:val="20"/>
          <w:szCs w:val="20"/>
          <w:cs/>
        </w:rPr>
        <w:tab/>
      </w:r>
    </w:p>
    <w:tbl>
      <w:tblPr>
        <w:tblW w:w="143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900"/>
        <w:gridCol w:w="180"/>
        <w:gridCol w:w="90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7D014D" w:rsidRPr="003562C4" w:rsidTr="00D65338">
        <w:trPr>
          <w:cantSplit/>
          <w:tblHeader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14D" w:rsidRPr="003562C4" w:rsidTr="00D65338">
        <w:trPr>
          <w:cantSplit/>
          <w:tblHeader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14D" w:rsidRPr="003562C4" w:rsidTr="00D65338">
        <w:trPr>
          <w:cantSplit/>
          <w:tblHeader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14D" w:rsidRPr="003562C4" w:rsidTr="00D65338">
        <w:trPr>
          <w:cantSplit/>
          <w:tblHeader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D014D" w:rsidRPr="003562C4" w:rsidTr="00D65338">
        <w:trPr>
          <w:cantSplit/>
          <w:tblHeader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9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D014D" w:rsidRPr="003562C4" w:rsidTr="00D65338">
        <w:trPr>
          <w:cantSplit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14D" w:rsidRPr="003562C4" w:rsidTr="00D65338">
        <w:trPr>
          <w:cantSplit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6556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128,077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72,987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1,060,559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1,816,665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102,818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78,180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94,224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2,968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3,356,745</w:t>
            </w:r>
          </w:p>
        </w:tc>
      </w:tr>
      <w:tr w:rsidR="007D014D" w:rsidRPr="003562C4" w:rsidTr="00D65338">
        <w:trPr>
          <w:cantSplit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47,600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8,445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1,381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10,653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70,527</w:t>
            </w:r>
          </w:p>
        </w:tc>
      </w:tr>
      <w:tr w:rsidR="007D014D" w:rsidRPr="003562C4" w:rsidTr="00D65338">
        <w:trPr>
          <w:cantSplit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6,213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3,959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(1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965562">
              <w:rPr>
                <w:rFonts w:ascii="Angsana New" w:hAnsi="Angsana New"/>
                <w:sz w:val="26"/>
                <w:szCs w:val="26"/>
              </w:rPr>
              <w:t>164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014D" w:rsidRPr="003562C4" w:rsidTr="00D65338">
        <w:trPr>
          <w:cantSplit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โอนจากโครงการอสังหาริมทรัพย์</w:t>
            </w:r>
          </w:p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   ระหว่างการพัฒนา</w:t>
            </w: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82,266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03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82,266</w:t>
            </w:r>
          </w:p>
        </w:tc>
      </w:tr>
      <w:tr w:rsidR="007D014D" w:rsidRPr="003562C4" w:rsidTr="00D65338">
        <w:trPr>
          <w:cantSplit/>
        </w:trPr>
        <w:tc>
          <w:tcPr>
            <w:tcW w:w="2981" w:type="dxa"/>
          </w:tcPr>
          <w:p w:rsidR="007D014D" w:rsidRPr="0096556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D014D" w:rsidRPr="00965562" w:rsidRDefault="007D014D" w:rsidP="00C67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(2,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242</w:t>
            </w:r>
            <w:r w:rsidRPr="009655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D014D" w:rsidRPr="00965562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(2,242)</w:t>
            </w:r>
          </w:p>
        </w:tc>
      </w:tr>
      <w:tr w:rsidR="00613699" w:rsidRPr="003562C4" w:rsidTr="00D65338">
        <w:trPr>
          <w:cantSplit/>
        </w:trPr>
        <w:tc>
          <w:tcPr>
            <w:tcW w:w="2981" w:type="dxa"/>
          </w:tcPr>
          <w:p w:rsidR="00613699" w:rsidRPr="00965562" w:rsidRDefault="00613699" w:rsidP="0061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(285)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423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679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(21,170)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(972)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,529</w:t>
            </w:r>
            <w:r w:rsidRPr="0096556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13699" w:rsidRPr="003562C4" w:rsidTr="00D65338">
        <w:trPr>
          <w:cantSplit/>
        </w:trPr>
        <w:tc>
          <w:tcPr>
            <w:tcW w:w="2981" w:type="dxa"/>
          </w:tcPr>
          <w:p w:rsidR="00613699" w:rsidRPr="00965562" w:rsidRDefault="00613699" w:rsidP="0061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13699" w:rsidRPr="003562C4" w:rsidTr="00D65338">
        <w:trPr>
          <w:cantSplit/>
        </w:trPr>
        <w:tc>
          <w:tcPr>
            <w:tcW w:w="2981" w:type="dxa"/>
          </w:tcPr>
          <w:p w:rsidR="00613699" w:rsidRPr="00965562" w:rsidRDefault="00613699" w:rsidP="0061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72,987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1,280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1,060,559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1,823,843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114,799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77,678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74,435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243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3,483,767</w:t>
            </w:r>
          </w:p>
        </w:tc>
      </w:tr>
      <w:tr w:rsidR="00613699" w:rsidRPr="003562C4" w:rsidTr="00D65338">
        <w:trPr>
          <w:cantSplit/>
        </w:trPr>
        <w:tc>
          <w:tcPr>
            <w:tcW w:w="2981" w:type="dxa"/>
          </w:tcPr>
          <w:p w:rsidR="00613699" w:rsidRPr="00965562" w:rsidRDefault="00613699" w:rsidP="0061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10,544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5,31</w:t>
            </w:r>
            <w:r w:rsidR="0004703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18,10</w:t>
            </w:r>
            <w:r w:rsidR="00047035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</w:tr>
      <w:tr w:rsidR="00613699" w:rsidRPr="003562C4" w:rsidTr="00D65338">
        <w:trPr>
          <w:cantSplit/>
        </w:trPr>
        <w:tc>
          <w:tcPr>
            <w:tcW w:w="2981" w:type="dxa"/>
          </w:tcPr>
          <w:p w:rsidR="00613699" w:rsidRPr="00965562" w:rsidRDefault="00613699" w:rsidP="0061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(395)</w:t>
            </w:r>
          </w:p>
        </w:tc>
        <w:tc>
          <w:tcPr>
            <w:tcW w:w="180" w:type="dxa"/>
            <w:vAlign w:val="bottom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13699" w:rsidRPr="00965562" w:rsidRDefault="00613699" w:rsidP="0061369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29BD" w:rsidRPr="003562C4" w:rsidTr="005E281D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9,032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0470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(2,14</w:t>
            </w:r>
            <w:r w:rsidR="00047035"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529BD" w:rsidRPr="00965562" w:rsidRDefault="003529BD" w:rsidP="000470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(11,19</w:t>
            </w:r>
            <w:r w:rsidR="00047035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529BD" w:rsidRPr="003562C4" w:rsidTr="00D13FA0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73,382</w:t>
            </w:r>
          </w:p>
        </w:tc>
        <w:tc>
          <w:tcPr>
            <w:tcW w:w="18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1,359</w:t>
            </w:r>
          </w:p>
        </w:tc>
        <w:tc>
          <w:tcPr>
            <w:tcW w:w="18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1,060,559</w:t>
            </w:r>
          </w:p>
        </w:tc>
        <w:tc>
          <w:tcPr>
            <w:tcW w:w="18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1,824,156</w:t>
            </w:r>
          </w:p>
        </w:tc>
        <w:tc>
          <w:tcPr>
            <w:tcW w:w="18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125,328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69,078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77,599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3,490,675</w:t>
            </w:r>
          </w:p>
        </w:tc>
      </w:tr>
      <w:tr w:rsidR="00D13FA0" w:rsidRPr="003562C4" w:rsidTr="00D13FA0">
        <w:trPr>
          <w:cantSplit/>
        </w:trPr>
        <w:tc>
          <w:tcPr>
            <w:tcW w:w="2981" w:type="dxa"/>
          </w:tcPr>
          <w:p w:rsidR="00D13FA0" w:rsidRPr="00965562" w:rsidRDefault="00D13FA0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13FA0" w:rsidRPr="00F160FE" w:rsidRDefault="00D13FA0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529BD" w:rsidRPr="003562C4" w:rsidTr="00D13FA0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9BD" w:rsidRPr="003562C4" w:rsidTr="00162E76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65562">
              <w:rPr>
                <w:rFonts w:ascii="Angsana New" w:hAnsi="Angsana New"/>
                <w:sz w:val="26"/>
                <w:szCs w:val="26"/>
              </w:rPr>
              <w:t>25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96556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32,208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48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467,172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654,843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42,122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74,177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80,954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160F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1,351,524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529BD" w:rsidRPr="003562C4" w:rsidTr="00162E76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(2,752)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(49,508)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(123,847)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(9,162)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(2,110)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(5,334)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160F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(192,758)</w:t>
            </w:r>
          </w:p>
        </w:tc>
      </w:tr>
      <w:tr w:rsidR="003529BD" w:rsidRPr="003562C4" w:rsidTr="00162E76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7,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408</w:t>
            </w:r>
            <w:r w:rsidRPr="009655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   </w:t>
            </w: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6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   </w:t>
            </w: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160F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7,408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529BD" w:rsidRPr="003562C4" w:rsidTr="00162E76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ขาดทุนจากการด้อยค่าที่โอนจาก</w:t>
            </w:r>
          </w:p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   โครงการอสังหาริมทรัพย์ระหว่าง</w:t>
            </w:r>
          </w:p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   การพัฒนา</w:t>
            </w: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(6,</w:t>
            </w:r>
            <w:r w:rsidRPr="00965562">
              <w:rPr>
                <w:rFonts w:ascii="Angsana New" w:hAnsi="Angsana New"/>
                <w:sz w:val="26"/>
                <w:szCs w:val="26"/>
                <w:lang w:val="en-US" w:bidi="th-TH"/>
              </w:rPr>
              <w:t>144</w:t>
            </w:r>
            <w:r w:rsidRPr="009655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529BD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776"/>
              </w:tabs>
              <w:spacing w:line="240" w:lineRule="auto"/>
              <w:ind w:left="-79" w:right="-12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3529BD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3529BD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160F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(6,144)</w:t>
            </w:r>
          </w:p>
        </w:tc>
      </w:tr>
      <w:tr w:rsidR="003529BD" w:rsidRPr="003562C4" w:rsidTr="00162E76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61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285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83561C" w:rsidP="003529B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331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83561C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679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20,969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160F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529BD" w:rsidRPr="00965562" w:rsidRDefault="0083561C" w:rsidP="0083561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22,264</w:t>
            </w:r>
          </w:p>
        </w:tc>
      </w:tr>
      <w:tr w:rsidR="003529BD" w:rsidRPr="003562C4" w:rsidTr="00162E76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529BD" w:rsidRPr="003562C4" w:rsidTr="00162E76">
        <w:trPr>
          <w:cantSplit/>
        </w:trPr>
        <w:tc>
          <w:tcPr>
            <w:tcW w:w="2981" w:type="dxa"/>
          </w:tcPr>
          <w:p w:rsidR="003529BD" w:rsidRPr="00965562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(34,960)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(93)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(516,680)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(778,405)</w:t>
            </w:r>
          </w:p>
        </w:tc>
        <w:tc>
          <w:tcPr>
            <w:tcW w:w="1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(50,953)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(75,608)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(65,319)</w:t>
            </w:r>
          </w:p>
        </w:tc>
        <w:tc>
          <w:tcPr>
            <w:tcW w:w="180" w:type="dxa"/>
            <w:vAlign w:val="bottom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160F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F160FE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3529BD" w:rsidRPr="00965562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(1,535,570)</w:t>
            </w:r>
          </w:p>
        </w:tc>
      </w:tr>
      <w:tr w:rsidR="003529BD" w:rsidRPr="003562C4" w:rsidTr="00162E76">
        <w:trPr>
          <w:cantSplit/>
        </w:trPr>
        <w:tc>
          <w:tcPr>
            <w:tcW w:w="2981" w:type="dxa"/>
          </w:tcPr>
          <w:p w:rsidR="003529BD" w:rsidRPr="00C646DE" w:rsidRDefault="003529BD" w:rsidP="003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(2,800)</w:t>
            </w:r>
          </w:p>
        </w:tc>
        <w:tc>
          <w:tcPr>
            <w:tcW w:w="18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  <w:tc>
          <w:tcPr>
            <w:tcW w:w="18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</w:t>
            </w: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  <w:r w:rsidRPr="00C646DE">
              <w:rPr>
                <w:rFonts w:ascii="Angsana New" w:hAnsi="Angsana New"/>
                <w:sz w:val="26"/>
                <w:szCs w:val="26"/>
              </w:rPr>
              <w:t>,</w:t>
            </w: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509</w:t>
            </w:r>
            <w:r w:rsidRPr="00C646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(121,790)</w:t>
            </w:r>
          </w:p>
        </w:tc>
        <w:tc>
          <w:tcPr>
            <w:tcW w:w="18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(11,</w:t>
            </w: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161</w:t>
            </w:r>
            <w:r w:rsidRPr="00C646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(1,564)</w:t>
            </w:r>
          </w:p>
        </w:tc>
        <w:tc>
          <w:tcPr>
            <w:tcW w:w="180" w:type="dxa"/>
            <w:vAlign w:val="bottom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(3,977)</w:t>
            </w:r>
          </w:p>
        </w:tc>
        <w:tc>
          <w:tcPr>
            <w:tcW w:w="18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529BD" w:rsidRPr="00C646DE" w:rsidRDefault="003529BD" w:rsidP="003529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(190,980)</w:t>
            </w:r>
          </w:p>
        </w:tc>
      </w:tr>
      <w:tr w:rsidR="00C646DE" w:rsidRPr="003562C4" w:rsidTr="00622B7C">
        <w:trPr>
          <w:cantSplit/>
        </w:trPr>
        <w:tc>
          <w:tcPr>
            <w:tcW w:w="2981" w:type="dxa"/>
          </w:tcPr>
          <w:p w:rsidR="00C646DE" w:rsidRPr="00C646DE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6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(6,373)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(6,373)</w:t>
            </w:r>
          </w:p>
        </w:tc>
      </w:tr>
      <w:tr w:rsidR="00C646DE" w:rsidRPr="003562C4" w:rsidTr="00622B7C">
        <w:trPr>
          <w:cantSplit/>
        </w:trPr>
        <w:tc>
          <w:tcPr>
            <w:tcW w:w="2981" w:type="dxa"/>
          </w:tcPr>
          <w:p w:rsidR="00C646DE" w:rsidRPr="00C646DE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C646DE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73,473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6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73,473</w:t>
            </w:r>
          </w:p>
        </w:tc>
      </w:tr>
      <w:tr w:rsidR="00C646DE" w:rsidRPr="003562C4" w:rsidTr="00245B77">
        <w:trPr>
          <w:cantSplit/>
        </w:trPr>
        <w:tc>
          <w:tcPr>
            <w:tcW w:w="2981" w:type="dxa"/>
          </w:tcPr>
          <w:p w:rsidR="00C646DE" w:rsidRPr="00C646DE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9,027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2,148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11,190</w:t>
            </w:r>
          </w:p>
        </w:tc>
      </w:tr>
      <w:tr w:rsidR="00C646DE" w:rsidRPr="003562C4" w:rsidTr="003B2F0E">
        <w:trPr>
          <w:cantSplit/>
        </w:trPr>
        <w:tc>
          <w:tcPr>
            <w:tcW w:w="2981" w:type="dxa"/>
          </w:tcPr>
          <w:p w:rsidR="00C646DE" w:rsidRPr="00C646DE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(37,760)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(272)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(492,716)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(906,568)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62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099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(68,145)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(67,148)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(1,648,260)</w:t>
            </w:r>
          </w:p>
        </w:tc>
      </w:tr>
      <w:tr w:rsidR="00C646DE" w:rsidRPr="003562C4" w:rsidTr="0083561C">
        <w:trPr>
          <w:cantSplit/>
        </w:trPr>
        <w:tc>
          <w:tcPr>
            <w:tcW w:w="2981" w:type="dxa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C646DE" w:rsidRPr="003562C4" w:rsidTr="0083561C">
        <w:trPr>
          <w:cantSplit/>
        </w:trPr>
        <w:tc>
          <w:tcPr>
            <w:tcW w:w="2981" w:type="dxa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6DE" w:rsidRPr="003562C4" w:rsidTr="00162E76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C646DE" w:rsidRPr="000B28AB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28AB">
              <w:rPr>
                <w:rFonts w:ascii="Angsana New" w:hAnsi="Angsana New"/>
                <w:sz w:val="26"/>
                <w:szCs w:val="26"/>
              </w:rPr>
              <w:t>128,077</w:t>
            </w:r>
          </w:p>
        </w:tc>
        <w:tc>
          <w:tcPr>
            <w:tcW w:w="180" w:type="dxa"/>
            <w:vAlign w:val="bottom"/>
          </w:tcPr>
          <w:p w:rsidR="00C646DE" w:rsidRPr="000B28AB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646DE" w:rsidRPr="000B28AB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28AB">
              <w:rPr>
                <w:rFonts w:ascii="Angsana New" w:hAnsi="Angsana New"/>
                <w:sz w:val="26"/>
                <w:szCs w:val="26"/>
              </w:rPr>
              <w:t>40,779</w:t>
            </w:r>
          </w:p>
        </w:tc>
        <w:tc>
          <w:tcPr>
            <w:tcW w:w="180" w:type="dxa"/>
            <w:vAlign w:val="bottom"/>
          </w:tcPr>
          <w:p w:rsidR="00C646DE" w:rsidRPr="000B28AB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C646DE" w:rsidRPr="000B28AB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28AB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593,387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1,161,822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60,696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2,511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0B28AB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28AB">
              <w:rPr>
                <w:rFonts w:ascii="Angsana New" w:hAnsi="Angsana New"/>
                <w:sz w:val="26"/>
                <w:szCs w:val="26"/>
              </w:rPr>
              <w:t>2,968</w:t>
            </w:r>
          </w:p>
        </w:tc>
        <w:tc>
          <w:tcPr>
            <w:tcW w:w="180" w:type="dxa"/>
            <w:vAlign w:val="bottom"/>
          </w:tcPr>
          <w:p w:rsidR="00C646DE" w:rsidRPr="000B28AB" w:rsidRDefault="00C646DE" w:rsidP="00C646DE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646DE" w:rsidRPr="000B28AB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28AB">
              <w:rPr>
                <w:rFonts w:ascii="Angsana New" w:hAnsi="Angsana New"/>
                <w:sz w:val="26"/>
                <w:szCs w:val="26"/>
              </w:rPr>
              <w:t>1,990,564</w:t>
            </w: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1,492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13,165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14,657</w:t>
            </w: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128,077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40,779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593,387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1,161,822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60,696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4,003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13,270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2,968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2,005,221</w:t>
            </w:r>
          </w:p>
        </w:tc>
      </w:tr>
      <w:tr w:rsidR="00C646DE" w:rsidRPr="003562C4" w:rsidTr="00D65338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C646DE" w:rsidRPr="003562C4" w:rsidTr="00D65338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6DE" w:rsidRPr="003562C4" w:rsidTr="00D65338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38,027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543,879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1,045,438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63,846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1,446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1,219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1,939,676</w:t>
            </w: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624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7,897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8,521</w:t>
            </w: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38,027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1,187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543,879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1,045,438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63,846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2,070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9,116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243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1,948,197</w:t>
            </w: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C646DE" w:rsidRPr="003562C4" w:rsidTr="00162E76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56,831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1,826,276</w:t>
            </w:r>
          </w:p>
        </w:tc>
      </w:tr>
      <w:tr w:rsidR="00C646DE" w:rsidRPr="003562C4" w:rsidTr="00245B77">
        <w:trPr>
          <w:cantSplit/>
        </w:trPr>
        <w:tc>
          <w:tcPr>
            <w:tcW w:w="2981" w:type="dxa"/>
            <w:vAlign w:val="bottom"/>
          </w:tcPr>
          <w:p w:rsidR="00C646DE" w:rsidRPr="00965562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6,398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9,620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646DE" w:rsidRPr="00965562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16,139</w:t>
            </w:r>
          </w:p>
        </w:tc>
      </w:tr>
      <w:tr w:rsidR="00C646DE" w:rsidRPr="003C47FE" w:rsidTr="00245B77">
        <w:trPr>
          <w:cantSplit/>
        </w:trPr>
        <w:tc>
          <w:tcPr>
            <w:tcW w:w="2981" w:type="dxa"/>
            <w:vAlign w:val="bottom"/>
          </w:tcPr>
          <w:p w:rsidR="00C646DE" w:rsidRPr="003562C4" w:rsidRDefault="00C646DE" w:rsidP="00C6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C646DE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63,229</w:t>
            </w:r>
          </w:p>
        </w:tc>
        <w:tc>
          <w:tcPr>
            <w:tcW w:w="180" w:type="dxa"/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933</w:t>
            </w:r>
          </w:p>
        </w:tc>
        <w:tc>
          <w:tcPr>
            <w:tcW w:w="180" w:type="dxa"/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10,451</w:t>
            </w:r>
          </w:p>
        </w:tc>
        <w:tc>
          <w:tcPr>
            <w:tcW w:w="180" w:type="dxa"/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646DE" w:rsidRPr="00C67E11" w:rsidRDefault="00C646DE" w:rsidP="00C646D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842,415</w:t>
            </w:r>
          </w:p>
        </w:tc>
      </w:tr>
    </w:tbl>
    <w:p w:rsidR="007D014D" w:rsidRPr="003C47FE" w:rsidRDefault="007D014D" w:rsidP="00F2086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  <w:sectPr w:rsidR="007D014D" w:rsidRPr="003C47FE" w:rsidSect="000E7DFA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ราคาทรัพย์สินของบริษัทก่อนหักค่าเสื่อมราคาสะสมของอาคารและอุปกรณ์ ซึ่งได้คิด</w:t>
      </w:r>
      <w:r w:rsidRPr="003C47FE">
        <w:rPr>
          <w:rFonts w:ascii="Angsana New" w:hAnsi="Angsana New" w:cs="Angsana New"/>
          <w:cs/>
        </w:rPr>
        <w:t>ค่าเสื่อมราคาเต็มจำนวนแล้ว แต่ยังคงใช้งานจนถึง ณ วันที่ 31 ธันวาคม 2560</w:t>
      </w:r>
      <w:r w:rsidRPr="003C47FE">
        <w:rPr>
          <w:rFonts w:ascii="Angsana New" w:hAnsi="Angsana New" w:cs="Angsana New"/>
          <w:cs/>
          <w:lang w:val="en-US"/>
        </w:rPr>
        <w:t xml:space="preserve"> </w:t>
      </w:r>
      <w:r w:rsidRPr="003C47FE">
        <w:rPr>
          <w:rFonts w:ascii="Angsana New" w:hAnsi="Angsana New" w:cs="Angsana New"/>
          <w:cs/>
        </w:rPr>
        <w:t xml:space="preserve">มีจำนวน </w:t>
      </w:r>
      <w:r w:rsidR="00104FE0">
        <w:rPr>
          <w:rFonts w:ascii="Angsana New" w:hAnsi="Angsana New" w:cs="Angsana New"/>
          <w:lang w:val="en-US"/>
        </w:rPr>
        <w:t>407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>ล้าน</w:t>
      </w:r>
      <w:r w:rsidRPr="003C47FE">
        <w:rPr>
          <w:rFonts w:ascii="Angsana New" w:hAnsi="Angsana New" w:cs="Angsana New"/>
          <w:cs/>
        </w:rPr>
        <w:t xml:space="preserve">บาท </w:t>
      </w:r>
      <w:r w:rsidRPr="003C47FE">
        <w:rPr>
          <w:rFonts w:ascii="Angsana New" w:hAnsi="Angsana New" w:cs="Angsana New"/>
          <w:i/>
          <w:iCs/>
          <w:cs/>
          <w:lang w:val="en-US"/>
        </w:rPr>
        <w:t>(255</w:t>
      </w:r>
      <w:r w:rsidRPr="003C47FE">
        <w:rPr>
          <w:rFonts w:ascii="Angsana New" w:hAnsi="Angsana New" w:cs="Angsana New"/>
          <w:i/>
          <w:iCs/>
          <w:lang w:val="en-US"/>
        </w:rPr>
        <w:t>9: 379</w:t>
      </w:r>
      <w:r w:rsidRPr="003C47FE">
        <w:rPr>
          <w:rFonts w:ascii="Angsana New" w:hAnsi="Angsana New" w:cs="Angsana New"/>
          <w:i/>
          <w:iCs/>
          <w:cs/>
          <w:lang w:val="en-US"/>
        </w:rPr>
        <w:t xml:space="preserve"> ล้านบาท)</w:t>
      </w:r>
      <w:r w:rsidRPr="003C47FE">
        <w:rPr>
          <w:rFonts w:ascii="Angsana New" w:hAnsi="Angsana New" w:cs="Angsana New"/>
          <w:lang w:val="en-US"/>
        </w:rPr>
        <w:t xml:space="preserve"> </w:t>
      </w:r>
    </w:p>
    <w:p w:rsidR="007D014D" w:rsidRPr="00D514A6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sz w:val="20"/>
          <w:szCs w:val="20"/>
        </w:rPr>
      </w:pPr>
    </w:p>
    <w:p w:rsidR="001501D6" w:rsidRDefault="001501D6" w:rsidP="0015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501D6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ระบบผลิตน้ำเพื่ออุตสาหกรรมและระบบสาธารณูปโภคที่จังหวัดนครราชสีมา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ซึ่งมีราคาทุน </w:t>
      </w:r>
      <w:r w:rsidRPr="001501D6">
        <w:rPr>
          <w:rFonts w:ascii="Angsana New" w:hAnsi="Angsana New"/>
          <w:sz w:val="30"/>
          <w:szCs w:val="30"/>
        </w:rPr>
        <w:t>434.84</w:t>
      </w:r>
      <w:r w:rsidRPr="001501D6">
        <w:rPr>
          <w:rFonts w:ascii="Angsana New" w:hAnsi="Angsana New"/>
          <w:sz w:val="30"/>
          <w:szCs w:val="30"/>
          <w:cs/>
        </w:rPr>
        <w:t xml:space="preserve"> ล้านบาทและค่าเสื่อมราคาสะสม </w:t>
      </w:r>
      <w:r w:rsidRPr="001501D6">
        <w:rPr>
          <w:rFonts w:ascii="Angsana New" w:hAnsi="Angsana New"/>
          <w:sz w:val="30"/>
          <w:szCs w:val="30"/>
        </w:rPr>
        <w:t xml:space="preserve">127.07 </w:t>
      </w:r>
      <w:r w:rsidRPr="001501D6">
        <w:rPr>
          <w:rFonts w:ascii="Angsana New" w:hAnsi="Angsana New"/>
          <w:sz w:val="30"/>
          <w:szCs w:val="30"/>
          <w:cs/>
        </w:rPr>
        <w:t>ล้านบาท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01D6">
        <w:rPr>
          <w:rFonts w:ascii="Angsana New" w:hAnsi="Angsana New"/>
          <w:sz w:val="30"/>
          <w:szCs w:val="30"/>
        </w:rPr>
        <w:t xml:space="preserve">31 </w:t>
      </w:r>
      <w:r w:rsidRPr="001501D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01D6">
        <w:rPr>
          <w:rFonts w:ascii="Angsana New" w:hAnsi="Angsana New"/>
          <w:sz w:val="30"/>
          <w:szCs w:val="30"/>
        </w:rPr>
        <w:t>2560</w:t>
      </w:r>
      <w:r w:rsidRPr="001501D6">
        <w:rPr>
          <w:rFonts w:ascii="Angsana New" w:hAnsi="Angsana New"/>
          <w:sz w:val="30"/>
          <w:szCs w:val="30"/>
          <w:cs/>
        </w:rPr>
        <w:t xml:space="preserve"> ยังใช้งานไม่เต็มประสิทธิภาพ ปัจจัยดังกล่าวเป็นข้อบ่งชี้ของการด้อยค่า</w:t>
      </w:r>
    </w:p>
    <w:p w:rsidR="001501D6" w:rsidRDefault="001501D6" w:rsidP="001501D6">
      <w:pPr>
        <w:pStyle w:val="FSBlank"/>
      </w:pPr>
    </w:p>
    <w:p w:rsidR="001501D6" w:rsidRDefault="001501D6" w:rsidP="0015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501D6">
        <w:rPr>
          <w:rFonts w:ascii="Angsana New" w:hAnsi="Angsana New"/>
          <w:sz w:val="30"/>
          <w:szCs w:val="30"/>
          <w:cs/>
        </w:rPr>
        <w:t>ผู้บริหาร</w:t>
      </w:r>
      <w:r w:rsidRPr="001501D6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1501D6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1501D6">
        <w:rPr>
          <w:rFonts w:ascii="Angsana New" w:hAnsi="Angsana New" w:hint="cs"/>
          <w:sz w:val="30"/>
          <w:szCs w:val="30"/>
          <w:cs/>
        </w:rPr>
        <w:t xml:space="preserve">ของสินทรัพย์ที่มีข้อบ่งชี้ของการด้อยค่า </w:t>
      </w:r>
      <w:r w:rsidRPr="001501D6">
        <w:rPr>
          <w:rFonts w:ascii="Angsana New" w:hAnsi="Angsana New"/>
          <w:sz w:val="30"/>
          <w:szCs w:val="30"/>
          <w:cs/>
        </w:rPr>
        <w:t>โดยกำหนดมูลค่าที่คาดว่าจะได้รับคืนจากมูลค่า</w:t>
      </w:r>
      <w:r w:rsidRPr="001501D6">
        <w:rPr>
          <w:rFonts w:ascii="Angsana New" w:hAnsi="Angsana New" w:hint="cs"/>
          <w:sz w:val="30"/>
          <w:szCs w:val="30"/>
          <w:cs/>
        </w:rPr>
        <w:t>จากการใช้</w:t>
      </w:r>
      <w:r w:rsidR="00CC1B13">
        <w:rPr>
          <w:rFonts w:ascii="Angsana New" w:hAnsi="Angsana New" w:hint="cs"/>
          <w:sz w:val="30"/>
          <w:szCs w:val="30"/>
          <w:cs/>
        </w:rPr>
        <w:t>ของ</w:t>
      </w:r>
      <w:r w:rsidR="00CC1B13" w:rsidRPr="001501D6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</w:t>
      </w:r>
      <w:r w:rsidRPr="001501D6">
        <w:rPr>
          <w:rFonts w:ascii="Angsana New" w:hAnsi="Angsana New" w:hint="cs"/>
          <w:sz w:val="30"/>
          <w:szCs w:val="30"/>
          <w:cs/>
        </w:rPr>
        <w:t>ซึ่งเป็นหน่วยของส</w:t>
      </w:r>
      <w:r w:rsidR="001C141C">
        <w:rPr>
          <w:rFonts w:ascii="Angsana New" w:hAnsi="Angsana New" w:hint="cs"/>
          <w:sz w:val="30"/>
          <w:szCs w:val="30"/>
          <w:cs/>
        </w:rPr>
        <w:t>ินทรัพย์ที่ก่อให้เกิดเงินสด โดย</w:t>
      </w:r>
      <w:r w:rsidRPr="001501D6">
        <w:rPr>
          <w:rFonts w:ascii="Angsana New" w:hAnsi="Angsana New" w:hint="cs"/>
          <w:sz w:val="30"/>
          <w:szCs w:val="30"/>
          <w:cs/>
        </w:rPr>
        <w:t>วิธีประมาณการคิดลดกระแสเงินสดในอนาคต</w:t>
      </w:r>
      <w:r w:rsidR="00DF3C6C">
        <w:rPr>
          <w:rFonts w:ascii="Angsana New" w:hAnsi="Angsana New" w:hint="cs"/>
          <w:sz w:val="30"/>
          <w:szCs w:val="30"/>
          <w:cs/>
        </w:rPr>
        <w:t>ซึ่งประเมินโดยผู้ประเมินราคาทรัพย์สินอิสระ</w:t>
      </w:r>
      <w:r w:rsidRPr="001501D6">
        <w:rPr>
          <w:rFonts w:ascii="Angsana New" w:hAnsi="Angsana New" w:hint="cs"/>
          <w:sz w:val="30"/>
          <w:szCs w:val="30"/>
          <w:cs/>
        </w:rPr>
        <w:t xml:space="preserve"> โดยใช้ข้อ</w:t>
      </w:r>
      <w:r w:rsidRPr="000D0918">
        <w:rPr>
          <w:rFonts w:ascii="Angsana New" w:hAnsi="Angsana New" w:hint="cs"/>
          <w:sz w:val="30"/>
          <w:szCs w:val="30"/>
          <w:cs/>
        </w:rPr>
        <w:t>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</w:t>
      </w:r>
      <w:r w:rsidRPr="00EE1D92">
        <w:rPr>
          <w:rFonts w:ascii="Angsana New" w:hAnsi="Angsana New" w:hint="cs"/>
          <w:sz w:val="30"/>
          <w:szCs w:val="30"/>
          <w:cs/>
        </w:rPr>
        <w:t xml:space="preserve">ละ 14 </w:t>
      </w:r>
      <w:r>
        <w:rPr>
          <w:rFonts w:ascii="Angsana New" w:hAnsi="Angsana New" w:hint="cs"/>
          <w:sz w:val="30"/>
          <w:szCs w:val="30"/>
          <w:cs/>
        </w:rPr>
        <w:t>ณ วันที่ 31 ธันวาคม 2560 มูลค่าที่คาดว่าจะได้รับคืนของ</w:t>
      </w:r>
      <w:r w:rsidR="00D76469">
        <w:rPr>
          <w:rFonts w:ascii="Angsana New" w:hAnsi="Angsana New" w:hint="cs"/>
          <w:sz w:val="30"/>
          <w:szCs w:val="30"/>
          <w:cs/>
        </w:rPr>
        <w:t>ระบบผลิตน้ำเพื่ออุตสาหกรรมสูงก</w:t>
      </w:r>
      <w:r>
        <w:rPr>
          <w:rFonts w:ascii="Angsana New" w:hAnsi="Angsana New" w:hint="cs"/>
          <w:sz w:val="30"/>
          <w:szCs w:val="30"/>
          <w:cs/>
        </w:rPr>
        <w:t>ว่า</w:t>
      </w:r>
      <w:r w:rsidR="00CC1B13">
        <w:rPr>
          <w:rFonts w:ascii="Angsana New" w:hAnsi="Angsana New" w:hint="cs"/>
          <w:sz w:val="30"/>
          <w:szCs w:val="30"/>
          <w:cs/>
        </w:rPr>
        <w:t>มูลค่าตามบัญชี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76469">
        <w:rPr>
          <w:rFonts w:ascii="Angsana New" w:hAnsi="Angsana New" w:hint="cs"/>
          <w:sz w:val="30"/>
          <w:szCs w:val="30"/>
          <w:cs/>
        </w:rPr>
        <w:t>เป็นผลให้บริษัทบันทึก</w:t>
      </w:r>
      <w:r w:rsidR="008E5263">
        <w:rPr>
          <w:rFonts w:ascii="Angsana New" w:hAnsi="Angsana New"/>
          <w:sz w:val="30"/>
          <w:szCs w:val="30"/>
        </w:rPr>
        <w:br/>
      </w:r>
      <w:r w:rsidR="00D76469">
        <w:rPr>
          <w:rFonts w:ascii="Angsana New" w:hAnsi="Angsana New" w:hint="cs"/>
          <w:sz w:val="30"/>
          <w:szCs w:val="30"/>
          <w:cs/>
        </w:rPr>
        <w:t>กลับรายการ</w:t>
      </w:r>
      <w:r>
        <w:rPr>
          <w:rFonts w:ascii="Angsana New" w:hAnsi="Angsana New" w:hint="cs"/>
          <w:sz w:val="30"/>
          <w:szCs w:val="30"/>
          <w:cs/>
        </w:rPr>
        <w:t>ขาดทุนจากการด้อยค่าจากสินทรัพย์</w:t>
      </w:r>
      <w:r w:rsidR="008E5263">
        <w:rPr>
          <w:rFonts w:ascii="Angsana New" w:hAnsi="Angsana New" w:hint="cs"/>
          <w:sz w:val="30"/>
          <w:szCs w:val="30"/>
          <w:cs/>
        </w:rPr>
        <w:t>ดังกล่าว</w:t>
      </w:r>
      <w:r w:rsidR="00D7646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76469">
        <w:rPr>
          <w:rFonts w:ascii="Angsana New" w:hAnsi="Angsana New"/>
          <w:sz w:val="30"/>
          <w:szCs w:val="30"/>
        </w:rPr>
        <w:t>73.47</w:t>
      </w:r>
      <w:r w:rsidRPr="00EE1D92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501D6">
        <w:rPr>
          <w:rFonts w:ascii="Angsana New" w:hAnsi="Angsana New" w:hint="cs"/>
          <w:sz w:val="30"/>
          <w:szCs w:val="30"/>
          <w:cs/>
        </w:rPr>
        <w:t>บาท</w:t>
      </w:r>
      <w:r w:rsidR="00D76469">
        <w:rPr>
          <w:rFonts w:ascii="Angsana New" w:hAnsi="Angsana New" w:hint="cs"/>
          <w:sz w:val="30"/>
          <w:szCs w:val="30"/>
          <w:cs/>
        </w:rPr>
        <w:t xml:space="preserve">ในงบการเงินสำหรับปีสิ้นสุดวันที่ </w:t>
      </w:r>
      <w:r w:rsidR="008E5263">
        <w:rPr>
          <w:rFonts w:ascii="Angsana New" w:hAnsi="Angsana New"/>
          <w:sz w:val="30"/>
          <w:szCs w:val="30"/>
          <w:cs/>
        </w:rPr>
        <w:br/>
      </w:r>
      <w:r w:rsidR="00D76469">
        <w:rPr>
          <w:rFonts w:ascii="Angsana New" w:hAnsi="Angsana New"/>
          <w:sz w:val="30"/>
          <w:szCs w:val="30"/>
        </w:rPr>
        <w:t xml:space="preserve">31 </w:t>
      </w:r>
      <w:r w:rsidR="00D7646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76469">
        <w:rPr>
          <w:rFonts w:ascii="Angsana New" w:hAnsi="Angsana New"/>
          <w:sz w:val="30"/>
          <w:szCs w:val="30"/>
        </w:rPr>
        <w:t xml:space="preserve">2560 </w:t>
      </w:r>
      <w:r w:rsidR="008E5263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มูลค่าที่คาดว่าจะได้รับคืนของระบบสาธารณูปโภคต่ำกว่ามูลค่าตามบัญชี เป็นผลให้บริษัท</w:t>
      </w:r>
      <w:r w:rsidR="008E5263">
        <w:rPr>
          <w:rFonts w:ascii="Angsana New" w:hAnsi="Angsana New"/>
          <w:sz w:val="30"/>
          <w:szCs w:val="30"/>
        </w:rPr>
        <w:br/>
      </w:r>
      <w:r w:rsidR="008E5263">
        <w:rPr>
          <w:rFonts w:ascii="Angsana New" w:hAnsi="Angsana New" w:hint="cs"/>
          <w:sz w:val="30"/>
          <w:szCs w:val="30"/>
          <w:cs/>
        </w:rPr>
        <w:t>บันทึกขาดทุนจากการด้อยค่าจากสินทรัพย์ดังกล่าวจำนวน</w:t>
      </w:r>
      <w:r w:rsidR="008E5263">
        <w:rPr>
          <w:rFonts w:ascii="Angsana New" w:hAnsi="Angsana New"/>
          <w:sz w:val="30"/>
          <w:szCs w:val="30"/>
        </w:rPr>
        <w:t xml:space="preserve"> 6.37</w:t>
      </w:r>
      <w:r w:rsidR="008E5263" w:rsidRPr="00EE1D92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8E5263" w:rsidRPr="001501D6">
        <w:rPr>
          <w:rFonts w:ascii="Angsana New" w:hAnsi="Angsana New" w:hint="cs"/>
          <w:sz w:val="30"/>
          <w:szCs w:val="30"/>
          <w:cs/>
        </w:rPr>
        <w:t>บาท</w:t>
      </w:r>
      <w:r w:rsidR="008E5263">
        <w:rPr>
          <w:rFonts w:ascii="Angsana New" w:hAnsi="Angsana New" w:hint="cs"/>
          <w:sz w:val="30"/>
          <w:szCs w:val="30"/>
          <w:cs/>
        </w:rPr>
        <w:t xml:space="preserve">ในงบการเงินสำหรับปีสิ้นสุดวันที่ </w:t>
      </w:r>
      <w:r w:rsidR="008E5263">
        <w:rPr>
          <w:rFonts w:ascii="Angsana New" w:hAnsi="Angsana New"/>
          <w:sz w:val="30"/>
          <w:szCs w:val="30"/>
        </w:rPr>
        <w:br/>
        <w:t xml:space="preserve">31 </w:t>
      </w:r>
      <w:r w:rsidR="008E526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E5263">
        <w:rPr>
          <w:rFonts w:ascii="Angsana New" w:hAnsi="Angsana New"/>
          <w:sz w:val="30"/>
          <w:szCs w:val="30"/>
        </w:rPr>
        <w:t xml:space="preserve">2560 </w:t>
      </w:r>
    </w:p>
    <w:p w:rsidR="001501D6" w:rsidRDefault="001501D6" w:rsidP="001501D6">
      <w:pPr>
        <w:pStyle w:val="FSBlank"/>
        <w:rPr>
          <w:highlight w:val="green"/>
        </w:rPr>
      </w:pPr>
    </w:p>
    <w:p w:rsidR="001501D6" w:rsidRPr="00FB6820" w:rsidRDefault="001501D6" w:rsidP="001501D6">
      <w:pPr>
        <w:pStyle w:val="FSContent"/>
      </w:pPr>
      <w:r w:rsidRPr="00FB6820">
        <w:rPr>
          <w:cs/>
        </w:rPr>
        <w:t xml:space="preserve">นอกจากนี้บริษัทมีที่ดินบางส่วนซึ่งใช้ประโยชน์ไม่ได้ ปัจจัยดังกล่าวเป็นข้อบ่งชี้ของการด้อยค่า ณ วันที่ </w:t>
      </w:r>
      <w:r w:rsidRPr="00FB6820">
        <w:t xml:space="preserve">31 </w:t>
      </w:r>
      <w:r w:rsidRPr="00FB6820">
        <w:rPr>
          <w:cs/>
        </w:rPr>
        <w:t xml:space="preserve">ธันวาคม </w:t>
      </w:r>
      <w:r w:rsidRPr="00FB6820">
        <w:t>2560</w:t>
      </w:r>
      <w:r w:rsidRPr="00FB6820">
        <w:rPr>
          <w:cs/>
        </w:rPr>
        <w:t xml:space="preserve"> ที่ดินดังกล่าวมีราคาทุน </w:t>
      </w:r>
      <w:r w:rsidRPr="00FB6820">
        <w:t>7.41</w:t>
      </w:r>
      <w:r w:rsidRPr="00FB6820">
        <w:rPr>
          <w:cs/>
        </w:rPr>
        <w:t xml:space="preserve"> ล้านบาท</w:t>
      </w:r>
      <w:r w:rsidRPr="00FB6820">
        <w:t xml:space="preserve"> </w:t>
      </w:r>
      <w:r w:rsidR="00FB6820">
        <w:rPr>
          <w:rFonts w:hint="cs"/>
          <w:cs/>
        </w:rPr>
        <w:t>ค่าเผื่อ</w:t>
      </w:r>
      <w:r w:rsidRPr="00FB6820">
        <w:rPr>
          <w:cs/>
        </w:rPr>
        <w:t>ขาดทุนจากการด้อยค่าจากที่ดินดังกล่าว</w:t>
      </w:r>
      <w:r w:rsidR="00CC1B13">
        <w:rPr>
          <w:rFonts w:hint="cs"/>
          <w:cs/>
        </w:rPr>
        <w:t>มี</w:t>
      </w:r>
      <w:r w:rsidRPr="00FB6820">
        <w:rPr>
          <w:cs/>
        </w:rPr>
        <w:t xml:space="preserve">จำนวน </w:t>
      </w:r>
      <w:r w:rsidRPr="00FB6820">
        <w:t>7.41</w:t>
      </w:r>
      <w:r w:rsidRPr="00FB6820">
        <w:rPr>
          <w:rFonts w:hint="cs"/>
          <w:cs/>
        </w:rPr>
        <w:t xml:space="preserve"> ล้านบาท</w:t>
      </w:r>
      <w:r w:rsidRPr="00FB6820">
        <w:t xml:space="preserve"> </w:t>
      </w:r>
      <w:r w:rsidRPr="00FB6820">
        <w:rPr>
          <w:i/>
          <w:iCs/>
        </w:rPr>
        <w:t xml:space="preserve">(2559: 7.41 </w:t>
      </w:r>
      <w:r w:rsidRPr="00FB6820">
        <w:rPr>
          <w:rFonts w:hint="cs"/>
          <w:i/>
          <w:iCs/>
          <w:cs/>
        </w:rPr>
        <w:t>ล้านบาท)</w:t>
      </w:r>
    </w:p>
    <w:p w:rsidR="001501D6" w:rsidRDefault="001501D6" w:rsidP="001501D6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7D014D" w:rsidRPr="00D514A6" w:rsidRDefault="007D014D" w:rsidP="001501D6">
      <w:pPr>
        <w:pStyle w:val="FSBlank"/>
        <w:rPr>
          <w:cs/>
        </w:rPr>
      </w:pPr>
    </w:p>
    <w:p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ณ วันที่ 31 ธันวาคม 25</w:t>
      </w:r>
      <w:r w:rsidRPr="003C47FE">
        <w:rPr>
          <w:rFonts w:ascii="Angsana New" w:hAnsi="Angsana New" w:cs="Angsana New"/>
          <w:lang w:val="en-US"/>
        </w:rPr>
        <w:t xml:space="preserve">60 </w:t>
      </w:r>
      <w:r w:rsidRPr="003C47FE">
        <w:rPr>
          <w:rFonts w:ascii="Angsana New" w:hAnsi="Angsana New" w:cs="Angsana New"/>
          <w:cs/>
          <w:lang w:val="en-US"/>
        </w:rPr>
        <w:t>บริษัทได้จำนองที่ดินบางแปลง รวมทั้งโครงการระบบผลิตน้ำเพื่อการอุตสาหกรรม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>ระบบบำบัดน้ำเสีย เครื่องจักรและอุปกรณ์ เพื่อค้ำประกันวงเงินสินเชื่อที่ได้รับจากสถาบันการเงินในประเทศบางแห่ง</w:t>
      </w:r>
      <w:r w:rsidRPr="003C47FE">
        <w:rPr>
          <w:rFonts w:ascii="Angsana New" w:hAnsi="Angsana New" w:cs="Angsana New"/>
          <w:lang w:val="en-US"/>
        </w:rPr>
        <w:t xml:space="preserve"> (</w:t>
      </w:r>
      <w:r w:rsidRPr="003C47FE">
        <w:rPr>
          <w:rFonts w:ascii="Angsana New" w:hAnsi="Angsana New" w:cs="Angsana New"/>
          <w:cs/>
          <w:lang w:val="en-US"/>
        </w:rPr>
        <w:t xml:space="preserve">หมายเหตุ </w:t>
      </w:r>
      <w:r w:rsidRPr="003C47FE">
        <w:rPr>
          <w:rFonts w:ascii="Angsana New" w:hAnsi="Angsana New" w:cs="Angsana New"/>
          <w:lang w:val="en-US"/>
        </w:rPr>
        <w:t>1</w:t>
      </w:r>
      <w:r w:rsidR="000C7F39">
        <w:rPr>
          <w:rFonts w:ascii="Angsana New" w:hAnsi="Angsana New" w:cs="Angsana New"/>
          <w:lang w:val="en-US"/>
        </w:rPr>
        <w:t>3</w:t>
      </w:r>
      <w:r w:rsidRPr="003C47FE">
        <w:rPr>
          <w:rFonts w:ascii="Angsana New" w:hAnsi="Angsana New" w:cs="Angsana New"/>
          <w:lang w:val="en-US"/>
        </w:rPr>
        <w:t>)</w:t>
      </w:r>
    </w:p>
    <w:p w:rsidR="007D014D" w:rsidRPr="00D514A6" w:rsidRDefault="007D014D" w:rsidP="001501D6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ในปี </w:t>
      </w:r>
      <w:r w:rsidRPr="003C47FE">
        <w:rPr>
          <w:rFonts w:ascii="Angsana New" w:hAnsi="Angsana New"/>
          <w:sz w:val="30"/>
          <w:szCs w:val="30"/>
        </w:rPr>
        <w:t>2560</w:t>
      </w:r>
      <w:r w:rsidRPr="003C47FE">
        <w:rPr>
          <w:rFonts w:ascii="Angsana New" w:hAnsi="Angsana New"/>
          <w:sz w:val="30"/>
          <w:szCs w:val="30"/>
          <w:cs/>
        </w:rPr>
        <w:t xml:space="preserve"> และ </w:t>
      </w:r>
      <w:r w:rsidRPr="003C47FE">
        <w:rPr>
          <w:rFonts w:ascii="Angsana New" w:hAnsi="Angsana New"/>
          <w:sz w:val="30"/>
          <w:szCs w:val="30"/>
        </w:rPr>
        <w:t xml:space="preserve">2559 </w:t>
      </w:r>
      <w:r w:rsidRPr="003C47FE">
        <w:rPr>
          <w:rFonts w:ascii="Angsana New" w:hAnsi="Angsana New"/>
          <w:sz w:val="30"/>
          <w:szCs w:val="30"/>
          <w:cs/>
        </w:rPr>
        <w:t>ไม่มีต้นทุนการกู้ยืมที่รับรู้เป็นส่วนหนึ่งของสินทรัพย์</w:t>
      </w:r>
    </w:p>
    <w:p w:rsidR="007D014D" w:rsidRPr="00D514A6" w:rsidRDefault="007D014D" w:rsidP="001501D6">
      <w:pPr>
        <w:pStyle w:val="FSBlank"/>
      </w:pPr>
    </w:p>
    <w:p w:rsidR="007D014D" w:rsidRPr="001501D6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1501D6">
        <w:rPr>
          <w:rFonts w:ascii="Angsana New" w:hAnsi="Angsana New"/>
          <w:i/>
          <w:iCs/>
          <w:sz w:val="30"/>
          <w:szCs w:val="30"/>
          <w:cs/>
        </w:rPr>
        <w:t>การโอนไปอสังหาริมทรัพย์เพื่อการลงทุน</w:t>
      </w:r>
    </w:p>
    <w:p w:rsidR="007D014D" w:rsidRPr="001501D6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0"/>
          <w:szCs w:val="20"/>
        </w:rPr>
      </w:pPr>
    </w:p>
    <w:p w:rsidR="007D014D" w:rsidRPr="001501D6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501D6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D514A6" w:rsidRPr="001501D6">
        <w:rPr>
          <w:rFonts w:ascii="Angsana New" w:hAnsi="Angsana New"/>
          <w:sz w:val="30"/>
          <w:szCs w:val="30"/>
        </w:rPr>
        <w:t>2559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มีการจัดประเภทรายการใหม่โดยการโอนที่ดินไปเป็นอสังหาริมทรัพย์เพื่อการลงทุน </w:t>
      </w:r>
      <w:r w:rsidRPr="001501D6">
        <w:rPr>
          <w:rFonts w:ascii="Angsana New" w:hAnsi="Angsana New"/>
          <w:sz w:val="30"/>
          <w:szCs w:val="30"/>
        </w:rPr>
        <w:t>(</w:t>
      </w:r>
      <w:r w:rsidRPr="001501D6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Pr="001501D6">
        <w:rPr>
          <w:rFonts w:ascii="Angsana New" w:hAnsi="Angsana New"/>
          <w:sz w:val="30"/>
          <w:szCs w:val="30"/>
        </w:rPr>
        <w:t>1</w:t>
      </w:r>
      <w:r w:rsidR="000C7F39" w:rsidRPr="001501D6">
        <w:rPr>
          <w:rFonts w:ascii="Angsana New" w:hAnsi="Angsana New"/>
          <w:sz w:val="30"/>
          <w:szCs w:val="30"/>
        </w:rPr>
        <w:t>0</w:t>
      </w:r>
      <w:r w:rsidRPr="001501D6">
        <w:rPr>
          <w:rFonts w:ascii="Angsana New" w:hAnsi="Angsana New"/>
          <w:sz w:val="30"/>
          <w:szCs w:val="30"/>
        </w:rPr>
        <w:t xml:space="preserve">) </w:t>
      </w:r>
      <w:r w:rsidRPr="001501D6">
        <w:rPr>
          <w:rFonts w:ascii="Angsana New" w:hAnsi="Angsana New"/>
          <w:sz w:val="30"/>
          <w:szCs w:val="30"/>
          <w:cs/>
        </w:rPr>
        <w:t xml:space="preserve"> </w:t>
      </w:r>
    </w:p>
    <w:p w:rsidR="00FB6820" w:rsidRDefault="00FB6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F3AB2" w:rsidRPr="000F3AB2" w:rsidRDefault="000F3AB2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F3AB2">
        <w:rPr>
          <w:rFonts w:ascii="Angsana New" w:hAnsi="Angsana New" w:hint="cs"/>
          <w:i/>
          <w:iCs/>
          <w:sz w:val="30"/>
          <w:szCs w:val="30"/>
          <w:cs/>
        </w:rPr>
        <w:t>เงินอุดหนุนรัฐบาลรอตัดบัญชี</w:t>
      </w:r>
    </w:p>
    <w:p w:rsidR="000F3AB2" w:rsidRPr="000F3AB2" w:rsidRDefault="000F3AB2" w:rsidP="000F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7D014D" w:rsidRPr="003C47FE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:rsidR="007D014D" w:rsidRPr="003A141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เงินอุดหนุนจากรัฐบาลรอตัดบัญชีสรุปได้ดังนี้</w:t>
      </w:r>
    </w:p>
    <w:p w:rsidR="007D014D" w:rsidRPr="003A141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71"/>
        <w:gridCol w:w="1174"/>
        <w:gridCol w:w="276"/>
        <w:gridCol w:w="1157"/>
      </w:tblGrid>
      <w:tr w:rsidR="007D014D" w:rsidRPr="003C47FE" w:rsidTr="00A6769A">
        <w:trPr>
          <w:cantSplit/>
        </w:trPr>
        <w:tc>
          <w:tcPr>
            <w:tcW w:w="3610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A6769A">
        <w:trPr>
          <w:cantSplit/>
        </w:trPr>
        <w:tc>
          <w:tcPr>
            <w:tcW w:w="3610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A6769A">
        <w:trPr>
          <w:cantSplit/>
        </w:trPr>
        <w:tc>
          <w:tcPr>
            <w:tcW w:w="3610" w:type="pct"/>
          </w:tcPr>
          <w:p w:rsidR="007D014D" w:rsidRPr="003C47FE" w:rsidRDefault="007D014D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6" w:type="pct"/>
          </w:tcPr>
          <w:p w:rsidR="007D014D" w:rsidRPr="003C47FE" w:rsidRDefault="0002225D" w:rsidP="003A141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418,38</w:t>
            </w:r>
            <w:r w:rsidR="003A141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:rsidR="007D014D" w:rsidRPr="003C47FE" w:rsidRDefault="007D014D" w:rsidP="003A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7D014D" w:rsidRPr="003C47FE" w:rsidRDefault="007D014D" w:rsidP="003A141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457,373</w:t>
            </w:r>
          </w:p>
        </w:tc>
      </w:tr>
      <w:tr w:rsidR="007D014D" w:rsidRPr="003C47FE" w:rsidTr="00A6769A">
        <w:trPr>
          <w:cantSplit/>
        </w:trPr>
        <w:tc>
          <w:tcPr>
            <w:tcW w:w="3610" w:type="pct"/>
            <w:vAlign w:val="bottom"/>
          </w:tcPr>
          <w:p w:rsidR="007D014D" w:rsidRPr="003C47FE" w:rsidRDefault="007D014D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รับเงินอุดหนุนจากรัฐบาลในระหว่างปี</w:t>
            </w:r>
          </w:p>
        </w:tc>
        <w:tc>
          <w:tcPr>
            <w:tcW w:w="626" w:type="pct"/>
          </w:tcPr>
          <w:p w:rsidR="007D014D" w:rsidRPr="003C47FE" w:rsidRDefault="003A1418" w:rsidP="003A141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:rsidR="007D014D" w:rsidRPr="003C47FE" w:rsidRDefault="007D014D" w:rsidP="003A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7D014D" w:rsidRPr="003C47FE" w:rsidRDefault="007D014D" w:rsidP="003A141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1,023</w:t>
            </w:r>
          </w:p>
        </w:tc>
      </w:tr>
      <w:tr w:rsidR="007D014D" w:rsidRPr="003C47FE" w:rsidTr="00A6769A">
        <w:trPr>
          <w:cantSplit/>
        </w:trPr>
        <w:tc>
          <w:tcPr>
            <w:tcW w:w="3610" w:type="pct"/>
          </w:tcPr>
          <w:p w:rsidR="007D014D" w:rsidRPr="003C47FE" w:rsidRDefault="007D014D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7D014D" w:rsidRPr="003C47FE" w:rsidRDefault="00DE36BD" w:rsidP="00DE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(39,986)</w:t>
            </w:r>
          </w:p>
        </w:tc>
        <w:tc>
          <w:tcPr>
            <w:tcW w:w="147" w:type="pct"/>
          </w:tcPr>
          <w:p w:rsidR="007D014D" w:rsidRPr="003C47FE" w:rsidRDefault="007D014D" w:rsidP="003A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7D014D" w:rsidRPr="003C47FE" w:rsidRDefault="007D014D" w:rsidP="003A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(40,008)</w:t>
            </w:r>
          </w:p>
        </w:tc>
      </w:tr>
      <w:tr w:rsidR="007D014D" w:rsidRPr="003C47FE" w:rsidTr="00A6769A">
        <w:trPr>
          <w:cantSplit/>
        </w:trPr>
        <w:tc>
          <w:tcPr>
            <w:tcW w:w="3610" w:type="pct"/>
          </w:tcPr>
          <w:p w:rsidR="007D014D" w:rsidRPr="003C47FE" w:rsidRDefault="007D014D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DE36BD" w:rsidP="003A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378,402</w:t>
            </w:r>
          </w:p>
        </w:tc>
        <w:tc>
          <w:tcPr>
            <w:tcW w:w="147" w:type="pct"/>
          </w:tcPr>
          <w:p w:rsidR="007D014D" w:rsidRPr="003C47FE" w:rsidRDefault="007D014D" w:rsidP="003A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3A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418,388</w:t>
            </w:r>
          </w:p>
        </w:tc>
      </w:tr>
      <w:tr w:rsidR="007D014D" w:rsidRPr="003C47FE" w:rsidTr="00A6769A">
        <w:trPr>
          <w:cantSplit/>
        </w:trPr>
        <w:tc>
          <w:tcPr>
            <w:tcW w:w="3610" w:type="pct"/>
          </w:tcPr>
          <w:p w:rsidR="007D014D" w:rsidRPr="003C47FE" w:rsidRDefault="007D014D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7D014D" w:rsidRPr="003C47FE" w:rsidRDefault="00DE36BD" w:rsidP="003A141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  <w:tc>
          <w:tcPr>
            <w:tcW w:w="147" w:type="pct"/>
          </w:tcPr>
          <w:p w:rsidR="007D014D" w:rsidRPr="003C47FE" w:rsidRDefault="007D014D" w:rsidP="003A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7D014D" w:rsidRPr="003C47FE" w:rsidRDefault="007D014D" w:rsidP="003A141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</w:tr>
      <w:tr w:rsidR="007D014D" w:rsidRPr="003C47FE" w:rsidTr="00A6769A">
        <w:trPr>
          <w:cantSplit/>
        </w:trPr>
        <w:tc>
          <w:tcPr>
            <w:tcW w:w="3610" w:type="pct"/>
          </w:tcPr>
          <w:p w:rsidR="007D014D" w:rsidRPr="003C47FE" w:rsidRDefault="007D014D" w:rsidP="00A6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6" w:type="pct"/>
          </w:tcPr>
          <w:p w:rsidR="007D014D" w:rsidRPr="003C47FE" w:rsidRDefault="00DE36BD" w:rsidP="003A141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338,314</w:t>
            </w:r>
          </w:p>
        </w:tc>
        <w:tc>
          <w:tcPr>
            <w:tcW w:w="147" w:type="pct"/>
          </w:tcPr>
          <w:p w:rsidR="007D014D" w:rsidRPr="003C47FE" w:rsidRDefault="007D014D" w:rsidP="003A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:rsidR="007D014D" w:rsidRPr="003C47FE" w:rsidRDefault="007D014D" w:rsidP="003A141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378,300</w:t>
            </w:r>
          </w:p>
        </w:tc>
      </w:tr>
    </w:tbl>
    <w:p w:rsidR="007D014D" w:rsidRPr="003C47FE" w:rsidRDefault="007D014D" w:rsidP="00FB6820">
      <w:pPr>
        <w:pStyle w:val="FSBlank"/>
      </w:pPr>
    </w:p>
    <w:p w:rsidR="007D014D" w:rsidRPr="003C47FE" w:rsidRDefault="007D014D" w:rsidP="000C7F39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sz w:val="20"/>
          <w:szCs w:val="20"/>
        </w:rPr>
        <w:tab/>
      </w:r>
    </w:p>
    <w:p w:rsidR="007D014D" w:rsidRPr="003C47FE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ab/>
        <w:t>สินทรัพย์ภาษีเงินได้รอการตัดบัญชี ณ วันที่ 31 ธันวาคม มีดังนี้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ook w:val="00A0" w:firstRow="1" w:lastRow="0" w:firstColumn="1" w:lastColumn="0" w:noHBand="0" w:noVBand="0"/>
      </w:tblPr>
      <w:tblGrid>
        <w:gridCol w:w="4338"/>
        <w:gridCol w:w="1080"/>
        <w:gridCol w:w="270"/>
        <w:gridCol w:w="990"/>
        <w:gridCol w:w="270"/>
        <w:gridCol w:w="1045"/>
        <w:gridCol w:w="236"/>
        <w:gridCol w:w="969"/>
      </w:tblGrid>
      <w:tr w:rsidR="007D014D" w:rsidRPr="003C47FE" w:rsidTr="003D65AC">
        <w:tc>
          <w:tcPr>
            <w:tcW w:w="433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D014D" w:rsidRPr="003C47FE" w:rsidTr="003D65AC">
        <w:tc>
          <w:tcPr>
            <w:tcW w:w="433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3D65AC">
        <w:tc>
          <w:tcPr>
            <w:tcW w:w="433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3D65AC">
        <w:tc>
          <w:tcPr>
            <w:tcW w:w="4338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2" w:firstLine="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7D014D" w:rsidRPr="003C47FE" w:rsidRDefault="002E3CF2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10,150</w:t>
            </w:r>
          </w:p>
        </w:tc>
        <w:tc>
          <w:tcPr>
            <w:tcW w:w="270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6,887</w:t>
            </w:r>
          </w:p>
        </w:tc>
        <w:tc>
          <w:tcPr>
            <w:tcW w:w="270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:rsidR="007D014D" w:rsidRPr="003C47FE" w:rsidRDefault="002E3CF2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:rsidR="00FB6820" w:rsidRDefault="00FB6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0"/>
        <w:gridCol w:w="1247"/>
        <w:gridCol w:w="255"/>
        <w:gridCol w:w="1266"/>
        <w:gridCol w:w="255"/>
        <w:gridCol w:w="1247"/>
        <w:gridCol w:w="255"/>
        <w:gridCol w:w="1247"/>
      </w:tblGrid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7D014D" w:rsidRPr="003C47FE" w:rsidRDefault="007D014D" w:rsidP="00D3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D3665C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2" w:type="dxa"/>
            <w:gridSpan w:val="7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1,160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7D014D" w:rsidRPr="003C47FE" w:rsidRDefault="002E3CF2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(51)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2E3CF2" w:rsidP="002E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2E3CF2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1,109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D014D" w:rsidRPr="003C47FE" w:rsidRDefault="002E3CF2" w:rsidP="002E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2E3CF2" w:rsidP="002E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2E3CF2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1,610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D014D" w:rsidRPr="003C47FE" w:rsidRDefault="002E3CF2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2E3CF2" w:rsidP="002E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2E3CF2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4,408</w:t>
            </w:r>
          </w:p>
        </w:tc>
      </w:tr>
      <w:tr w:rsidR="003D65AC" w:rsidRPr="003C47FE" w:rsidTr="003D65AC">
        <w:tc>
          <w:tcPr>
            <w:tcW w:w="3300" w:type="dxa"/>
          </w:tcPr>
          <w:p w:rsidR="003D65AC" w:rsidRDefault="003D65AC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47" w:type="dxa"/>
          </w:tcPr>
          <w:p w:rsidR="003D65AC" w:rsidRDefault="003D65AC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3D65AC" w:rsidRPr="003C47FE" w:rsidRDefault="003D65AC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3D65AC" w:rsidRPr="003C47FE" w:rsidRDefault="003D65AC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3D65AC" w:rsidRPr="003C47FE" w:rsidRDefault="003D65AC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3D65AC" w:rsidRPr="003C47FE" w:rsidRDefault="003D65AC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3D65AC" w:rsidRPr="003C47FE" w:rsidRDefault="003D65AC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3D65AC" w:rsidRPr="003C47FE" w:rsidRDefault="003D65AC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3D65AC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D014D"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3,768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D014D" w:rsidRPr="003C47FE" w:rsidRDefault="002E3CF2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516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7D014D" w:rsidRPr="003C47FE" w:rsidRDefault="002E3CF2" w:rsidP="002E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2E3CF2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4,284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6,887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2E3CF2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3,263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2E3CF2" w:rsidP="002E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2E3CF2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10,150</w:t>
            </w:r>
          </w:p>
        </w:tc>
      </w:tr>
    </w:tbl>
    <w:p w:rsidR="00FB6820" w:rsidRDefault="00FB6820" w:rsidP="003D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0"/>
        <w:gridCol w:w="1247"/>
        <w:gridCol w:w="255"/>
        <w:gridCol w:w="1266"/>
        <w:gridCol w:w="255"/>
        <w:gridCol w:w="1247"/>
        <w:gridCol w:w="255"/>
        <w:gridCol w:w="1247"/>
      </w:tblGrid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7D014D" w:rsidRPr="003C47FE" w:rsidRDefault="007D014D" w:rsidP="00D3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D3665C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2" w:type="dxa"/>
            <w:gridSpan w:val="7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9" w:firstLine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9" w:firstLine="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1,036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124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1,160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9" w:firstLine="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2,341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(1,992)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9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noBreakHyphen/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1,610</w:t>
            </w:r>
          </w:p>
        </w:tc>
      </w:tr>
      <w:tr w:rsidR="003D65AC" w:rsidRPr="003C47FE" w:rsidTr="003D65AC">
        <w:tc>
          <w:tcPr>
            <w:tcW w:w="3300" w:type="dxa"/>
          </w:tcPr>
          <w:p w:rsidR="003D65AC" w:rsidRDefault="003D65AC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47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D65AC" w:rsidRPr="003C47FE" w:rsidTr="003D65AC">
        <w:tc>
          <w:tcPr>
            <w:tcW w:w="3300" w:type="dxa"/>
          </w:tcPr>
          <w:p w:rsidR="003D65AC" w:rsidRPr="003C47FE" w:rsidRDefault="003D65AC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7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2,881</w:t>
            </w:r>
          </w:p>
        </w:tc>
        <w:tc>
          <w:tcPr>
            <w:tcW w:w="255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276</w:t>
            </w:r>
          </w:p>
        </w:tc>
        <w:tc>
          <w:tcPr>
            <w:tcW w:w="255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611</w:t>
            </w:r>
          </w:p>
        </w:tc>
        <w:tc>
          <w:tcPr>
            <w:tcW w:w="255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3D65AC" w:rsidRPr="003C47FE" w:rsidRDefault="003D65AC" w:rsidP="003D65A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>3,768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9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6,258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611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6,887</w:t>
            </w:r>
          </w:p>
        </w:tc>
      </w:tr>
    </w:tbl>
    <w:p w:rsidR="003D65AC" w:rsidRDefault="003D65AC" w:rsidP="00D3665C">
      <w:pPr>
        <w:pStyle w:val="FSBlank"/>
      </w:pPr>
    </w:p>
    <w:p w:rsidR="00FB6820" w:rsidRDefault="003D65AC" w:rsidP="003D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FB6820" w:rsidRDefault="00FB6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D014D" w:rsidRPr="003C47FE" w:rsidRDefault="007D014D" w:rsidP="00FB6820">
      <w:pPr>
        <w:pStyle w:val="FSContent"/>
        <w:rPr>
          <w:cs/>
        </w:rPr>
      </w:pPr>
      <w:r w:rsidRPr="003C47FE">
        <w:rPr>
          <w:cs/>
        </w:rPr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:rsidR="007D014D" w:rsidRPr="00720EA8" w:rsidRDefault="007D014D" w:rsidP="00D3665C">
      <w:pPr>
        <w:pStyle w:val="FSBlank"/>
      </w:pPr>
      <w:r w:rsidRPr="00720EA8">
        <w:rPr>
          <w:cs/>
        </w:rPr>
        <w:tab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5"/>
        <w:gridCol w:w="275"/>
        <w:gridCol w:w="1158"/>
      </w:tblGrid>
      <w:tr w:rsidR="007D014D" w:rsidRPr="003C47FE" w:rsidTr="00D65338">
        <w:trPr>
          <w:cantSplit/>
        </w:trPr>
        <w:tc>
          <w:tcPr>
            <w:tcW w:w="357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D65338">
        <w:trPr>
          <w:cantSplit/>
        </w:trPr>
        <w:tc>
          <w:tcPr>
            <w:tcW w:w="357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BB3CA5">
        <w:trPr>
          <w:cantSplit/>
        </w:trPr>
        <w:tc>
          <w:tcPr>
            <w:tcW w:w="3579" w:type="pct"/>
          </w:tcPr>
          <w:p w:rsidR="007D014D" w:rsidRPr="003C47FE" w:rsidRDefault="007D014D" w:rsidP="0072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640" w:type="pct"/>
            <w:shd w:val="clear" w:color="auto" w:fill="auto"/>
          </w:tcPr>
          <w:p w:rsidR="007D014D" w:rsidRPr="00BB3CA5" w:rsidRDefault="007D014D" w:rsidP="0086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7D014D" w:rsidRPr="00BB3CA5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7D014D" w:rsidRPr="003C47FE" w:rsidRDefault="007D014D" w:rsidP="0072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CA5" w:rsidRPr="003C47FE" w:rsidTr="00FB6820">
        <w:trPr>
          <w:cantSplit/>
        </w:trPr>
        <w:tc>
          <w:tcPr>
            <w:tcW w:w="3579" w:type="pct"/>
            <w:shd w:val="clear" w:color="auto" w:fill="auto"/>
          </w:tcPr>
          <w:p w:rsidR="00BB3CA5" w:rsidRPr="00FB6820" w:rsidRDefault="00BB3CA5" w:rsidP="00F065D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ค่าเผื่อขาดทุนจากการลดมูลค่าโครงการอสังหาริมทรัพย์ระหว่างการพัฒนา</w:t>
            </w:r>
          </w:p>
        </w:tc>
        <w:tc>
          <w:tcPr>
            <w:tcW w:w="640" w:type="pct"/>
            <w:shd w:val="clear" w:color="auto" w:fill="auto"/>
          </w:tcPr>
          <w:p w:rsidR="00BB3CA5" w:rsidRPr="006F6E89" w:rsidRDefault="006F6E89" w:rsidP="00BB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150" w:type="pct"/>
          </w:tcPr>
          <w:p w:rsidR="00BB3CA5" w:rsidRPr="00BB3CA5" w:rsidRDefault="00BB3CA5" w:rsidP="00BB3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BB3CA5" w:rsidRPr="00865227" w:rsidRDefault="00BB3CA5" w:rsidP="00BB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222,091</w:t>
            </w:r>
          </w:p>
        </w:tc>
      </w:tr>
      <w:tr w:rsidR="00BB3CA5" w:rsidRPr="003C47FE" w:rsidTr="00FB6820">
        <w:trPr>
          <w:cantSplit/>
        </w:trPr>
        <w:tc>
          <w:tcPr>
            <w:tcW w:w="3579" w:type="pct"/>
            <w:shd w:val="clear" w:color="auto" w:fill="auto"/>
          </w:tcPr>
          <w:p w:rsidR="00BB3CA5" w:rsidRPr="00FB6820" w:rsidRDefault="00BB3CA5" w:rsidP="006F6E89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ค่าเผื่อขาดทุนจากการด้อยค่าอสังหาริมทรัพย์</w:t>
            </w:r>
            <w:r w:rsidR="006F6E89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640" w:type="pct"/>
            <w:shd w:val="clear" w:color="auto" w:fill="auto"/>
          </w:tcPr>
          <w:p w:rsidR="00BB3CA5" w:rsidRPr="006F6E89" w:rsidRDefault="006F6E89" w:rsidP="00BB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  <w:tc>
          <w:tcPr>
            <w:tcW w:w="150" w:type="pct"/>
          </w:tcPr>
          <w:p w:rsidR="00BB3CA5" w:rsidRPr="00BB3CA5" w:rsidRDefault="00BB3CA5" w:rsidP="00BB3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BB3CA5" w:rsidRPr="00865227" w:rsidRDefault="00BB3CA5" w:rsidP="00BB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49,708</w:t>
            </w:r>
          </w:p>
        </w:tc>
      </w:tr>
      <w:tr w:rsidR="00BB3CA5" w:rsidRPr="003C47FE" w:rsidTr="00FB6820">
        <w:trPr>
          <w:cantSplit/>
        </w:trPr>
        <w:tc>
          <w:tcPr>
            <w:tcW w:w="3579" w:type="pct"/>
            <w:shd w:val="clear" w:color="auto" w:fill="auto"/>
          </w:tcPr>
          <w:p w:rsidR="00BB3CA5" w:rsidRPr="00FB6820" w:rsidRDefault="00BB3CA5" w:rsidP="00BB3CA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ค่าเผื่อขาดทุนจากการด้อยค่าที่ดิน อาคารและอุปกรณ์</w:t>
            </w:r>
          </w:p>
        </w:tc>
        <w:tc>
          <w:tcPr>
            <w:tcW w:w="640" w:type="pct"/>
            <w:shd w:val="clear" w:color="auto" w:fill="auto"/>
          </w:tcPr>
          <w:p w:rsidR="00BB3CA5" w:rsidRPr="006F6E89" w:rsidRDefault="006F6E89" w:rsidP="00BB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  <w:tc>
          <w:tcPr>
            <w:tcW w:w="150" w:type="pct"/>
          </w:tcPr>
          <w:p w:rsidR="00BB3CA5" w:rsidRPr="00BB3CA5" w:rsidRDefault="00BB3CA5" w:rsidP="00BB3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BB3CA5" w:rsidRPr="00865227" w:rsidRDefault="00BB3CA5" w:rsidP="00BB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216,652</w:t>
            </w:r>
          </w:p>
        </w:tc>
      </w:tr>
      <w:tr w:rsidR="00BB3CA5" w:rsidRPr="003C47FE" w:rsidTr="00BB3CA5">
        <w:trPr>
          <w:cantSplit/>
        </w:trPr>
        <w:tc>
          <w:tcPr>
            <w:tcW w:w="3579" w:type="pct"/>
          </w:tcPr>
          <w:p w:rsidR="00BB3CA5" w:rsidRPr="003C47FE" w:rsidRDefault="00BB3CA5" w:rsidP="00BB3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CA5" w:rsidRPr="00BB3CA5" w:rsidRDefault="00BB3CA5" w:rsidP="006F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CA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F6E8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B3CA5">
              <w:rPr>
                <w:rFonts w:ascii="Angsana New" w:hAnsi="Angsana New"/>
                <w:b/>
                <w:bCs/>
                <w:sz w:val="30"/>
                <w:szCs w:val="30"/>
              </w:rPr>
              <w:t>8,451</w:t>
            </w:r>
          </w:p>
        </w:tc>
        <w:tc>
          <w:tcPr>
            <w:tcW w:w="150" w:type="pct"/>
          </w:tcPr>
          <w:p w:rsidR="00BB3CA5" w:rsidRPr="00BB3CA5" w:rsidRDefault="00BB3CA5" w:rsidP="00BB3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BB3CA5" w:rsidRPr="00865227" w:rsidRDefault="00BB3CA5" w:rsidP="006F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F6E8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8,451</w:t>
            </w:r>
          </w:p>
        </w:tc>
      </w:tr>
    </w:tbl>
    <w:p w:rsidR="007D014D" w:rsidRPr="00720EA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0"/>
          <w:szCs w:val="20"/>
        </w:rPr>
      </w:pPr>
      <w:r w:rsidRPr="00720EA8">
        <w:rPr>
          <w:rFonts w:ascii="Angsana New" w:hAnsi="Angsana New"/>
          <w:sz w:val="20"/>
          <w:szCs w:val="20"/>
          <w:cs/>
        </w:rPr>
        <w:tab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3CA5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ผลแตกต่างชั่วคราวที่ใช้หักภาษีที่ยังไม่สิ้นสุดอายุตามกฎหมายเกี่ยวกับภาษีเงินได้ปัจจุบันนั้น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จะใช้ประโยชน์ทางภาษีดังกล่าว</w:t>
      </w:r>
    </w:p>
    <w:p w:rsidR="007D014D" w:rsidRPr="00720EA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4939E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1"/>
        <w:gridCol w:w="899"/>
        <w:gridCol w:w="273"/>
        <w:gridCol w:w="1261"/>
        <w:gridCol w:w="274"/>
        <w:gridCol w:w="1253"/>
      </w:tblGrid>
      <w:tr w:rsidR="007D014D" w:rsidRPr="003C47FE" w:rsidTr="003D65AC">
        <w:tc>
          <w:tcPr>
            <w:tcW w:w="286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48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3D65AC">
        <w:tc>
          <w:tcPr>
            <w:tcW w:w="286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3D65AC">
        <w:tc>
          <w:tcPr>
            <w:tcW w:w="2864" w:type="pct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5" w:type="pct"/>
          </w:tcPr>
          <w:p w:rsidR="007D014D" w:rsidRPr="003C47FE" w:rsidRDefault="007D014D" w:rsidP="0072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3D65AC">
        <w:tc>
          <w:tcPr>
            <w:tcW w:w="2864" w:type="pct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เงินเบิกเกินบัญชีธนาคาร </w:t>
            </w:r>
            <w:r w:rsidR="003D65AC">
              <w:rPr>
                <w:rFonts w:ascii="Angsana New" w:hAnsi="Angsana New"/>
                <w:sz w:val="30"/>
                <w:szCs w:val="30"/>
              </w:rPr>
              <w:t>-</w:t>
            </w:r>
            <w:r w:rsidR="00720E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0EA8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85" w:type="pct"/>
          </w:tcPr>
          <w:p w:rsidR="007D014D" w:rsidRPr="003C47FE" w:rsidRDefault="007D014D" w:rsidP="0072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3D65AC">
        <w:tc>
          <w:tcPr>
            <w:tcW w:w="2864" w:type="pct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  (อัตราดอกเบี้ยเงินเบิกเกินบัญชีขั้นต่ำ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(MOR)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85" w:type="pct"/>
          </w:tcPr>
          <w:p w:rsidR="007D014D" w:rsidRPr="003C47FE" w:rsidRDefault="007D014D" w:rsidP="0072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3D65AC">
        <w:tc>
          <w:tcPr>
            <w:tcW w:w="2864" w:type="pct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  และ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MOR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ลบร้อยละ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1.25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(255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MOR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ลบร้อยละ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5" w:type="pct"/>
          </w:tcPr>
          <w:p w:rsidR="007D014D" w:rsidRPr="003C47FE" w:rsidRDefault="007D014D" w:rsidP="0072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3D65AC">
        <w:tc>
          <w:tcPr>
            <w:tcW w:w="2864" w:type="pct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และ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MOR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ลบร้อยละ 1.25)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</w:tcPr>
          <w:p w:rsidR="007D014D" w:rsidRPr="003C47FE" w:rsidRDefault="00720EA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7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,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4939E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, 1</w:t>
            </w:r>
            <w:r w:rsidR="004939E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CD5C93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48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7D014D" w:rsidRPr="003C47FE" w:rsidRDefault="00720EA8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</w:tr>
      <w:tr w:rsidR="007D014D" w:rsidRPr="003C47FE" w:rsidTr="003D65AC">
        <w:tc>
          <w:tcPr>
            <w:tcW w:w="2864" w:type="pct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ส่วนที่ไม่มีหลักประกัน</w:t>
            </w:r>
          </w:p>
        </w:tc>
        <w:tc>
          <w:tcPr>
            <w:tcW w:w="485" w:type="pct"/>
          </w:tcPr>
          <w:p w:rsidR="007D014D" w:rsidRPr="003C47FE" w:rsidRDefault="007D014D" w:rsidP="0072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CD5C93" w:rsidP="00CD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26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26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59,361</w:t>
            </w:r>
          </w:p>
        </w:tc>
      </w:tr>
      <w:tr w:rsidR="007D014D" w:rsidRPr="003C47FE" w:rsidTr="003D65AC">
        <w:tc>
          <w:tcPr>
            <w:tcW w:w="2864" w:type="pct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</w:t>
            </w:r>
          </w:p>
        </w:tc>
        <w:tc>
          <w:tcPr>
            <w:tcW w:w="485" w:type="pct"/>
          </w:tcPr>
          <w:p w:rsidR="007D014D" w:rsidRPr="003C47FE" w:rsidRDefault="007D014D" w:rsidP="0072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7D014D" w:rsidRPr="003C47FE" w:rsidRDefault="007D014D" w:rsidP="00720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6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9E8" w:rsidRPr="003C47FE" w:rsidTr="003D65AC">
        <w:tc>
          <w:tcPr>
            <w:tcW w:w="2864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ภายในหนึ่งปี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85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7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,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, 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48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26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39E8" w:rsidRPr="003C47FE" w:rsidTr="003D65AC">
        <w:tc>
          <w:tcPr>
            <w:tcW w:w="2864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485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5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26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  <w:tc>
          <w:tcPr>
            <w:tcW w:w="148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26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3,101</w:t>
            </w:r>
          </w:p>
        </w:tc>
      </w:tr>
      <w:tr w:rsidR="004939E8" w:rsidRPr="003C47FE" w:rsidTr="003D65AC">
        <w:tc>
          <w:tcPr>
            <w:tcW w:w="2864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รวมหนี้สินที่มีภาระดอกเบี้ยระยะสั้น</w:t>
            </w:r>
          </w:p>
        </w:tc>
        <w:tc>
          <w:tcPr>
            <w:tcW w:w="485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5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26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16,763</w:t>
            </w:r>
          </w:p>
        </w:tc>
        <w:tc>
          <w:tcPr>
            <w:tcW w:w="148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26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72,344</w:t>
            </w:r>
          </w:p>
        </w:tc>
      </w:tr>
      <w:tr w:rsidR="004939E8" w:rsidRPr="003C47FE" w:rsidTr="003D65AC">
        <w:tc>
          <w:tcPr>
            <w:tcW w:w="2864" w:type="pct"/>
          </w:tcPr>
          <w:p w:rsidR="004939E8" w:rsidRPr="003C47FE" w:rsidRDefault="004939E8" w:rsidP="00FB6820">
            <w:pPr>
              <w:pStyle w:val="FSBlank"/>
              <w:rPr>
                <w:cs/>
              </w:rPr>
            </w:pPr>
          </w:p>
        </w:tc>
        <w:tc>
          <w:tcPr>
            <w:tcW w:w="485" w:type="pct"/>
          </w:tcPr>
          <w:p w:rsidR="004939E8" w:rsidRPr="003C47FE" w:rsidRDefault="004939E8" w:rsidP="00FB6820">
            <w:pPr>
              <w:pStyle w:val="FSBlank"/>
              <w:rPr>
                <w:i/>
                <w:iCs/>
                <w:cs/>
              </w:rPr>
            </w:pPr>
          </w:p>
        </w:tc>
        <w:tc>
          <w:tcPr>
            <w:tcW w:w="147" w:type="pct"/>
          </w:tcPr>
          <w:p w:rsidR="004939E8" w:rsidRPr="003C47FE" w:rsidRDefault="004939E8" w:rsidP="00FB6820">
            <w:pPr>
              <w:pStyle w:val="FSBlank"/>
            </w:pPr>
          </w:p>
        </w:tc>
        <w:tc>
          <w:tcPr>
            <w:tcW w:w="680" w:type="pct"/>
          </w:tcPr>
          <w:p w:rsidR="004939E8" w:rsidRPr="003C47FE" w:rsidRDefault="004939E8" w:rsidP="00FB6820">
            <w:pPr>
              <w:pStyle w:val="FSBlank"/>
            </w:pPr>
          </w:p>
        </w:tc>
        <w:tc>
          <w:tcPr>
            <w:tcW w:w="148" w:type="pct"/>
          </w:tcPr>
          <w:p w:rsidR="004939E8" w:rsidRPr="003C47FE" w:rsidRDefault="004939E8" w:rsidP="00FB6820">
            <w:pPr>
              <w:pStyle w:val="FSBlank"/>
            </w:pPr>
          </w:p>
        </w:tc>
        <w:tc>
          <w:tcPr>
            <w:tcW w:w="676" w:type="pct"/>
          </w:tcPr>
          <w:p w:rsidR="004939E8" w:rsidRPr="003C47FE" w:rsidRDefault="004939E8" w:rsidP="00FB6820">
            <w:pPr>
              <w:pStyle w:val="FSBlank"/>
            </w:pPr>
          </w:p>
        </w:tc>
      </w:tr>
      <w:tr w:rsidR="004939E8" w:rsidRPr="003C47FE" w:rsidTr="003D65AC">
        <w:tc>
          <w:tcPr>
            <w:tcW w:w="2864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5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08" w:firstLine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526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0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107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0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9E8" w:rsidRPr="003C47FE" w:rsidTr="003D65AC">
        <w:tc>
          <w:tcPr>
            <w:tcW w:w="2864" w:type="pct"/>
          </w:tcPr>
          <w:p w:rsidR="004939E8" w:rsidRPr="004852D4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85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7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,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, 1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526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337,955</w:t>
            </w:r>
          </w:p>
        </w:tc>
        <w:tc>
          <w:tcPr>
            <w:tcW w:w="148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107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349,955</w:t>
            </w:r>
          </w:p>
        </w:tc>
      </w:tr>
      <w:tr w:rsidR="004939E8" w:rsidRPr="003C47FE" w:rsidTr="003D65AC">
        <w:tc>
          <w:tcPr>
            <w:tcW w:w="2864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485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08" w:firstLine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526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10,112</w:t>
            </w:r>
          </w:p>
        </w:tc>
        <w:tc>
          <w:tcPr>
            <w:tcW w:w="148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107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3,353</w:t>
            </w:r>
          </w:p>
        </w:tc>
      </w:tr>
      <w:tr w:rsidR="004939E8" w:rsidRPr="003C47FE" w:rsidTr="003D65AC">
        <w:tc>
          <w:tcPr>
            <w:tcW w:w="2864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รวมหนี้สินที่มีภาระดอกเบี้ยระยะยาว</w:t>
            </w:r>
          </w:p>
        </w:tc>
        <w:tc>
          <w:tcPr>
            <w:tcW w:w="485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08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52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348,067</w:t>
            </w:r>
          </w:p>
        </w:tc>
        <w:tc>
          <w:tcPr>
            <w:tcW w:w="148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107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353,308</w:t>
            </w:r>
          </w:p>
        </w:tc>
      </w:tr>
      <w:tr w:rsidR="004939E8" w:rsidRPr="003C47FE" w:rsidTr="003D65AC">
        <w:trPr>
          <w:trHeight w:val="487"/>
        </w:trPr>
        <w:tc>
          <w:tcPr>
            <w:tcW w:w="2864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:rsidR="004939E8" w:rsidRPr="003C47FE" w:rsidRDefault="004939E8" w:rsidP="0049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08" w:firstLine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52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364,830</w:t>
            </w:r>
          </w:p>
        </w:tc>
        <w:tc>
          <w:tcPr>
            <w:tcW w:w="148" w:type="pct"/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216" w:right="-107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4939E8" w:rsidRPr="003C47FE" w:rsidRDefault="004939E8" w:rsidP="0049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216" w:right="-10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425,652</w:t>
            </w:r>
          </w:p>
        </w:tc>
      </w:tr>
    </w:tbl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ณ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วันที่ 31 ธันวาคม ได้ดังนี้</w:t>
      </w:r>
    </w:p>
    <w:p w:rsidR="007D014D" w:rsidRPr="00FB6820" w:rsidRDefault="007D014D" w:rsidP="007D014D">
      <w:pPr>
        <w:pStyle w:val="block"/>
        <w:spacing w:after="0" w:line="240" w:lineRule="auto"/>
        <w:ind w:left="547"/>
        <w:jc w:val="both"/>
        <w:rPr>
          <w:rFonts w:ascii="Angsana New" w:hAnsi="Angsana New"/>
          <w:sz w:val="18"/>
          <w:szCs w:val="18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4"/>
        <w:gridCol w:w="1904"/>
        <w:gridCol w:w="254"/>
        <w:gridCol w:w="1261"/>
        <w:gridCol w:w="267"/>
        <w:gridCol w:w="7"/>
        <w:gridCol w:w="1253"/>
      </w:tblGrid>
      <w:tr w:rsidR="007D014D" w:rsidRPr="003C47FE" w:rsidTr="00D65338">
        <w:tc>
          <w:tcPr>
            <w:tcW w:w="2332" w:type="pct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pct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  <w:gridSpan w:val="2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D65338">
        <w:tc>
          <w:tcPr>
            <w:tcW w:w="2332" w:type="pct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pct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4" w:type="pct"/>
            <w:gridSpan w:val="4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D65338">
        <w:tc>
          <w:tcPr>
            <w:tcW w:w="2332" w:type="pct"/>
          </w:tcPr>
          <w:p w:rsidR="007D014D" w:rsidRPr="003C47FE" w:rsidRDefault="007D014D" w:rsidP="004852D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ครบกำหนดภายในหนึ่งปี</w:t>
            </w:r>
          </w:p>
        </w:tc>
        <w:tc>
          <w:tcPr>
            <w:tcW w:w="1027" w:type="pct"/>
          </w:tcPr>
          <w:p w:rsidR="007D014D" w:rsidRPr="003C47FE" w:rsidRDefault="007D014D" w:rsidP="0048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48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CD5C93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12,641</w:t>
            </w:r>
          </w:p>
        </w:tc>
        <w:tc>
          <w:tcPr>
            <w:tcW w:w="144" w:type="pct"/>
          </w:tcPr>
          <w:p w:rsidR="007D014D" w:rsidRPr="003C47FE" w:rsidRDefault="007D014D" w:rsidP="004852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  <w:tab w:val="decimal" w:pos="103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gridSpan w:val="2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69,243</w:t>
            </w:r>
          </w:p>
        </w:tc>
      </w:tr>
      <w:tr w:rsidR="007D014D" w:rsidRPr="003C47FE" w:rsidTr="00D65338">
        <w:tc>
          <w:tcPr>
            <w:tcW w:w="2332" w:type="pct"/>
          </w:tcPr>
          <w:p w:rsidR="007D014D" w:rsidRPr="003C47FE" w:rsidRDefault="007D014D" w:rsidP="004852D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ครบกำหนดหลังจากหนึ่งปีแต่ไม่เกินห้าปี</w:t>
            </w:r>
          </w:p>
        </w:tc>
        <w:tc>
          <w:tcPr>
            <w:tcW w:w="1027" w:type="pct"/>
          </w:tcPr>
          <w:p w:rsidR="007D014D" w:rsidRPr="003C47FE" w:rsidRDefault="007D014D" w:rsidP="0048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48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CD5C93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144,000</w:t>
            </w:r>
          </w:p>
        </w:tc>
        <w:tc>
          <w:tcPr>
            <w:tcW w:w="144" w:type="pct"/>
          </w:tcPr>
          <w:p w:rsidR="007D014D" w:rsidRPr="003C47FE" w:rsidRDefault="007D014D" w:rsidP="004852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  <w:tab w:val="decimal" w:pos="103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gridSpan w:val="2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111,000</w:t>
            </w:r>
          </w:p>
        </w:tc>
      </w:tr>
      <w:tr w:rsidR="007D014D" w:rsidRPr="003C47FE" w:rsidTr="00D65338">
        <w:tc>
          <w:tcPr>
            <w:tcW w:w="2332" w:type="pct"/>
          </w:tcPr>
          <w:p w:rsidR="007D014D" w:rsidRPr="003C47FE" w:rsidRDefault="007D014D" w:rsidP="004852D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ครบกำหนดหลังจากห้าปี</w:t>
            </w:r>
          </w:p>
        </w:tc>
        <w:tc>
          <w:tcPr>
            <w:tcW w:w="1027" w:type="pct"/>
          </w:tcPr>
          <w:p w:rsidR="007D014D" w:rsidRPr="003C47FE" w:rsidRDefault="007D014D" w:rsidP="0048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48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0" w:type="pct"/>
          </w:tcPr>
          <w:p w:rsidR="007D014D" w:rsidRPr="003C47FE" w:rsidRDefault="00CD5C93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193,955</w:t>
            </w:r>
          </w:p>
        </w:tc>
        <w:tc>
          <w:tcPr>
            <w:tcW w:w="144" w:type="pct"/>
          </w:tcPr>
          <w:p w:rsidR="007D014D" w:rsidRPr="003C47FE" w:rsidRDefault="007D014D" w:rsidP="004852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  <w:tab w:val="decimal" w:pos="103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  <w:gridSpan w:val="2"/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238,955</w:t>
            </w:r>
          </w:p>
        </w:tc>
      </w:tr>
      <w:tr w:rsidR="007D014D" w:rsidRPr="003C47FE" w:rsidTr="00D65338">
        <w:tc>
          <w:tcPr>
            <w:tcW w:w="2332" w:type="pct"/>
          </w:tcPr>
          <w:p w:rsidR="007D014D" w:rsidRPr="003C47FE" w:rsidRDefault="007D014D" w:rsidP="004852D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27" w:type="pct"/>
          </w:tcPr>
          <w:p w:rsidR="007D014D" w:rsidRPr="003C47FE" w:rsidRDefault="007D014D" w:rsidP="0048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48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CD5C93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350,596</w:t>
            </w:r>
          </w:p>
        </w:tc>
        <w:tc>
          <w:tcPr>
            <w:tcW w:w="144" w:type="pct"/>
          </w:tcPr>
          <w:p w:rsidR="007D014D" w:rsidRPr="003C47FE" w:rsidRDefault="007D014D" w:rsidP="004852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0"/>
                <w:tab w:val="decimal" w:pos="103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48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419,198</w:t>
            </w:r>
          </w:p>
        </w:tc>
      </w:tr>
    </w:tbl>
    <w:p w:rsidR="007D014D" w:rsidRPr="00FB6820" w:rsidRDefault="007D014D" w:rsidP="00FB6820">
      <w:pPr>
        <w:pStyle w:val="FSBlank"/>
        <w:rPr>
          <w:sz w:val="18"/>
          <w:szCs w:val="18"/>
        </w:rPr>
      </w:pPr>
    </w:p>
    <w:p w:rsidR="007D014D" w:rsidRPr="003C47FE" w:rsidRDefault="007D014D" w:rsidP="0048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7D014D" w:rsidRPr="00FB682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 มีดังนี้</w:t>
      </w:r>
    </w:p>
    <w:p w:rsidR="007D014D" w:rsidRPr="00FB682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61" w:type="dxa"/>
        <w:tblInd w:w="459" w:type="dxa"/>
        <w:tblLook w:val="0000" w:firstRow="0" w:lastRow="0" w:firstColumn="0" w:lastColumn="0" w:noHBand="0" w:noVBand="0"/>
      </w:tblPr>
      <w:tblGrid>
        <w:gridCol w:w="3429"/>
        <w:gridCol w:w="1242"/>
        <w:gridCol w:w="1908"/>
        <w:gridCol w:w="2682"/>
      </w:tblGrid>
      <w:tr w:rsidR="007D014D" w:rsidRPr="003C47FE" w:rsidTr="00A31BED">
        <w:trPr>
          <w:trHeight w:val="346"/>
        </w:trPr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A31BED"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7D014D" w:rsidRPr="003C47FE" w:rsidTr="00A31BED"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DC5" w:rsidRPr="003C47FE" w:rsidTr="00A31BED">
        <w:tc>
          <w:tcPr>
            <w:tcW w:w="3429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2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เพื่อจ่ายค่าก่อสร้างระบบป้องกัน</w:t>
            </w:r>
          </w:p>
        </w:tc>
        <w:tc>
          <w:tcPr>
            <w:tcW w:w="1242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350</w:t>
            </w:r>
          </w:p>
        </w:tc>
        <w:tc>
          <w:tcPr>
            <w:tcW w:w="1908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0.01</w:t>
            </w:r>
          </w:p>
        </w:tc>
        <w:tc>
          <w:tcPr>
            <w:tcW w:w="2682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15 ปีนับจากวันลงนามในสัญญา</w:t>
            </w:r>
          </w:p>
        </w:tc>
      </w:tr>
      <w:tr w:rsidR="007D014D" w:rsidRPr="003C47FE" w:rsidTr="00A31BED"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6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อุทกภัย (จังหวัดปทุมธานี)</w:t>
            </w: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7D014D" w:rsidRPr="00FB6820" w:rsidRDefault="007D014D" w:rsidP="00100CD1">
      <w:pPr>
        <w:pStyle w:val="FSBlank"/>
        <w:rPr>
          <w:sz w:val="18"/>
          <w:szCs w:val="18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pacing w:val="-6"/>
          <w:sz w:val="30"/>
          <w:szCs w:val="30"/>
          <w:cs/>
        </w:rPr>
        <w:t>หนี้สินที่มีภาระดอกเบี้ยส่วนที่มีหลักประกันคงเหลือ ณ วันที่ 31 ธันวาคม มีสินทรัพย์เป็น</w:t>
      </w:r>
      <w:r w:rsidRPr="003C47FE">
        <w:rPr>
          <w:rFonts w:ascii="Angsana New" w:hAnsi="Angsana New"/>
          <w:sz w:val="30"/>
          <w:szCs w:val="30"/>
          <w:cs/>
        </w:rPr>
        <w:t>หลักประกันดังนี้</w:t>
      </w:r>
    </w:p>
    <w:p w:rsidR="007D014D" w:rsidRPr="00FB6820" w:rsidRDefault="007D014D" w:rsidP="00100CD1">
      <w:pPr>
        <w:pStyle w:val="FSBlank"/>
        <w:rPr>
          <w:sz w:val="18"/>
          <w:szCs w:val="18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19"/>
        <w:gridCol w:w="270"/>
        <w:gridCol w:w="988"/>
        <w:gridCol w:w="276"/>
        <w:gridCol w:w="1082"/>
        <w:gridCol w:w="274"/>
        <w:gridCol w:w="1069"/>
      </w:tblGrid>
      <w:tr w:rsidR="007D014D" w:rsidRPr="003C47FE" w:rsidTr="00F77309">
        <w:trPr>
          <w:cantSplit/>
        </w:trPr>
        <w:tc>
          <w:tcPr>
            <w:tcW w:w="2889" w:type="pct"/>
          </w:tcPr>
          <w:p w:rsidR="007D014D" w:rsidRPr="003C47FE" w:rsidRDefault="007D014D" w:rsidP="00D653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F77309">
        <w:trPr>
          <w:cantSplit/>
        </w:trPr>
        <w:tc>
          <w:tcPr>
            <w:tcW w:w="2889" w:type="pct"/>
          </w:tcPr>
          <w:p w:rsidR="007D014D" w:rsidRPr="003C47FE" w:rsidRDefault="007D014D" w:rsidP="00D653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F77309">
        <w:trPr>
          <w:cantSplit/>
        </w:trPr>
        <w:tc>
          <w:tcPr>
            <w:tcW w:w="2889" w:type="pct"/>
          </w:tcPr>
          <w:p w:rsidR="007D014D" w:rsidRPr="003C47FE" w:rsidRDefault="007D014D" w:rsidP="00F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ที่ดินที่พัฒนาเสร็จแล้วพร้อมขายบางแปลง</w:t>
            </w:r>
          </w:p>
        </w:tc>
        <w:tc>
          <w:tcPr>
            <w:tcW w:w="144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7D014D" w:rsidRPr="003C47FE" w:rsidRDefault="00541327" w:rsidP="00A8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  <w:tc>
          <w:tcPr>
            <w:tcW w:w="146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7D014D" w:rsidRPr="003C47FE" w:rsidRDefault="007D014D" w:rsidP="00A8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700,630</w:t>
            </w:r>
          </w:p>
        </w:tc>
      </w:tr>
      <w:tr w:rsidR="007D014D" w:rsidRPr="003C47FE" w:rsidTr="00F77309">
        <w:trPr>
          <w:cantSplit/>
        </w:trPr>
        <w:tc>
          <w:tcPr>
            <w:tcW w:w="2889" w:type="pct"/>
          </w:tcPr>
          <w:p w:rsidR="007D014D" w:rsidRPr="003C47FE" w:rsidRDefault="007D014D" w:rsidP="00F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รวมทั้งโครงการระบบผลิตน้ำเพื่อ</w:t>
            </w:r>
          </w:p>
        </w:tc>
        <w:tc>
          <w:tcPr>
            <w:tcW w:w="144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F77309">
        <w:trPr>
          <w:cantSplit/>
        </w:trPr>
        <w:tc>
          <w:tcPr>
            <w:tcW w:w="2889" w:type="pct"/>
          </w:tcPr>
          <w:p w:rsidR="007D014D" w:rsidRPr="003C47FE" w:rsidRDefault="002B32D0" w:rsidP="00F2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2641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การอุตสาหกรรม ระบบบำบัดน้ำเสีย เครื่องจักรและอุปกรณ์</w:t>
            </w:r>
          </w:p>
        </w:tc>
        <w:tc>
          <w:tcPr>
            <w:tcW w:w="144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D014D" w:rsidRPr="003C47FE" w:rsidRDefault="00100CD1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11</w:t>
            </w:r>
          </w:p>
        </w:tc>
        <w:tc>
          <w:tcPr>
            <w:tcW w:w="147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541327" w:rsidP="00A8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10,368</w:t>
            </w:r>
          </w:p>
        </w:tc>
        <w:tc>
          <w:tcPr>
            <w:tcW w:w="146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7D014D" w:rsidRPr="003C47FE" w:rsidRDefault="007D014D" w:rsidP="00A8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35,663</w:t>
            </w:r>
          </w:p>
        </w:tc>
      </w:tr>
      <w:tr w:rsidR="007D014D" w:rsidRPr="003C47FE" w:rsidTr="00F77309">
        <w:trPr>
          <w:cantSplit/>
        </w:trPr>
        <w:tc>
          <w:tcPr>
            <w:tcW w:w="2889" w:type="pct"/>
          </w:tcPr>
          <w:p w:rsidR="007D014D" w:rsidRPr="003C47FE" w:rsidRDefault="007D014D" w:rsidP="00F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44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014D" w:rsidRPr="003C47FE" w:rsidRDefault="00541327" w:rsidP="00A8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136,137</w:t>
            </w:r>
          </w:p>
        </w:tc>
        <w:tc>
          <w:tcPr>
            <w:tcW w:w="146" w:type="pct"/>
          </w:tcPr>
          <w:p w:rsidR="007D014D" w:rsidRPr="003C47FE" w:rsidRDefault="007D014D" w:rsidP="00A8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A8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736,293</w:t>
            </w:r>
          </w:p>
        </w:tc>
      </w:tr>
    </w:tbl>
    <w:p w:rsidR="007D014D" w:rsidRPr="00FB682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7D014D" w:rsidRDefault="007D014D" w:rsidP="00A8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spacing w:val="-6"/>
          <w:sz w:val="30"/>
          <w:szCs w:val="30"/>
          <w:cs/>
        </w:rPr>
        <w:t>ณ วันที่ 31 ธันวาคม 25</w:t>
      </w:r>
      <w:r w:rsidRPr="003C47FE">
        <w:rPr>
          <w:rFonts w:ascii="Angsana New" w:hAnsi="Angsana New"/>
          <w:spacing w:val="-6"/>
          <w:sz w:val="30"/>
          <w:szCs w:val="30"/>
        </w:rPr>
        <w:t xml:space="preserve">60 </w:t>
      </w:r>
      <w:r w:rsidRPr="003C47FE">
        <w:rPr>
          <w:rFonts w:ascii="Angsana New" w:hAnsi="Angsana New"/>
          <w:spacing w:val="-6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Pr="002E4972">
        <w:rPr>
          <w:rFonts w:ascii="Angsana New" w:hAnsi="Angsana New"/>
          <w:spacing w:val="-6"/>
          <w:sz w:val="30"/>
          <w:szCs w:val="30"/>
          <w:cs/>
        </w:rPr>
        <w:t>รวม</w:t>
      </w:r>
      <w:r w:rsidR="00541327" w:rsidRPr="002E4972">
        <w:rPr>
          <w:rFonts w:ascii="Angsana New" w:hAnsi="Angsana New"/>
          <w:spacing w:val="-6"/>
          <w:sz w:val="30"/>
          <w:szCs w:val="30"/>
        </w:rPr>
        <w:t xml:space="preserve"> 23.6 </w:t>
      </w:r>
      <w:r w:rsidRPr="002E4972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3C47FE">
        <w:rPr>
          <w:rFonts w:ascii="Angsana New" w:hAnsi="Angsana New"/>
          <w:spacing w:val="-6"/>
          <w:sz w:val="30"/>
          <w:szCs w:val="30"/>
        </w:rPr>
        <w:t xml:space="preserve"> </w:t>
      </w:r>
      <w:r w:rsidRPr="003C47FE">
        <w:rPr>
          <w:rFonts w:ascii="Angsana New" w:hAnsi="Angsana New"/>
          <w:i/>
          <w:iCs/>
          <w:sz w:val="30"/>
          <w:szCs w:val="30"/>
          <w:cs/>
        </w:rPr>
        <w:t>(</w:t>
      </w:r>
      <w:r w:rsidRPr="003C47FE">
        <w:rPr>
          <w:rFonts w:ascii="Angsana New" w:hAnsi="Angsana New"/>
          <w:i/>
          <w:iCs/>
          <w:sz w:val="30"/>
          <w:szCs w:val="30"/>
        </w:rPr>
        <w:t xml:space="preserve">2559: 23.6 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A80D27" w:rsidRPr="00FB6820" w:rsidRDefault="00A80D27" w:rsidP="00A8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47FE">
        <w:rPr>
          <w:rFonts w:ascii="Angsana New" w:hAnsi="Angsana New"/>
          <w:sz w:val="30"/>
          <w:szCs w:val="30"/>
        </w:rPr>
        <w:t xml:space="preserve">24 </w:t>
      </w:r>
      <w:r w:rsidRPr="003C47FE">
        <w:rPr>
          <w:rFonts w:ascii="Angsana New" w:hAnsi="Angsana New"/>
          <w:sz w:val="30"/>
          <w:szCs w:val="30"/>
          <w:cs/>
        </w:rPr>
        <w:t xml:space="preserve">มกราคม </w:t>
      </w:r>
      <w:r w:rsidRPr="003C47FE">
        <w:rPr>
          <w:rFonts w:ascii="Angsana New" w:hAnsi="Angsana New"/>
          <w:sz w:val="30"/>
          <w:szCs w:val="30"/>
        </w:rPr>
        <w:t xml:space="preserve">2560 </w:t>
      </w:r>
      <w:r w:rsidRPr="003C47FE">
        <w:rPr>
          <w:rFonts w:ascii="Angsana New" w:hAnsi="Angsana New"/>
          <w:sz w:val="30"/>
          <w:szCs w:val="30"/>
          <w:cs/>
        </w:rPr>
        <w:t>บริษัทได้ไถ่ถอนหลักประกันบางส่วนได้แก่ ที่ดินที่พัฒนาเสร็จแล้วพร้อมขายบางแปลง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และที่ดินบางแปลงรวมทั้งโครงการระบบผลิตน้ำเพื่ออุตสาหกรรม ระบบบำบัดน้ำเสียของเขตส่งเสริม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อุตสาหกรรมนวนคร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 xml:space="preserve"> จังหวัดนครราชสีมา </w:t>
      </w:r>
    </w:p>
    <w:p w:rsidR="007D014D" w:rsidRPr="00FB682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6"/>
        </w:rPr>
      </w:pPr>
    </w:p>
    <w:p w:rsidR="007D014D" w:rsidRPr="005750C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750CF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ภายใต้เงื่อนไขของสัญญาเงินกู้ยืมข้างต้น บริษัทจะต้องปฏิบัติตามเงื่อนไขและข้อกำหนดบางประการ 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  <w:t>หนี้สินตามสัญญาเช่าการเงิน</w:t>
      </w:r>
    </w:p>
    <w:p w:rsidR="007D014D" w:rsidRPr="00A80D27" w:rsidRDefault="007D014D" w:rsidP="00100CD1">
      <w:pPr>
        <w:pStyle w:val="FSBlank"/>
      </w:pPr>
    </w:p>
    <w:p w:rsidR="007D014D" w:rsidRPr="00E703E1" w:rsidRDefault="007D014D" w:rsidP="00E703E1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b w:val="0"/>
          <w:bCs w:val="0"/>
          <w:sz w:val="30"/>
          <w:szCs w:val="30"/>
        </w:rPr>
      </w:pP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หนี้สินตามสัญญาเช่าการเงิน</w:t>
      </w:r>
      <w:r w:rsidRPr="00E703E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ณ</w:t>
      </w:r>
      <w:r w:rsidRPr="00E703E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วันที่</w:t>
      </w:r>
      <w:r w:rsidRPr="00E703E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31 </w:t>
      </w: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ธันวาคม</w:t>
      </w:r>
      <w:r w:rsidRPr="00E703E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มีรายละเอียดดังนี้</w:t>
      </w:r>
    </w:p>
    <w:p w:rsidR="00511ABA" w:rsidRPr="00320BE1" w:rsidRDefault="00511ABA" w:rsidP="00511ABA">
      <w:pPr>
        <w:pStyle w:val="FSBlank"/>
      </w:pPr>
      <w:r>
        <w:tab/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72"/>
        <w:gridCol w:w="990"/>
        <w:gridCol w:w="237"/>
        <w:gridCol w:w="933"/>
        <w:gridCol w:w="270"/>
        <w:gridCol w:w="1080"/>
        <w:gridCol w:w="270"/>
        <w:gridCol w:w="1026"/>
        <w:gridCol w:w="236"/>
        <w:gridCol w:w="34"/>
        <w:gridCol w:w="941"/>
        <w:gridCol w:w="8"/>
        <w:gridCol w:w="269"/>
        <w:gridCol w:w="1086"/>
      </w:tblGrid>
      <w:tr w:rsidR="00511ABA" w:rsidRPr="00DD6305" w:rsidTr="00511ABA">
        <w:tc>
          <w:tcPr>
            <w:tcW w:w="1872" w:type="dxa"/>
          </w:tcPr>
          <w:p w:rsidR="00511ABA" w:rsidRPr="00C81FAC" w:rsidRDefault="00511ABA" w:rsidP="00EE1F0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11ABA" w:rsidRPr="00DD6305" w:rsidRDefault="00511ABA" w:rsidP="00EE1F0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511ABA" w:rsidRPr="00DD6305" w:rsidRDefault="00511ABA" w:rsidP="00EE1F0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11ABA" w:rsidRPr="00DD6305" w:rsidRDefault="00511ABA" w:rsidP="00EE1F0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</w:p>
        </w:tc>
      </w:tr>
      <w:tr w:rsidR="00511ABA" w:rsidRPr="00DD6305" w:rsidTr="00511ABA">
        <w:tc>
          <w:tcPr>
            <w:tcW w:w="1872" w:type="dxa"/>
            <w:shd w:val="clear" w:color="auto" w:fill="auto"/>
          </w:tcPr>
          <w:p w:rsidR="00511ABA" w:rsidRPr="00DD6305" w:rsidRDefault="00511ABA" w:rsidP="00EE1F0E">
            <w:pPr>
              <w:tabs>
                <w:tab w:val="left" w:pos="540"/>
              </w:tabs>
              <w:ind w:left="34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EE1F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EE1F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EE1F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EE1F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31664C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1ABA" w:rsidRPr="00DD6305" w:rsidRDefault="00511ABA" w:rsidP="00EE1F0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EE1F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มูลค่าอนาคตของจำนวนเงินขั้นต่ำที่</w:t>
            </w:r>
          </w:p>
          <w:p w:rsidR="00511ABA" w:rsidRPr="00DD6305" w:rsidRDefault="00511ABA" w:rsidP="00EE1F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EE1F0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EE1F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EE1F0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ABA" w:rsidRPr="00DD6305" w:rsidRDefault="00511ABA" w:rsidP="0031664C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11ABA" w:rsidRPr="00DD6305" w:rsidTr="00511ABA">
        <w:tc>
          <w:tcPr>
            <w:tcW w:w="1872" w:type="dxa"/>
          </w:tcPr>
          <w:p w:rsidR="00511ABA" w:rsidRPr="00DD6305" w:rsidRDefault="00511ABA" w:rsidP="00EE1F0E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3"/>
          </w:tcPr>
          <w:p w:rsidR="00511ABA" w:rsidRPr="00DD6305" w:rsidRDefault="00511ABA" w:rsidP="00EE1F0E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D63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1ABA" w:rsidRPr="00DD6305" w:rsidTr="00511ABA">
        <w:tc>
          <w:tcPr>
            <w:tcW w:w="1872" w:type="dxa"/>
          </w:tcPr>
          <w:p w:rsidR="00511ABA" w:rsidRPr="00DD6305" w:rsidRDefault="00511ABA" w:rsidP="00511ABA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ครบกำหนดชำระ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DD630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4,784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662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4,122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3,351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250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3,101</w:t>
            </w:r>
          </w:p>
        </w:tc>
      </w:tr>
      <w:tr w:rsidR="00511ABA" w:rsidRPr="00DD6305" w:rsidTr="00511ABA">
        <w:tc>
          <w:tcPr>
            <w:tcW w:w="1872" w:type="dxa"/>
          </w:tcPr>
          <w:p w:rsidR="00511ABA" w:rsidRPr="00DD6305" w:rsidRDefault="00511ABA" w:rsidP="00511ABA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DD6305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11</w:t>
            </w:r>
            <w:r w:rsidRPr="00511A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082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970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val="en-US" w:bidi="th-TH"/>
              </w:rPr>
              <w:t>10,</w:t>
            </w: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112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val="en-US" w:bidi="th-TH"/>
              </w:rPr>
              <w:t>3,637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284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6" w:type="dxa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val="en-US" w:bidi="th-TH"/>
              </w:rPr>
              <w:t>3,353</w:t>
            </w:r>
          </w:p>
        </w:tc>
      </w:tr>
      <w:tr w:rsidR="00511ABA" w:rsidRPr="00682332" w:rsidTr="00511ABA">
        <w:tc>
          <w:tcPr>
            <w:tcW w:w="1872" w:type="dxa"/>
          </w:tcPr>
          <w:p w:rsidR="00511ABA" w:rsidRPr="00DD6305" w:rsidRDefault="00511ABA" w:rsidP="00511ABA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3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15,866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</w:t>
            </w: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,234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</w:t>
            </w: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534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1ABA" w:rsidRPr="00511ABA" w:rsidRDefault="00511ABA" w:rsidP="00511A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6,454</w:t>
            </w:r>
          </w:p>
        </w:tc>
      </w:tr>
    </w:tbl>
    <w:p w:rsidR="00511ABA" w:rsidRPr="00F63C76" w:rsidRDefault="00511ABA" w:rsidP="00F63C76">
      <w:pPr>
        <w:pStyle w:val="FSBlank"/>
      </w:pPr>
    </w:p>
    <w:p w:rsidR="007D014D" w:rsidRPr="003C47FE" w:rsidRDefault="00BF3E2E" w:rsidP="007D014D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>สัญญาเช่าการเงินกับสถาบันการเงินในประเทศบางแห่งเพื่อซื้อ</w:t>
      </w:r>
      <w:r w:rsidR="00866D3A">
        <w:rPr>
          <w:rFonts w:ascii="Angsana New" w:hAnsi="Angsana New" w:cs="Angsana New" w:hint="cs"/>
          <w:sz w:val="30"/>
          <w:szCs w:val="30"/>
          <w:cs/>
          <w:lang w:val="en-US"/>
        </w:rPr>
        <w:t>อุปกรณ์ อุปกรณ์สำนักงานและ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>ยานพาหนะ โดยมีอัตราดอกเบี้ย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ระหว่างร้อยละ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115442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F63C76">
        <w:rPr>
          <w:rFonts w:ascii="Angsana New" w:hAnsi="Angsana New" w:cs="Angsana New"/>
          <w:spacing w:val="-4"/>
          <w:sz w:val="30"/>
          <w:szCs w:val="30"/>
          <w:lang w:val="en-US"/>
        </w:rPr>
        <w:t>.0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ถึงร้อยละ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115442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="00F63C76">
        <w:rPr>
          <w:rFonts w:ascii="Angsana New" w:hAnsi="Angsana New" w:cs="Angsana New"/>
          <w:spacing w:val="-4"/>
          <w:sz w:val="30"/>
          <w:szCs w:val="30"/>
          <w:lang w:val="en-US"/>
        </w:rPr>
        <w:t>.0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ต่อปี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(255</w:t>
      </w:r>
      <w:r w:rsidR="007D014D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9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: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ร้อยละ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2.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0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ถึงร้อยละ</w:t>
      </w:r>
      <w:r w:rsidR="007D4BE4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4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.0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ต่อปี)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และมีกำหนด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 xml:space="preserve">การจ่ายชำระคืนเป็นรายเดือน ซึ่งจะสิ้นสุดในเวลาแตกต่างกัน </w:t>
      </w:r>
      <w:r w:rsidR="00A80D27">
        <w:rPr>
          <w:rFonts w:ascii="Angsana New" w:hAnsi="Angsana New" w:cs="Angsana New"/>
          <w:sz w:val="30"/>
          <w:szCs w:val="30"/>
          <w:cs/>
          <w:lang w:val="en-US"/>
        </w:rPr>
        <w:t>(งวดสุดท้ายสิ้นสุด</w:t>
      </w:r>
      <w:r w:rsidR="00115442">
        <w:rPr>
          <w:rFonts w:ascii="Angsana New" w:hAnsi="Angsana New" w:cs="Angsana New" w:hint="cs"/>
          <w:sz w:val="30"/>
          <w:szCs w:val="30"/>
          <w:cs/>
          <w:lang w:val="en-US"/>
        </w:rPr>
        <w:t>ในเดือนมิถุนายน</w:t>
      </w:r>
      <w:r w:rsidR="00342DA2">
        <w:rPr>
          <w:rFonts w:ascii="Angsana New" w:hAnsi="Angsana New" w:cs="Angsana New"/>
          <w:sz w:val="30"/>
          <w:szCs w:val="30"/>
          <w:cs/>
          <w:lang w:val="en-US"/>
        </w:rPr>
        <w:t xml:space="preserve"> 2</w:t>
      </w:r>
      <w:r w:rsidR="00342DA2">
        <w:rPr>
          <w:rFonts w:ascii="Angsana New" w:hAnsi="Angsana New" w:cs="Angsana New"/>
          <w:sz w:val="30"/>
          <w:szCs w:val="30"/>
          <w:lang w:val="en-US"/>
        </w:rPr>
        <w:t>565</w:t>
      </w:r>
      <w:r w:rsidR="007D014D" w:rsidRPr="003C47FE">
        <w:rPr>
          <w:rFonts w:ascii="Angsana New" w:hAnsi="Angsana New" w:cs="Angsana New"/>
          <w:sz w:val="30"/>
          <w:szCs w:val="30"/>
          <w:lang w:val="en-US"/>
        </w:rPr>
        <w:t>)</w:t>
      </w:r>
    </w:p>
    <w:p w:rsidR="007D014D" w:rsidRPr="00A80D27" w:rsidRDefault="007D014D" w:rsidP="00F63C76">
      <w:pPr>
        <w:pStyle w:val="FSBlank"/>
      </w:pPr>
    </w:p>
    <w:p w:rsidR="007D014D" w:rsidRPr="003C47FE" w:rsidRDefault="007D014D" w:rsidP="007D014D">
      <w:pPr>
        <w:pStyle w:val="a4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3C47FE">
        <w:rPr>
          <w:rFonts w:ascii="Angsana New" w:hAnsi="Angsana New" w:cs="Angsana New"/>
          <w:sz w:val="30"/>
          <w:szCs w:val="30"/>
          <w:cs/>
          <w:lang w:val="en-US"/>
        </w:rPr>
        <w:t>หนี้สินที่มีภาระดอกเบี้ยทั้งหมดของบริษัท ณ วันที่ 31 ธันวาคม 25</w:t>
      </w:r>
      <w:r w:rsidRPr="003C47FE">
        <w:rPr>
          <w:rFonts w:ascii="Angsana New" w:hAnsi="Angsana New" w:cs="Angsana New"/>
          <w:sz w:val="30"/>
          <w:szCs w:val="30"/>
          <w:lang w:val="en-US"/>
        </w:rPr>
        <w:t xml:space="preserve">60 </w:t>
      </w:r>
      <w:r w:rsidRPr="003C47FE">
        <w:rPr>
          <w:rFonts w:ascii="Angsana New" w:hAnsi="Angsana New" w:cs="Angsana New"/>
          <w:sz w:val="30"/>
          <w:szCs w:val="30"/>
          <w:cs/>
          <w:lang w:val="en-US"/>
        </w:rPr>
        <w:t>และ 255</w:t>
      </w:r>
      <w:r w:rsidRPr="003C47FE">
        <w:rPr>
          <w:rFonts w:ascii="Angsana New" w:hAnsi="Angsana New" w:cs="Angsana New"/>
          <w:sz w:val="30"/>
          <w:szCs w:val="30"/>
          <w:lang w:val="en-US"/>
        </w:rPr>
        <w:t xml:space="preserve">9 </w:t>
      </w:r>
      <w:r w:rsidRPr="003C47FE">
        <w:rPr>
          <w:rFonts w:ascii="Angsana New" w:hAnsi="Angsana New" w:cs="Angsana New"/>
          <w:sz w:val="30"/>
          <w:szCs w:val="30"/>
          <w:cs/>
          <w:lang w:val="en-US"/>
        </w:rPr>
        <w:t>เป็นสกุลเงินบาท</w:t>
      </w:r>
    </w:p>
    <w:p w:rsidR="007D014D" w:rsidRPr="00A80D27" w:rsidRDefault="007D014D" w:rsidP="00F63C76">
      <w:pPr>
        <w:pStyle w:val="FSBlank"/>
      </w:pPr>
    </w:p>
    <w:p w:rsidR="007D014D" w:rsidRPr="003C47FE" w:rsidRDefault="007D014D" w:rsidP="00455E53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7D014D" w:rsidRPr="00A80D2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sz w:val="20"/>
          <w:szCs w:val="20"/>
        </w:rPr>
      </w:pPr>
      <w:r w:rsidRPr="003C47FE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1"/>
        <w:gridCol w:w="898"/>
        <w:gridCol w:w="270"/>
        <w:gridCol w:w="1259"/>
        <w:gridCol w:w="268"/>
        <w:gridCol w:w="1262"/>
      </w:tblGrid>
      <w:tr w:rsidR="007D014D" w:rsidRPr="003C47FE" w:rsidTr="002B32D0">
        <w:trPr>
          <w:trHeight w:hRule="exact" w:val="360"/>
        </w:trPr>
        <w:tc>
          <w:tcPr>
            <w:tcW w:w="288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2B32D0">
        <w:trPr>
          <w:trHeight w:hRule="exact" w:val="360"/>
        </w:trPr>
        <w:tc>
          <w:tcPr>
            <w:tcW w:w="288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pct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2B32D0">
        <w:trPr>
          <w:trHeight w:hRule="exact" w:val="360"/>
        </w:trPr>
        <w:tc>
          <w:tcPr>
            <w:tcW w:w="288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7D014D" w:rsidRPr="003C47FE" w:rsidRDefault="007B06F2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  <w:tc>
          <w:tcPr>
            <w:tcW w:w="143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</w:tr>
      <w:tr w:rsidR="007D014D" w:rsidRPr="003C47FE" w:rsidTr="002B32D0">
        <w:trPr>
          <w:trHeight w:hRule="exact" w:val="360"/>
        </w:trPr>
        <w:tc>
          <w:tcPr>
            <w:tcW w:w="288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A80D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7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:rsidR="007D014D" w:rsidRPr="003C47FE" w:rsidRDefault="007B06F2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16,987</w:t>
            </w:r>
          </w:p>
        </w:tc>
        <w:tc>
          <w:tcPr>
            <w:tcW w:w="143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28,307</w:t>
            </w:r>
          </w:p>
        </w:tc>
      </w:tr>
      <w:tr w:rsidR="007D014D" w:rsidRPr="003C47FE" w:rsidTr="002B32D0">
        <w:trPr>
          <w:trHeight w:hRule="exact" w:val="360"/>
        </w:trPr>
        <w:tc>
          <w:tcPr>
            <w:tcW w:w="288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B06F2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18,812</w:t>
            </w:r>
          </w:p>
        </w:tc>
        <w:tc>
          <w:tcPr>
            <w:tcW w:w="143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30,937</w:t>
            </w:r>
          </w:p>
        </w:tc>
      </w:tr>
    </w:tbl>
    <w:p w:rsidR="007D014D" w:rsidRPr="00A80D27" w:rsidRDefault="007D014D" w:rsidP="00F63C76">
      <w:pPr>
        <w:pStyle w:val="FSBlank"/>
      </w:pPr>
      <w:r w:rsidRPr="003C47FE">
        <w:tab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เจ้าหนี้การค้าทั้งหมดของบริษัท ณ วันที่ 31 ธันวาคม 25</w:t>
      </w:r>
      <w:r w:rsidRPr="003C47FE">
        <w:rPr>
          <w:rFonts w:ascii="Angsana New" w:hAnsi="Angsana New"/>
          <w:sz w:val="30"/>
          <w:szCs w:val="30"/>
        </w:rPr>
        <w:t xml:space="preserve">60 </w:t>
      </w:r>
      <w:r w:rsidRPr="003C47FE">
        <w:rPr>
          <w:rFonts w:ascii="Angsana New" w:hAnsi="Angsana New"/>
          <w:sz w:val="30"/>
          <w:szCs w:val="30"/>
          <w:cs/>
        </w:rPr>
        <w:t>และ 255</w:t>
      </w:r>
      <w:r w:rsidRPr="003C47FE">
        <w:rPr>
          <w:rFonts w:ascii="Angsana New" w:hAnsi="Angsana New"/>
          <w:sz w:val="30"/>
          <w:szCs w:val="30"/>
        </w:rPr>
        <w:t xml:space="preserve">9 </w:t>
      </w:r>
      <w:r w:rsidRPr="003C47FE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7D014D" w:rsidRPr="003C47FE" w:rsidRDefault="007D014D" w:rsidP="00F63C76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br w:type="page"/>
        <w:t>หนี้สินหมุนเวียนอื่น</w:t>
      </w:r>
    </w:p>
    <w:p w:rsidR="007D014D" w:rsidRPr="00247278" w:rsidRDefault="007D014D" w:rsidP="00F63C76">
      <w:pPr>
        <w:pStyle w:val="FSBlank"/>
      </w:pPr>
      <w:r w:rsidRPr="003C47FE"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270"/>
        <w:gridCol w:w="1260"/>
        <w:gridCol w:w="270"/>
        <w:gridCol w:w="1260"/>
      </w:tblGrid>
      <w:tr w:rsidR="007D014D" w:rsidRPr="003C47FE" w:rsidTr="003D65AC">
        <w:trPr>
          <w:cantSplit/>
        </w:trPr>
        <w:tc>
          <w:tcPr>
            <w:tcW w:w="4860" w:type="dxa"/>
          </w:tcPr>
          <w:p w:rsidR="007D014D" w:rsidRPr="003C47FE" w:rsidRDefault="007D014D" w:rsidP="003D65AC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3D65AC">
        <w:trPr>
          <w:cantSplit/>
        </w:trPr>
        <w:tc>
          <w:tcPr>
            <w:tcW w:w="4860" w:type="dxa"/>
          </w:tcPr>
          <w:p w:rsidR="007D014D" w:rsidRPr="003C47FE" w:rsidRDefault="007D014D" w:rsidP="003D65AC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D014D" w:rsidRPr="003C47FE" w:rsidRDefault="007D014D" w:rsidP="00247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14D" w:rsidRPr="003C47FE" w:rsidRDefault="007D014D" w:rsidP="00247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7D014D" w:rsidRPr="003C47FE" w:rsidRDefault="007D014D" w:rsidP="00247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7637" w:rsidRPr="003C47FE" w:rsidTr="003D65AC">
        <w:trPr>
          <w:cantSplit/>
        </w:trPr>
        <w:tc>
          <w:tcPr>
            <w:tcW w:w="48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เงินรับล่วงหน้าจากลูกค้า</w:t>
            </w:r>
          </w:p>
        </w:tc>
        <w:tc>
          <w:tcPr>
            <w:tcW w:w="135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40,845</w:t>
            </w: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1,764</w:t>
            </w:r>
          </w:p>
        </w:tc>
      </w:tr>
      <w:tr w:rsidR="005C7637" w:rsidRPr="003C47FE" w:rsidTr="00AF6748">
        <w:trPr>
          <w:cantSplit/>
        </w:trPr>
        <w:tc>
          <w:tcPr>
            <w:tcW w:w="4860" w:type="dxa"/>
          </w:tcPr>
          <w:p w:rsidR="005C7637" w:rsidRPr="003C47FE" w:rsidRDefault="005C7637" w:rsidP="005C763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โบนัสค้างจ่าย</w:t>
            </w:r>
          </w:p>
        </w:tc>
        <w:tc>
          <w:tcPr>
            <w:tcW w:w="135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17,272</w:t>
            </w: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6,511</w:t>
            </w:r>
          </w:p>
        </w:tc>
      </w:tr>
      <w:tr w:rsidR="005C7637" w:rsidRPr="003C47FE" w:rsidTr="00AF6748">
        <w:trPr>
          <w:cantSplit/>
        </w:trPr>
        <w:tc>
          <w:tcPr>
            <w:tcW w:w="4860" w:type="dxa"/>
          </w:tcPr>
          <w:p w:rsidR="005C7637" w:rsidRPr="003C47FE" w:rsidRDefault="005C7637" w:rsidP="005C763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1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ค่าใช้จ่ายในการดำเนินงานค้างจ่าย</w:t>
            </w:r>
          </w:p>
        </w:tc>
        <w:tc>
          <w:tcPr>
            <w:tcW w:w="135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10,906</w:t>
            </w: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17,494</w:t>
            </w:r>
          </w:p>
        </w:tc>
      </w:tr>
      <w:tr w:rsidR="005C7637" w:rsidRPr="003C47FE" w:rsidTr="003D65AC">
        <w:trPr>
          <w:cantSplit/>
        </w:trPr>
        <w:tc>
          <w:tcPr>
            <w:tcW w:w="48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เจ้าหนี้กรมสรรพากร</w:t>
            </w:r>
          </w:p>
        </w:tc>
        <w:tc>
          <w:tcPr>
            <w:tcW w:w="135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6,252</w:t>
            </w: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6,400</w:t>
            </w:r>
          </w:p>
        </w:tc>
      </w:tr>
      <w:tr w:rsidR="005C7637" w:rsidRPr="003C47FE" w:rsidTr="003D65AC">
        <w:trPr>
          <w:cantSplit/>
        </w:trPr>
        <w:tc>
          <w:tcPr>
            <w:tcW w:w="4860" w:type="dxa"/>
          </w:tcPr>
          <w:p w:rsidR="005C7637" w:rsidRPr="003C47FE" w:rsidRDefault="005C7637" w:rsidP="005C763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35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2,472</w:t>
            </w: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4,390</w:t>
            </w:r>
          </w:p>
        </w:tc>
      </w:tr>
      <w:tr w:rsidR="005C7637" w:rsidRPr="003C47FE" w:rsidTr="003D65AC">
        <w:trPr>
          <w:cantSplit/>
        </w:trPr>
        <w:tc>
          <w:tcPr>
            <w:tcW w:w="48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5C7637" w:rsidRPr="003C47FE" w:rsidTr="003D65AC">
        <w:trPr>
          <w:cantSplit/>
        </w:trPr>
        <w:tc>
          <w:tcPr>
            <w:tcW w:w="48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35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5,049</w:t>
            </w: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3,572</w:t>
            </w:r>
          </w:p>
        </w:tc>
      </w:tr>
      <w:tr w:rsidR="005C7637" w:rsidRPr="003C47FE" w:rsidTr="003D65AC">
        <w:trPr>
          <w:cantSplit/>
        </w:trPr>
        <w:tc>
          <w:tcPr>
            <w:tcW w:w="4860" w:type="dxa"/>
          </w:tcPr>
          <w:p w:rsidR="005C7637" w:rsidRPr="003C47FE" w:rsidRDefault="005C7637" w:rsidP="005C7637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5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82,799</w:t>
            </w:r>
          </w:p>
        </w:tc>
        <w:tc>
          <w:tcPr>
            <w:tcW w:w="270" w:type="dxa"/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C7637" w:rsidRPr="003C47FE" w:rsidRDefault="005C7637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40,505</w:t>
            </w:r>
          </w:p>
        </w:tc>
      </w:tr>
    </w:tbl>
    <w:p w:rsidR="007D014D" w:rsidRPr="00247278" w:rsidRDefault="007D014D" w:rsidP="00F63C76">
      <w:pPr>
        <w:pStyle w:val="FSBlank"/>
      </w:pPr>
      <w:r w:rsidRPr="003C47FE">
        <w:tab/>
      </w:r>
    </w:p>
    <w:p w:rsidR="007D014D" w:rsidRPr="003C47FE" w:rsidRDefault="003D65AC" w:rsidP="00F63C76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</w:t>
      </w:r>
      <w:r w:rsidR="007D014D" w:rsidRPr="003C47FE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:rsidR="007D014D" w:rsidRPr="00247278" w:rsidRDefault="007D014D" w:rsidP="00F63C76">
      <w:pPr>
        <w:pStyle w:val="FSBlank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D6533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D6533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3D65AC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90" w:type="dxa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3D65AC" w:rsidP="003D65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 w:rsidR="007D014D" w:rsidRPr="003C47F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D014D" w:rsidRPr="003C47FE" w:rsidRDefault="00B2160F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21,421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18,838</w:t>
            </w:r>
          </w:p>
        </w:tc>
      </w:tr>
      <w:tr w:rsidR="007D014D" w:rsidRPr="00247278" w:rsidTr="003D65AC">
        <w:trPr>
          <w:cantSplit/>
        </w:trPr>
        <w:tc>
          <w:tcPr>
            <w:tcW w:w="6480" w:type="dxa"/>
          </w:tcPr>
          <w:p w:rsidR="007D014D" w:rsidRPr="00247278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4727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ab/>
            </w:r>
          </w:p>
        </w:tc>
        <w:tc>
          <w:tcPr>
            <w:tcW w:w="1260" w:type="dxa"/>
          </w:tcPr>
          <w:p w:rsidR="007D014D" w:rsidRPr="00247278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:rsidR="007D014D" w:rsidRPr="00247278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:rsidR="007D014D" w:rsidRPr="00247278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3D65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สำหรับปีสิ้นสุด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31 ธันวาคม</w:t>
            </w: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3D65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C47F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3D65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C47F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D014D" w:rsidRPr="003C47FE" w:rsidRDefault="00B2160F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3,594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5,825</w:t>
            </w:r>
          </w:p>
        </w:tc>
      </w:tr>
      <w:tr w:rsidR="007D014D" w:rsidRPr="00247278" w:rsidTr="003D65AC">
        <w:trPr>
          <w:cantSplit/>
        </w:trPr>
        <w:tc>
          <w:tcPr>
            <w:tcW w:w="6480" w:type="dxa"/>
          </w:tcPr>
          <w:p w:rsidR="007D014D" w:rsidRPr="00247278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D014D" w:rsidRPr="00247278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7D014D" w:rsidRPr="00247278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D014D" w:rsidRPr="00247278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D014D" w:rsidRPr="003C47FE" w:rsidTr="00F63C76">
        <w:trPr>
          <w:cantSplit/>
        </w:trPr>
        <w:tc>
          <w:tcPr>
            <w:tcW w:w="648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C47F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6CF4" w:rsidRPr="003C47FE" w:rsidTr="00F63C76">
        <w:trPr>
          <w:cantSplit/>
        </w:trPr>
        <w:tc>
          <w:tcPr>
            <w:tcW w:w="6480" w:type="dxa"/>
          </w:tcPr>
          <w:p w:rsidR="00DE6CF4" w:rsidRPr="003C47FE" w:rsidRDefault="00DE6CF4" w:rsidP="00DE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7F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ขาดทุนจากการประมาณตามหลักคณิตศาสตร์ประกันภัยที่รับรู้ในระหว่างปี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E6CF4" w:rsidRPr="003C47FE" w:rsidRDefault="00DE6CF4" w:rsidP="00DE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6CF4" w:rsidRPr="003C47FE" w:rsidRDefault="00DE6CF4" w:rsidP="00DE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E6CF4" w:rsidRPr="003C47FE" w:rsidRDefault="00DE6CF4" w:rsidP="00DE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3,05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DE6CF4" w:rsidRPr="003C47FE" w:rsidTr="00F63C76">
        <w:trPr>
          <w:cantSplit/>
        </w:trPr>
        <w:tc>
          <w:tcPr>
            <w:tcW w:w="6480" w:type="dxa"/>
          </w:tcPr>
          <w:p w:rsidR="00DE6CF4" w:rsidRPr="003C47FE" w:rsidRDefault="00DE6CF4" w:rsidP="00DE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กำไรสะสมจากการประมาณตามหลักคณิตศาสตร์ประกันภัยที่รับรู้</w:t>
            </w:r>
            <w:r w:rsidRPr="003C47F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3C47F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3C47F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DE6CF4" w:rsidRPr="003C47FE" w:rsidRDefault="00DE6CF4" w:rsidP="00DE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(569)</w:t>
            </w:r>
          </w:p>
        </w:tc>
        <w:tc>
          <w:tcPr>
            <w:tcW w:w="270" w:type="dxa"/>
          </w:tcPr>
          <w:p w:rsidR="00DE6CF4" w:rsidRPr="003C47FE" w:rsidRDefault="00DE6CF4" w:rsidP="00DE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DE6CF4" w:rsidRPr="003C47FE" w:rsidRDefault="00DE6CF4" w:rsidP="00DE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(569)</w:t>
            </w:r>
          </w:p>
        </w:tc>
      </w:tr>
    </w:tbl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</w:p>
    <w:p w:rsidR="006D6CC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br w:type="page"/>
      </w:r>
    </w:p>
    <w:p w:rsidR="006D6CC7" w:rsidRDefault="006D6CC7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6D6CC7" w:rsidRDefault="006D6CC7" w:rsidP="00CF503E">
      <w:pPr>
        <w:pStyle w:val="FSBlank"/>
      </w:pPr>
    </w:p>
    <w:p w:rsidR="006D6CC7" w:rsidRDefault="006D6CC7" w:rsidP="00EB4DF9">
      <w:pPr>
        <w:pStyle w:val="FSContent"/>
      </w:pPr>
      <w:r w:rsidRPr="006D6CC7">
        <w:rPr>
          <w:cs/>
        </w:rPr>
        <w:t>บริษัท</w:t>
      </w:r>
      <w:r w:rsidRPr="007B0175">
        <w:rPr>
          <w:cs/>
        </w:rPr>
        <w:t>จัดการโครงการ</w:t>
      </w:r>
      <w:r w:rsidR="003828ED">
        <w:rPr>
          <w:rFonts w:hint="cs"/>
          <w:cs/>
        </w:rPr>
        <w:t>ผลประโยชน์ที่กำหนดไว้</w:t>
      </w:r>
      <w:r w:rsidRPr="007B0175">
        <w:rPr>
          <w:cs/>
        </w:rPr>
        <w:t xml:space="preserve">ตามข้อกำหนดของพระราชบัญญัติคุ้มครองแรงงาน พ.ศ. </w:t>
      </w:r>
      <w:r w:rsidRPr="007B0175">
        <w:t xml:space="preserve">2541 </w:t>
      </w:r>
      <w:r w:rsidR="003828ED">
        <w:rPr>
          <w:cs/>
        </w:rPr>
        <w:br/>
      </w:r>
      <w:r>
        <w:rPr>
          <w:cs/>
        </w:rPr>
        <w:t>ใน</w:t>
      </w:r>
      <w:r w:rsidRPr="007B0175">
        <w:rPr>
          <w:cs/>
        </w:rPr>
        <w:t>การให้ผลประโยชน์เมื่อเกษียณแก่พนักงานตามสิทธิและอายุงาน</w:t>
      </w:r>
    </w:p>
    <w:p w:rsidR="006D6CC7" w:rsidRDefault="006D6CC7" w:rsidP="006451CB">
      <w:pPr>
        <w:pStyle w:val="FSBlank"/>
      </w:pPr>
    </w:p>
    <w:p w:rsidR="006D6CC7" w:rsidRPr="006D6CC7" w:rsidRDefault="00BD2061" w:rsidP="006D6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A6008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Pr="00EA6008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EA6008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  <w:r w:rsidR="006D6CC7"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6D6CC7" w:rsidRDefault="006D6CC7" w:rsidP="006451CB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7D014D" w:rsidRPr="00865B9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62"/>
        <w:gridCol w:w="18"/>
        <w:gridCol w:w="1242"/>
        <w:gridCol w:w="18"/>
        <w:gridCol w:w="252"/>
        <w:gridCol w:w="18"/>
        <w:gridCol w:w="1242"/>
        <w:gridCol w:w="18"/>
      </w:tblGrid>
      <w:tr w:rsidR="007D014D" w:rsidRPr="003C47FE" w:rsidTr="003D65AC">
        <w:trPr>
          <w:cantSplit/>
        </w:trPr>
        <w:tc>
          <w:tcPr>
            <w:tcW w:w="6480" w:type="dxa"/>
            <w:gridSpan w:val="2"/>
          </w:tcPr>
          <w:p w:rsidR="007D014D" w:rsidRPr="003C47FE" w:rsidRDefault="007D014D" w:rsidP="00D6533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3D65AC">
        <w:trPr>
          <w:cantSplit/>
          <w:trHeight w:val="70"/>
        </w:trPr>
        <w:tc>
          <w:tcPr>
            <w:tcW w:w="6480" w:type="dxa"/>
            <w:gridSpan w:val="2"/>
          </w:tcPr>
          <w:p w:rsidR="007D014D" w:rsidRPr="003C47FE" w:rsidRDefault="007D014D" w:rsidP="003D65AC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6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:rsidR="007D014D" w:rsidRPr="003C47FE" w:rsidRDefault="00B2160F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18,838</w:t>
            </w: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14,403</w:t>
            </w: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865B92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</w:tcPr>
          <w:p w:rsidR="007D014D" w:rsidRPr="00865B9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7D014D" w:rsidRPr="00865B92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7D014D" w:rsidRPr="00865B92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:rsidR="007D014D" w:rsidRPr="003C47FE" w:rsidRDefault="00B2160F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3,094</w:t>
            </w: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2,821</w:t>
            </w: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60" w:type="dxa"/>
            <w:gridSpan w:val="2"/>
          </w:tcPr>
          <w:p w:rsidR="007D014D" w:rsidRPr="003C47FE" w:rsidRDefault="00B2160F" w:rsidP="00B2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2,632</w:t>
            </w: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  <w:gridSpan w:val="2"/>
          </w:tcPr>
          <w:p w:rsidR="007D014D" w:rsidRPr="003C47FE" w:rsidRDefault="00B2160F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7D014D" w:rsidRPr="003C47FE" w:rsidRDefault="00B2160F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3,594</w:t>
            </w: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5,825</w:t>
            </w: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60" w:type="dxa"/>
            <w:gridSpan w:val="2"/>
          </w:tcPr>
          <w:p w:rsidR="007D014D" w:rsidRPr="003C47FE" w:rsidRDefault="00B2160F" w:rsidP="00B2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3,05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865B92" w:rsidRDefault="007D014D" w:rsidP="00EB4DF9">
            <w:pPr>
              <w:pStyle w:val="FSBlank"/>
              <w:rPr>
                <w:cs/>
              </w:rPr>
            </w:pPr>
          </w:p>
        </w:tc>
        <w:tc>
          <w:tcPr>
            <w:tcW w:w="1260" w:type="dxa"/>
            <w:gridSpan w:val="2"/>
          </w:tcPr>
          <w:p w:rsidR="007D014D" w:rsidRPr="00865B92" w:rsidRDefault="007D014D" w:rsidP="00EB4DF9">
            <w:pPr>
              <w:pStyle w:val="FSBlank"/>
            </w:pPr>
          </w:p>
        </w:tc>
        <w:tc>
          <w:tcPr>
            <w:tcW w:w="270" w:type="dxa"/>
            <w:gridSpan w:val="2"/>
          </w:tcPr>
          <w:p w:rsidR="007D014D" w:rsidRPr="00865B92" w:rsidRDefault="007D014D" w:rsidP="00EB4DF9">
            <w:pPr>
              <w:pStyle w:val="FSBlank"/>
            </w:pPr>
          </w:p>
        </w:tc>
        <w:tc>
          <w:tcPr>
            <w:tcW w:w="1260" w:type="dxa"/>
            <w:gridSpan w:val="2"/>
          </w:tcPr>
          <w:p w:rsidR="007D014D" w:rsidRPr="00865B92" w:rsidRDefault="007D014D" w:rsidP="00EB4DF9">
            <w:pPr>
              <w:pStyle w:val="FSBlank"/>
            </w:pP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="003D65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014D" w:rsidRPr="003C47FE" w:rsidTr="003D65AC">
        <w:trPr>
          <w:gridAfter w:val="1"/>
          <w:wAfter w:w="18" w:type="dxa"/>
          <w:cantSplit/>
        </w:trPr>
        <w:tc>
          <w:tcPr>
            <w:tcW w:w="6462" w:type="dxa"/>
          </w:tcPr>
          <w:p w:rsidR="007D014D" w:rsidRPr="003C47FE" w:rsidRDefault="007D014D" w:rsidP="003D65A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7D014D" w:rsidRPr="003C47FE" w:rsidRDefault="00B2160F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(1,011)</w:t>
            </w: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(4,44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D014D" w:rsidRPr="003C47FE" w:rsidTr="003D65AC">
        <w:trPr>
          <w:cantSplit/>
        </w:trPr>
        <w:tc>
          <w:tcPr>
            <w:tcW w:w="6480" w:type="dxa"/>
            <w:gridSpan w:val="2"/>
          </w:tcPr>
          <w:p w:rsidR="007D014D" w:rsidRPr="003C47FE" w:rsidRDefault="007D014D" w:rsidP="003D65AC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:rsidR="007D014D" w:rsidRPr="003C47FE" w:rsidRDefault="00B2160F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21,421</w:t>
            </w:r>
          </w:p>
        </w:tc>
        <w:tc>
          <w:tcPr>
            <w:tcW w:w="27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18,838</w:t>
            </w:r>
          </w:p>
        </w:tc>
      </w:tr>
    </w:tbl>
    <w:p w:rsidR="007D014D" w:rsidRPr="00865B9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กำไรและขาดทุนจากการประมาณตามหลักคณิตศาสตร์ประกันภัยที่รับรู้ในกำไรขาดทุนเบ็ดเสร็จอื่น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เกิดขึ้นจาก</w:t>
      </w:r>
    </w:p>
    <w:p w:rsidR="007D014D" w:rsidRPr="00865B9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D6533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D6533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3D65AC" w:rsidP="003D65AC">
            <w:pPr>
              <w:tabs>
                <w:tab w:val="left" w:pos="540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7D014D" w:rsidRPr="003C47FE"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</w:t>
            </w:r>
            <w:r w:rsidR="007D014D" w:rsidRPr="003C47FE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260" w:type="dxa"/>
          </w:tcPr>
          <w:p w:rsidR="007D014D" w:rsidRPr="003C47FE" w:rsidRDefault="00B2160F" w:rsidP="00B2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1,674</w:t>
            </w: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3D65AC" w:rsidP="003D65AC">
            <w:pPr>
              <w:tabs>
                <w:tab w:val="left" w:pos="540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อสมมติ</w:t>
            </w:r>
            <w:r w:rsidR="007D014D" w:rsidRPr="003C47FE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60" w:type="dxa"/>
          </w:tcPr>
          <w:p w:rsidR="007D014D" w:rsidRPr="003C47FE" w:rsidRDefault="00B2160F" w:rsidP="00B2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3D65AC">
            <w:pPr>
              <w:tabs>
                <w:tab w:val="left" w:pos="540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</w:tcPr>
          <w:p w:rsidR="007D014D" w:rsidRPr="003C47FE" w:rsidRDefault="00B2160F" w:rsidP="00B2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(536)</w:t>
            </w:r>
          </w:p>
        </w:tc>
      </w:tr>
      <w:tr w:rsidR="007D014D" w:rsidRPr="003C47FE" w:rsidTr="003D65AC">
        <w:trPr>
          <w:cantSplit/>
        </w:trPr>
        <w:tc>
          <w:tcPr>
            <w:tcW w:w="6480" w:type="dxa"/>
          </w:tcPr>
          <w:p w:rsidR="007D014D" w:rsidRPr="003C47FE" w:rsidRDefault="007D014D" w:rsidP="003D65AC">
            <w:pPr>
              <w:tabs>
                <w:tab w:val="left" w:pos="540"/>
              </w:tabs>
              <w:spacing w:line="240" w:lineRule="auto"/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B2160F" w:rsidP="00B2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3,055</w:t>
            </w:r>
          </w:p>
        </w:tc>
      </w:tr>
    </w:tbl>
    <w:p w:rsidR="00EB4DF9" w:rsidRDefault="00EB4DF9" w:rsidP="00EE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014D" w:rsidRPr="003C47FE" w:rsidRDefault="007D014D" w:rsidP="00EE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ข้อสมมติในการประมาณการตามหลักการคณิตศาสตร์ประกันภัย </w:t>
      </w:r>
    </w:p>
    <w:p w:rsidR="007D014D" w:rsidRPr="00A769D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 ได้แก่</w:t>
      </w:r>
    </w:p>
    <w:p w:rsidR="007D014D" w:rsidRPr="00A769D7" w:rsidRDefault="007D014D" w:rsidP="00EE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  <w:r w:rsidRPr="00A769D7">
        <w:rPr>
          <w:rFonts w:ascii="Angsana New" w:hAnsi="Angsana New"/>
          <w:sz w:val="20"/>
          <w:szCs w:val="20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7D014D" w:rsidRPr="003C47FE" w:rsidTr="00EE2BCE">
        <w:trPr>
          <w:cantSplit/>
        </w:trPr>
        <w:tc>
          <w:tcPr>
            <w:tcW w:w="6480" w:type="dxa"/>
          </w:tcPr>
          <w:p w:rsidR="007D014D" w:rsidRPr="003C47FE" w:rsidRDefault="007D014D" w:rsidP="00EE2BCE">
            <w:pPr>
              <w:pStyle w:val="3"/>
              <w:tabs>
                <w:tab w:val="clear" w:pos="720"/>
              </w:tabs>
              <w:ind w:right="-4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D014D" w:rsidRPr="003C47FE" w:rsidRDefault="007D014D" w:rsidP="00EE2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EE2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014D" w:rsidRPr="003C47FE" w:rsidRDefault="007D014D" w:rsidP="00EE2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EE2BCE">
        <w:trPr>
          <w:cantSplit/>
        </w:trPr>
        <w:tc>
          <w:tcPr>
            <w:tcW w:w="6480" w:type="dxa"/>
          </w:tcPr>
          <w:p w:rsidR="007D014D" w:rsidRPr="003C47FE" w:rsidRDefault="007D014D" w:rsidP="00EE2BCE">
            <w:pPr>
              <w:pStyle w:val="3"/>
              <w:tabs>
                <w:tab w:val="clear" w:pos="72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D014D" w:rsidRPr="003C47FE" w:rsidRDefault="007D014D" w:rsidP="00EE2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12263" w:rsidRPr="003C47FE" w:rsidTr="00EE2BCE">
        <w:trPr>
          <w:cantSplit/>
          <w:trHeight w:val="335"/>
        </w:trPr>
        <w:tc>
          <w:tcPr>
            <w:tcW w:w="6480" w:type="dxa"/>
          </w:tcPr>
          <w:p w:rsidR="00C12263" w:rsidRPr="003C47FE" w:rsidRDefault="00C12263" w:rsidP="00C12263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C12263" w:rsidRPr="003C47FE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70" w:type="dxa"/>
          </w:tcPr>
          <w:p w:rsidR="00C12263" w:rsidRPr="003C47FE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2263" w:rsidRPr="003C47FE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</w:tr>
      <w:tr w:rsidR="00C12263" w:rsidRPr="003C47FE" w:rsidTr="00EE2BCE">
        <w:trPr>
          <w:cantSplit/>
        </w:trPr>
        <w:tc>
          <w:tcPr>
            <w:tcW w:w="6480" w:type="dxa"/>
          </w:tcPr>
          <w:p w:rsidR="00C12263" w:rsidRPr="003C47FE" w:rsidRDefault="00C12263" w:rsidP="00C12263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:rsidR="00C12263" w:rsidRPr="003C47FE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:rsidR="00C12263" w:rsidRPr="003C47FE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2263" w:rsidRPr="003C47FE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  <w:tr w:rsidR="00C12263" w:rsidRPr="003C47FE" w:rsidTr="00EE2BCE">
        <w:trPr>
          <w:cantSplit/>
        </w:trPr>
        <w:tc>
          <w:tcPr>
            <w:tcW w:w="6480" w:type="dxa"/>
          </w:tcPr>
          <w:p w:rsidR="00C12263" w:rsidRPr="003C47FE" w:rsidRDefault="00C12263" w:rsidP="00C12263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:rsidR="00C12263" w:rsidRPr="003C47FE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6.25 - 25</w:t>
            </w:r>
          </w:p>
        </w:tc>
        <w:tc>
          <w:tcPr>
            <w:tcW w:w="270" w:type="dxa"/>
          </w:tcPr>
          <w:p w:rsidR="00C12263" w:rsidRPr="003C47FE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12263" w:rsidRPr="003C47FE" w:rsidRDefault="00C12263" w:rsidP="00C1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6.25 - 25</w:t>
            </w:r>
          </w:p>
        </w:tc>
      </w:tr>
    </w:tbl>
    <w:p w:rsidR="007D014D" w:rsidRPr="00392B17" w:rsidRDefault="007D014D" w:rsidP="00AE7993">
      <w:pPr>
        <w:pStyle w:val="FSBlank"/>
      </w:pPr>
      <w:r w:rsidRPr="00392B17">
        <w:rPr>
          <w:cs/>
        </w:rPr>
        <w:tab/>
      </w:r>
    </w:p>
    <w:p w:rsidR="007D014D" w:rsidRPr="003C47FE" w:rsidRDefault="007D014D" w:rsidP="00EE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7D014D" w:rsidRPr="00392B17" w:rsidRDefault="007D014D" w:rsidP="002A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  <w:r w:rsidRPr="00392B17">
        <w:rPr>
          <w:rFonts w:ascii="Angsana New" w:hAnsi="Angsana New"/>
          <w:sz w:val="20"/>
          <w:szCs w:val="20"/>
          <w:cs/>
        </w:rPr>
        <w:tab/>
      </w:r>
    </w:p>
    <w:p w:rsidR="007D014D" w:rsidRPr="001F0CA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F0CAB">
        <w:rPr>
          <w:rFonts w:ascii="Angsana New" w:hAnsi="Angsana New"/>
          <w:sz w:val="30"/>
          <w:szCs w:val="30"/>
          <w:cs/>
        </w:rPr>
        <w:t>ณ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วันที่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31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ธันวาคม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25</w:t>
      </w:r>
      <w:r w:rsidRPr="001F0CAB">
        <w:rPr>
          <w:rFonts w:ascii="Angsana New" w:hAnsi="Angsana New"/>
          <w:sz w:val="30"/>
          <w:szCs w:val="30"/>
        </w:rPr>
        <w:t xml:space="preserve">60 </w:t>
      </w:r>
      <w:r w:rsidRPr="001F0CAB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C12263" w:rsidRPr="001F0CAB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0B6951" w:rsidRPr="001F0CAB">
        <w:rPr>
          <w:rFonts w:ascii="Angsana New" w:hAnsi="Angsana New"/>
          <w:sz w:val="30"/>
          <w:szCs w:val="30"/>
        </w:rPr>
        <w:t xml:space="preserve"> 8</w:t>
      </w:r>
      <w:r w:rsidRPr="001F0CAB">
        <w:rPr>
          <w:rFonts w:ascii="Angsana New" w:hAnsi="Angsana New"/>
          <w:sz w:val="30"/>
          <w:szCs w:val="30"/>
          <w:cs/>
        </w:rPr>
        <w:t xml:space="preserve"> ปี</w:t>
      </w:r>
      <w:r w:rsidR="001F0CAB">
        <w:rPr>
          <w:rFonts w:ascii="Angsana New" w:hAnsi="Angsana New"/>
          <w:sz w:val="30"/>
          <w:szCs w:val="30"/>
        </w:rPr>
        <w:br/>
      </w:r>
      <w:r w:rsidRPr="001F0CAB">
        <w:rPr>
          <w:rFonts w:ascii="Angsana New" w:hAnsi="Angsana New"/>
          <w:i/>
          <w:iCs/>
          <w:sz w:val="30"/>
          <w:szCs w:val="30"/>
          <w:cs/>
        </w:rPr>
        <w:t>(255</w:t>
      </w:r>
      <w:r w:rsidRPr="001F0CAB">
        <w:rPr>
          <w:rFonts w:ascii="Angsana New" w:hAnsi="Angsana New"/>
          <w:i/>
          <w:iCs/>
          <w:sz w:val="30"/>
          <w:szCs w:val="30"/>
        </w:rPr>
        <w:t xml:space="preserve">9: 9 </w:t>
      </w:r>
      <w:r w:rsidRPr="001F0CAB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7D014D" w:rsidRPr="00BA1874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7D014D" w:rsidRPr="00BA1874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A11639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A11639">
        <w:rPr>
          <w:rFonts w:ascii="Angsana New" w:hAnsi="Angsana New" w:hint="cs"/>
          <w:sz w:val="30"/>
          <w:szCs w:val="30"/>
          <w:cs/>
        </w:rPr>
        <w:t>ของโครงการ</w:t>
      </w:r>
      <w:r w:rsidRPr="003C47FE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:rsidR="00A11639" w:rsidRPr="00BA1874" w:rsidRDefault="00A11639" w:rsidP="00AE7993">
      <w:pPr>
        <w:pStyle w:val="FSBlank"/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270"/>
        <w:gridCol w:w="900"/>
        <w:gridCol w:w="270"/>
        <w:gridCol w:w="900"/>
        <w:gridCol w:w="270"/>
        <w:gridCol w:w="900"/>
      </w:tblGrid>
      <w:tr w:rsidR="0043058C" w:rsidRPr="003C47FE" w:rsidTr="00AE7993">
        <w:tc>
          <w:tcPr>
            <w:tcW w:w="4860" w:type="dxa"/>
          </w:tcPr>
          <w:p w:rsidR="0043058C" w:rsidRPr="003C47FE" w:rsidRDefault="0043058C" w:rsidP="0043058C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gridSpan w:val="3"/>
          </w:tcPr>
          <w:p w:rsidR="0043058C" w:rsidRPr="003C47FE" w:rsidRDefault="0043058C" w:rsidP="0043058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</w:tcPr>
          <w:p w:rsidR="0043058C" w:rsidRPr="003C47FE" w:rsidRDefault="0043058C" w:rsidP="0043058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43058C" w:rsidRPr="003C47FE" w:rsidRDefault="0043058C" w:rsidP="0043058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43058C" w:rsidRPr="003C47FE" w:rsidTr="00AE7993">
        <w:trPr>
          <w:trHeight w:val="434"/>
        </w:trPr>
        <w:tc>
          <w:tcPr>
            <w:tcW w:w="4860" w:type="dxa"/>
          </w:tcPr>
          <w:p w:rsidR="0043058C" w:rsidRPr="003C47FE" w:rsidRDefault="0043058C" w:rsidP="0043058C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3058C" w:rsidRPr="003C47FE" w:rsidRDefault="0043058C" w:rsidP="0043058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:rsidR="0043058C" w:rsidRPr="003C47FE" w:rsidRDefault="0043058C" w:rsidP="0043058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43058C" w:rsidRPr="003C47FE" w:rsidRDefault="0043058C" w:rsidP="0043058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43058C" w:rsidRPr="003C47FE" w:rsidRDefault="0043058C" w:rsidP="0043058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43058C" w:rsidRPr="003C47FE" w:rsidRDefault="0043058C" w:rsidP="0043058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:rsidR="0043058C" w:rsidRPr="003C47FE" w:rsidRDefault="0043058C" w:rsidP="00430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:rsidR="0043058C" w:rsidRPr="003C47FE" w:rsidRDefault="0043058C" w:rsidP="0043058C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72DB1" w:rsidRPr="003C47FE" w:rsidTr="00AE7993">
        <w:trPr>
          <w:trHeight w:val="434"/>
        </w:trPr>
        <w:tc>
          <w:tcPr>
            <w:tcW w:w="4860" w:type="dxa"/>
          </w:tcPr>
          <w:p w:rsidR="00772DB1" w:rsidRPr="003C47FE" w:rsidRDefault="00772DB1" w:rsidP="00772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772DB1" w:rsidRPr="003C47FE" w:rsidRDefault="00772DB1" w:rsidP="00772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:rsidR="00772DB1" w:rsidRPr="003C47FE" w:rsidRDefault="00772DB1" w:rsidP="00772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772DB1" w:rsidRPr="003C47FE" w:rsidRDefault="00772DB1" w:rsidP="00772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2DB1" w:rsidRPr="003C47FE" w:rsidTr="00AE7993">
        <w:tc>
          <w:tcPr>
            <w:tcW w:w="4860" w:type="dxa"/>
          </w:tcPr>
          <w:p w:rsidR="00772DB1" w:rsidRPr="003C47FE" w:rsidRDefault="00772DB1" w:rsidP="00772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(1,416)</w:t>
            </w:r>
          </w:p>
        </w:tc>
        <w:tc>
          <w:tcPr>
            <w:tcW w:w="270" w:type="dxa"/>
          </w:tcPr>
          <w:p w:rsidR="00772DB1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1,591</w:t>
            </w:r>
          </w:p>
        </w:tc>
        <w:tc>
          <w:tcPr>
            <w:tcW w:w="270" w:type="dxa"/>
          </w:tcPr>
          <w:p w:rsidR="00772DB1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(1,327)</w:t>
            </w:r>
          </w:p>
        </w:tc>
        <w:tc>
          <w:tcPr>
            <w:tcW w:w="27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</w:tr>
      <w:tr w:rsidR="00772DB1" w:rsidRPr="003C47FE" w:rsidTr="00AE7993">
        <w:tc>
          <w:tcPr>
            <w:tcW w:w="4860" w:type="dxa"/>
          </w:tcPr>
          <w:p w:rsidR="00772DB1" w:rsidRPr="003C47FE" w:rsidRDefault="00772DB1" w:rsidP="00772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1,860</w:t>
            </w:r>
          </w:p>
        </w:tc>
        <w:tc>
          <w:tcPr>
            <w:tcW w:w="270" w:type="dxa"/>
          </w:tcPr>
          <w:p w:rsidR="00772DB1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(1,679)</w:t>
            </w:r>
          </w:p>
        </w:tc>
        <w:tc>
          <w:tcPr>
            <w:tcW w:w="270" w:type="dxa"/>
          </w:tcPr>
          <w:p w:rsidR="00772DB1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1,535</w:t>
            </w:r>
          </w:p>
        </w:tc>
        <w:tc>
          <w:tcPr>
            <w:tcW w:w="27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(1,390)</w:t>
            </w:r>
          </w:p>
        </w:tc>
      </w:tr>
      <w:tr w:rsidR="00772DB1" w:rsidRPr="003C47FE" w:rsidTr="00AE7993">
        <w:tc>
          <w:tcPr>
            <w:tcW w:w="4860" w:type="dxa"/>
          </w:tcPr>
          <w:p w:rsidR="00772DB1" w:rsidRPr="003C47FE" w:rsidRDefault="00772DB1" w:rsidP="00772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10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(1,080)</w:t>
            </w:r>
          </w:p>
        </w:tc>
        <w:tc>
          <w:tcPr>
            <w:tcW w:w="270" w:type="dxa"/>
          </w:tcPr>
          <w:p w:rsidR="00772DB1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270" w:type="dxa"/>
          </w:tcPr>
          <w:p w:rsidR="00772DB1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(1,014)</w:t>
            </w:r>
          </w:p>
        </w:tc>
        <w:tc>
          <w:tcPr>
            <w:tcW w:w="27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</w:tr>
      <w:tr w:rsidR="00772DB1" w:rsidRPr="003C47FE" w:rsidTr="00AE7993">
        <w:tc>
          <w:tcPr>
            <w:tcW w:w="4860" w:type="dxa"/>
          </w:tcPr>
          <w:p w:rsidR="00772DB1" w:rsidRPr="003C47FE" w:rsidRDefault="00772DB1" w:rsidP="00772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รามรณะในอนาคต (เปลี่ยนแปลง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  <w:tc>
          <w:tcPr>
            <w:tcW w:w="270" w:type="dxa"/>
          </w:tcPr>
          <w:p w:rsidR="00772DB1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:rsidR="00772DB1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(139)</w:t>
            </w:r>
          </w:p>
        </w:tc>
        <w:tc>
          <w:tcPr>
            <w:tcW w:w="270" w:type="dxa"/>
            <w:vAlign w:val="center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772DB1" w:rsidRPr="003C47FE" w:rsidRDefault="00772DB1" w:rsidP="00772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</w:tbl>
    <w:p w:rsidR="007D014D" w:rsidRPr="00392B1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AE7993">
      <w:pPr>
        <w:pStyle w:val="FSContent"/>
      </w:pPr>
      <w:r w:rsidRPr="003C47FE">
        <w:rPr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8B040E">
        <w:t xml:space="preserve"> </w:t>
      </w:r>
      <w:r w:rsidRPr="003C47FE">
        <w:rPr>
          <w:cs/>
        </w:rPr>
        <w:t>ๆ</w:t>
      </w:r>
    </w:p>
    <w:p w:rsidR="007D014D" w:rsidRPr="00392B17" w:rsidRDefault="007D014D" w:rsidP="003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720"/>
        <w:jc w:val="both"/>
        <w:rPr>
          <w:rFonts w:ascii="Angsana New" w:hAnsi="Angsana New"/>
          <w:b/>
          <w:bCs/>
          <w:sz w:val="20"/>
          <w:szCs w:val="20"/>
        </w:rPr>
      </w:pPr>
    </w:p>
    <w:p w:rsidR="00A11639" w:rsidRDefault="00A11639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D014D" w:rsidRPr="003C47FE" w:rsidRDefault="007D014D" w:rsidP="00F63C76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:rsidR="007D014D" w:rsidRPr="00392B17" w:rsidRDefault="007D014D" w:rsidP="003B72D0">
      <w:pPr>
        <w:pStyle w:val="FSBlank"/>
      </w:pPr>
      <w:r w:rsidRPr="003C47FE">
        <w:rPr>
          <w:cs/>
        </w:rPr>
        <w:tab/>
      </w:r>
    </w:p>
    <w:tbl>
      <w:tblPr>
        <w:tblW w:w="93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024"/>
        <w:gridCol w:w="274"/>
        <w:gridCol w:w="1153"/>
        <w:gridCol w:w="266"/>
        <w:gridCol w:w="1065"/>
        <w:gridCol w:w="266"/>
        <w:gridCol w:w="1119"/>
        <w:gridCol w:w="266"/>
        <w:gridCol w:w="1078"/>
      </w:tblGrid>
      <w:tr w:rsidR="007D014D" w:rsidRPr="003C47FE" w:rsidTr="00D65338">
        <w:tc>
          <w:tcPr>
            <w:tcW w:w="1527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" w:type="pct"/>
            <w:vMerge w:val="restart"/>
            <w:shd w:val="clear" w:color="auto" w:fill="auto"/>
          </w:tcPr>
          <w:p w:rsidR="007D014D" w:rsidRPr="003C47FE" w:rsidRDefault="007D014D" w:rsidP="00D653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D65338">
        <w:trPr>
          <w:trHeight w:val="380"/>
        </w:trPr>
        <w:tc>
          <w:tcPr>
            <w:tcW w:w="1527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" w:type="pct"/>
            <w:vMerge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D014D" w:rsidRPr="003C47FE" w:rsidTr="00D65338">
        <w:tc>
          <w:tcPr>
            <w:tcW w:w="152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D014D" w:rsidRPr="003C47FE" w:rsidTr="00D65338">
        <w:tc>
          <w:tcPr>
            <w:tcW w:w="1527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1527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277A" w:rsidRPr="003C47FE" w:rsidTr="00D65338">
        <w:tc>
          <w:tcPr>
            <w:tcW w:w="1527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ab/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1"/>
                <w:tab w:val="center" w:pos="407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ab/>
            </w:r>
            <w:r w:rsidRPr="003C47FE">
              <w:rPr>
                <w:rFonts w:ascii="Angsana New" w:hAnsi="Angsana New"/>
                <w:sz w:val="30"/>
                <w:szCs w:val="30"/>
              </w:rPr>
              <w:tab/>
              <w:t>1</w:t>
            </w: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2,245,998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2,245,998</w:t>
            </w:r>
          </w:p>
        </w:tc>
      </w:tr>
      <w:tr w:rsidR="0030277A" w:rsidRPr="003C47FE" w:rsidTr="00D65338">
        <w:tc>
          <w:tcPr>
            <w:tcW w:w="1527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1"/>
                <w:tab w:val="center" w:pos="407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ab/>
            </w:r>
            <w:r w:rsidRPr="003C47FE">
              <w:rPr>
                <w:rFonts w:ascii="Angsana New" w:hAnsi="Angsana New"/>
                <w:sz w:val="30"/>
                <w:szCs w:val="30"/>
              </w:rPr>
              <w:tab/>
              <w:t>1</w:t>
            </w: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(197,743)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(197,743)</w:t>
            </w:r>
          </w:p>
        </w:tc>
      </w:tr>
      <w:tr w:rsidR="0030277A" w:rsidRPr="003C47FE" w:rsidTr="00D65338">
        <w:tc>
          <w:tcPr>
            <w:tcW w:w="1527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277A" w:rsidRPr="003C47FE" w:rsidTr="00D65338">
        <w:tc>
          <w:tcPr>
            <w:tcW w:w="1527" w:type="pct"/>
          </w:tcPr>
          <w:p w:rsidR="0030277A" w:rsidRPr="003C47FE" w:rsidRDefault="0030277A" w:rsidP="0030277A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</w:tr>
      <w:tr w:rsidR="0030277A" w:rsidRPr="003C47FE" w:rsidTr="00D65338">
        <w:tc>
          <w:tcPr>
            <w:tcW w:w="1527" w:type="pct"/>
          </w:tcPr>
          <w:p w:rsidR="0030277A" w:rsidRPr="00392B17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:rsidR="0030277A" w:rsidRPr="00392B17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:rsidR="0030277A" w:rsidRPr="00392B17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pct"/>
          </w:tcPr>
          <w:p w:rsidR="0030277A" w:rsidRPr="00392B17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30277A" w:rsidRPr="00392B17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8" w:type="pct"/>
          </w:tcPr>
          <w:p w:rsidR="0030277A" w:rsidRPr="00392B17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30277A" w:rsidRPr="00392B17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7" w:type="pct"/>
          </w:tcPr>
          <w:p w:rsidR="0030277A" w:rsidRPr="00392B17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30277A" w:rsidRPr="00392B17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:rsidR="0030277A" w:rsidRPr="00392B17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77A" w:rsidRPr="003C47FE" w:rsidTr="00D65338">
        <w:trPr>
          <w:trHeight w:val="66"/>
        </w:trPr>
        <w:tc>
          <w:tcPr>
            <w:tcW w:w="1527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77A" w:rsidRPr="003C47FE" w:rsidTr="00D65338">
        <w:tc>
          <w:tcPr>
            <w:tcW w:w="1527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277A" w:rsidRPr="003C47FE" w:rsidTr="00D65338">
        <w:tc>
          <w:tcPr>
            <w:tcW w:w="1527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ab/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1,591,592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1,591,592</w:t>
            </w:r>
          </w:p>
        </w:tc>
      </w:tr>
      <w:tr w:rsidR="0030277A" w:rsidRPr="003C47FE" w:rsidTr="00D65338">
        <w:tc>
          <w:tcPr>
            <w:tcW w:w="1527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456,663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456,663</w:t>
            </w:r>
          </w:p>
        </w:tc>
      </w:tr>
      <w:tr w:rsidR="0030277A" w:rsidRPr="003C47FE" w:rsidTr="00D65338">
        <w:trPr>
          <w:trHeight w:val="56"/>
        </w:trPr>
        <w:tc>
          <w:tcPr>
            <w:tcW w:w="1527" w:type="pct"/>
          </w:tcPr>
          <w:p w:rsidR="0030277A" w:rsidRPr="003C47FE" w:rsidRDefault="0030277A" w:rsidP="0030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277A" w:rsidRPr="003C47FE" w:rsidTr="00D65338">
        <w:tc>
          <w:tcPr>
            <w:tcW w:w="1527" w:type="pct"/>
          </w:tcPr>
          <w:p w:rsidR="0030277A" w:rsidRPr="003C47FE" w:rsidRDefault="0030277A" w:rsidP="0030277A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30277A" w:rsidRPr="003C47FE" w:rsidRDefault="0030277A" w:rsidP="00302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</w:tr>
    </w:tbl>
    <w:p w:rsidR="00A11639" w:rsidRDefault="007D014D" w:rsidP="003B72D0">
      <w:pPr>
        <w:pStyle w:val="FSBlank"/>
      </w:pPr>
      <w:r w:rsidRPr="003C47FE">
        <w:tab/>
      </w:r>
    </w:p>
    <w:p w:rsidR="007D014D" w:rsidRPr="00A11639" w:rsidRDefault="00A11639" w:rsidP="00A11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7D014D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ปี </w:t>
      </w:r>
      <w:r w:rsidR="007D014D" w:rsidRPr="003C47FE">
        <w:rPr>
          <w:rFonts w:ascii="Angsana New" w:hAnsi="Angsana New"/>
          <w:b/>
          <w:bCs/>
          <w:i/>
          <w:iCs/>
          <w:sz w:val="30"/>
          <w:szCs w:val="30"/>
        </w:rPr>
        <w:t>2559</w:t>
      </w:r>
    </w:p>
    <w:p w:rsidR="007D014D" w:rsidRPr="00A2297F" w:rsidRDefault="007D014D" w:rsidP="003B72D0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บริษัทได้จดทะเบียนเพิ่มทุนที่ออกและชำระแล้วกับกระทรวงพาณิชย์เมื่อวันที่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7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มกราคม 2559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จากการใช้สิทธิซื้อหุ้นสามัญจำนวน 456.66 ล้านหุ้น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รวมจำนวนเงิน 456.66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ล้านบาท</w:t>
      </w:r>
    </w:p>
    <w:p w:rsidR="007D014D" w:rsidRPr="00A2297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20"/>
          <w:szCs w:val="20"/>
        </w:rPr>
      </w:pPr>
    </w:p>
    <w:p w:rsidR="000D0718" w:rsidRDefault="007D014D" w:rsidP="00A2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3C47FE">
        <w:rPr>
          <w:rFonts w:ascii="Angsana New" w:hAnsi="Angsana New"/>
          <w:sz w:val="30"/>
          <w:szCs w:val="30"/>
        </w:rPr>
        <w:t>27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เมษายน </w:t>
      </w:r>
      <w:r w:rsidRPr="003C47FE">
        <w:rPr>
          <w:rFonts w:ascii="Angsana New" w:hAnsi="Angsana New"/>
          <w:sz w:val="30"/>
          <w:szCs w:val="30"/>
        </w:rPr>
        <w:t>2559</w:t>
      </w:r>
      <w:r w:rsidRPr="003C47FE">
        <w:rPr>
          <w:rFonts w:ascii="Angsana New" w:hAnsi="Angsana New"/>
          <w:sz w:val="30"/>
          <w:szCs w:val="30"/>
          <w:cs/>
        </w:rPr>
        <w:t xml:space="preserve"> ผู้ถือหุ้นอนุมัติให้ลดทุนจดทะเบียนจาก 2,24</w:t>
      </w:r>
      <w:r w:rsidRPr="003C47FE">
        <w:rPr>
          <w:rFonts w:ascii="Angsana New" w:hAnsi="Angsana New"/>
          <w:sz w:val="30"/>
          <w:szCs w:val="30"/>
        </w:rPr>
        <w:t>5</w:t>
      </w:r>
      <w:r w:rsidRPr="003C47FE">
        <w:rPr>
          <w:rFonts w:ascii="Angsana New" w:hAnsi="Angsana New"/>
          <w:sz w:val="30"/>
          <w:szCs w:val="30"/>
          <w:cs/>
        </w:rPr>
        <w:t>,</w:t>
      </w:r>
      <w:r w:rsidRPr="003C47FE">
        <w:rPr>
          <w:rFonts w:ascii="Angsana New" w:hAnsi="Angsana New"/>
          <w:sz w:val="30"/>
          <w:szCs w:val="30"/>
        </w:rPr>
        <w:t>998</w:t>
      </w:r>
      <w:r w:rsidRPr="003C47FE">
        <w:rPr>
          <w:rFonts w:ascii="Angsana New" w:hAnsi="Angsana New"/>
          <w:sz w:val="30"/>
          <w:szCs w:val="30"/>
          <w:cs/>
        </w:rPr>
        <w:t>,295 บาท เป็น 2,</w:t>
      </w:r>
      <w:r w:rsidRPr="003C47FE">
        <w:rPr>
          <w:rFonts w:ascii="Angsana New" w:hAnsi="Angsana New"/>
          <w:sz w:val="30"/>
          <w:szCs w:val="30"/>
        </w:rPr>
        <w:t>0</w:t>
      </w:r>
      <w:r w:rsidRPr="003C47FE">
        <w:rPr>
          <w:rFonts w:ascii="Angsana New" w:hAnsi="Angsana New"/>
          <w:sz w:val="30"/>
          <w:szCs w:val="30"/>
          <w:cs/>
        </w:rPr>
        <w:t>4</w:t>
      </w:r>
      <w:r w:rsidRPr="003C47FE">
        <w:rPr>
          <w:rFonts w:ascii="Angsana New" w:hAnsi="Angsana New"/>
          <w:sz w:val="30"/>
          <w:szCs w:val="30"/>
        </w:rPr>
        <w:t>8</w:t>
      </w:r>
      <w:r w:rsidRPr="003C47FE">
        <w:rPr>
          <w:rFonts w:ascii="Angsana New" w:hAnsi="Angsana New"/>
          <w:sz w:val="30"/>
          <w:szCs w:val="30"/>
          <w:cs/>
        </w:rPr>
        <w:t>,</w:t>
      </w:r>
      <w:r w:rsidRPr="003C47FE">
        <w:rPr>
          <w:rFonts w:ascii="Angsana New" w:hAnsi="Angsana New"/>
          <w:sz w:val="30"/>
          <w:szCs w:val="30"/>
        </w:rPr>
        <w:t>254</w:t>
      </w:r>
      <w:r w:rsidRPr="003C47FE">
        <w:rPr>
          <w:rFonts w:ascii="Angsana New" w:hAnsi="Angsana New"/>
          <w:sz w:val="30"/>
          <w:szCs w:val="30"/>
          <w:cs/>
        </w:rPr>
        <w:t>,</w:t>
      </w:r>
      <w:r w:rsidRPr="003C47FE">
        <w:rPr>
          <w:rFonts w:ascii="Angsana New" w:hAnsi="Angsana New"/>
          <w:sz w:val="30"/>
          <w:szCs w:val="30"/>
        </w:rPr>
        <w:t>862</w:t>
      </w:r>
      <w:r w:rsidRPr="003C47FE">
        <w:rPr>
          <w:rFonts w:ascii="Angsana New" w:hAnsi="Angsana New"/>
          <w:sz w:val="30"/>
          <w:szCs w:val="30"/>
          <w:cs/>
        </w:rPr>
        <w:t xml:space="preserve"> บาท โดยวิธีตัดหุ้นจดทะ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บียน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 xml:space="preserve">ที่ยังมิได้นำออกจำหน่าย กล่าวคือ ยกเลิกหุ้นที่ยังไม่ได้จำหน่าย จำนวน </w:t>
      </w:r>
      <w:r w:rsidRPr="003C47FE">
        <w:rPr>
          <w:rFonts w:ascii="Angsana New" w:hAnsi="Angsana New"/>
          <w:sz w:val="30"/>
          <w:szCs w:val="30"/>
        </w:rPr>
        <w:t xml:space="preserve">197,743,433 </w:t>
      </w:r>
      <w:r w:rsidRPr="003C47FE">
        <w:rPr>
          <w:rFonts w:ascii="Angsana New" w:hAnsi="Angsana New"/>
          <w:sz w:val="30"/>
          <w:szCs w:val="30"/>
          <w:cs/>
        </w:rPr>
        <w:t xml:space="preserve">หุ้น มูลค่าหุ้นที่ตราไว้หุ้นละ </w:t>
      </w:r>
      <w:r w:rsidRPr="003C47FE">
        <w:rPr>
          <w:rFonts w:ascii="Angsana New" w:hAnsi="Angsana New"/>
          <w:sz w:val="30"/>
          <w:szCs w:val="30"/>
        </w:rPr>
        <w:t xml:space="preserve">1 </w:t>
      </w:r>
      <w:r w:rsidRPr="003C47FE">
        <w:rPr>
          <w:rFonts w:ascii="Angsana New" w:hAnsi="Angsana New"/>
          <w:sz w:val="30"/>
          <w:szCs w:val="30"/>
          <w:cs/>
        </w:rPr>
        <w:t>บาท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ซึ่งเป็นหุ้นสามัญที่ออกเพื่อรองรับการใช้สิทธิของใบสำคัญแสดงสิทธิที่จะซื้อหุ้นสามัญของบริษัทครั้งที่</w:t>
      </w:r>
      <w:r w:rsidRPr="003C47FE">
        <w:rPr>
          <w:rFonts w:ascii="Angsana New" w:hAnsi="Angsana New"/>
          <w:sz w:val="30"/>
          <w:szCs w:val="30"/>
        </w:rPr>
        <w:t xml:space="preserve"> 2 </w:t>
      </w:r>
      <w:r w:rsidRPr="003C47FE">
        <w:rPr>
          <w:rFonts w:ascii="Angsana New" w:hAnsi="Angsana New"/>
          <w:sz w:val="30"/>
          <w:szCs w:val="30"/>
          <w:cs/>
        </w:rPr>
        <w:t xml:space="preserve">ที่ออกและเสนอขายให้แก่ผู้ถือหุ้นเดิมของบริษัท </w:t>
      </w:r>
      <w:r w:rsidRPr="003C47FE">
        <w:rPr>
          <w:rFonts w:ascii="Angsana New" w:hAnsi="Angsana New"/>
          <w:sz w:val="30"/>
          <w:szCs w:val="30"/>
        </w:rPr>
        <w:t xml:space="preserve">(NNCL-W2) </w:t>
      </w:r>
      <w:r w:rsidRPr="003C47FE">
        <w:rPr>
          <w:rFonts w:ascii="Angsana New" w:hAnsi="Angsana New"/>
          <w:sz w:val="30"/>
          <w:szCs w:val="30"/>
          <w:cs/>
        </w:rPr>
        <w:t xml:space="preserve">ที่เหลือจากการใช้สิทธิซื้อหุ้นสามัญครั้งสุดท้าย และได้หมดอายุลงเมื่อวันที่ </w:t>
      </w:r>
      <w:r w:rsidRPr="003C47FE">
        <w:rPr>
          <w:rFonts w:ascii="Angsana New" w:hAnsi="Angsana New"/>
          <w:sz w:val="30"/>
          <w:szCs w:val="30"/>
        </w:rPr>
        <w:t xml:space="preserve">29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47FE">
        <w:rPr>
          <w:rFonts w:ascii="Angsana New" w:hAnsi="Angsana New"/>
          <w:sz w:val="30"/>
          <w:szCs w:val="30"/>
        </w:rPr>
        <w:t>2558</w:t>
      </w:r>
      <w:r w:rsidRPr="003C47FE">
        <w:rPr>
          <w:rFonts w:ascii="Angsana New" w:hAnsi="Angsana New"/>
          <w:sz w:val="30"/>
          <w:szCs w:val="30"/>
          <w:cs/>
        </w:rPr>
        <w:t xml:space="preserve">  และอนุมัติการแก้ไขหนังสือบริคณห์สนธิ เพื่อให้สอดคล้องกับการลดทุนจดทะเบียนดังกล่าวข้างต้น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บริษัทได้จดทะเบียนลดทุนกับกระทรวงพาณิชย์เมื่อวันที่ </w:t>
      </w:r>
      <w:r w:rsidRPr="003C47FE">
        <w:rPr>
          <w:rFonts w:ascii="Angsana New" w:hAnsi="Angsana New"/>
          <w:sz w:val="30"/>
          <w:szCs w:val="30"/>
        </w:rPr>
        <w:t xml:space="preserve">17 </w:t>
      </w:r>
      <w:r w:rsidRPr="003C47FE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C47FE">
        <w:rPr>
          <w:rFonts w:ascii="Angsana New" w:hAnsi="Angsana New"/>
          <w:sz w:val="30"/>
          <w:szCs w:val="30"/>
        </w:rPr>
        <w:t>2559</w:t>
      </w:r>
    </w:p>
    <w:p w:rsidR="00A2297F" w:rsidRPr="00A2297F" w:rsidRDefault="00A2297F" w:rsidP="00A2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A11639" w:rsidRDefault="00A11639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D014D" w:rsidRPr="003C47FE" w:rsidRDefault="007D014D" w:rsidP="003B72D0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ส่วนเกินทุนและสำรอง</w:t>
      </w:r>
    </w:p>
    <w:p w:rsidR="007D014D" w:rsidRPr="00A2297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7D014D" w:rsidRPr="00A2297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47FE">
        <w:rPr>
          <w:rFonts w:ascii="Angsana New" w:hAnsi="Angsana New"/>
          <w:sz w:val="30"/>
          <w:szCs w:val="30"/>
        </w:rPr>
        <w:t>2535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Pr="003C47FE">
        <w:rPr>
          <w:rFonts w:ascii="Angsana New" w:hAnsi="Angsana New"/>
          <w:sz w:val="30"/>
          <w:szCs w:val="30"/>
        </w:rPr>
        <w:t>51</w:t>
      </w:r>
      <w:r w:rsidRPr="003C47F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 (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04266D" w:rsidRPr="0004266D" w:rsidRDefault="0004266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7D014D" w:rsidRPr="00A2297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47FE">
        <w:rPr>
          <w:rFonts w:ascii="Angsana New" w:hAnsi="Angsana New"/>
          <w:sz w:val="30"/>
          <w:szCs w:val="30"/>
        </w:rPr>
        <w:t>2535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Pr="003C47FE">
        <w:rPr>
          <w:rFonts w:ascii="Angsana New" w:hAnsi="Angsana New"/>
          <w:sz w:val="30"/>
          <w:szCs w:val="30"/>
        </w:rPr>
        <w:t>116</w:t>
      </w:r>
      <w:r w:rsidRPr="003C47FE">
        <w:rPr>
          <w:rFonts w:ascii="Angsana New" w:hAnsi="Angsana New"/>
          <w:sz w:val="30"/>
          <w:szCs w:val="30"/>
          <w:cs/>
        </w:rPr>
        <w:t xml:space="preserve"> บริษัทจะต้องจัดสรรสำรอง (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>)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3C47FE">
        <w:rPr>
          <w:rFonts w:ascii="Angsana New" w:hAnsi="Angsana New"/>
          <w:sz w:val="30"/>
          <w:szCs w:val="30"/>
        </w:rPr>
        <w:t xml:space="preserve">5 </w:t>
      </w:r>
      <w:r w:rsidRPr="003C47F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C47FE">
        <w:rPr>
          <w:rFonts w:ascii="Angsana New" w:hAnsi="Angsana New"/>
          <w:sz w:val="30"/>
          <w:szCs w:val="30"/>
        </w:rPr>
        <w:t xml:space="preserve">10 </w:t>
      </w:r>
      <w:r w:rsidRPr="003C47F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7D014D" w:rsidRPr="00A2297F" w:rsidRDefault="007D014D" w:rsidP="00A11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100CD1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7D014D" w:rsidRPr="00A2297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บริษัทมี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</w:rPr>
        <w:t>2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ซึ่งเป็นหน่วยงานธุรกิจที่สำคัญของบริษัท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หน่วยงานธุรกิจที่สำคัญนี้ขายสินค้าและให้บริการที่แตกต่างกัน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:rsidR="007D014D" w:rsidRPr="00A2297F" w:rsidRDefault="007D014D" w:rsidP="007D014D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1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ธุรกิจอสังหาริมทรัพย์</w:t>
      </w:r>
    </w:p>
    <w:p w:rsidR="007D014D" w:rsidRPr="003C47FE" w:rsidRDefault="007D014D" w:rsidP="007D014D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2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ธุรกิจให้บริการสาธารณูปโภค</w:t>
      </w:r>
    </w:p>
    <w:p w:rsidR="007D014D" w:rsidRPr="001D0F0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 ส่วนงานที่รายงานในปี </w:t>
      </w:r>
      <w:r>
        <w:rPr>
          <w:rFonts w:ascii="Angsana New" w:hAnsi="Angsana New"/>
          <w:sz w:val="30"/>
          <w:szCs w:val="30"/>
        </w:rPr>
        <w:t>2560</w:t>
      </w:r>
      <w:r w:rsidRPr="003C47FE">
        <w:rPr>
          <w:rFonts w:ascii="Angsana New" w:hAnsi="Angsana New"/>
          <w:sz w:val="30"/>
          <w:szCs w:val="30"/>
          <w:cs/>
        </w:rPr>
        <w:t xml:space="preserve"> หรือ</w:t>
      </w:r>
      <w:r>
        <w:rPr>
          <w:rFonts w:ascii="Angsana New" w:hAnsi="Angsana New"/>
          <w:sz w:val="30"/>
          <w:szCs w:val="30"/>
        </w:rPr>
        <w:t xml:space="preserve"> 2559</w:t>
      </w:r>
    </w:p>
    <w:p w:rsidR="007D014D" w:rsidRPr="001D0F0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cs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0E7DFA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C47FE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ข้อมูลเกี่ยวกับส่วนงานที่รายงาน </w:t>
      </w:r>
    </w:p>
    <w:p w:rsidR="007D014D" w:rsidRPr="003C47FE" w:rsidRDefault="007D014D" w:rsidP="007D014D">
      <w:pPr>
        <w:rPr>
          <w:rFonts w:ascii="Angsana New" w:hAnsi="Angsana New"/>
          <w:sz w:val="20"/>
          <w:szCs w:val="20"/>
        </w:rPr>
      </w:pPr>
    </w:p>
    <w:tbl>
      <w:tblPr>
        <w:tblW w:w="137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42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7D014D" w:rsidRPr="003C47FE" w:rsidTr="00297328">
        <w:trPr>
          <w:trHeight w:val="481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="001D0F07">
              <w:rPr>
                <w:rFonts w:ascii="Angsana New" w:hAnsi="Angsana New" w:hint="cs"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97328" w:rsidRPr="003C47FE" w:rsidTr="00297328">
        <w:trPr>
          <w:trHeight w:val="247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  <w:t>2559</w:t>
            </w:r>
          </w:p>
        </w:tc>
      </w:tr>
      <w:tr w:rsidR="007D014D" w:rsidRPr="003C47FE" w:rsidTr="00297328">
        <w:trPr>
          <w:trHeight w:val="247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3C47FE">
              <w:rPr>
                <w:rFonts w:ascii="Angsana New" w:hAnsi="Angsana New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297328" w:rsidRPr="003C47FE" w:rsidTr="00297328">
        <w:trPr>
          <w:trHeight w:val="2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155,107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547,285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493,323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5C7637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30277A" w:rsidRPr="00D35E25">
              <w:rPr>
                <w:rFonts w:ascii="Angsana New" w:hAnsi="Angsana New"/>
                <w:color w:val="000000"/>
                <w:sz w:val="26"/>
                <w:szCs w:val="26"/>
              </w:rPr>
              <w:t>1,850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103,747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D014D" w:rsidRPr="00472B80" w:rsidRDefault="0030277A" w:rsidP="0047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2B80">
              <w:rPr>
                <w:rFonts w:ascii="Angsana New" w:hAnsi="Angsana New"/>
                <w:color w:val="000000"/>
                <w:sz w:val="26"/>
                <w:szCs w:val="26"/>
              </w:rPr>
              <w:t>694,135</w:t>
            </w: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752,177</w:t>
            </w:r>
          </w:p>
        </w:tc>
      </w:tr>
      <w:tr w:rsidR="00297328" w:rsidRPr="003C47FE" w:rsidTr="00297328">
        <w:trPr>
          <w:trHeight w:val="2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155,107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547,285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493,323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5C7637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30277A"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11,850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103,747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014D" w:rsidRPr="00D35E25" w:rsidRDefault="0030277A" w:rsidP="0047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694,135</w:t>
            </w: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752,177</w:t>
            </w:r>
          </w:p>
        </w:tc>
      </w:tr>
      <w:tr w:rsidR="00297328" w:rsidRPr="003C47FE" w:rsidTr="00297328">
        <w:trPr>
          <w:trHeight w:val="11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1D0F07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97328" w:rsidRPr="003C47FE" w:rsidTr="00297328">
        <w:trPr>
          <w:trHeight w:val="2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34,137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134,614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215,45</w:t>
            </w:r>
            <w:r w:rsidR="0068747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147,215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D014D" w:rsidRPr="00D35E25" w:rsidRDefault="0030277A" w:rsidP="0047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249,596</w:t>
            </w: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281,829</w:t>
            </w:r>
          </w:p>
        </w:tc>
      </w:tr>
      <w:tr w:rsidR="00297328" w:rsidRPr="003C47FE" w:rsidTr="00297328">
        <w:trPr>
          <w:trHeight w:val="2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D014D" w:rsidRPr="00472B80" w:rsidRDefault="0030277A" w:rsidP="0047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2B80">
              <w:rPr>
                <w:rFonts w:ascii="Angsana New" w:hAnsi="Angsana New"/>
                <w:color w:val="000000"/>
                <w:sz w:val="26"/>
                <w:szCs w:val="26"/>
              </w:rPr>
              <w:t>(117,610)</w:t>
            </w: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(154,538)</w:t>
            </w:r>
          </w:p>
        </w:tc>
      </w:tr>
      <w:tr w:rsidR="00297328" w:rsidRPr="003C47FE" w:rsidTr="00297328">
        <w:trPr>
          <w:trHeight w:val="2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014D" w:rsidRPr="003C47FE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47FE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D014D" w:rsidRPr="00472B80" w:rsidRDefault="0030277A" w:rsidP="0047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2B80">
              <w:rPr>
                <w:rFonts w:ascii="Angsana New" w:hAnsi="Angsana New"/>
                <w:color w:val="000000"/>
                <w:sz w:val="26"/>
                <w:szCs w:val="26"/>
              </w:rPr>
              <w:t>121,880</w:t>
            </w: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32,483</w:t>
            </w:r>
          </w:p>
        </w:tc>
      </w:tr>
      <w:tr w:rsidR="00297328" w:rsidRPr="003C47FE" w:rsidTr="00297328">
        <w:trPr>
          <w:trHeight w:val="2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014D" w:rsidRPr="003C47FE" w:rsidRDefault="00A11639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ค่าใช้จ่าย) </w:t>
            </w:r>
            <w:r w:rsidR="00BA5D25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7D014D" w:rsidRPr="003C47FE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D014D" w:rsidRPr="00472B80" w:rsidRDefault="00CC65DB" w:rsidP="0047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2B80">
              <w:rPr>
                <w:rFonts w:ascii="Angsana New" w:hAnsi="Angsana New"/>
                <w:color w:val="000000"/>
                <w:sz w:val="26"/>
                <w:szCs w:val="26"/>
              </w:rPr>
              <w:t>(10,248</w:t>
            </w:r>
            <w:r w:rsidR="0030277A" w:rsidRPr="00472B8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</w:p>
        </w:tc>
      </w:tr>
      <w:tr w:rsidR="00297328" w:rsidRPr="003C47FE" w:rsidTr="00297328">
        <w:trPr>
          <w:trHeight w:val="2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014D" w:rsidRPr="003C47FE" w:rsidRDefault="00BA5D25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7D014D" w:rsidRPr="003C47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014D" w:rsidRPr="00D35E25" w:rsidRDefault="00CC65DB" w:rsidP="0047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243,6</w:t>
            </w:r>
            <w:r w:rsidR="0030277A"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159,792</w:t>
            </w:r>
          </w:p>
        </w:tc>
      </w:tr>
      <w:tr w:rsidR="00297328" w:rsidRPr="003C47FE" w:rsidTr="00297328">
        <w:trPr>
          <w:trHeight w:val="5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014D" w:rsidRPr="001D0F07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297328" w:rsidRPr="003C47FE" w:rsidTr="00297328">
        <w:trPr>
          <w:trHeight w:val="2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C47F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3C47FE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C47F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C47FE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31 </w:t>
            </w:r>
            <w:r w:rsidRPr="003C47F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11485F" w:rsidRDefault="00E74A43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1,148,588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11485F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11485F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1485F">
              <w:rPr>
                <w:rFonts w:ascii="Angsana New" w:hAnsi="Angsana New"/>
                <w:color w:val="000000"/>
                <w:sz w:val="26"/>
                <w:szCs w:val="26"/>
              </w:rPr>
              <w:t>1,148,796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11485F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11485F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1485F">
              <w:rPr>
                <w:rFonts w:ascii="Angsana New" w:hAnsi="Angsana New"/>
                <w:color w:val="000000"/>
                <w:sz w:val="26"/>
                <w:szCs w:val="26"/>
              </w:rPr>
              <w:t>48,156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11485F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11485F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1485F">
              <w:rPr>
                <w:rFonts w:ascii="Angsana New" w:hAnsi="Angsana New"/>
                <w:color w:val="000000"/>
                <w:sz w:val="26"/>
                <w:szCs w:val="26"/>
              </w:rPr>
              <w:t>45,952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11485F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11485F" w:rsidRDefault="00E74A43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2,813,889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2,708,801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7D014D" w:rsidRPr="00D35E25" w:rsidRDefault="00CC65DB" w:rsidP="0047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4,010,633</w:t>
            </w: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</w:rPr>
              <w:t>3,903,549</w:t>
            </w:r>
          </w:p>
        </w:tc>
      </w:tr>
      <w:tr w:rsidR="00297328" w:rsidRPr="003C47FE" w:rsidTr="00297328">
        <w:trPr>
          <w:trHeight w:val="2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3C47F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3C47FE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C47F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3C47FE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3C47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40,845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30277A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38,367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35,520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CC65DB" w:rsidP="005C7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1,062,415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1,165,091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D014D" w:rsidRPr="00472B80" w:rsidRDefault="00CC65DB" w:rsidP="0047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2B80">
              <w:rPr>
                <w:rFonts w:ascii="Angsana New" w:hAnsi="Angsana New"/>
                <w:color w:val="000000"/>
                <w:sz w:val="26"/>
                <w:szCs w:val="26"/>
              </w:rPr>
              <w:t>1,141,627</w:t>
            </w:r>
          </w:p>
        </w:tc>
        <w:tc>
          <w:tcPr>
            <w:tcW w:w="270" w:type="dxa"/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D014D" w:rsidRPr="00D35E25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D35E2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1,202,375</w:t>
            </w:r>
          </w:p>
        </w:tc>
      </w:tr>
    </w:tbl>
    <w:p w:rsidR="007D014D" w:rsidRPr="003C47FE" w:rsidRDefault="007D014D" w:rsidP="007D014D">
      <w:pPr>
        <w:spacing w:line="240" w:lineRule="auto"/>
        <w:ind w:left="547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7D014D" w:rsidRPr="003C47FE" w:rsidRDefault="007D014D" w:rsidP="007D014D">
      <w:pPr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="00A11639" w:rsidRPr="003C47FE">
        <w:rPr>
          <w:rFonts w:ascii="Angsana New" w:hAnsi="Angsana New"/>
          <w:sz w:val="30"/>
          <w:szCs w:val="30"/>
          <w:cs/>
        </w:rPr>
        <w:t>ที่มีสาระสำคัญ</w:t>
      </w:r>
    </w:p>
    <w:p w:rsidR="007D014D" w:rsidRPr="003C47FE" w:rsidRDefault="007D014D" w:rsidP="007D014D">
      <w:pPr>
        <w:spacing w:line="240" w:lineRule="auto"/>
        <w:ind w:left="547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C47FE">
        <w:rPr>
          <w:rFonts w:ascii="Angsana New" w:hAnsi="Angsana New"/>
          <w:color w:val="000000"/>
          <w:sz w:val="30"/>
          <w:szCs w:val="30"/>
          <w:cs/>
        </w:rPr>
        <w:t>ในปี 25</w:t>
      </w:r>
      <w:r w:rsidRPr="003C47FE">
        <w:rPr>
          <w:rFonts w:ascii="Angsana New" w:hAnsi="Angsana New"/>
          <w:color w:val="000000"/>
          <w:sz w:val="30"/>
          <w:szCs w:val="30"/>
        </w:rPr>
        <w:t>60</w:t>
      </w:r>
      <w:r w:rsidRPr="003C47FE">
        <w:rPr>
          <w:rFonts w:ascii="Angsana New" w:hAnsi="Angsana New"/>
          <w:color w:val="000000"/>
          <w:sz w:val="30"/>
          <w:szCs w:val="30"/>
          <w:cs/>
        </w:rPr>
        <w:t xml:space="preserve"> รายได้จากลูกค้ารายหนึ่งจากส่วนงานธุรกิจอสังหาริมทรัพย์ของบริษัทเป็นเงิน</w:t>
      </w:r>
      <w:r w:rsidRPr="00687478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="005452BC" w:rsidRPr="00687478">
        <w:rPr>
          <w:rFonts w:ascii="Angsana New" w:hAnsi="Angsana New"/>
          <w:color w:val="000000"/>
          <w:sz w:val="30"/>
          <w:szCs w:val="30"/>
        </w:rPr>
        <w:t>35</w:t>
      </w:r>
      <w:r w:rsidRPr="00687478">
        <w:rPr>
          <w:rFonts w:ascii="Angsana New" w:hAnsi="Angsana New"/>
          <w:color w:val="000000"/>
          <w:sz w:val="30"/>
          <w:szCs w:val="30"/>
        </w:rPr>
        <w:t xml:space="preserve"> </w:t>
      </w:r>
      <w:r w:rsidRPr="00687478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3C47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3C47FE">
        <w:rPr>
          <w:rFonts w:ascii="Angsana New" w:hAnsi="Angsana New"/>
          <w:i/>
          <w:iCs/>
          <w:color w:val="000000"/>
          <w:sz w:val="30"/>
          <w:szCs w:val="30"/>
        </w:rPr>
        <w:t xml:space="preserve">2559: 128 </w:t>
      </w:r>
      <w:r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 w:rsidRPr="003C47FE">
        <w:rPr>
          <w:rFonts w:ascii="Angsana New" w:hAnsi="Angsana New"/>
          <w:color w:val="000000"/>
          <w:sz w:val="30"/>
          <w:szCs w:val="30"/>
          <w:cs/>
        </w:rPr>
        <w:t xml:space="preserve"> จากรายได้รวมของบริษัท </w:t>
      </w:r>
    </w:p>
    <w:p w:rsidR="007D014D" w:rsidRPr="003C47FE" w:rsidRDefault="007D014D" w:rsidP="007D014D">
      <w:pPr>
        <w:spacing w:line="240" w:lineRule="auto"/>
        <w:ind w:right="357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spacing w:line="240" w:lineRule="auto"/>
        <w:ind w:right="357"/>
        <w:jc w:val="thaiDistribute"/>
        <w:rPr>
          <w:rFonts w:ascii="Angsana New" w:hAnsi="Angsana New"/>
          <w:sz w:val="30"/>
          <w:szCs w:val="30"/>
          <w:cs/>
        </w:rPr>
        <w:sectPr w:rsidR="007D014D" w:rsidRPr="003C47FE" w:rsidSect="000E7DF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100CD1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ab/>
        <w:t>ต้นทุนการให้บริการ</w:t>
      </w:r>
    </w:p>
    <w:p w:rsidR="007D014D" w:rsidRPr="00FF30A5" w:rsidRDefault="007D014D" w:rsidP="00100CD1">
      <w:pPr>
        <w:pStyle w:val="FSBlank"/>
      </w:pPr>
      <w:r w:rsidRPr="003C47FE"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9"/>
        <w:gridCol w:w="252"/>
        <w:gridCol w:w="1081"/>
        <w:gridCol w:w="270"/>
        <w:gridCol w:w="1078"/>
      </w:tblGrid>
      <w:tr w:rsidR="007D014D" w:rsidRPr="003C47FE" w:rsidTr="00A11639">
        <w:tc>
          <w:tcPr>
            <w:tcW w:w="3540" w:type="pct"/>
          </w:tcPr>
          <w:p w:rsidR="007D014D" w:rsidRPr="003C47FE" w:rsidRDefault="007D014D" w:rsidP="00FF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FF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7D014D" w:rsidRPr="003C47FE" w:rsidRDefault="007D014D" w:rsidP="00FF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D014D" w:rsidRPr="003C47FE" w:rsidRDefault="007D014D" w:rsidP="00FF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7D014D" w:rsidRPr="003C47FE" w:rsidRDefault="007D014D" w:rsidP="00FF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A11639">
        <w:tc>
          <w:tcPr>
            <w:tcW w:w="3540" w:type="pct"/>
          </w:tcPr>
          <w:p w:rsidR="007D014D" w:rsidRPr="003C47FE" w:rsidRDefault="007D014D" w:rsidP="00FF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FF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7D014D" w:rsidRPr="003C47FE" w:rsidRDefault="007D014D" w:rsidP="00FF3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A11639">
        <w:tc>
          <w:tcPr>
            <w:tcW w:w="3540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7D014D" w:rsidRPr="003C47FE" w:rsidRDefault="00C85B70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112,410</w:t>
            </w:r>
          </w:p>
        </w:tc>
        <w:tc>
          <w:tcPr>
            <w:tcW w:w="14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106,728</w:t>
            </w:r>
          </w:p>
        </w:tc>
      </w:tr>
      <w:tr w:rsidR="00AF6748" w:rsidRPr="003C47FE" w:rsidTr="00AF6748">
        <w:tc>
          <w:tcPr>
            <w:tcW w:w="3540" w:type="pct"/>
          </w:tcPr>
          <w:p w:rsidR="00AF6748" w:rsidRPr="003C47FE" w:rsidRDefault="00AF6748" w:rsidP="00AF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37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41,668</w:t>
            </w:r>
          </w:p>
        </w:tc>
        <w:tc>
          <w:tcPr>
            <w:tcW w:w="147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28,935</w:t>
            </w:r>
          </w:p>
        </w:tc>
      </w:tr>
      <w:tr w:rsidR="00AF6748" w:rsidRPr="003C47FE" w:rsidTr="00AF6748">
        <w:tc>
          <w:tcPr>
            <w:tcW w:w="3540" w:type="pct"/>
          </w:tcPr>
          <w:p w:rsidR="00AF6748" w:rsidRPr="003C47FE" w:rsidRDefault="00AF6748" w:rsidP="00AF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7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40,132</w:t>
            </w:r>
          </w:p>
        </w:tc>
        <w:tc>
          <w:tcPr>
            <w:tcW w:w="147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28,143</w:t>
            </w:r>
          </w:p>
        </w:tc>
      </w:tr>
      <w:tr w:rsidR="007D014D" w:rsidRPr="003C47FE" w:rsidTr="00A11639">
        <w:tc>
          <w:tcPr>
            <w:tcW w:w="3540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ค่าบริหารและค่าดูแลระบบผลิตน้ำ</w:t>
            </w:r>
          </w:p>
        </w:tc>
        <w:tc>
          <w:tcPr>
            <w:tcW w:w="13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7D014D" w:rsidRPr="003C47FE" w:rsidRDefault="00C85B70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32,757</w:t>
            </w:r>
          </w:p>
        </w:tc>
        <w:tc>
          <w:tcPr>
            <w:tcW w:w="14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75,305</w:t>
            </w:r>
          </w:p>
        </w:tc>
      </w:tr>
      <w:tr w:rsidR="007D014D" w:rsidRPr="003C47FE" w:rsidTr="00A11639">
        <w:tc>
          <w:tcPr>
            <w:tcW w:w="3540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3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7D014D" w:rsidRPr="003C47FE" w:rsidRDefault="00C85B70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23,526</w:t>
            </w:r>
          </w:p>
        </w:tc>
        <w:tc>
          <w:tcPr>
            <w:tcW w:w="14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31,078</w:t>
            </w:r>
          </w:p>
        </w:tc>
      </w:tr>
      <w:tr w:rsidR="007D014D" w:rsidRPr="003C47FE" w:rsidTr="00A11639">
        <w:tc>
          <w:tcPr>
            <w:tcW w:w="3540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FF30A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7D014D" w:rsidRPr="003C47FE" w:rsidRDefault="00C85B70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81,334</w:t>
            </w:r>
          </w:p>
        </w:tc>
        <w:tc>
          <w:tcPr>
            <w:tcW w:w="14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74,277</w:t>
            </w:r>
          </w:p>
        </w:tc>
      </w:tr>
      <w:tr w:rsidR="007D014D" w:rsidRPr="003C47FE" w:rsidTr="00A11639">
        <w:tc>
          <w:tcPr>
            <w:tcW w:w="3540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C85B70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331,827</w:t>
            </w:r>
          </w:p>
        </w:tc>
        <w:tc>
          <w:tcPr>
            <w:tcW w:w="147" w:type="pct"/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FF30A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344,466</w:t>
            </w:r>
          </w:p>
        </w:tc>
      </w:tr>
    </w:tbl>
    <w:p w:rsidR="007D014D" w:rsidRPr="003C47FE" w:rsidRDefault="007D014D" w:rsidP="00100CD1">
      <w:pPr>
        <w:pStyle w:val="FSBlank"/>
      </w:pPr>
    </w:p>
    <w:p w:rsidR="007D014D" w:rsidRPr="003C47FE" w:rsidRDefault="007D014D" w:rsidP="00100CD1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ค่าใช้จ่ายในการขาย</w:t>
      </w:r>
    </w:p>
    <w:p w:rsidR="007D014D" w:rsidRPr="00B04B4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7"/>
        <w:gridCol w:w="252"/>
        <w:gridCol w:w="1080"/>
        <w:gridCol w:w="270"/>
        <w:gridCol w:w="1081"/>
      </w:tblGrid>
      <w:tr w:rsidR="007D014D" w:rsidRPr="003C47FE" w:rsidTr="00A11639">
        <w:tc>
          <w:tcPr>
            <w:tcW w:w="3539" w:type="pct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A11639">
        <w:tc>
          <w:tcPr>
            <w:tcW w:w="3539" w:type="pct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6748" w:rsidRPr="003C47FE" w:rsidTr="00AF6748">
        <w:tc>
          <w:tcPr>
            <w:tcW w:w="3539" w:type="pct"/>
          </w:tcPr>
          <w:p w:rsidR="00AF6748" w:rsidRPr="003C47FE" w:rsidRDefault="00AF6748" w:rsidP="00AF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7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7,884</w:t>
            </w:r>
          </w:p>
        </w:tc>
        <w:tc>
          <w:tcPr>
            <w:tcW w:w="147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5,192</w:t>
            </w:r>
          </w:p>
        </w:tc>
      </w:tr>
      <w:tr w:rsidR="007D014D" w:rsidRPr="003C47FE" w:rsidTr="00A11639">
        <w:tc>
          <w:tcPr>
            <w:tcW w:w="3539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ค่าใช้จ่ายในการขายที่ดินโครงการ</w:t>
            </w:r>
          </w:p>
        </w:tc>
        <w:tc>
          <w:tcPr>
            <w:tcW w:w="137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7D014D" w:rsidRPr="003C47FE" w:rsidRDefault="00781F3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2,182</w:t>
            </w:r>
          </w:p>
        </w:tc>
        <w:tc>
          <w:tcPr>
            <w:tcW w:w="147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9,326</w:t>
            </w:r>
          </w:p>
        </w:tc>
      </w:tr>
      <w:tr w:rsidR="007D014D" w:rsidRPr="003C47FE" w:rsidTr="00A11639">
        <w:tc>
          <w:tcPr>
            <w:tcW w:w="3539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585E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7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D014D" w:rsidRPr="003C47FE" w:rsidRDefault="00781F3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2,454</w:t>
            </w:r>
          </w:p>
        </w:tc>
        <w:tc>
          <w:tcPr>
            <w:tcW w:w="147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4,008</w:t>
            </w:r>
          </w:p>
        </w:tc>
      </w:tr>
      <w:tr w:rsidR="007D014D" w:rsidRPr="003C47FE" w:rsidTr="00A11639">
        <w:trPr>
          <w:trHeight w:val="64"/>
        </w:trPr>
        <w:tc>
          <w:tcPr>
            <w:tcW w:w="3539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81F3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12,520</w:t>
            </w:r>
          </w:p>
        </w:tc>
        <w:tc>
          <w:tcPr>
            <w:tcW w:w="147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18,526</w:t>
            </w:r>
          </w:p>
        </w:tc>
      </w:tr>
    </w:tbl>
    <w:p w:rsidR="007D014D" w:rsidRPr="00B04B4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b/>
          <w:bCs/>
          <w:sz w:val="30"/>
          <w:szCs w:val="30"/>
        </w:rPr>
        <w:tab/>
      </w:r>
    </w:p>
    <w:p w:rsidR="007D014D" w:rsidRPr="003C47FE" w:rsidRDefault="007D014D" w:rsidP="00100CD1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:rsidR="007D014D" w:rsidRPr="00B04B4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70"/>
        <w:gridCol w:w="1081"/>
        <w:gridCol w:w="7"/>
        <w:gridCol w:w="267"/>
        <w:gridCol w:w="1068"/>
      </w:tblGrid>
      <w:tr w:rsidR="007D014D" w:rsidRPr="003C47FE" w:rsidTr="00A11639">
        <w:tc>
          <w:tcPr>
            <w:tcW w:w="3682" w:type="pct"/>
          </w:tcPr>
          <w:p w:rsidR="007D014D" w:rsidRPr="003C47FE" w:rsidRDefault="007D014D" w:rsidP="00A11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firstLine="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A11639">
        <w:tc>
          <w:tcPr>
            <w:tcW w:w="3682" w:type="pct"/>
          </w:tcPr>
          <w:p w:rsidR="007D014D" w:rsidRPr="003C47FE" w:rsidRDefault="007D014D" w:rsidP="00A11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firstLine="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:rsidR="007D014D" w:rsidRPr="003C47FE" w:rsidRDefault="007D014D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A11639">
        <w:tc>
          <w:tcPr>
            <w:tcW w:w="3682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88" w:type="pct"/>
          </w:tcPr>
          <w:p w:rsidR="007D014D" w:rsidRPr="003C47FE" w:rsidRDefault="00781F3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88,321</w:t>
            </w:r>
          </w:p>
        </w:tc>
        <w:tc>
          <w:tcPr>
            <w:tcW w:w="149" w:type="pct"/>
            <w:gridSpan w:val="2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91,017</w:t>
            </w:r>
          </w:p>
        </w:tc>
      </w:tr>
      <w:tr w:rsidR="00AF6748" w:rsidRPr="003C47FE" w:rsidTr="00AF6748">
        <w:tc>
          <w:tcPr>
            <w:tcW w:w="3682" w:type="pct"/>
          </w:tcPr>
          <w:p w:rsidR="00AF6748" w:rsidRPr="003C47FE" w:rsidRDefault="00AF6748" w:rsidP="00AF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588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71,343</w:t>
            </w:r>
          </w:p>
        </w:tc>
        <w:tc>
          <w:tcPr>
            <w:tcW w:w="149" w:type="pct"/>
            <w:gridSpan w:val="2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562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75,371</w:t>
            </w:r>
          </w:p>
        </w:tc>
      </w:tr>
      <w:tr w:rsidR="007D014D" w:rsidRPr="003C47FE" w:rsidTr="00A11639">
        <w:tc>
          <w:tcPr>
            <w:tcW w:w="3682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88" w:type="pct"/>
          </w:tcPr>
          <w:p w:rsidR="007D014D" w:rsidRPr="003C47FE" w:rsidRDefault="00781F3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10,074</w:t>
            </w:r>
          </w:p>
        </w:tc>
        <w:tc>
          <w:tcPr>
            <w:tcW w:w="149" w:type="pct"/>
            <w:gridSpan w:val="2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8,610</w:t>
            </w:r>
          </w:p>
        </w:tc>
      </w:tr>
      <w:tr w:rsidR="007D014D" w:rsidRPr="003C47FE" w:rsidTr="00A11639">
        <w:tc>
          <w:tcPr>
            <w:tcW w:w="3682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588" w:type="pct"/>
          </w:tcPr>
          <w:p w:rsidR="007D014D" w:rsidRPr="003C47FE" w:rsidRDefault="00781F3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1,992</w:t>
            </w:r>
          </w:p>
        </w:tc>
        <w:tc>
          <w:tcPr>
            <w:tcW w:w="149" w:type="pct"/>
            <w:gridSpan w:val="2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1,926</w:t>
            </w:r>
          </w:p>
        </w:tc>
      </w:tr>
      <w:tr w:rsidR="007D014D" w:rsidRPr="003C47FE" w:rsidTr="00A11639">
        <w:tc>
          <w:tcPr>
            <w:tcW w:w="3682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585E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D014D" w:rsidRPr="003C47FE" w:rsidRDefault="00781F3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42,585</w:t>
            </w:r>
          </w:p>
        </w:tc>
        <w:tc>
          <w:tcPr>
            <w:tcW w:w="149" w:type="pct"/>
            <w:gridSpan w:val="2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46,930</w:t>
            </w:r>
          </w:p>
        </w:tc>
      </w:tr>
      <w:tr w:rsidR="007D014D" w:rsidRPr="003C47FE" w:rsidTr="00A11639">
        <w:tc>
          <w:tcPr>
            <w:tcW w:w="3682" w:type="pct"/>
          </w:tcPr>
          <w:p w:rsidR="007D014D" w:rsidRPr="003C47FE" w:rsidRDefault="007D014D" w:rsidP="00A11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81F3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214,315</w:t>
            </w:r>
          </w:p>
        </w:tc>
        <w:tc>
          <w:tcPr>
            <w:tcW w:w="149" w:type="pct"/>
            <w:gridSpan w:val="2"/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B04B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223,854</w:t>
            </w:r>
          </w:p>
        </w:tc>
      </w:tr>
    </w:tbl>
    <w:p w:rsidR="007D014D" w:rsidRPr="00B04B4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sz w:val="30"/>
          <w:szCs w:val="30"/>
        </w:rPr>
        <w:tab/>
      </w:r>
    </w:p>
    <w:p w:rsidR="00100CD1" w:rsidRDefault="0010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D014D" w:rsidRPr="003C47FE" w:rsidRDefault="007D014D" w:rsidP="00100CD1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:rsidR="007D014D" w:rsidRPr="00B04B4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259"/>
        <w:gridCol w:w="1080"/>
        <w:gridCol w:w="270"/>
        <w:gridCol w:w="1081"/>
      </w:tblGrid>
      <w:tr w:rsidR="00F94B09" w:rsidRPr="003C47FE" w:rsidTr="00F94B09">
        <w:tc>
          <w:tcPr>
            <w:tcW w:w="2990" w:type="pct"/>
          </w:tcPr>
          <w:p w:rsidR="00F94B09" w:rsidRPr="003C47FE" w:rsidRDefault="00F94B09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F94B09" w:rsidRPr="00F3552C" w:rsidRDefault="00F94B09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55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:rsidR="00F94B09" w:rsidRPr="003C47FE" w:rsidRDefault="00F94B09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F94B09" w:rsidRPr="003C47FE" w:rsidRDefault="00F94B09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94B09" w:rsidRPr="003C47FE" w:rsidRDefault="00F94B09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94B09" w:rsidRPr="003C47FE" w:rsidTr="00F94B09">
        <w:tc>
          <w:tcPr>
            <w:tcW w:w="2990" w:type="pct"/>
          </w:tcPr>
          <w:p w:rsidR="00F94B09" w:rsidRPr="003C47FE" w:rsidRDefault="00F94B09" w:rsidP="00B0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F94B09" w:rsidRPr="00F3552C" w:rsidRDefault="00F94B09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:rsidR="00F94B09" w:rsidRPr="003C47FE" w:rsidRDefault="00F94B09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B09" w:rsidRPr="003C47FE" w:rsidTr="00F94B09">
        <w:tc>
          <w:tcPr>
            <w:tcW w:w="2990" w:type="pct"/>
          </w:tcPr>
          <w:p w:rsidR="00F94B09" w:rsidRPr="003C47FE" w:rsidRDefault="00F94B09" w:rsidP="002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686" w:type="pct"/>
          </w:tcPr>
          <w:p w:rsidR="00F94B09" w:rsidRPr="00F3552C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105,486</w:t>
            </w:r>
          </w:p>
        </w:tc>
        <w:tc>
          <w:tcPr>
            <w:tcW w:w="147" w:type="pct"/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91,208</w:t>
            </w:r>
          </w:p>
        </w:tc>
      </w:tr>
      <w:tr w:rsidR="00AF6748" w:rsidRPr="003C47FE" w:rsidTr="00AF6748">
        <w:tc>
          <w:tcPr>
            <w:tcW w:w="2990" w:type="pct"/>
          </w:tcPr>
          <w:p w:rsidR="00AF6748" w:rsidRPr="003C47FE" w:rsidRDefault="00AF6748" w:rsidP="00AF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โครงการเงินสมทบที่กำหนดไว้</w:t>
            </w:r>
          </w:p>
        </w:tc>
        <w:tc>
          <w:tcPr>
            <w:tcW w:w="686" w:type="pct"/>
          </w:tcPr>
          <w:p w:rsidR="00AF6748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4,676</w:t>
            </w:r>
          </w:p>
        </w:tc>
        <w:tc>
          <w:tcPr>
            <w:tcW w:w="147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AF6748" w:rsidRPr="003C47FE" w:rsidRDefault="00AF6748" w:rsidP="00AF674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4,677</w:t>
            </w:r>
          </w:p>
        </w:tc>
      </w:tr>
      <w:tr w:rsidR="00F94B09" w:rsidRPr="003C47FE" w:rsidTr="00F94B09">
        <w:tc>
          <w:tcPr>
            <w:tcW w:w="2990" w:type="pct"/>
          </w:tcPr>
          <w:p w:rsidR="00F94B09" w:rsidRPr="003C47FE" w:rsidRDefault="00F94B09" w:rsidP="002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2E0E6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86" w:type="pct"/>
          </w:tcPr>
          <w:p w:rsidR="00F94B09" w:rsidRPr="00F3552C" w:rsidRDefault="00F94B09" w:rsidP="00F355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3552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1</w:t>
            </w:r>
            <w:r w:rsidR="00CC65D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88" w:type="pct"/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3,594</w:t>
            </w:r>
          </w:p>
        </w:tc>
        <w:tc>
          <w:tcPr>
            <w:tcW w:w="147" w:type="pct"/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5,825</w:t>
            </w:r>
          </w:p>
        </w:tc>
      </w:tr>
      <w:tr w:rsidR="00F94B09" w:rsidRPr="003C47FE" w:rsidTr="00F94B09">
        <w:tc>
          <w:tcPr>
            <w:tcW w:w="2990" w:type="pct"/>
          </w:tcPr>
          <w:p w:rsidR="00F94B09" w:rsidRPr="00100CD1" w:rsidRDefault="00F94B09" w:rsidP="002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100CD1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686" w:type="pct"/>
          </w:tcPr>
          <w:p w:rsidR="00F94B09" w:rsidRPr="00100CD1" w:rsidRDefault="00F94B09" w:rsidP="00781F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F94B09" w:rsidRPr="00100CD1" w:rsidRDefault="00F94B09" w:rsidP="00781F3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94B09" w:rsidRPr="00100CD1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F94B09" w:rsidRPr="00100CD1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3,849</w:t>
            </w:r>
          </w:p>
        </w:tc>
      </w:tr>
      <w:tr w:rsidR="00F94B09" w:rsidRPr="003C47FE" w:rsidTr="00F94B09">
        <w:tc>
          <w:tcPr>
            <w:tcW w:w="2990" w:type="pct"/>
          </w:tcPr>
          <w:p w:rsidR="00F94B09" w:rsidRPr="003C47FE" w:rsidRDefault="00F94B09" w:rsidP="002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686" w:type="pct"/>
          </w:tcPr>
          <w:p w:rsidR="00F94B09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F94B09" w:rsidRPr="003C47FE" w:rsidRDefault="003B0A7F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5,603</w:t>
            </w:r>
          </w:p>
        </w:tc>
        <w:tc>
          <w:tcPr>
            <w:tcW w:w="147" w:type="pct"/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F94B09" w:rsidRPr="003C47FE" w:rsidRDefault="003B0A7F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3,147</w:t>
            </w:r>
          </w:p>
        </w:tc>
      </w:tr>
      <w:tr w:rsidR="00F94B09" w:rsidRPr="003C47FE" w:rsidTr="00F94B09">
        <w:tc>
          <w:tcPr>
            <w:tcW w:w="2990" w:type="pct"/>
          </w:tcPr>
          <w:p w:rsidR="00F94B09" w:rsidRPr="003C47FE" w:rsidRDefault="00F94B09" w:rsidP="002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</w:tcPr>
          <w:p w:rsidR="00F94B09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119,359</w:t>
            </w:r>
          </w:p>
        </w:tc>
        <w:tc>
          <w:tcPr>
            <w:tcW w:w="147" w:type="pct"/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F94B09" w:rsidRPr="003C47FE" w:rsidRDefault="00F94B09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108,706</w:t>
            </w:r>
          </w:p>
        </w:tc>
      </w:tr>
    </w:tbl>
    <w:p w:rsidR="007D014D" w:rsidRPr="003C47FE" w:rsidRDefault="007D014D" w:rsidP="00917004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7D014D" w:rsidRPr="00DB1255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Pr="003C47FE">
        <w:rPr>
          <w:rFonts w:ascii="Angsana New" w:hAnsi="Angsana New"/>
          <w:sz w:val="30"/>
          <w:szCs w:val="30"/>
        </w:rPr>
        <w:t>5</w:t>
      </w:r>
      <w:r w:rsidR="00D8024A">
        <w:rPr>
          <w:rFonts w:ascii="Angsana New" w:hAnsi="Angsana New"/>
          <w:sz w:val="30"/>
          <w:szCs w:val="30"/>
        </w:rPr>
        <w:t xml:space="preserve"> - 15</w:t>
      </w:r>
      <w:r w:rsidRPr="003C47FE">
        <w:rPr>
          <w:rFonts w:ascii="Angsana New" w:hAnsi="Angsana New"/>
          <w:sz w:val="30"/>
          <w:szCs w:val="30"/>
          <w:cs/>
        </w:rPr>
        <w:t xml:space="preserve"> และบริษัทจ่ายสมทบในอัตราร้อยละ </w:t>
      </w:r>
      <w:r w:rsidRPr="003C47FE">
        <w:rPr>
          <w:rFonts w:ascii="Angsana New" w:hAnsi="Angsana New"/>
          <w:sz w:val="30"/>
          <w:szCs w:val="30"/>
        </w:rPr>
        <w:t xml:space="preserve">6 </w:t>
      </w:r>
      <w:r w:rsidRPr="003C47FE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7D014D" w:rsidRPr="00DB1255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sz w:val="30"/>
          <w:szCs w:val="30"/>
        </w:rPr>
        <w:tab/>
      </w:r>
    </w:p>
    <w:p w:rsidR="007D014D" w:rsidRPr="003C47FE" w:rsidRDefault="007D014D" w:rsidP="00917004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</w:rPr>
        <w:tab/>
      </w:r>
      <w:r w:rsidRPr="003C47FE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7D014D" w:rsidRPr="00DB1255" w:rsidRDefault="007D014D" w:rsidP="00917004">
      <w:pPr>
        <w:pStyle w:val="FSBlank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129"/>
        <w:gridCol w:w="980"/>
        <w:gridCol w:w="239"/>
        <w:gridCol w:w="982"/>
      </w:tblGrid>
      <w:tr w:rsidR="005A2B5A" w:rsidRPr="003C47FE" w:rsidTr="005A2B5A">
        <w:tc>
          <w:tcPr>
            <w:tcW w:w="3186" w:type="pct"/>
          </w:tcPr>
          <w:p w:rsidR="005A2B5A" w:rsidRPr="003C47FE" w:rsidRDefault="005A2B5A" w:rsidP="00DB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5A2B5A" w:rsidRPr="00F3552C" w:rsidRDefault="005A2B5A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55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4" w:type="pct"/>
          </w:tcPr>
          <w:p w:rsidR="005A2B5A" w:rsidRPr="003C47FE" w:rsidRDefault="005A2B5A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5A2B5A" w:rsidRPr="003C47FE" w:rsidRDefault="005A2B5A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5A2B5A" w:rsidRPr="003C47FE" w:rsidRDefault="005A2B5A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A2B5A" w:rsidRPr="003C47FE" w:rsidTr="005A2B5A">
        <w:tc>
          <w:tcPr>
            <w:tcW w:w="3186" w:type="pct"/>
          </w:tcPr>
          <w:p w:rsidR="005A2B5A" w:rsidRPr="003C47FE" w:rsidRDefault="005A2B5A" w:rsidP="00DB1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5A2B5A" w:rsidRPr="00F3552C" w:rsidRDefault="005A2B5A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9" w:type="pct"/>
            <w:gridSpan w:val="3"/>
          </w:tcPr>
          <w:p w:rsidR="005A2B5A" w:rsidRPr="003C47FE" w:rsidRDefault="005A2B5A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B5A" w:rsidRPr="003C47FE" w:rsidTr="005A2B5A">
        <w:tc>
          <w:tcPr>
            <w:tcW w:w="3186" w:type="pct"/>
            <w:vAlign w:val="center"/>
          </w:tcPr>
          <w:p w:rsidR="005A2B5A" w:rsidRPr="003C47FE" w:rsidRDefault="005A2B5A" w:rsidP="002E0E61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615" w:type="pct"/>
          </w:tcPr>
          <w:p w:rsidR="005A2B5A" w:rsidRPr="00F3552C" w:rsidRDefault="005A2B5A" w:rsidP="005A2B5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:rsidR="005A2B5A" w:rsidRPr="003C47FE" w:rsidRDefault="005A2B5A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201,057</w:t>
            </w:r>
          </w:p>
        </w:tc>
        <w:tc>
          <w:tcPr>
            <w:tcW w:w="130" w:type="pct"/>
          </w:tcPr>
          <w:p w:rsidR="005A2B5A" w:rsidRPr="003C47FE" w:rsidRDefault="005A2B5A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:rsidR="005A2B5A" w:rsidRPr="003C47FE" w:rsidRDefault="005A2B5A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198,385</w:t>
            </w:r>
          </w:p>
        </w:tc>
      </w:tr>
      <w:tr w:rsidR="005A2B5A" w:rsidRPr="003C47FE" w:rsidTr="005A2B5A">
        <w:tc>
          <w:tcPr>
            <w:tcW w:w="3186" w:type="pct"/>
            <w:vAlign w:val="center"/>
          </w:tcPr>
          <w:p w:rsidR="005A2B5A" w:rsidRPr="003C47FE" w:rsidRDefault="005A2B5A" w:rsidP="002E0E61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615" w:type="pct"/>
          </w:tcPr>
          <w:p w:rsidR="005A2B5A" w:rsidRPr="00F3552C" w:rsidRDefault="005A2B5A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3552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2</w:t>
            </w:r>
            <w:r w:rsidR="00917004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34" w:type="pct"/>
          </w:tcPr>
          <w:p w:rsidR="005A2B5A" w:rsidRPr="003C47FE" w:rsidRDefault="005A2B5A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119,359</w:t>
            </w:r>
          </w:p>
        </w:tc>
        <w:tc>
          <w:tcPr>
            <w:tcW w:w="130" w:type="pct"/>
          </w:tcPr>
          <w:p w:rsidR="005A2B5A" w:rsidRPr="003C47FE" w:rsidRDefault="005A2B5A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:rsidR="005A2B5A" w:rsidRPr="003C47FE" w:rsidRDefault="005A2B5A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108,706</w:t>
            </w:r>
          </w:p>
        </w:tc>
      </w:tr>
      <w:tr w:rsidR="00917004" w:rsidRPr="003C47FE" w:rsidTr="005A2B5A">
        <w:tc>
          <w:tcPr>
            <w:tcW w:w="3186" w:type="pct"/>
            <w:vAlign w:val="center"/>
          </w:tcPr>
          <w:p w:rsidR="00917004" w:rsidRPr="003C47FE" w:rsidRDefault="00917004" w:rsidP="002E0E61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ค่าบริหารและค่าดูแลระบบผลิตน้ำ</w:t>
            </w:r>
          </w:p>
        </w:tc>
        <w:tc>
          <w:tcPr>
            <w:tcW w:w="615" w:type="pct"/>
          </w:tcPr>
          <w:p w:rsidR="00917004" w:rsidRPr="00F3552C" w:rsidRDefault="00917004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20</w:t>
            </w:r>
          </w:p>
        </w:tc>
        <w:tc>
          <w:tcPr>
            <w:tcW w:w="534" w:type="pct"/>
          </w:tcPr>
          <w:p w:rsidR="00917004" w:rsidRDefault="00917004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32,757</w:t>
            </w:r>
          </w:p>
        </w:tc>
        <w:tc>
          <w:tcPr>
            <w:tcW w:w="130" w:type="pct"/>
          </w:tcPr>
          <w:p w:rsidR="00917004" w:rsidRPr="003C47FE" w:rsidRDefault="00917004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:rsidR="00917004" w:rsidRPr="003C47FE" w:rsidRDefault="00917004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75,305</w:t>
            </w:r>
          </w:p>
        </w:tc>
      </w:tr>
      <w:tr w:rsidR="00917004" w:rsidRPr="003C47FE" w:rsidTr="005A2B5A">
        <w:tc>
          <w:tcPr>
            <w:tcW w:w="3186" w:type="pct"/>
            <w:vAlign w:val="center"/>
          </w:tcPr>
          <w:p w:rsidR="00917004" w:rsidRPr="003C47FE" w:rsidRDefault="00917004" w:rsidP="00917004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615" w:type="pct"/>
          </w:tcPr>
          <w:p w:rsidR="00917004" w:rsidRPr="00F3552C" w:rsidRDefault="00917004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20</w:t>
            </w:r>
          </w:p>
        </w:tc>
        <w:tc>
          <w:tcPr>
            <w:tcW w:w="534" w:type="pct"/>
          </w:tcPr>
          <w:p w:rsidR="00917004" w:rsidRPr="003C47FE" w:rsidRDefault="00917004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23,526</w:t>
            </w:r>
          </w:p>
        </w:tc>
        <w:tc>
          <w:tcPr>
            <w:tcW w:w="130" w:type="pct"/>
          </w:tcPr>
          <w:p w:rsidR="00917004" w:rsidRPr="003C47FE" w:rsidRDefault="00917004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:rsidR="00917004" w:rsidRPr="003C47FE" w:rsidRDefault="00917004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31,07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8</w:t>
            </w:r>
          </w:p>
        </w:tc>
      </w:tr>
      <w:tr w:rsidR="00917004" w:rsidRPr="003C47FE" w:rsidTr="005A2B5A">
        <w:tc>
          <w:tcPr>
            <w:tcW w:w="3186" w:type="pct"/>
            <w:vAlign w:val="center"/>
          </w:tcPr>
          <w:p w:rsidR="00917004" w:rsidRPr="003C47FE" w:rsidRDefault="00917004" w:rsidP="00917004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ค่าใช้จ่ายในการขายที่ดิน</w:t>
            </w:r>
          </w:p>
        </w:tc>
        <w:tc>
          <w:tcPr>
            <w:tcW w:w="615" w:type="pct"/>
          </w:tcPr>
          <w:p w:rsidR="00917004" w:rsidRPr="00F3552C" w:rsidRDefault="00917004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21</w:t>
            </w:r>
          </w:p>
        </w:tc>
        <w:tc>
          <w:tcPr>
            <w:tcW w:w="534" w:type="pct"/>
          </w:tcPr>
          <w:p w:rsidR="00917004" w:rsidRPr="003C47FE" w:rsidRDefault="00917004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2,182</w:t>
            </w:r>
          </w:p>
        </w:tc>
        <w:tc>
          <w:tcPr>
            <w:tcW w:w="130" w:type="pct"/>
          </w:tcPr>
          <w:p w:rsidR="00917004" w:rsidRPr="003C47FE" w:rsidRDefault="00917004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5" w:type="pct"/>
          </w:tcPr>
          <w:p w:rsidR="00917004" w:rsidRPr="003C47FE" w:rsidRDefault="00917004" w:rsidP="0091700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9,326</w:t>
            </w:r>
          </w:p>
        </w:tc>
      </w:tr>
    </w:tbl>
    <w:p w:rsidR="00917004" w:rsidRPr="00DB1255" w:rsidRDefault="00917004" w:rsidP="00917004">
      <w:pPr>
        <w:pStyle w:val="FSBlank"/>
        <w:rPr>
          <w:cs/>
          <w:lang w:val="th-TH"/>
        </w:rPr>
      </w:pPr>
    </w:p>
    <w:p w:rsidR="00917004" w:rsidRDefault="0091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D014D" w:rsidRPr="003C47FE" w:rsidRDefault="007D014D" w:rsidP="00917004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  <w:lang w:val="th-TH"/>
        </w:rPr>
        <w:t>ต้นทุนทาง</w:t>
      </w:r>
      <w:r w:rsidRPr="00917004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p w:rsidR="007D014D" w:rsidRPr="00DB1255" w:rsidRDefault="007D014D" w:rsidP="00DB1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720"/>
        <w:rPr>
          <w:rFonts w:ascii="Angsana New" w:hAnsi="Angsana New"/>
          <w:sz w:val="20"/>
          <w:szCs w:val="2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67"/>
        <w:gridCol w:w="1088"/>
        <w:gridCol w:w="270"/>
        <w:gridCol w:w="1066"/>
      </w:tblGrid>
      <w:tr w:rsidR="007D014D" w:rsidRPr="003C47FE" w:rsidTr="002E0E61">
        <w:trPr>
          <w:cantSplit/>
        </w:trPr>
        <w:tc>
          <w:tcPr>
            <w:tcW w:w="3681" w:type="pct"/>
          </w:tcPr>
          <w:p w:rsidR="007D014D" w:rsidRPr="003C47FE" w:rsidRDefault="007D014D" w:rsidP="00DB1255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2E0E61">
        <w:trPr>
          <w:cantSplit/>
        </w:trPr>
        <w:tc>
          <w:tcPr>
            <w:tcW w:w="3681" w:type="pct"/>
          </w:tcPr>
          <w:p w:rsidR="007D014D" w:rsidRPr="003C47FE" w:rsidRDefault="007D014D" w:rsidP="00DB1255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2E0E61">
        <w:tc>
          <w:tcPr>
            <w:tcW w:w="3681" w:type="pct"/>
          </w:tcPr>
          <w:p w:rsidR="007D014D" w:rsidRPr="003C47FE" w:rsidRDefault="007D014D" w:rsidP="002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สถาบันการเงิน</w:t>
            </w:r>
          </w:p>
        </w:tc>
        <w:tc>
          <w:tcPr>
            <w:tcW w:w="592" w:type="pct"/>
          </w:tcPr>
          <w:p w:rsidR="007D014D" w:rsidRPr="003C47FE" w:rsidRDefault="0042077F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10,822</w:t>
            </w:r>
          </w:p>
        </w:tc>
      </w:tr>
      <w:tr w:rsidR="007D014D" w:rsidRPr="003C47FE" w:rsidTr="002E0E61">
        <w:tc>
          <w:tcPr>
            <w:tcW w:w="3681" w:type="pct"/>
          </w:tcPr>
          <w:p w:rsidR="007D014D" w:rsidRPr="003C47FE" w:rsidRDefault="007D014D" w:rsidP="002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7D014D" w:rsidRPr="003C47FE" w:rsidRDefault="0042077F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1,636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</w:tr>
      <w:tr w:rsidR="007D014D" w:rsidRPr="003C47FE" w:rsidTr="002E0E61">
        <w:tc>
          <w:tcPr>
            <w:tcW w:w="3681" w:type="pct"/>
          </w:tcPr>
          <w:p w:rsidR="007D014D" w:rsidRPr="003C47FE" w:rsidRDefault="007D014D" w:rsidP="002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42077F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2,625</w:t>
            </w:r>
          </w:p>
        </w:tc>
        <w:tc>
          <w:tcPr>
            <w:tcW w:w="14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13,018</w:t>
            </w:r>
          </w:p>
        </w:tc>
      </w:tr>
    </w:tbl>
    <w:p w:rsidR="007D014D" w:rsidRPr="003C47FE" w:rsidRDefault="007D014D" w:rsidP="00D95100">
      <w:pPr>
        <w:pStyle w:val="FSBlank"/>
      </w:pPr>
    </w:p>
    <w:p w:rsidR="007D014D" w:rsidRPr="003C47FE" w:rsidRDefault="007D014D" w:rsidP="00917004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7D014D" w:rsidRPr="00C746B8" w:rsidRDefault="007D014D" w:rsidP="000F556F">
      <w:pPr>
        <w:pStyle w:val="FSBlank"/>
      </w:pPr>
      <w:r w:rsidRPr="00C746B8">
        <w:rPr>
          <w:cs/>
        </w:rPr>
        <w:tab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C47F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7D014D" w:rsidRPr="00C746B8" w:rsidRDefault="007D014D" w:rsidP="000F556F">
      <w:pPr>
        <w:pStyle w:val="FSBlank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508"/>
        <w:gridCol w:w="972"/>
        <w:gridCol w:w="270"/>
        <w:gridCol w:w="1080"/>
        <w:gridCol w:w="270"/>
        <w:gridCol w:w="1080"/>
      </w:tblGrid>
      <w:tr w:rsidR="007D014D" w:rsidRPr="003C47FE" w:rsidTr="00D65338">
        <w:trPr>
          <w:tblHeader/>
        </w:trPr>
        <w:tc>
          <w:tcPr>
            <w:tcW w:w="5508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D65338">
        <w:trPr>
          <w:tblHeader/>
        </w:trPr>
        <w:tc>
          <w:tcPr>
            <w:tcW w:w="5508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014D" w:rsidRPr="003C47FE" w:rsidTr="00D65338">
        <w:tc>
          <w:tcPr>
            <w:tcW w:w="5508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72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47D" w:rsidRPr="003C47FE" w:rsidTr="00D65338">
        <w:tc>
          <w:tcPr>
            <w:tcW w:w="5508" w:type="dxa"/>
          </w:tcPr>
          <w:p w:rsidR="00A6047D" w:rsidRPr="00A6047D" w:rsidRDefault="00A6047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6047D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72" w:type="dxa"/>
          </w:tcPr>
          <w:p w:rsidR="00A6047D" w:rsidRPr="003C47FE" w:rsidRDefault="00A6047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6047D" w:rsidRPr="003C47FE" w:rsidRDefault="00A6047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6047D" w:rsidRPr="00A6047D" w:rsidRDefault="00CC65DB" w:rsidP="00A6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11,636</w:t>
            </w:r>
          </w:p>
        </w:tc>
        <w:tc>
          <w:tcPr>
            <w:tcW w:w="270" w:type="dxa"/>
          </w:tcPr>
          <w:p w:rsidR="00A6047D" w:rsidRPr="003C47FE" w:rsidRDefault="00A6047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6047D" w:rsidRPr="003C47FE" w:rsidRDefault="00A6047D" w:rsidP="00D653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5508" w:type="dxa"/>
          </w:tcPr>
          <w:p w:rsidR="007D014D" w:rsidRPr="003C47FE" w:rsidRDefault="00AA1B67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F3552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="007D014D" w:rsidRPr="003C47FE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972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D014D" w:rsidRPr="003C47FE" w:rsidRDefault="00A6047D" w:rsidP="00A6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1,875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14D" w:rsidRPr="003C47FE" w:rsidTr="00D65338">
        <w:tc>
          <w:tcPr>
            <w:tcW w:w="55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014D" w:rsidRPr="003C47FE" w:rsidRDefault="00CC65DB" w:rsidP="00A6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13,511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D014D" w:rsidRPr="003C47FE" w:rsidTr="00D65338">
        <w:tc>
          <w:tcPr>
            <w:tcW w:w="5508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72" w:type="dxa"/>
            <w:shd w:val="clear" w:color="auto" w:fill="auto"/>
          </w:tcPr>
          <w:p w:rsidR="007D014D" w:rsidRPr="00917004" w:rsidRDefault="00917004" w:rsidP="00917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1</w:t>
            </w:r>
            <w:r w:rsidRPr="0091700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D014D" w:rsidRPr="003C47FE" w:rsidTr="00D65338">
        <w:tc>
          <w:tcPr>
            <w:tcW w:w="5508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72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D014D" w:rsidRPr="003C47FE" w:rsidRDefault="00A6047D" w:rsidP="00A6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(3,263)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7D014D" w:rsidRPr="003C47FE" w:rsidTr="00D65338">
        <w:tc>
          <w:tcPr>
            <w:tcW w:w="5508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014D" w:rsidRPr="00F3552C" w:rsidRDefault="00A6047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3552C">
              <w:rPr>
                <w:rFonts w:ascii="Angsana New" w:hAnsi="Angsana New"/>
                <w:b/>
                <w:bCs/>
                <w:sz w:val="30"/>
                <w:szCs w:val="30"/>
              </w:rPr>
              <w:t>(3,263)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(18)</w:t>
            </w:r>
          </w:p>
        </w:tc>
      </w:tr>
      <w:tr w:rsidR="007D014D" w:rsidRPr="003C47FE" w:rsidTr="00D65338">
        <w:tc>
          <w:tcPr>
            <w:tcW w:w="5508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F355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14D" w:rsidRPr="003C47FE" w:rsidRDefault="00CC65DB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</w:t>
            </w:r>
            <w:r w:rsidR="00A6047D" w:rsidRPr="00A6047D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(18)</w:t>
            </w:r>
          </w:p>
        </w:tc>
      </w:tr>
    </w:tbl>
    <w:p w:rsidR="007D014D" w:rsidRPr="00C746B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:rsidR="007D014D" w:rsidRPr="00C746B8" w:rsidRDefault="007D014D" w:rsidP="00C7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  <w:r w:rsidR="00C746B8" w:rsidRPr="00C746B8">
        <w:rPr>
          <w:rFonts w:ascii="Angsana New" w:hAnsi="Angsana New"/>
          <w:sz w:val="30"/>
          <w:szCs w:val="30"/>
          <w:cs/>
        </w:rPr>
        <w:tab/>
      </w:r>
      <w:r w:rsidR="00C746B8" w:rsidRPr="00C746B8">
        <w:rPr>
          <w:rFonts w:ascii="Angsana New" w:hAnsi="Angsana New"/>
          <w:sz w:val="30"/>
          <w:szCs w:val="30"/>
          <w:cs/>
        </w:rPr>
        <w:tab/>
      </w:r>
      <w:r w:rsidR="00C746B8" w:rsidRPr="00C746B8">
        <w:rPr>
          <w:rFonts w:ascii="Angsana New" w:hAnsi="Angsana New"/>
          <w:sz w:val="30"/>
          <w:szCs w:val="30"/>
          <w:cs/>
        </w:rPr>
        <w:tab/>
      </w:r>
    </w:p>
    <w:tbl>
      <w:tblPr>
        <w:tblpPr w:leftFromText="180" w:rightFromText="180" w:vertAnchor="text" w:horzAnchor="margin" w:tblpX="529" w:tblpY="362"/>
        <w:tblW w:w="88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D014D" w:rsidRPr="003C47FE" w:rsidTr="00C91395">
        <w:trPr>
          <w:cantSplit/>
        </w:trPr>
        <w:tc>
          <w:tcPr>
            <w:tcW w:w="2509" w:type="dxa"/>
          </w:tcPr>
          <w:p w:rsidR="007D014D" w:rsidRPr="003C47FE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C91395">
        <w:trPr>
          <w:cantSplit/>
        </w:trPr>
        <w:tc>
          <w:tcPr>
            <w:tcW w:w="2509" w:type="dxa"/>
          </w:tcPr>
          <w:p w:rsidR="007D014D" w:rsidRPr="003C47FE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7D014D" w:rsidRPr="003C47FE" w:rsidRDefault="007D014D" w:rsidP="00D6533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7D014D" w:rsidRPr="003C47FE" w:rsidRDefault="007D014D" w:rsidP="00D6533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7D014D" w:rsidRPr="003C47FE" w:rsidRDefault="007D014D" w:rsidP="00D6533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D014D" w:rsidRPr="003C47FE" w:rsidRDefault="007D014D" w:rsidP="00D6533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7D014D" w:rsidRPr="003C47FE" w:rsidRDefault="007D014D" w:rsidP="00D6533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D014D" w:rsidRPr="003C47FE" w:rsidTr="00D65338">
        <w:trPr>
          <w:cantSplit/>
        </w:trPr>
        <w:tc>
          <w:tcPr>
            <w:tcW w:w="2509" w:type="dxa"/>
          </w:tcPr>
          <w:p w:rsidR="007D014D" w:rsidRPr="003C47FE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25B3" w:rsidRPr="003C47FE" w:rsidTr="00D65338">
        <w:trPr>
          <w:cantSplit/>
        </w:trPr>
        <w:tc>
          <w:tcPr>
            <w:tcW w:w="2509" w:type="dxa"/>
          </w:tcPr>
          <w:p w:rsidR="004025B3" w:rsidRPr="003C47FE" w:rsidRDefault="004025B3" w:rsidP="004025B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3,05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(611)</w:t>
            </w:r>
          </w:p>
        </w:tc>
        <w:tc>
          <w:tcPr>
            <w:tcW w:w="180" w:type="dxa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444</w:t>
            </w:r>
          </w:p>
        </w:tc>
      </w:tr>
      <w:tr w:rsidR="004025B3" w:rsidRPr="003C47FE" w:rsidTr="00D65338">
        <w:trPr>
          <w:cantSplit/>
        </w:trPr>
        <w:tc>
          <w:tcPr>
            <w:tcW w:w="2509" w:type="dxa"/>
          </w:tcPr>
          <w:p w:rsidR="004025B3" w:rsidRPr="003C47FE" w:rsidRDefault="004025B3" w:rsidP="004025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25B3" w:rsidRPr="003C47FE" w:rsidRDefault="004025B3" w:rsidP="0040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3,05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(611)</w:t>
            </w:r>
          </w:p>
        </w:tc>
        <w:tc>
          <w:tcPr>
            <w:tcW w:w="180" w:type="dxa"/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25B3" w:rsidRPr="003C47FE" w:rsidRDefault="004025B3" w:rsidP="004025B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2,44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</w:p>
        </w:tc>
      </w:tr>
    </w:tbl>
    <w:p w:rsidR="007D014D" w:rsidRPr="003C47FE" w:rsidRDefault="007D014D" w:rsidP="007D014D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7D014D" w:rsidRPr="003C47FE" w:rsidRDefault="007D014D" w:rsidP="003D1465">
      <w:pPr>
        <w:pStyle w:val="FSBlank"/>
      </w:pPr>
    </w:p>
    <w:tbl>
      <w:tblPr>
        <w:tblW w:w="92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7D014D" w:rsidRPr="003C47FE" w:rsidTr="002E0E61">
        <w:tc>
          <w:tcPr>
            <w:tcW w:w="4320" w:type="dxa"/>
            <w:shd w:val="clear" w:color="auto" w:fill="auto"/>
          </w:tcPr>
          <w:p w:rsidR="007D014D" w:rsidRPr="003C47FE" w:rsidRDefault="007D014D" w:rsidP="00BC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:rsidR="007D014D" w:rsidRPr="00AF6748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F674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D014D" w:rsidRPr="003C47FE" w:rsidTr="00C91395">
        <w:tc>
          <w:tcPr>
            <w:tcW w:w="4320" w:type="dxa"/>
            <w:shd w:val="clear" w:color="auto" w:fill="auto"/>
          </w:tcPr>
          <w:p w:rsidR="007D014D" w:rsidRPr="003C47FE" w:rsidRDefault="007D014D" w:rsidP="00BC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C91395">
        <w:tc>
          <w:tcPr>
            <w:tcW w:w="4320" w:type="dxa"/>
            <w:shd w:val="clear" w:color="auto" w:fill="auto"/>
          </w:tcPr>
          <w:p w:rsidR="007D014D" w:rsidRPr="003C47FE" w:rsidRDefault="007D014D" w:rsidP="00BC46F8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014D" w:rsidRPr="003C47FE" w:rsidTr="002E0E61">
        <w:tc>
          <w:tcPr>
            <w:tcW w:w="4320" w:type="dxa"/>
            <w:shd w:val="clear" w:color="auto" w:fill="auto"/>
          </w:tcPr>
          <w:p w:rsidR="007D014D" w:rsidRPr="00957064" w:rsidRDefault="002E0E61" w:rsidP="002E0E61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D014D" w:rsidRPr="00957064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7D014D" w:rsidRPr="00957064" w:rsidRDefault="005C6CB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253,866</w:t>
            </w:r>
          </w:p>
        </w:tc>
        <w:tc>
          <w:tcPr>
            <w:tcW w:w="270" w:type="dxa"/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7D014D" w:rsidRPr="00957064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159,775</w:t>
            </w:r>
          </w:p>
        </w:tc>
      </w:tr>
      <w:tr w:rsidR="007D014D" w:rsidRPr="003C47FE" w:rsidTr="002E0E61">
        <w:tc>
          <w:tcPr>
            <w:tcW w:w="4320" w:type="dxa"/>
            <w:shd w:val="clear" w:color="auto" w:fill="auto"/>
          </w:tcPr>
          <w:p w:rsidR="007D014D" w:rsidRPr="00957064" w:rsidRDefault="007D014D" w:rsidP="002E0E61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7D014D" w:rsidRPr="00957064" w:rsidRDefault="005C6CB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D014D" w:rsidRPr="00957064" w:rsidRDefault="005C6CB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50,773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31,955</w:t>
            </w:r>
          </w:p>
        </w:tc>
      </w:tr>
      <w:tr w:rsidR="007D014D" w:rsidRPr="003C47FE" w:rsidTr="002E0E61">
        <w:tc>
          <w:tcPr>
            <w:tcW w:w="4320" w:type="dxa"/>
            <w:shd w:val="clear" w:color="auto" w:fill="auto"/>
          </w:tcPr>
          <w:p w:rsidR="007D014D" w:rsidRPr="00957064" w:rsidRDefault="007D014D" w:rsidP="002E0E61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7D014D" w:rsidRPr="00957064" w:rsidRDefault="005C6CB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(43,112)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7D014D" w:rsidRPr="00957064" w:rsidRDefault="007D014D" w:rsidP="00E0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(</w:t>
            </w:r>
            <w:r w:rsidR="00E0024D">
              <w:rPr>
                <w:rFonts w:ascii="Angsana New" w:hAnsi="Angsana New"/>
                <w:sz w:val="30"/>
                <w:szCs w:val="30"/>
              </w:rPr>
              <w:t>20,511</w:t>
            </w:r>
            <w:r w:rsidRPr="0095706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014D" w:rsidRPr="003C47FE" w:rsidTr="002E0E61">
        <w:tc>
          <w:tcPr>
            <w:tcW w:w="4320" w:type="dxa"/>
            <w:shd w:val="clear" w:color="auto" w:fill="auto"/>
          </w:tcPr>
          <w:p w:rsidR="007D014D" w:rsidRPr="00957064" w:rsidRDefault="007D014D" w:rsidP="002E0E61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D014D" w:rsidRPr="00957064" w:rsidRDefault="00CC65DB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C6CBD" w:rsidRPr="0095706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7D014D" w:rsidRPr="00957064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7D014D" w:rsidRPr="003C47FE" w:rsidTr="002E0E61">
        <w:tc>
          <w:tcPr>
            <w:tcW w:w="432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2E0E61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:rsidR="007D014D" w:rsidRPr="00957064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:rsidR="007D014D" w:rsidRPr="00957064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2E0E61">
        <w:tc>
          <w:tcPr>
            <w:tcW w:w="432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2E0E61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:rsidR="007D014D" w:rsidRPr="00957064" w:rsidRDefault="005C6CBD" w:rsidP="005C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:rsidR="007D014D" w:rsidRPr="00957064" w:rsidRDefault="007D014D" w:rsidP="00E0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1,</w:t>
            </w:r>
            <w:r w:rsidR="00E0024D">
              <w:rPr>
                <w:rFonts w:ascii="Angsana New" w:hAnsi="Angsana New"/>
                <w:sz w:val="30"/>
                <w:szCs w:val="30"/>
              </w:rPr>
              <w:t>036</w:t>
            </w:r>
          </w:p>
        </w:tc>
      </w:tr>
      <w:tr w:rsidR="007D014D" w:rsidRPr="003C47FE" w:rsidTr="002E0E61">
        <w:tc>
          <w:tcPr>
            <w:tcW w:w="4320" w:type="dxa"/>
            <w:tcBorders>
              <w:bottom w:val="nil"/>
            </w:tcBorders>
            <w:shd w:val="clear" w:color="auto" w:fill="auto"/>
          </w:tcPr>
          <w:p w:rsidR="007D014D" w:rsidRPr="00E0024D" w:rsidRDefault="007D014D" w:rsidP="002E0E61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E0024D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D014D" w:rsidRPr="00E0024D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D014D" w:rsidRPr="00E0024D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7D014D" w:rsidRPr="00E0024D" w:rsidRDefault="005C6CBD" w:rsidP="005C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02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D014D" w:rsidRPr="00E0024D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7D014D" w:rsidRPr="00E0024D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D014D" w:rsidRPr="00E0024D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7D014D" w:rsidRPr="00E0024D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E0024D">
              <w:rPr>
                <w:rFonts w:ascii="Angsana New" w:hAnsi="Angsana New"/>
                <w:sz w:val="30"/>
                <w:szCs w:val="30"/>
              </w:rPr>
              <w:t>(13,354)</w:t>
            </w:r>
          </w:p>
        </w:tc>
      </w:tr>
      <w:tr w:rsidR="007D014D" w:rsidRPr="003C47FE" w:rsidTr="00C91395">
        <w:tc>
          <w:tcPr>
            <w:tcW w:w="432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2E0E61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2E0E61" w:rsidRPr="0095706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53E8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="006753E8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D014D" w:rsidRPr="00957064" w:rsidRDefault="005C6CBD" w:rsidP="005C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1,875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014D" w:rsidRPr="003C47FE" w:rsidTr="00C91395">
        <w:tc>
          <w:tcPr>
            <w:tcW w:w="432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2E0E61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014D" w:rsidRPr="00957064" w:rsidRDefault="00CC65DB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14D" w:rsidRPr="00957064" w:rsidRDefault="00CC65DB" w:rsidP="005C6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</w:t>
            </w:r>
            <w:r w:rsidR="005C6CBD" w:rsidRPr="00957064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014D" w:rsidRPr="00957064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957064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14D" w:rsidRPr="00957064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</w:rPr>
              <w:t>(18)</w:t>
            </w:r>
          </w:p>
        </w:tc>
      </w:tr>
    </w:tbl>
    <w:p w:rsidR="007D014D" w:rsidRPr="003C47FE" w:rsidRDefault="007D014D" w:rsidP="00F12A3A">
      <w:pPr>
        <w:pStyle w:val="FSBlank"/>
      </w:pPr>
    </w:p>
    <w:tbl>
      <w:tblPr>
        <w:tblW w:w="926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2"/>
        <w:gridCol w:w="990"/>
        <w:gridCol w:w="236"/>
        <w:gridCol w:w="1024"/>
        <w:gridCol w:w="270"/>
        <w:gridCol w:w="1080"/>
        <w:gridCol w:w="270"/>
        <w:gridCol w:w="1091"/>
      </w:tblGrid>
      <w:tr w:rsidR="007D014D" w:rsidRPr="003C47FE" w:rsidTr="002E0E61">
        <w:tc>
          <w:tcPr>
            <w:tcW w:w="4302" w:type="dxa"/>
            <w:shd w:val="clear" w:color="auto" w:fill="auto"/>
          </w:tcPr>
          <w:p w:rsidR="007D014D" w:rsidRPr="003C47FE" w:rsidRDefault="007D014D" w:rsidP="00F7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:rsidR="007D014D" w:rsidRPr="00AF6748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F674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14D" w:rsidRPr="003C47FE" w:rsidTr="00B33B54">
        <w:tc>
          <w:tcPr>
            <w:tcW w:w="4302" w:type="dxa"/>
            <w:shd w:val="clear" w:color="auto" w:fill="auto"/>
          </w:tcPr>
          <w:p w:rsidR="007D014D" w:rsidRPr="003C47FE" w:rsidRDefault="007D014D" w:rsidP="00F7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B33B54">
        <w:tc>
          <w:tcPr>
            <w:tcW w:w="4302" w:type="dxa"/>
            <w:shd w:val="clear" w:color="auto" w:fill="auto"/>
          </w:tcPr>
          <w:p w:rsidR="007D014D" w:rsidRPr="003C47FE" w:rsidRDefault="007D014D" w:rsidP="002E0E61">
            <w:pPr>
              <w:ind w:left="-126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014D" w:rsidRPr="003C47FE" w:rsidTr="002E0E61">
        <w:tc>
          <w:tcPr>
            <w:tcW w:w="4302" w:type="dxa"/>
            <w:shd w:val="clear" w:color="auto" w:fill="auto"/>
          </w:tcPr>
          <w:p w:rsidR="007D014D" w:rsidRPr="006709EF" w:rsidRDefault="002E0E61" w:rsidP="002E0E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09E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D014D" w:rsidRPr="006709EF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7D014D" w:rsidRPr="006709EF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7D014D" w:rsidRPr="006709EF" w:rsidRDefault="00146C87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131,98</w:t>
            </w:r>
            <w:r w:rsidR="00480FF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D014D" w:rsidRPr="006709EF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7D014D" w:rsidRPr="006709EF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127,291</w:t>
            </w:r>
          </w:p>
        </w:tc>
      </w:tr>
      <w:tr w:rsidR="007D014D" w:rsidRPr="003C47FE" w:rsidTr="002E0E61">
        <w:tc>
          <w:tcPr>
            <w:tcW w:w="4302" w:type="dxa"/>
            <w:shd w:val="clear" w:color="auto" w:fill="auto"/>
          </w:tcPr>
          <w:p w:rsidR="007D014D" w:rsidRPr="006709EF" w:rsidRDefault="007D014D" w:rsidP="002E0E61">
            <w:pPr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7D014D" w:rsidRPr="006709EF" w:rsidRDefault="00146C87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D014D" w:rsidRPr="006709EF" w:rsidRDefault="00146C87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26,397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D014D" w:rsidRPr="006709EF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D014D" w:rsidRPr="006709EF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25,458</w:t>
            </w:r>
          </w:p>
        </w:tc>
      </w:tr>
      <w:tr w:rsidR="007D014D" w:rsidRPr="003C47FE" w:rsidTr="002E0E61">
        <w:tc>
          <w:tcPr>
            <w:tcW w:w="4302" w:type="dxa"/>
            <w:shd w:val="clear" w:color="auto" w:fill="auto"/>
          </w:tcPr>
          <w:p w:rsidR="007D014D" w:rsidRPr="006709EF" w:rsidRDefault="007D014D" w:rsidP="002E0E61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09EF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7D014D" w:rsidRPr="006709EF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7D014D" w:rsidRPr="006709EF" w:rsidRDefault="006753E8" w:rsidP="00146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(18,736</w:t>
            </w:r>
            <w:r w:rsidR="00146C87" w:rsidRPr="006709E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7D014D" w:rsidRPr="006709EF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7D014D" w:rsidRPr="006709EF" w:rsidRDefault="00E002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(14,014</w:t>
            </w:r>
            <w:r w:rsidR="007D014D" w:rsidRPr="006709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014D" w:rsidRPr="003C47FE" w:rsidTr="002E0E61">
        <w:tc>
          <w:tcPr>
            <w:tcW w:w="4302" w:type="dxa"/>
            <w:shd w:val="clear" w:color="auto" w:fill="auto"/>
          </w:tcPr>
          <w:p w:rsidR="007D014D" w:rsidRPr="006709EF" w:rsidRDefault="007D014D" w:rsidP="002E0E61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09EF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7D014D" w:rsidRPr="006709EF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D014D" w:rsidRPr="006709EF" w:rsidRDefault="00CC65DB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46C87" w:rsidRPr="006709EF">
              <w:rPr>
                <w:rFonts w:ascii="Angsana New" w:hAnsi="Angsana New"/>
                <w:sz w:val="30"/>
                <w:szCs w:val="30"/>
              </w:rPr>
              <w:t>1</w:t>
            </w:r>
            <w:r w:rsidR="006753E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D014D" w:rsidRPr="006709EF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D014D" w:rsidRPr="006709EF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7D014D" w:rsidRPr="006709EF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146C87" w:rsidRPr="003C47FE" w:rsidTr="002E0E61">
        <w:tc>
          <w:tcPr>
            <w:tcW w:w="4302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09E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:rsidR="00146C87" w:rsidRPr="006709EF" w:rsidRDefault="00146C87" w:rsidP="00146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:rsidR="00146C87" w:rsidRPr="006709EF" w:rsidRDefault="00146C87" w:rsidP="00146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C87" w:rsidRPr="003C47FE" w:rsidTr="002E0E61">
        <w:tc>
          <w:tcPr>
            <w:tcW w:w="4302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09EF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:rsidR="00146C87" w:rsidRPr="006709EF" w:rsidRDefault="00E0024D" w:rsidP="00146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</w:tr>
      <w:tr w:rsidR="00146C87" w:rsidRPr="003C47FE" w:rsidTr="002E0E61">
        <w:tc>
          <w:tcPr>
            <w:tcW w:w="4302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09EF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(13,354)</w:t>
            </w:r>
          </w:p>
        </w:tc>
      </w:tr>
      <w:tr w:rsidR="00146C87" w:rsidRPr="003C47FE" w:rsidTr="00B33B54">
        <w:tc>
          <w:tcPr>
            <w:tcW w:w="4302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09EF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6709E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53E8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="006753E8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6709EF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6C87" w:rsidRPr="006709EF" w:rsidRDefault="00146C87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1,875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46C87" w:rsidRPr="006709EF" w:rsidRDefault="00146C87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6C87" w:rsidRPr="003C47FE" w:rsidTr="00B33B54">
        <w:tc>
          <w:tcPr>
            <w:tcW w:w="4302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9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6C87" w:rsidRPr="006709EF" w:rsidRDefault="00CC65DB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C87" w:rsidRPr="006709EF" w:rsidRDefault="00146C87" w:rsidP="00CC6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9E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C65DB">
              <w:rPr>
                <w:rFonts w:ascii="Angsana New" w:hAnsi="Angsana New"/>
                <w:b/>
                <w:bCs/>
                <w:sz w:val="30"/>
                <w:szCs w:val="30"/>
              </w:rPr>
              <w:t>0,2</w:t>
            </w:r>
            <w:r w:rsidRPr="006709EF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6C87" w:rsidRPr="006709EF" w:rsidRDefault="00146C87" w:rsidP="00146C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9EF"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46C87" w:rsidRPr="006709EF" w:rsidRDefault="00146C87" w:rsidP="0014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C87" w:rsidRPr="006709EF" w:rsidRDefault="00146C87" w:rsidP="00146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9EF">
              <w:rPr>
                <w:rFonts w:ascii="Angsana New" w:hAnsi="Angsana New"/>
                <w:b/>
                <w:bCs/>
                <w:sz w:val="30"/>
                <w:szCs w:val="30"/>
              </w:rPr>
              <w:t>(18)</w:t>
            </w:r>
          </w:p>
        </w:tc>
      </w:tr>
    </w:tbl>
    <w:p w:rsidR="007D014D" w:rsidRPr="00F71BDD" w:rsidRDefault="007D014D" w:rsidP="007D014D">
      <w:pPr>
        <w:tabs>
          <w:tab w:val="left" w:pos="540"/>
        </w:tabs>
        <w:spacing w:line="240" w:lineRule="auto"/>
        <w:ind w:left="547" w:right="-1080"/>
        <w:rPr>
          <w:rFonts w:ascii="Angsana New" w:hAnsi="Angsana New"/>
          <w:sz w:val="20"/>
          <w:szCs w:val="20"/>
        </w:rPr>
      </w:pPr>
    </w:p>
    <w:p w:rsidR="00D95100" w:rsidRDefault="00D95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D014D" w:rsidRPr="003C47FE" w:rsidRDefault="007D014D" w:rsidP="007D014D">
      <w:pPr>
        <w:tabs>
          <w:tab w:val="left" w:pos="540"/>
        </w:tabs>
        <w:spacing w:line="240" w:lineRule="auto"/>
        <w:ind w:left="547" w:right="-1080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7D014D" w:rsidRPr="00F71BDD" w:rsidRDefault="007D014D" w:rsidP="00D95100">
      <w:pPr>
        <w:pStyle w:val="FSBlank"/>
      </w:pPr>
    </w:p>
    <w:p w:rsidR="007D014D" w:rsidRDefault="007D014D" w:rsidP="007D014D">
      <w:pPr>
        <w:autoSpaceDE w:val="0"/>
        <w:autoSpaceDN w:val="0"/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3C47FE">
        <w:rPr>
          <w:rFonts w:ascii="Angsana New" w:hAnsi="Angsana New"/>
          <w:sz w:val="30"/>
          <w:szCs w:val="30"/>
        </w:rPr>
        <w:t xml:space="preserve">42 </w:t>
      </w:r>
      <w:r w:rsidRPr="003C47FE">
        <w:rPr>
          <w:rFonts w:ascii="Angsana New" w:hAnsi="Angsana New"/>
          <w:sz w:val="30"/>
          <w:szCs w:val="30"/>
          <w:cs/>
        </w:rPr>
        <w:t xml:space="preserve">พ.ศ. </w:t>
      </w:r>
      <w:r w:rsidRPr="003C47FE">
        <w:rPr>
          <w:rFonts w:ascii="Angsana New" w:hAnsi="Angsana New"/>
          <w:sz w:val="30"/>
          <w:szCs w:val="30"/>
        </w:rPr>
        <w:t xml:space="preserve">2559 </w:t>
      </w:r>
      <w:r w:rsidRPr="003C47FE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3C47FE">
        <w:rPr>
          <w:rFonts w:ascii="Angsana New" w:hAnsi="Angsana New"/>
          <w:sz w:val="30"/>
          <w:szCs w:val="30"/>
        </w:rPr>
        <w:t xml:space="preserve">3 </w:t>
      </w:r>
      <w:r w:rsidRPr="003C47FE">
        <w:rPr>
          <w:rFonts w:ascii="Angsana New" w:hAnsi="Angsana New"/>
          <w:sz w:val="30"/>
          <w:szCs w:val="30"/>
          <w:cs/>
        </w:rPr>
        <w:t xml:space="preserve">มีนาคม </w:t>
      </w:r>
      <w:r w:rsidRPr="003C47FE">
        <w:rPr>
          <w:rFonts w:ascii="Angsana New" w:hAnsi="Angsana New"/>
          <w:sz w:val="30"/>
          <w:szCs w:val="30"/>
        </w:rPr>
        <w:t xml:space="preserve">2559 </w:t>
      </w:r>
      <w:r w:rsidRPr="003C47FE">
        <w:rPr>
          <w:rFonts w:ascii="Angsana New" w:hAnsi="Angsana New"/>
          <w:sz w:val="30"/>
          <w:szCs w:val="30"/>
          <w:cs/>
        </w:rPr>
        <w:t xml:space="preserve">ให้ปรับลดอัตราภาษีเงินได้นิติบุคคลเหลืออัตราร้อยละ </w:t>
      </w:r>
      <w:r w:rsidRPr="003C47FE">
        <w:rPr>
          <w:rFonts w:ascii="Angsana New" w:hAnsi="Angsana New"/>
          <w:sz w:val="30"/>
          <w:szCs w:val="30"/>
        </w:rPr>
        <w:t xml:space="preserve">20 </w:t>
      </w:r>
      <w:r w:rsidRPr="003C47FE">
        <w:rPr>
          <w:rFonts w:ascii="Angsana New" w:hAnsi="Angsana New"/>
          <w:sz w:val="30"/>
          <w:szCs w:val="30"/>
          <w:cs/>
        </w:rPr>
        <w:t xml:space="preserve">ของกำไรสุทธิสำหรับรอบระยะเวลาบัญชีที่เริ่มในหรือหลังวันที่ </w:t>
      </w:r>
      <w:r w:rsidRPr="003C47FE">
        <w:rPr>
          <w:rFonts w:ascii="Angsana New" w:hAnsi="Angsana New"/>
          <w:sz w:val="30"/>
          <w:szCs w:val="30"/>
        </w:rPr>
        <w:t xml:space="preserve">1 </w:t>
      </w:r>
      <w:r w:rsidRPr="003C47FE">
        <w:rPr>
          <w:rFonts w:ascii="Angsana New" w:hAnsi="Angsana New"/>
          <w:sz w:val="30"/>
          <w:szCs w:val="30"/>
          <w:cs/>
        </w:rPr>
        <w:t xml:space="preserve">มกราคม </w:t>
      </w:r>
      <w:r w:rsidRPr="003C47FE">
        <w:rPr>
          <w:rFonts w:ascii="Angsana New" w:hAnsi="Angsana New"/>
          <w:sz w:val="30"/>
          <w:szCs w:val="30"/>
        </w:rPr>
        <w:t xml:space="preserve">2559 </w:t>
      </w:r>
      <w:r w:rsidRPr="003C47FE">
        <w:rPr>
          <w:rFonts w:ascii="Angsana New" w:hAnsi="Angsana New"/>
          <w:sz w:val="30"/>
          <w:szCs w:val="30"/>
          <w:cs/>
        </w:rPr>
        <w:t>เป็นต้นไป</w:t>
      </w:r>
    </w:p>
    <w:p w:rsidR="007D014D" w:rsidRPr="00F71BDD" w:rsidRDefault="007D014D" w:rsidP="00D95100">
      <w:pPr>
        <w:pStyle w:val="FSBlank"/>
      </w:pPr>
    </w:p>
    <w:p w:rsidR="007D014D" w:rsidRPr="00D95100" w:rsidRDefault="007D014D" w:rsidP="00D95100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D95100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7D014D" w:rsidRPr="00F71BD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</w:t>
      </w:r>
      <w:r w:rsidRPr="003C47FE">
        <w:rPr>
          <w:rFonts w:ascii="Angsana New" w:hAnsi="Angsana New"/>
          <w:sz w:val="30"/>
          <w:szCs w:val="30"/>
        </w:rPr>
        <w:t>.</w:t>
      </w:r>
      <w:r w:rsidRPr="003C47FE">
        <w:rPr>
          <w:rFonts w:ascii="Angsana New" w:hAnsi="Angsana New"/>
          <w:sz w:val="30"/>
          <w:szCs w:val="30"/>
          <w:cs/>
        </w:rPr>
        <w:t>ศ</w:t>
      </w:r>
      <w:r w:rsidRPr="003C47FE">
        <w:rPr>
          <w:rFonts w:ascii="Angsana New" w:hAnsi="Angsana New"/>
          <w:sz w:val="30"/>
          <w:szCs w:val="30"/>
        </w:rPr>
        <w:t>. 2520</w:t>
      </w:r>
      <w:r w:rsidRPr="003C47FE">
        <w:rPr>
          <w:rFonts w:ascii="Angsana New" w:hAnsi="Angsana New"/>
          <w:sz w:val="30"/>
          <w:szCs w:val="30"/>
          <w:cs/>
        </w:rPr>
        <w:t xml:space="preserve"> เกี่ยวกับกิจการพัฒนาโครงการอสังหาริมทรัพย์และเขตส่งเสริมอุตสาหกรรม (จังหวัดนครราชสีมา) การผลิตน้ำเพื่อใช้ในเขตส่งเสริมอุตสาหกรรม (จังหวัดปทุมธานี) และกิจการบริการบำบัดน้ำเสีย (จังหวัดปทุมธานี) </w:t>
      </w:r>
      <w:r w:rsidRPr="003C47FE">
        <w:rPr>
          <w:rFonts w:ascii="Angsana New" w:hAnsi="Angsana New"/>
          <w:sz w:val="30"/>
          <w:szCs w:val="30"/>
          <w:cs/>
          <w:lang w:val="th-TH"/>
        </w:rPr>
        <w:t>ซึ่งพอสรุปสาระสำคัญได้ดังนี้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(ก)</w:t>
      </w: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  <w:lang w:val="th-TH"/>
        </w:rPr>
        <w:t>ได้รับยกเว้นการเสียภาษีอากรขาเข้าที่ต้องจ่ายชำระสำหรับเครื่องจักรที่ได้รับอนุมัติจากคณะกรรมการส่งเสริมการลงทุน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Pr="003C47FE">
        <w:rPr>
          <w:rFonts w:ascii="Angsana New" w:hAnsi="Angsana New"/>
          <w:sz w:val="30"/>
          <w:szCs w:val="30"/>
          <w:cs/>
          <w:lang w:val="th-TH"/>
        </w:rPr>
        <w:t>ข</w:t>
      </w:r>
      <w:r w:rsidRPr="003C47FE">
        <w:rPr>
          <w:rFonts w:ascii="Angsana New" w:hAnsi="Angsana New"/>
          <w:sz w:val="30"/>
          <w:szCs w:val="30"/>
          <w:cs/>
        </w:rPr>
        <w:t>)</w:t>
      </w: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  <w:lang w:val="th-TH"/>
        </w:rPr>
        <w:t>ได้รับยกเว้นการเสียภาษีเงินได้นิติบุคคลสำหรับกำไรสุทธิที่ได้รับจากการประกอบกิจกรรมที่ได้รับการส่งเสริมการลงทุนตามระยะเวลาและเงื่อนไขที่ระบุไว้ในแต่ละบัตรส่งเสริมการลงทุน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(ค)</w:t>
      </w: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ได้รับอนุญาตให้หักค่าขนส่ง ค่าไฟฟ้า และค่าน้ำประปาเป็น 2 เท่า ของค่าใช้จ่ายดังกล่าว เป็นระยะเวลา 5 ปี นับแต่วันที่เริ่มมีรายได้จากการประกอบกิจกรรมที่ได้รับการส่งเสริมการลงทุน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</w:rPr>
        <w:t>(ง</w:t>
      </w:r>
      <w:r w:rsidRPr="003C47FE">
        <w:rPr>
          <w:rFonts w:ascii="Angsana New" w:hAnsi="Angsana New" w:cs="Angsana New"/>
          <w:lang w:val="en-US"/>
        </w:rPr>
        <w:t>)</w:t>
      </w:r>
      <w:r w:rsidRPr="003C47FE">
        <w:rPr>
          <w:rFonts w:ascii="Angsana New" w:hAnsi="Angsana New" w:cs="Angsana New"/>
          <w:lang w:val="en-US"/>
        </w:rPr>
        <w:tab/>
      </w:r>
      <w:r w:rsidRPr="003C47FE">
        <w:rPr>
          <w:rFonts w:ascii="Angsana New" w:hAnsi="Angsana New" w:cs="Angsana New"/>
          <w:cs/>
        </w:rPr>
        <w:t>ได้รับอนุญาตให้หักต้นทุนในการติดตั้ง หรือก่อสร้างสินทรัพย์ที่จำเป็นในการผลิตในอัตราร้อยละ 25 ของต้นทุนดังกล่าว นอกเหนือจากการหักค่าเสื่อมราคาตามปกติและ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cs/>
        </w:rPr>
      </w:pPr>
      <w:r w:rsidRPr="003C47FE">
        <w:rPr>
          <w:rFonts w:ascii="Angsana New" w:hAnsi="Angsana New" w:cs="Angsana New"/>
          <w:cs/>
        </w:rPr>
        <w:t>(จ)</w:t>
      </w:r>
      <w:r w:rsidRPr="003C47FE">
        <w:rPr>
          <w:rFonts w:ascii="Angsana New" w:hAnsi="Angsana New" w:cs="Angsana New"/>
          <w:cs/>
        </w:rPr>
        <w:tab/>
        <w:t>ได้รับยกเว้นไม่ต้องนำเงินปันผลจากกิจกรรมที่ได้รับการส่งเสริมการลงทุนซึ่งได้รับยกเว้นภาษีเงินได้นิติบุคคลไปรวมคำนวณเป็นรายได้เพื่อการเสียภาษีเงินได้</w:t>
      </w:r>
      <w:r w:rsidRPr="003C47FE">
        <w:rPr>
          <w:rFonts w:ascii="Angsana New" w:hAnsi="Angsana New" w:cs="Angsana New"/>
          <w:cs/>
          <w:lang w:val="en-US"/>
        </w:rPr>
        <w:t>นิติบุคคล</w:t>
      </w:r>
      <w:r w:rsidRPr="003C47FE">
        <w:rPr>
          <w:rFonts w:ascii="Angsana New" w:hAnsi="Angsana New" w:cs="Angsana New"/>
          <w:cs/>
        </w:rPr>
        <w:t>ตลอดระยะเวลาที่บริษัทได้รับการส่งเสริมการลงทุน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0F5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</w:t>
      </w:r>
      <w:r w:rsidRPr="003C47FE">
        <w:rPr>
          <w:rFonts w:ascii="Angsana New" w:hAnsi="Angsana New"/>
          <w:sz w:val="30"/>
          <w:szCs w:val="30"/>
          <w:cs/>
          <w:lang w:val="th-TH"/>
        </w:rPr>
        <w:t xml:space="preserve">การลงทุน </w:t>
      </w:r>
      <w:r w:rsidRPr="003C47FE">
        <w:rPr>
          <w:rFonts w:ascii="Angsana New" w:hAnsi="Angsana New"/>
          <w:sz w:val="30"/>
          <w:szCs w:val="30"/>
          <w:cs/>
        </w:rPr>
        <w:t>บริษัทจะต้องปฏิบัติตามเงื่อนไขและข้อ</w:t>
      </w:r>
      <w:r w:rsidRPr="003C47FE">
        <w:rPr>
          <w:rFonts w:ascii="Angsana New" w:hAnsi="Angsana New"/>
          <w:sz w:val="30"/>
          <w:szCs w:val="30"/>
          <w:cs/>
          <w:lang w:val="th-TH"/>
        </w:rPr>
        <w:t>กำหนดตาม</w:t>
      </w:r>
      <w:r w:rsidRPr="003C47FE">
        <w:rPr>
          <w:rFonts w:ascii="Angsana New" w:hAnsi="Angsana New"/>
          <w:sz w:val="30"/>
          <w:szCs w:val="30"/>
          <w:cs/>
        </w:rPr>
        <w:t>ที่</w:t>
      </w:r>
      <w:r w:rsidRPr="003C47FE">
        <w:rPr>
          <w:rFonts w:ascii="Angsana New" w:hAnsi="Angsana New"/>
          <w:sz w:val="30"/>
          <w:szCs w:val="30"/>
          <w:cs/>
          <w:lang w:val="th-TH"/>
        </w:rPr>
        <w:t>ระบุ</w:t>
      </w:r>
      <w:r w:rsidRPr="003C47FE">
        <w:rPr>
          <w:rFonts w:ascii="Angsana New" w:hAnsi="Angsana New"/>
          <w:sz w:val="30"/>
          <w:szCs w:val="30"/>
          <w:cs/>
        </w:rPr>
        <w:t>ไว้ในบัตรส่งเสริมการลงทุน</w:t>
      </w:r>
    </w:p>
    <w:p w:rsidR="001D0912" w:rsidRDefault="001D0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 ได้ดังนี้</w:t>
      </w:r>
    </w:p>
    <w:p w:rsidR="001D0912" w:rsidRPr="00B01B7B" w:rsidRDefault="002E2407" w:rsidP="001D0912">
      <w:pPr>
        <w:pStyle w:val="FSBlank"/>
        <w:rPr>
          <w:sz w:val="14"/>
          <w:szCs w:val="14"/>
        </w:rPr>
      </w:pPr>
      <w:r w:rsidRPr="00B01B7B">
        <w:rPr>
          <w:sz w:val="14"/>
          <w:szCs w:val="14"/>
          <w:cs/>
        </w:rPr>
        <w:tab/>
      </w: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1D0912" w:rsidRPr="002D757B" w:rsidTr="00B01B7B">
        <w:tc>
          <w:tcPr>
            <w:tcW w:w="2430" w:type="dxa"/>
            <w:vAlign w:val="bottom"/>
          </w:tcPr>
          <w:p w:rsidR="001D0912" w:rsidRPr="002D757B" w:rsidRDefault="001D0912" w:rsidP="00EE1F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D757B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2D757B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</w:tr>
      <w:tr w:rsidR="001D0912" w:rsidRPr="002D757B" w:rsidTr="00B01B7B">
        <w:tc>
          <w:tcPr>
            <w:tcW w:w="2430" w:type="dxa"/>
            <w:vAlign w:val="bottom"/>
          </w:tcPr>
          <w:p w:rsidR="001D0912" w:rsidRPr="002D757B" w:rsidRDefault="001D0912" w:rsidP="00EE1F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D0912" w:rsidRPr="002D757B" w:rsidTr="00B01B7B">
        <w:tc>
          <w:tcPr>
            <w:tcW w:w="2430" w:type="dxa"/>
            <w:vAlign w:val="bottom"/>
          </w:tcPr>
          <w:p w:rsidR="001D0912" w:rsidRPr="002D757B" w:rsidRDefault="001D0912" w:rsidP="00EE1F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1D0912" w:rsidRPr="002D757B" w:rsidRDefault="001D0912" w:rsidP="00EE1F0E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75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912" w:rsidRPr="002D757B" w:rsidTr="00B01B7B">
        <w:tc>
          <w:tcPr>
            <w:tcW w:w="2430" w:type="dxa"/>
            <w:vAlign w:val="bottom"/>
          </w:tcPr>
          <w:p w:rsidR="001D0912" w:rsidRPr="002D757B" w:rsidRDefault="001D0912" w:rsidP="001D0912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รายได้จากการขายโครงการพัฒนาอสังหาริมทรัพย์</w:t>
            </w:r>
          </w:p>
        </w:tc>
        <w:tc>
          <w:tcPr>
            <w:tcW w:w="1016" w:type="dxa"/>
            <w:vAlign w:val="bottom"/>
          </w:tcPr>
          <w:p w:rsidR="001D0912" w:rsidRPr="002D757B" w:rsidRDefault="0049760B" w:rsidP="0049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49760B" w:rsidP="00EE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49760B" w:rsidP="00EE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49760B" w:rsidP="0049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8F0F29" w:rsidP="00EE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155,107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EE1F0E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8F0F29" w:rsidP="00EE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155,107</w:t>
            </w:r>
          </w:p>
        </w:tc>
      </w:tr>
      <w:tr w:rsidR="001D0912" w:rsidRPr="002D757B" w:rsidTr="00B01B7B">
        <w:tc>
          <w:tcPr>
            <w:tcW w:w="2430" w:type="dxa"/>
          </w:tcPr>
          <w:p w:rsidR="001D0912" w:rsidRPr="003C47FE" w:rsidRDefault="001D0912" w:rsidP="001D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16" w:type="dxa"/>
            <w:vAlign w:val="bottom"/>
          </w:tcPr>
          <w:p w:rsidR="001D0912" w:rsidRPr="002D757B" w:rsidRDefault="0049760B" w:rsidP="001D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304,570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1D0912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49760B" w:rsidP="001D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242,715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1D0912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49760B" w:rsidP="001D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547,285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1D0912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49760B" w:rsidP="001D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309,996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1D0912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49760B" w:rsidP="001D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183,327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1D0912" w:rsidRPr="002D757B" w:rsidRDefault="001D0912" w:rsidP="001D0912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1D0912" w:rsidRPr="002D757B" w:rsidRDefault="0049760B" w:rsidP="001D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493,323</w:t>
            </w:r>
          </w:p>
        </w:tc>
      </w:tr>
    </w:tbl>
    <w:p w:rsidR="001D0912" w:rsidRDefault="001D0912" w:rsidP="001D0912">
      <w:pPr>
        <w:rPr>
          <w:rFonts w:ascii="Angsana New" w:hAnsi="Angsana New"/>
          <w:sz w:val="20"/>
          <w:szCs w:val="20"/>
          <w:cs/>
          <w:lang w:val="x-none" w:eastAsia="x-none"/>
        </w:rPr>
      </w:pPr>
    </w:p>
    <w:p w:rsidR="007D014D" w:rsidRPr="003C47FE" w:rsidRDefault="00DD6487" w:rsidP="000F556F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7D014D" w:rsidRPr="003C47FE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1D7B7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7D014D" w:rsidRPr="002E2407" w:rsidRDefault="007D014D" w:rsidP="001D7B7E">
      <w:pPr>
        <w:pStyle w:val="FSBlank"/>
      </w:pPr>
    </w:p>
    <w:p w:rsidR="007D014D" w:rsidRPr="002E0E61" w:rsidRDefault="00DD6487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E0E61">
        <w:rPr>
          <w:rFonts w:ascii="Angsana New" w:hAnsi="Angsana New"/>
          <w:sz w:val="30"/>
          <w:szCs w:val="30"/>
          <w:cs/>
        </w:rPr>
        <w:t>กำไร</w:t>
      </w:r>
      <w:r w:rsidR="007D014D" w:rsidRPr="002E0E61">
        <w:rPr>
          <w:rFonts w:ascii="Angsana New" w:hAnsi="Angsana New"/>
          <w:sz w:val="30"/>
          <w:szCs w:val="30"/>
          <w:cs/>
        </w:rPr>
        <w:t>ต่อหุ้นขั้นพื้นฐานสำหรับแต่ละปีสิ้นสุดวันที่ 31 ธันวาคม 25</w:t>
      </w:r>
      <w:r w:rsidR="007D014D" w:rsidRPr="002E0E61">
        <w:rPr>
          <w:rFonts w:ascii="Angsana New" w:hAnsi="Angsana New"/>
          <w:sz w:val="30"/>
          <w:szCs w:val="30"/>
        </w:rPr>
        <w:t xml:space="preserve">60 </w:t>
      </w:r>
      <w:r w:rsidR="007D014D" w:rsidRPr="002E0E61">
        <w:rPr>
          <w:rFonts w:ascii="Angsana New" w:hAnsi="Angsana New"/>
          <w:sz w:val="30"/>
          <w:szCs w:val="30"/>
          <w:cs/>
        </w:rPr>
        <w:t>และ 255</w:t>
      </w:r>
      <w:r w:rsidR="007D014D" w:rsidRPr="002E0E61">
        <w:rPr>
          <w:rFonts w:ascii="Angsana New" w:hAnsi="Angsana New"/>
          <w:sz w:val="30"/>
          <w:szCs w:val="30"/>
        </w:rPr>
        <w:t xml:space="preserve">9 </w:t>
      </w:r>
      <w:r w:rsidR="007D014D" w:rsidRPr="002E0E61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ในแต่ละปีโดยวิธีถัวเฉลี่ยถ่วงน้ำหนัก แสดงการคำนวณดังนี้</w:t>
      </w:r>
    </w:p>
    <w:p w:rsidR="007D014D" w:rsidRPr="002E2407" w:rsidRDefault="007D014D" w:rsidP="000F556F">
      <w:pPr>
        <w:pStyle w:val="FSBlank"/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50"/>
        <w:gridCol w:w="270"/>
        <w:gridCol w:w="1350"/>
      </w:tblGrid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90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</w:t>
            </w:r>
            <w:r w:rsidR="00AF6748"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90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90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90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DD6487" w:rsidP="00FC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7D014D"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  <w:r w:rsidR="007D014D"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D014D"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D014D" w:rsidRPr="003C47FE" w:rsidRDefault="00547F6D" w:rsidP="00CC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CC65DB">
              <w:rPr>
                <w:rFonts w:ascii="Angsana New" w:hAnsi="Angsana New"/>
                <w:b/>
                <w:bCs/>
                <w:sz w:val="30"/>
                <w:szCs w:val="30"/>
              </w:rPr>
              <w:t>3,6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7D014D" w:rsidRPr="003C47FE" w:rsidRDefault="007D014D" w:rsidP="00FC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D014D" w:rsidRPr="003C47FE" w:rsidRDefault="007D014D" w:rsidP="002E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54"/>
              </w:tabs>
              <w:spacing w:after="0"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350" w:type="dxa"/>
          </w:tcPr>
          <w:p w:rsidR="007D014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</w:t>
            </w:r>
            <w:r w:rsidRPr="000A0C5A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:rsidR="007D014D" w:rsidRPr="003C47FE" w:rsidRDefault="007D014D" w:rsidP="00FC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014D" w:rsidRPr="003C47FE" w:rsidRDefault="007D014D" w:rsidP="003A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1,591,592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tabs>
                <w:tab w:val="left" w:pos="540"/>
              </w:tabs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ผลกระทบจากการใช้สิทธิซื้อหุ้นสามัญ (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 255</w:t>
            </w:r>
            <w:r w:rsidRPr="003C47FE">
              <w:rPr>
                <w:rFonts w:ascii="Angsana New" w:hAnsi="Angsana New"/>
                <w:sz w:val="30"/>
                <w:szCs w:val="30"/>
              </w:rPr>
              <w:t>9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D014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D014D" w:rsidRPr="003C47FE" w:rsidRDefault="007D014D" w:rsidP="00FC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D014D" w:rsidRPr="003C47FE" w:rsidRDefault="007D014D" w:rsidP="003A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449,176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54"/>
              </w:tabs>
              <w:spacing w:after="0"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C47F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(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47F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270" w:type="dxa"/>
          </w:tcPr>
          <w:p w:rsidR="007D014D" w:rsidRPr="003C47FE" w:rsidRDefault="007D014D" w:rsidP="00FC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3A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2,040,768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DD6487" w:rsidP="00FC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7D014D"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7D014D"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D014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28"/>
              </w:tabs>
              <w:spacing w:line="240" w:lineRule="auto"/>
              <w:ind w:left="-90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70" w:type="dxa"/>
          </w:tcPr>
          <w:p w:rsidR="007D014D" w:rsidRPr="003C47FE" w:rsidRDefault="007D014D" w:rsidP="00FC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D014D" w:rsidRPr="003C47FE" w:rsidRDefault="007D014D" w:rsidP="003A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28"/>
              </w:tabs>
              <w:spacing w:line="240" w:lineRule="auto"/>
              <w:ind w:left="-90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</w:tr>
    </w:tbl>
    <w:p w:rsidR="007D014D" w:rsidRDefault="002E2407" w:rsidP="00AE41CB">
      <w:pPr>
        <w:pStyle w:val="FSBlank"/>
      </w:pPr>
      <w:r>
        <w:rPr>
          <w:cs/>
        </w:rPr>
        <w:tab/>
      </w:r>
    </w:p>
    <w:p w:rsidR="00B01B7B" w:rsidRDefault="00B01B7B" w:rsidP="00AE41CB">
      <w:pPr>
        <w:pStyle w:val="FSBlank"/>
      </w:pPr>
    </w:p>
    <w:p w:rsidR="00B01B7B" w:rsidRDefault="00B01B7B" w:rsidP="00AE41CB">
      <w:pPr>
        <w:pStyle w:val="FSBlank"/>
      </w:pPr>
    </w:p>
    <w:p w:rsidR="00B01B7B" w:rsidRDefault="00B01B7B" w:rsidP="00AE41CB">
      <w:pPr>
        <w:pStyle w:val="FSBlank"/>
      </w:pPr>
    </w:p>
    <w:p w:rsidR="00B01B7B" w:rsidRDefault="00B01B7B" w:rsidP="00AE41CB">
      <w:pPr>
        <w:pStyle w:val="FSBlank"/>
      </w:pPr>
    </w:p>
    <w:p w:rsidR="00B01B7B" w:rsidRDefault="00B01B7B" w:rsidP="00AE41CB">
      <w:pPr>
        <w:pStyle w:val="FSBlank"/>
      </w:pPr>
    </w:p>
    <w:p w:rsidR="00B01B7B" w:rsidRDefault="00B01B7B" w:rsidP="00AE41CB">
      <w:pPr>
        <w:pStyle w:val="FSBlank"/>
      </w:pPr>
    </w:p>
    <w:p w:rsidR="00B01B7B" w:rsidRDefault="00B01B7B" w:rsidP="00AE41CB">
      <w:pPr>
        <w:pStyle w:val="FSBlank"/>
      </w:pPr>
    </w:p>
    <w:p w:rsidR="00B01B7B" w:rsidRDefault="00B01B7B" w:rsidP="00AE41CB">
      <w:pPr>
        <w:pStyle w:val="FSBlank"/>
      </w:pPr>
    </w:p>
    <w:p w:rsidR="00B01B7B" w:rsidRDefault="00B01B7B" w:rsidP="00AE41CB">
      <w:pPr>
        <w:pStyle w:val="FSBlank"/>
      </w:pPr>
    </w:p>
    <w:p w:rsidR="00B01B7B" w:rsidRDefault="00B01B7B" w:rsidP="00AE41CB">
      <w:pPr>
        <w:pStyle w:val="FSBlank"/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350"/>
        <w:gridCol w:w="270"/>
        <w:gridCol w:w="1350"/>
      </w:tblGrid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90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90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D65338">
        <w:trPr>
          <w:cantSplit/>
        </w:trPr>
        <w:tc>
          <w:tcPr>
            <w:tcW w:w="6192" w:type="dxa"/>
          </w:tcPr>
          <w:p w:rsidR="007D014D" w:rsidRPr="003C47FE" w:rsidRDefault="007D014D" w:rsidP="00FC0344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90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7D014D" w:rsidRPr="003C47FE" w:rsidRDefault="007D014D" w:rsidP="00FC0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90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47F6D" w:rsidRPr="003C47FE" w:rsidTr="00D65338">
        <w:trPr>
          <w:cantSplit/>
        </w:trPr>
        <w:tc>
          <w:tcPr>
            <w:tcW w:w="6192" w:type="dxa"/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47F6D" w:rsidRPr="003C47FE" w:rsidRDefault="00CC65DB" w:rsidP="00B0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121,7</w:t>
            </w:r>
            <w:r w:rsidR="00547F6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01B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309</w:t>
            </w:r>
          </w:p>
        </w:tc>
      </w:tr>
      <w:tr w:rsidR="00547F6D" w:rsidRPr="003C47FE" w:rsidTr="00D65338">
        <w:trPr>
          <w:cantSplit/>
        </w:trPr>
        <w:tc>
          <w:tcPr>
            <w:tcW w:w="6192" w:type="dxa"/>
          </w:tcPr>
          <w:p w:rsidR="00547F6D" w:rsidRPr="003C47FE" w:rsidRDefault="00547F6D" w:rsidP="0054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54"/>
              </w:tabs>
              <w:spacing w:after="0"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350" w:type="dxa"/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</w:t>
            </w:r>
            <w:r w:rsidRPr="000A0C5A">
              <w:rPr>
                <w:rFonts w:ascii="Angsana New" w:hAnsi="Angsana New"/>
                <w:sz w:val="30"/>
                <w:szCs w:val="30"/>
              </w:rPr>
              <w:t>,255</w:t>
            </w:r>
          </w:p>
        </w:tc>
        <w:tc>
          <w:tcPr>
            <w:tcW w:w="270" w:type="dxa"/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1,591,592</w:t>
            </w:r>
          </w:p>
        </w:tc>
      </w:tr>
      <w:tr w:rsidR="00547F6D" w:rsidRPr="003C47FE" w:rsidTr="00D65338">
        <w:trPr>
          <w:cantSplit/>
        </w:trPr>
        <w:tc>
          <w:tcPr>
            <w:tcW w:w="6192" w:type="dxa"/>
          </w:tcPr>
          <w:p w:rsidR="00547F6D" w:rsidRPr="003C47FE" w:rsidRDefault="00547F6D" w:rsidP="00547F6D">
            <w:pPr>
              <w:tabs>
                <w:tab w:val="left" w:pos="540"/>
              </w:tabs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ผลกระทบจากการใช้สิทธิซื้อหุ้นสามัญ (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 255</w:t>
            </w:r>
            <w:r w:rsidRPr="003C47FE">
              <w:rPr>
                <w:rFonts w:ascii="Angsana New" w:hAnsi="Angsana New"/>
                <w:sz w:val="30"/>
                <w:szCs w:val="30"/>
              </w:rPr>
              <w:t>9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449,176</w:t>
            </w:r>
          </w:p>
        </w:tc>
      </w:tr>
      <w:tr w:rsidR="00547F6D" w:rsidRPr="003C47FE" w:rsidTr="00D65338">
        <w:trPr>
          <w:cantSplit/>
        </w:trPr>
        <w:tc>
          <w:tcPr>
            <w:tcW w:w="6192" w:type="dxa"/>
          </w:tcPr>
          <w:p w:rsidR="00547F6D" w:rsidRPr="003C47FE" w:rsidRDefault="00547F6D" w:rsidP="0054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54"/>
              </w:tabs>
              <w:spacing w:after="0"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C47F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(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47F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270" w:type="dxa"/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2,040,768</w:t>
            </w:r>
          </w:p>
        </w:tc>
      </w:tr>
      <w:tr w:rsidR="00547F6D" w:rsidRPr="003C47FE" w:rsidTr="00D65338">
        <w:trPr>
          <w:cantSplit/>
        </w:trPr>
        <w:tc>
          <w:tcPr>
            <w:tcW w:w="6192" w:type="dxa"/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28"/>
              </w:tabs>
              <w:spacing w:line="240" w:lineRule="auto"/>
              <w:ind w:left="-90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left="-9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47F6D" w:rsidRPr="003C47FE" w:rsidRDefault="00547F6D" w:rsidP="0054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28"/>
              </w:tabs>
              <w:spacing w:line="240" w:lineRule="auto"/>
              <w:ind w:left="-90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</w:tr>
    </w:tbl>
    <w:p w:rsidR="007D014D" w:rsidRDefault="007D014D" w:rsidP="00B01B7B">
      <w:pPr>
        <w:pStyle w:val="FSBlank"/>
      </w:pPr>
    </w:p>
    <w:p w:rsidR="00245B77" w:rsidRDefault="004D664B" w:rsidP="00B01B7B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1310C0" w:rsidRPr="001310C0" w:rsidRDefault="001310C0" w:rsidP="00B01B7B">
      <w:pPr>
        <w:pStyle w:val="FSBlank"/>
      </w:pPr>
    </w:p>
    <w:p w:rsidR="001310C0" w:rsidRPr="00CF22D0" w:rsidRDefault="001310C0" w:rsidP="00CF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05D9B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27 เมษายน 2560 ผู้ถือหุ้นมีมติอนุมัติการจัดสรรกำไรเป็นเงินปันผลในอัตราหุ้นละ 0.037 บาท เป็นจำนวนเงินทั้งสิ้น </w:t>
      </w:r>
      <w:r>
        <w:rPr>
          <w:rFonts w:ascii="Angsana New" w:hAnsi="Angsana New" w:hint="cs"/>
          <w:sz w:val="30"/>
          <w:szCs w:val="30"/>
          <w:cs/>
        </w:rPr>
        <w:t>75.8 ล้านบาท เงินปันผลดังกล่าวได้</w:t>
      </w:r>
      <w:r w:rsidRPr="00905D9B">
        <w:rPr>
          <w:rFonts w:ascii="Angsana New" w:hAnsi="Angsana New" w:hint="cs"/>
          <w:sz w:val="30"/>
          <w:szCs w:val="30"/>
          <w:cs/>
        </w:rPr>
        <w:t>จ่</w:t>
      </w:r>
      <w:r>
        <w:rPr>
          <w:rFonts w:ascii="Angsana New" w:hAnsi="Angsana New" w:hint="cs"/>
          <w:sz w:val="30"/>
          <w:szCs w:val="30"/>
          <w:cs/>
        </w:rPr>
        <w:t>ายให้แก่</w:t>
      </w:r>
      <w:r>
        <w:rPr>
          <w:rFonts w:ascii="Angsana New" w:hAnsi="Angsana New"/>
          <w:sz w:val="30"/>
          <w:szCs w:val="30"/>
        </w:rPr>
        <w:br/>
      </w:r>
      <w:r w:rsidRPr="00905D9B">
        <w:rPr>
          <w:rFonts w:ascii="Angsana New" w:hAnsi="Angsana New" w:hint="cs"/>
          <w:sz w:val="30"/>
          <w:szCs w:val="30"/>
          <w:cs/>
        </w:rPr>
        <w:t>ผู้ถือหุ้นในระหว่างเดือนพฤษภาคม 2560</w:t>
      </w:r>
    </w:p>
    <w:p w:rsidR="004D664B" w:rsidRPr="004D664B" w:rsidRDefault="004D664B" w:rsidP="00B01B7B">
      <w:pPr>
        <w:pStyle w:val="FSBlank"/>
        <w:rPr>
          <w:cs/>
        </w:rPr>
      </w:pPr>
    </w:p>
    <w:p w:rsidR="007D014D" w:rsidRPr="003C47FE" w:rsidRDefault="007D014D" w:rsidP="00B01B7B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7D014D" w:rsidRPr="004D664B" w:rsidRDefault="007D014D" w:rsidP="00906847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7D014D" w:rsidRPr="004D664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:rsidR="007D014D" w:rsidRPr="004D664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7D014D" w:rsidRPr="004D664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7D014D" w:rsidRPr="004D664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3C47FE">
        <w:rPr>
          <w:rFonts w:ascii="Angsana New" w:hAnsi="Angsana New"/>
          <w:sz w:val="30"/>
          <w:szCs w:val="30"/>
          <w:cs/>
          <w:lang w:eastAsia="ko-KR"/>
        </w:rPr>
        <w:t>นโยบายของคณะกรรมการบริษัท คือการรักษาระดับเงินทุนให้มั่นคงเพื่อรักษา</w:t>
      </w:r>
      <w:r w:rsidR="00906847">
        <w:rPr>
          <w:rFonts w:ascii="Angsana New" w:hAnsi="Angsana New" w:hint="cs"/>
          <w:sz w:val="30"/>
          <w:szCs w:val="30"/>
          <w:cs/>
          <w:lang w:eastAsia="ko-KR"/>
        </w:rPr>
        <w:t>ความเชื่อมั่นของ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นักลงทุน เจ้าหนี้และความเชื่อมั่นของตลาดและก่อให้เกิดการพัฒนาของธุรกิจในอนาคต</w:t>
      </w:r>
      <w:r w:rsidRPr="003C47FE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คณะกรรมการได้มีการกำกับดูแลผลตอบแทนจากการลงทุน</w:t>
      </w:r>
      <w:r w:rsidRPr="003C47FE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:rsidR="007D014D" w:rsidRPr="004D664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7D014D" w:rsidRPr="004D664B" w:rsidRDefault="007D014D" w:rsidP="00E16DCA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 สินทรัพย์และหนี้สินทาง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:rsidR="007D014D" w:rsidRPr="003C47FE" w:rsidRDefault="007D014D" w:rsidP="00E16DCA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C47FE">
        <w:rPr>
          <w:rFonts w:ascii="Angsana New" w:hAnsi="Angsana New"/>
          <w:spacing w:val="-4"/>
          <w:sz w:val="30"/>
          <w:szCs w:val="30"/>
          <w:cs/>
        </w:rPr>
        <w:t xml:space="preserve">อัตราดอกเบี้ยที่แท้จริงของสินทรัพย์ทางการเงินที่มีดอกเบี้ย ณ วันที่ </w:t>
      </w:r>
      <w:r w:rsidRPr="003C47FE">
        <w:rPr>
          <w:rFonts w:ascii="Angsana New" w:hAnsi="Angsana New"/>
          <w:spacing w:val="-4"/>
          <w:sz w:val="30"/>
          <w:szCs w:val="30"/>
        </w:rPr>
        <w:t xml:space="preserve">31 </w:t>
      </w:r>
      <w:r w:rsidRPr="003C47FE">
        <w:rPr>
          <w:rFonts w:ascii="Angsana New" w:hAnsi="Angsana New"/>
          <w:spacing w:val="-4"/>
          <w:sz w:val="30"/>
          <w:szCs w:val="30"/>
          <w:cs/>
        </w:rPr>
        <w:t>ธันวาคม และระยะที่ครบกำหนดชำระมีดังนี้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0"/>
        <w:gridCol w:w="1176"/>
        <w:gridCol w:w="1013"/>
        <w:gridCol w:w="181"/>
        <w:gridCol w:w="1158"/>
        <w:gridCol w:w="181"/>
        <w:gridCol w:w="1013"/>
        <w:gridCol w:w="181"/>
        <w:gridCol w:w="1158"/>
      </w:tblGrid>
      <w:tr w:rsidR="007D014D" w:rsidRPr="003C47FE" w:rsidTr="00D65338">
        <w:trPr>
          <w:cantSplit/>
          <w:trHeight w:val="364"/>
          <w:tblHeader/>
        </w:trPr>
        <w:tc>
          <w:tcPr>
            <w:tcW w:w="3040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01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1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014D" w:rsidRPr="003C47FE" w:rsidTr="00D65338">
        <w:trPr>
          <w:cantSplit/>
          <w:trHeight w:val="364"/>
          <w:tblHeader/>
        </w:trPr>
        <w:tc>
          <w:tcPr>
            <w:tcW w:w="3040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1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1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1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D014D" w:rsidRPr="003C47FE" w:rsidTr="00D65338">
        <w:trPr>
          <w:cantSplit/>
          <w:tblHeader/>
        </w:trPr>
        <w:tc>
          <w:tcPr>
            <w:tcW w:w="304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:rsidR="007D014D" w:rsidRPr="003C47FE" w:rsidRDefault="007D014D" w:rsidP="00D6533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885" w:type="dxa"/>
            <w:gridSpan w:val="7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3C47FE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176" w:type="dxa"/>
          </w:tcPr>
          <w:p w:rsidR="00405C29" w:rsidRPr="003C47FE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:rsidR="00405C29" w:rsidRPr="003C47FE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:rsidR="00405C29" w:rsidRPr="003C47FE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405C29" w:rsidRPr="003C47FE" w:rsidRDefault="00405C29" w:rsidP="00405C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:rsidR="00405C29" w:rsidRPr="003C47FE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:rsidR="00405C29" w:rsidRPr="003C47FE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405C29" w:rsidRPr="003C47FE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405C29" w:rsidRPr="003C47FE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3C47FE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6" w:type="dxa"/>
          </w:tcPr>
          <w:p w:rsidR="00405C29" w:rsidRPr="003C47FE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:rsidR="00405C29" w:rsidRPr="003C47FE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405C29" w:rsidRPr="003C47FE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405C29" w:rsidRPr="003C47FE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405C29" w:rsidRPr="003C47FE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:rsidR="00405C29" w:rsidRPr="003C47FE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405C29" w:rsidRPr="003C47FE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405C29" w:rsidRPr="003C47FE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CF22D0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22D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6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2D0">
              <w:rPr>
                <w:rFonts w:ascii="Angsana New" w:hAnsi="Angsana New"/>
                <w:sz w:val="30"/>
                <w:szCs w:val="30"/>
                <w:lang w:val="en-US"/>
              </w:rPr>
              <w:t>0.38 - 1.40</w:t>
            </w: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200,337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2D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200,337</w:t>
            </w:r>
          </w:p>
        </w:tc>
      </w:tr>
      <w:tr w:rsidR="00405C29" w:rsidRPr="003C47FE" w:rsidTr="00D65338">
        <w:trPr>
          <w:cantSplit/>
          <w:trHeight w:val="60"/>
        </w:trPr>
        <w:tc>
          <w:tcPr>
            <w:tcW w:w="3040" w:type="dxa"/>
          </w:tcPr>
          <w:p w:rsidR="00405C29" w:rsidRPr="00CF22D0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</w:rPr>
              <w:t>200,337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</w:rPr>
              <w:t>200,337</w:t>
            </w: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CF22D0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CF22D0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CF22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176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CF22D0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6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CF22D0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22D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6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2D0">
              <w:rPr>
                <w:rFonts w:ascii="Angsana New" w:hAnsi="Angsana New"/>
                <w:sz w:val="30"/>
                <w:szCs w:val="30"/>
                <w:lang w:val="en-US"/>
              </w:rPr>
              <w:t>0.38 - 1.40</w:t>
            </w: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CF22D0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22D0">
              <w:rPr>
                <w:rFonts w:ascii="Angsana New" w:hAnsi="Angsana New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  <w:tc>
          <w:tcPr>
            <w:tcW w:w="1176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2D0">
              <w:rPr>
                <w:rFonts w:ascii="Angsana New" w:hAnsi="Angsana New"/>
                <w:sz w:val="30"/>
                <w:szCs w:val="30"/>
                <w:lang w:val="en-US"/>
              </w:rPr>
              <w:t>0.85 - 1.35</w:t>
            </w: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21,662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2D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22D0">
              <w:rPr>
                <w:rFonts w:ascii="Angsana New" w:hAnsi="Angsana New"/>
                <w:sz w:val="30"/>
                <w:szCs w:val="30"/>
              </w:rPr>
              <w:t>21,662</w:t>
            </w: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CF22D0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</w:rPr>
              <w:t>26,406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C29" w:rsidRPr="00CF22D0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2D0">
              <w:rPr>
                <w:rFonts w:ascii="Angsana New" w:hAnsi="Angsana New"/>
                <w:b/>
                <w:bCs/>
                <w:sz w:val="30"/>
                <w:szCs w:val="30"/>
              </w:rPr>
              <w:t>26,406</w:t>
            </w:r>
          </w:p>
        </w:tc>
      </w:tr>
    </w:tbl>
    <w:p w:rsidR="007D014D" w:rsidRPr="003C47FE" w:rsidRDefault="007D014D" w:rsidP="007D014D">
      <w:pPr>
        <w:spacing w:line="240" w:lineRule="auto"/>
        <w:rPr>
          <w:rFonts w:ascii="Angsana New" w:hAnsi="Angsana New"/>
          <w:sz w:val="20"/>
          <w:szCs w:val="20"/>
        </w:rPr>
      </w:pPr>
    </w:p>
    <w:p w:rsidR="00E16DCA" w:rsidRDefault="00E16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C47FE">
        <w:rPr>
          <w:rFonts w:ascii="Angsana New" w:hAnsi="Angsana New"/>
          <w:spacing w:val="-4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3C47FE">
        <w:rPr>
          <w:rFonts w:ascii="Angsana New" w:hAnsi="Angsana New"/>
          <w:spacing w:val="-4"/>
          <w:sz w:val="30"/>
          <w:szCs w:val="30"/>
        </w:rPr>
        <w:t xml:space="preserve">31 </w:t>
      </w:r>
      <w:r w:rsidRPr="003C47FE">
        <w:rPr>
          <w:rFonts w:ascii="Angsana New" w:hAnsi="Angsana New"/>
          <w:spacing w:val="-4"/>
          <w:sz w:val="30"/>
          <w:szCs w:val="30"/>
          <w:cs/>
        </w:rPr>
        <w:t>ธันวาคม และระยะที่ครบกำหนดชำระมีดังนี้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0"/>
        <w:gridCol w:w="1159"/>
        <w:gridCol w:w="1014"/>
        <w:gridCol w:w="182"/>
        <w:gridCol w:w="1164"/>
        <w:gridCol w:w="182"/>
        <w:gridCol w:w="1014"/>
        <w:gridCol w:w="178"/>
        <w:gridCol w:w="1168"/>
      </w:tblGrid>
      <w:tr w:rsidR="007D014D" w:rsidRPr="003C47FE" w:rsidTr="00D65338">
        <w:trPr>
          <w:cantSplit/>
          <w:trHeight w:val="364"/>
        </w:trPr>
        <w:tc>
          <w:tcPr>
            <w:tcW w:w="3040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01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3C47FE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2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014D" w:rsidRPr="003C47FE" w:rsidTr="00D65338">
        <w:trPr>
          <w:cantSplit/>
          <w:trHeight w:val="364"/>
        </w:trPr>
        <w:tc>
          <w:tcPr>
            <w:tcW w:w="3040" w:type="dxa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1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2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2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3C47F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D014D" w:rsidRPr="003C47FE" w:rsidTr="00D65338">
        <w:trPr>
          <w:cantSplit/>
        </w:trPr>
        <w:tc>
          <w:tcPr>
            <w:tcW w:w="304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7D014D" w:rsidRPr="003C47FE" w:rsidRDefault="007D014D" w:rsidP="00D6533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902" w:type="dxa"/>
            <w:gridSpan w:val="7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014D" w:rsidRPr="003C47FE" w:rsidTr="00D65338">
        <w:trPr>
          <w:cantSplit/>
        </w:trPr>
        <w:tc>
          <w:tcPr>
            <w:tcW w:w="304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159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:rsidR="007D014D" w:rsidRPr="003C47FE" w:rsidRDefault="007D014D" w:rsidP="00D653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7D014D" w:rsidRPr="003C47FE" w:rsidRDefault="007D014D" w:rsidP="00D653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7D014D" w:rsidRPr="003C47FE" w:rsidRDefault="007D014D" w:rsidP="00D653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D65338">
        <w:trPr>
          <w:cantSplit/>
        </w:trPr>
        <w:tc>
          <w:tcPr>
            <w:tcW w:w="304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59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7D014D" w:rsidRPr="003C47FE" w:rsidRDefault="007D014D" w:rsidP="00D653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:rsidR="007D014D" w:rsidRPr="003C47FE" w:rsidRDefault="007D014D" w:rsidP="00D653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7D014D" w:rsidRPr="003C47FE" w:rsidRDefault="007D014D" w:rsidP="00D653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C29" w:rsidRPr="003C47FE" w:rsidTr="00D65338">
        <w:trPr>
          <w:cantSplit/>
        </w:trPr>
        <w:tc>
          <w:tcPr>
            <w:tcW w:w="3040" w:type="dxa"/>
          </w:tcPr>
          <w:p w:rsidR="00405C29" w:rsidRPr="00716D4B" w:rsidRDefault="00405C29" w:rsidP="0040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16D4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59" w:type="dxa"/>
            <w:shd w:val="clear" w:color="auto" w:fill="auto"/>
          </w:tcPr>
          <w:p w:rsidR="00405C29" w:rsidRPr="00716D4B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6D4B">
              <w:rPr>
                <w:rFonts w:ascii="Angsana New" w:hAnsi="Angsana New"/>
                <w:sz w:val="30"/>
                <w:szCs w:val="30"/>
                <w:lang w:val="en-US"/>
              </w:rPr>
              <w:t>5.75</w:t>
            </w:r>
            <w:r w:rsidR="006F217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16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6F217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16D4B">
              <w:rPr>
                <w:rFonts w:ascii="Angsana New" w:hAnsi="Angsana New"/>
                <w:sz w:val="30"/>
                <w:szCs w:val="30"/>
                <w:lang w:val="en-US"/>
              </w:rPr>
              <w:t>6.25</w:t>
            </w:r>
          </w:p>
        </w:tc>
        <w:tc>
          <w:tcPr>
            <w:tcW w:w="1014" w:type="dxa"/>
            <w:shd w:val="clear" w:color="auto" w:fill="auto"/>
          </w:tcPr>
          <w:p w:rsidR="00405C29" w:rsidRPr="00716D4B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82" w:type="dxa"/>
            <w:shd w:val="clear" w:color="auto" w:fill="auto"/>
          </w:tcPr>
          <w:p w:rsidR="00405C29" w:rsidRPr="00716D4B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405C29" w:rsidRPr="00716D4B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405C29" w:rsidRPr="00716D4B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405C29" w:rsidRPr="00716D4B" w:rsidRDefault="00405C29" w:rsidP="00405C2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405C29" w:rsidRPr="00716D4B" w:rsidRDefault="00405C29" w:rsidP="00405C2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405C29" w:rsidRPr="00716D4B" w:rsidRDefault="00405C29" w:rsidP="00405C2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716D4B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6D4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9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716D4B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6D4B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59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6D4B">
              <w:rPr>
                <w:rFonts w:ascii="Angsana New" w:hAnsi="Angsana New"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716D4B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6D4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59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716D4B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6D4B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59" w:type="dxa"/>
            <w:shd w:val="clear" w:color="auto" w:fill="auto"/>
          </w:tcPr>
          <w:p w:rsidR="00E16DCA" w:rsidRPr="00716D4B" w:rsidRDefault="007D4BE4" w:rsidP="002E0B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2.04</w:t>
            </w:r>
            <w:r w:rsidR="00E16DC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E0B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E16DC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5.82</w:t>
            </w: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4,</w:t>
            </w:r>
            <w:r w:rsidRPr="00716D4B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716D4B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716D4B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59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716D4B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16D4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9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6D4B">
              <w:rPr>
                <w:rFonts w:ascii="Angsana New" w:hAnsi="Angsana New"/>
                <w:sz w:val="30"/>
                <w:szCs w:val="30"/>
                <w:lang w:val="en-US"/>
              </w:rPr>
              <w:t>0.01</w:t>
            </w: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144,000</w:t>
            </w: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193,955</w:t>
            </w:r>
          </w:p>
        </w:tc>
        <w:tc>
          <w:tcPr>
            <w:tcW w:w="17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337,955</w:t>
            </w: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716D4B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6D4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59" w:type="dxa"/>
            <w:shd w:val="clear" w:color="auto" w:fill="auto"/>
          </w:tcPr>
          <w:p w:rsidR="00E16DCA" w:rsidRPr="00716D4B" w:rsidRDefault="00CF6D28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2.04 - 5.82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6D4B">
              <w:rPr>
                <w:rFonts w:ascii="Angsana New" w:hAnsi="Angsana New"/>
                <w:sz w:val="30"/>
                <w:szCs w:val="30"/>
                <w:lang w:val="en-US"/>
              </w:rPr>
              <w:t>10,112</w:t>
            </w: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6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left" w:pos="834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6D4B"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Pr="00716D4B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716D4B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D4B">
              <w:rPr>
                <w:rFonts w:ascii="Angsana New" w:hAnsi="Angsana New"/>
                <w:b/>
                <w:bCs/>
                <w:sz w:val="30"/>
                <w:szCs w:val="30"/>
              </w:rPr>
              <w:t>16,763</w:t>
            </w:r>
          </w:p>
        </w:tc>
        <w:tc>
          <w:tcPr>
            <w:tcW w:w="182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DCA" w:rsidRPr="001F0CA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0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154,</w:t>
            </w:r>
            <w:r w:rsidRPr="001F0CAB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182" w:type="dxa"/>
            <w:shd w:val="clear" w:color="auto" w:fill="auto"/>
          </w:tcPr>
          <w:p w:rsidR="00E16DCA" w:rsidRPr="001F0CA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DCA" w:rsidRPr="001F0CAB" w:rsidRDefault="00E16DCA" w:rsidP="00E16DCA">
            <w:pPr>
              <w:pStyle w:val="acctfourfigures"/>
              <w:tabs>
                <w:tab w:val="clear" w:pos="765"/>
                <w:tab w:val="left" w:pos="57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0CAB">
              <w:rPr>
                <w:rFonts w:ascii="Angsana New" w:hAnsi="Angsana New"/>
                <w:b/>
                <w:bCs/>
                <w:sz w:val="30"/>
                <w:szCs w:val="30"/>
              </w:rPr>
              <w:t>193,</w:t>
            </w:r>
            <w:r w:rsidRPr="001F0C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955</w:t>
            </w:r>
          </w:p>
        </w:tc>
        <w:tc>
          <w:tcPr>
            <w:tcW w:w="178" w:type="dxa"/>
            <w:shd w:val="clear" w:color="auto" w:fill="auto"/>
          </w:tcPr>
          <w:p w:rsidR="00E16DCA" w:rsidRPr="00716D4B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DCA" w:rsidRPr="00716D4B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D4B">
              <w:rPr>
                <w:rFonts w:ascii="Angsana New" w:hAnsi="Angsana New"/>
                <w:b/>
                <w:bCs/>
                <w:sz w:val="30"/>
                <w:szCs w:val="30"/>
              </w:rPr>
              <w:t>364,830</w:t>
            </w:r>
          </w:p>
        </w:tc>
      </w:tr>
      <w:tr w:rsidR="00E16DCA" w:rsidRPr="003C47FE" w:rsidTr="00D65338">
        <w:trPr>
          <w:cantSplit/>
          <w:trHeight w:val="364"/>
          <w:tblHeader/>
        </w:trPr>
        <w:tc>
          <w:tcPr>
            <w:tcW w:w="3040" w:type="dxa"/>
            <w:vAlign w:val="bottom"/>
          </w:tcPr>
          <w:p w:rsidR="00E16DCA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4" w:type="dxa"/>
          </w:tcPr>
          <w:p w:rsidR="00E16DCA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:rsidR="00E16DCA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E16DCA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DCA" w:rsidRPr="003C47FE" w:rsidTr="00D65338">
        <w:trPr>
          <w:cantSplit/>
          <w:trHeight w:val="60"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/>
              </w:rPr>
              <w:t>6.12 - 6.25</w:t>
            </w: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/>
              </w:rPr>
              <w:t>4.00</w:t>
            </w: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59,361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59,361</w:t>
            </w: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/>
              </w:rPr>
              <w:t>2.04 - 4.00</w:t>
            </w: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3,101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3,101</w:t>
            </w:r>
          </w:p>
        </w:tc>
      </w:tr>
      <w:tr w:rsidR="00E16DCA" w:rsidRPr="001310C0" w:rsidTr="00D65338">
        <w:trPr>
          <w:cantSplit/>
        </w:trPr>
        <w:tc>
          <w:tcPr>
            <w:tcW w:w="3040" w:type="dxa"/>
          </w:tcPr>
          <w:p w:rsidR="00E16DCA" w:rsidRPr="001310C0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:rsidR="00E16DCA" w:rsidRPr="001310C0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1310C0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1310C0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1310C0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1310C0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1310C0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E16DCA" w:rsidRPr="001310C0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1310C0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20"/>
              </w:rPr>
            </w:pP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/>
              </w:rPr>
              <w:t>0.01</w:t>
            </w: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/>
              </w:rPr>
              <w:t>111,000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238,955</w:t>
            </w: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349,955</w:t>
            </w: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/>
              </w:rPr>
              <w:t>2.04 - 4.00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/>
              </w:rPr>
              <w:t>3,353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3,353</w:t>
            </w:r>
          </w:p>
        </w:tc>
      </w:tr>
      <w:tr w:rsidR="00E16DCA" w:rsidRPr="003C47FE" w:rsidTr="00D65338">
        <w:trPr>
          <w:cantSplit/>
        </w:trPr>
        <w:tc>
          <w:tcPr>
            <w:tcW w:w="3040" w:type="dxa"/>
          </w:tcPr>
          <w:p w:rsidR="00E16DCA" w:rsidRPr="003C47FE" w:rsidRDefault="00E16DCA" w:rsidP="00E16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72,344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114,353</w:t>
            </w:r>
          </w:p>
        </w:tc>
        <w:tc>
          <w:tcPr>
            <w:tcW w:w="182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238,955</w:t>
            </w:r>
          </w:p>
        </w:tc>
        <w:tc>
          <w:tcPr>
            <w:tcW w:w="178" w:type="dxa"/>
            <w:shd w:val="clear" w:color="auto" w:fill="auto"/>
          </w:tcPr>
          <w:p w:rsidR="00E16DCA" w:rsidRPr="003C47FE" w:rsidRDefault="00E16DCA" w:rsidP="00E16DC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DCA" w:rsidRPr="003C47FE" w:rsidRDefault="00E16DCA" w:rsidP="00E16D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425,652</w:t>
            </w:r>
          </w:p>
        </w:tc>
      </w:tr>
    </w:tbl>
    <w:p w:rsidR="007D014D" w:rsidRPr="001310C0" w:rsidRDefault="007D014D" w:rsidP="00131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2B6D67" w:rsidRDefault="002B6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="001A62F2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 อย่างไรก็ตามเนื่องจากบริษัทมีฐานลูกค้าจำนวนมาก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7D014D" w:rsidRPr="003C47FE" w:rsidRDefault="007D014D" w:rsidP="003A5431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  <w:r w:rsidR="003A543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สำหรับสินทรัพย์และหนี้สินทางการเงินที่ไม่ได้วัดมูลค่าด้วยมูลค่ายุติธรรม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สินทรัพย์และหนี้สินทางการเงินส่วนใหญ่ของบริษัทจัดอยู่ในประเภทระยะสั้น 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:rsidR="007D014D" w:rsidRPr="001310C0" w:rsidRDefault="007D014D" w:rsidP="007D014D">
      <w:pPr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C47FE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bidi="ar-SA"/>
        </w:rPr>
      </w:pPr>
    </w:p>
    <w:p w:rsidR="007D014D" w:rsidRPr="003C47FE" w:rsidRDefault="007D014D" w:rsidP="003A5431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D014D" w:rsidRPr="001310C0" w:rsidRDefault="007D014D" w:rsidP="00131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83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sz w:val="30"/>
          <w:szCs w:val="30"/>
          <w:cs/>
        </w:rPr>
        <w:tab/>
      </w:r>
      <w:r w:rsidR="001310C0">
        <w:rPr>
          <w:rFonts w:ascii="Angsana New" w:hAnsi="Angsana New"/>
          <w:sz w:val="30"/>
          <w:szCs w:val="30"/>
          <w:cs/>
        </w:rPr>
        <w:tab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both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 xml:space="preserve">(ก) </w:t>
      </w:r>
      <w:r w:rsidRPr="003C47FE">
        <w:rPr>
          <w:rFonts w:ascii="Angsana New" w:hAnsi="Angsana New"/>
          <w:b/>
          <w:bCs/>
          <w:sz w:val="30"/>
          <w:szCs w:val="30"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:rsidR="007D014D" w:rsidRPr="001310C0" w:rsidRDefault="007D014D" w:rsidP="00131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26"/>
        </w:tabs>
        <w:spacing w:line="240" w:lineRule="auto"/>
        <w:ind w:left="1080" w:hanging="1080"/>
        <w:jc w:val="both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sz w:val="30"/>
          <w:szCs w:val="30"/>
          <w:cs/>
        </w:rPr>
        <w:tab/>
      </w:r>
      <w:r w:rsidR="001310C0">
        <w:rPr>
          <w:rFonts w:ascii="Angsana New" w:hAnsi="Angsana New"/>
          <w:sz w:val="30"/>
          <w:szCs w:val="30"/>
          <w:cs/>
        </w:rPr>
        <w:tab/>
      </w:r>
      <w:r w:rsidR="001310C0">
        <w:rPr>
          <w:rFonts w:ascii="Angsana New" w:hAnsi="Angsana New"/>
          <w:sz w:val="30"/>
          <w:szCs w:val="30"/>
          <w:cs/>
        </w:rPr>
        <w:tab/>
      </w:r>
    </w:p>
    <w:tbl>
      <w:tblPr>
        <w:tblW w:w="91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11"/>
        <w:gridCol w:w="268"/>
        <w:gridCol w:w="274"/>
        <w:gridCol w:w="1080"/>
        <w:gridCol w:w="9"/>
        <w:gridCol w:w="261"/>
        <w:gridCol w:w="6"/>
        <w:gridCol w:w="1072"/>
      </w:tblGrid>
      <w:tr w:rsidR="007D014D" w:rsidRPr="003C47FE" w:rsidTr="002E0E61">
        <w:tc>
          <w:tcPr>
            <w:tcW w:w="3383" w:type="pct"/>
          </w:tcPr>
          <w:p w:rsidR="007D014D" w:rsidRPr="003C47FE" w:rsidRDefault="007D014D" w:rsidP="00131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gridSpan w:val="2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2E0E61">
        <w:tc>
          <w:tcPr>
            <w:tcW w:w="3383" w:type="pct"/>
          </w:tcPr>
          <w:p w:rsidR="007D014D" w:rsidRPr="003C47FE" w:rsidRDefault="007D014D" w:rsidP="00131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5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2E0E61">
        <w:trPr>
          <w:cantSplit/>
        </w:trPr>
        <w:tc>
          <w:tcPr>
            <w:tcW w:w="3383" w:type="pct"/>
          </w:tcPr>
          <w:p w:rsidR="007D014D" w:rsidRPr="003C47FE" w:rsidRDefault="004F43D0" w:rsidP="001310C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7D014D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</w:t>
            </w:r>
            <w:r w:rsidR="002E0E61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พัฒนาโครงการอสังหาริมทรัพย์</w:t>
            </w:r>
          </w:p>
        </w:tc>
        <w:tc>
          <w:tcPr>
            <w:tcW w:w="146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2E0E61">
        <w:trPr>
          <w:cantSplit/>
        </w:trPr>
        <w:tc>
          <w:tcPr>
            <w:tcW w:w="3383" w:type="pct"/>
          </w:tcPr>
          <w:p w:rsidR="007D014D" w:rsidRPr="003C47FE" w:rsidRDefault="007D014D" w:rsidP="002E0E61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2E0E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สัญญาค่าก่อสร้างระบบบำบัดน้ำเสียและ</w:t>
            </w:r>
            <w:r w:rsidR="002E0E61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ระบบผลิตน้ำ</w:t>
            </w:r>
          </w:p>
        </w:tc>
        <w:tc>
          <w:tcPr>
            <w:tcW w:w="146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014D" w:rsidRPr="003C47FE" w:rsidTr="002E0E61">
        <w:trPr>
          <w:cantSplit/>
        </w:trPr>
        <w:tc>
          <w:tcPr>
            <w:tcW w:w="3383" w:type="pct"/>
          </w:tcPr>
          <w:p w:rsidR="007D014D" w:rsidRPr="003C47FE" w:rsidRDefault="007D014D" w:rsidP="002E0E61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2E0E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เพื่อการ</w:t>
            </w:r>
            <w:r w:rsidR="002E0E61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อุตสาหกรรม)</w:t>
            </w:r>
          </w:p>
        </w:tc>
        <w:tc>
          <w:tcPr>
            <w:tcW w:w="146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D014D" w:rsidRPr="003B2F0E" w:rsidRDefault="003B2F0E" w:rsidP="003A5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B2F0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296,</w:t>
            </w:r>
            <w:r w:rsidR="003A54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644</w:t>
            </w:r>
          </w:p>
        </w:tc>
        <w:tc>
          <w:tcPr>
            <w:tcW w:w="14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287,206</w:t>
            </w:r>
          </w:p>
        </w:tc>
      </w:tr>
      <w:tr w:rsidR="007D014D" w:rsidRPr="003C47FE" w:rsidTr="002E0E61">
        <w:trPr>
          <w:cantSplit/>
        </w:trPr>
        <w:tc>
          <w:tcPr>
            <w:tcW w:w="3383" w:type="pct"/>
          </w:tcPr>
          <w:p w:rsidR="007D014D" w:rsidRPr="003C47FE" w:rsidRDefault="004F43D0" w:rsidP="001310C0">
            <w:pPr>
              <w:pStyle w:val="a"/>
              <w:tabs>
                <w:tab w:val="clear" w:pos="1080"/>
              </w:tabs>
              <w:ind w:left="-18" w:firstLine="1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 </w:t>
            </w:r>
            <w:r w:rsidR="007D014D"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6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3B2F0E" w:rsidRDefault="003B2F0E" w:rsidP="003A54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2F0E">
              <w:rPr>
                <w:rFonts w:ascii="Angsana New" w:hAnsi="Angsana New" w:cs="Angsana New"/>
                <w:sz w:val="30"/>
                <w:szCs w:val="30"/>
              </w:rPr>
              <w:t>296,</w:t>
            </w:r>
            <w:r w:rsidR="003A5431">
              <w:rPr>
                <w:rFonts w:ascii="Angsana New" w:hAnsi="Angsana New" w:cs="Angsana New" w:hint="cs"/>
                <w:sz w:val="30"/>
                <w:szCs w:val="30"/>
                <w:cs/>
              </w:rPr>
              <w:t>64</w:t>
            </w:r>
            <w:r w:rsidRPr="003B2F0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</w:rPr>
              <w:t>287,206</w:t>
            </w:r>
          </w:p>
        </w:tc>
      </w:tr>
    </w:tbl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  <w:r w:rsidRPr="003C47FE">
        <w:rPr>
          <w:rFonts w:ascii="Angsana New" w:hAnsi="Angsana New"/>
          <w:sz w:val="24"/>
          <w:szCs w:val="24"/>
        </w:rPr>
        <w:tab/>
      </w:r>
    </w:p>
    <w:p w:rsidR="007D014D" w:rsidRPr="003C47FE" w:rsidRDefault="007D014D" w:rsidP="00A1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  <w:tab w:val="left" w:pos="78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br w:type="page"/>
        <w:t xml:space="preserve">(ข)  </w:t>
      </w:r>
      <w:r w:rsidRPr="003C47FE">
        <w:rPr>
          <w:rFonts w:ascii="Angsana New" w:hAnsi="Angsana New"/>
          <w:b/>
          <w:bCs/>
          <w:sz w:val="30"/>
          <w:szCs w:val="30"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Pr="003C47FE">
        <w:rPr>
          <w:rFonts w:ascii="Angsana New" w:hAnsi="Angsana New"/>
          <w:b/>
          <w:bCs/>
          <w:sz w:val="30"/>
          <w:szCs w:val="30"/>
          <w:cs/>
        </w:rPr>
        <w:tab/>
      </w:r>
    </w:p>
    <w:p w:rsidR="007D014D" w:rsidRPr="00CF652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sz w:val="30"/>
          <w:szCs w:val="30"/>
          <w:cs/>
        </w:rPr>
        <w:tab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59"/>
        <w:gridCol w:w="274"/>
        <w:gridCol w:w="1080"/>
        <w:gridCol w:w="9"/>
        <w:gridCol w:w="261"/>
        <w:gridCol w:w="6"/>
        <w:gridCol w:w="1072"/>
      </w:tblGrid>
      <w:tr w:rsidR="007D014D" w:rsidRPr="003C47FE" w:rsidTr="00B301B6">
        <w:tc>
          <w:tcPr>
            <w:tcW w:w="2353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gridSpan w:val="2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D014D" w:rsidRPr="003C47FE" w:rsidTr="00B301B6">
        <w:tc>
          <w:tcPr>
            <w:tcW w:w="2353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5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B301B6">
        <w:trPr>
          <w:cantSplit/>
        </w:trPr>
        <w:tc>
          <w:tcPr>
            <w:tcW w:w="2353" w:type="pct"/>
          </w:tcPr>
          <w:p w:rsidR="007D014D" w:rsidRPr="003C47FE" w:rsidRDefault="007D014D" w:rsidP="00D6533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176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D014D" w:rsidRPr="00D70D76" w:rsidRDefault="00D70D76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D76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4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7D014D" w:rsidRPr="003C47FE" w:rsidTr="00B301B6">
        <w:trPr>
          <w:cantSplit/>
        </w:trPr>
        <w:tc>
          <w:tcPr>
            <w:tcW w:w="2353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ภายหลังจากหนึ่งปีแต่ไม่เกินห้าปี</w:t>
            </w:r>
          </w:p>
        </w:tc>
        <w:tc>
          <w:tcPr>
            <w:tcW w:w="1176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D014D" w:rsidRPr="00D70D76" w:rsidRDefault="00D70D76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D76"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14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</w:tr>
      <w:tr w:rsidR="007D014D" w:rsidRPr="003C47FE" w:rsidTr="00B301B6">
        <w:trPr>
          <w:cantSplit/>
        </w:trPr>
        <w:tc>
          <w:tcPr>
            <w:tcW w:w="2353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176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D014D" w:rsidRPr="00D70D76" w:rsidRDefault="00D70D76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D76">
              <w:rPr>
                <w:rFonts w:ascii="Angsana New" w:hAnsi="Angsana New"/>
                <w:sz w:val="30"/>
                <w:szCs w:val="30"/>
              </w:rPr>
              <w:t>3,870</w:t>
            </w:r>
          </w:p>
        </w:tc>
        <w:tc>
          <w:tcPr>
            <w:tcW w:w="14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4,148</w:t>
            </w:r>
          </w:p>
        </w:tc>
      </w:tr>
      <w:tr w:rsidR="007D014D" w:rsidRPr="003C47FE" w:rsidTr="00B301B6">
        <w:trPr>
          <w:cantSplit/>
        </w:trPr>
        <w:tc>
          <w:tcPr>
            <w:tcW w:w="2353" w:type="pct"/>
          </w:tcPr>
          <w:p w:rsidR="007D014D" w:rsidRPr="003C47FE" w:rsidRDefault="007D014D" w:rsidP="00D653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6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D014D" w:rsidRPr="00D70D76" w:rsidRDefault="00D70D76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0D76">
              <w:rPr>
                <w:rFonts w:ascii="Angsana New" w:hAnsi="Angsana New"/>
                <w:b/>
                <w:bCs/>
                <w:sz w:val="30"/>
                <w:szCs w:val="30"/>
              </w:rPr>
              <w:t>5,297</w:t>
            </w:r>
          </w:p>
        </w:tc>
        <w:tc>
          <w:tcPr>
            <w:tcW w:w="147" w:type="pct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5,580</w:t>
            </w:r>
          </w:p>
        </w:tc>
      </w:tr>
    </w:tbl>
    <w:p w:rsidR="007D014D" w:rsidRPr="00CF652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บริษัทมีสัญญาเช่าอุปกรณ์สำนักงานโดยมีระยะเวลา </w:t>
      </w:r>
      <w:r w:rsidRPr="003C47FE">
        <w:rPr>
          <w:rFonts w:ascii="Angsana New" w:hAnsi="Angsana New"/>
          <w:sz w:val="30"/>
          <w:szCs w:val="30"/>
        </w:rPr>
        <w:t xml:space="preserve">2 </w:t>
      </w:r>
      <w:r w:rsidRPr="003C47FE">
        <w:rPr>
          <w:rFonts w:ascii="Angsana New" w:hAnsi="Angsana New"/>
          <w:sz w:val="30"/>
          <w:szCs w:val="30"/>
          <w:cs/>
        </w:rPr>
        <w:t>-</w:t>
      </w:r>
      <w:r w:rsidRPr="003C47FE">
        <w:rPr>
          <w:rFonts w:ascii="Angsana New" w:hAnsi="Angsana New"/>
          <w:sz w:val="30"/>
          <w:szCs w:val="30"/>
        </w:rPr>
        <w:t xml:space="preserve"> 4</w:t>
      </w:r>
      <w:r w:rsidRPr="003C47FE">
        <w:rPr>
          <w:rFonts w:ascii="Angsana New" w:hAnsi="Angsana New"/>
          <w:sz w:val="30"/>
          <w:szCs w:val="30"/>
          <w:cs/>
        </w:rPr>
        <w:t xml:space="preserve"> ปีและสัญญาเช่าที่ดินแปลงหนึ่ง โดยมีระยะเวลา 30 ปี ซึ่งจะสิ้นสุดในระหว่างปี </w:t>
      </w:r>
      <w:r w:rsidRPr="003C47FE">
        <w:rPr>
          <w:rFonts w:ascii="Angsana New" w:hAnsi="Angsana New"/>
          <w:sz w:val="30"/>
          <w:szCs w:val="30"/>
        </w:rPr>
        <w:t>2561 - 2563</w:t>
      </w:r>
      <w:r w:rsidRPr="003C47FE">
        <w:rPr>
          <w:rFonts w:ascii="Angsana New" w:hAnsi="Angsana New"/>
          <w:sz w:val="30"/>
          <w:szCs w:val="30"/>
          <w:cs/>
        </w:rPr>
        <w:t xml:space="preserve"> และ </w:t>
      </w:r>
      <w:r w:rsidRPr="003C47FE">
        <w:rPr>
          <w:rFonts w:ascii="Angsana New" w:hAnsi="Angsana New"/>
          <w:sz w:val="30"/>
          <w:szCs w:val="30"/>
        </w:rPr>
        <w:t xml:space="preserve">2579 </w:t>
      </w:r>
      <w:r w:rsidRPr="003C47FE">
        <w:rPr>
          <w:rFonts w:ascii="Angsana New" w:hAnsi="Angsana New"/>
          <w:sz w:val="30"/>
          <w:szCs w:val="30"/>
          <w:cs/>
        </w:rPr>
        <w:t>ตามลำดับ</w:t>
      </w:r>
    </w:p>
    <w:p w:rsidR="007D014D" w:rsidRPr="00CF652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CF652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ค</w:t>
      </w:r>
      <w:r w:rsidR="007D014D" w:rsidRPr="003C47FE">
        <w:rPr>
          <w:rFonts w:ascii="Angsana New" w:hAnsi="Angsana New"/>
          <w:sz w:val="30"/>
          <w:szCs w:val="30"/>
          <w:cs/>
        </w:rPr>
        <w:t>)</w:t>
      </w:r>
      <w:r w:rsidR="007D014D"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</w:rPr>
        <w:t>31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014D" w:rsidRPr="003C47FE">
        <w:rPr>
          <w:rFonts w:ascii="Angsana New" w:hAnsi="Angsana New"/>
          <w:sz w:val="30"/>
          <w:szCs w:val="30"/>
        </w:rPr>
        <w:t xml:space="preserve">2560 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บริษัทมีภาระผูกพันภายใต้สัญญาบริการหลายฉบับกับบริษัทในประเทศบางแห่งเป็นจำนวนเงินรวม </w:t>
      </w:r>
      <w:r w:rsidR="00A363DF">
        <w:rPr>
          <w:rFonts w:ascii="Angsana New" w:hAnsi="Angsana New" w:hint="cs"/>
          <w:sz w:val="30"/>
          <w:szCs w:val="30"/>
          <w:cs/>
        </w:rPr>
        <w:t>46.8</w:t>
      </w:r>
      <w:r w:rsidR="007D014D" w:rsidRPr="003C47FE">
        <w:rPr>
          <w:rFonts w:ascii="Angsana New" w:hAnsi="Angsana New"/>
          <w:sz w:val="30"/>
          <w:szCs w:val="30"/>
        </w:rPr>
        <w:t xml:space="preserve"> 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ล้านบาท </w:t>
      </w:r>
      <w:r w:rsidR="007D014D" w:rsidRPr="003C47FE">
        <w:rPr>
          <w:rFonts w:ascii="Angsana New" w:hAnsi="Angsana New"/>
          <w:i/>
          <w:iCs/>
          <w:sz w:val="30"/>
          <w:szCs w:val="30"/>
        </w:rPr>
        <w:t>(25</w:t>
      </w:r>
      <w:r w:rsidR="007D014D" w:rsidRPr="003C47FE">
        <w:rPr>
          <w:rFonts w:ascii="Angsana New" w:hAnsi="Angsana New"/>
          <w:i/>
          <w:iCs/>
          <w:sz w:val="30"/>
          <w:szCs w:val="30"/>
          <w:cs/>
        </w:rPr>
        <w:t>5</w:t>
      </w:r>
      <w:r w:rsidR="007D014D" w:rsidRPr="003C47FE">
        <w:rPr>
          <w:rFonts w:ascii="Angsana New" w:hAnsi="Angsana New"/>
          <w:i/>
          <w:iCs/>
          <w:sz w:val="30"/>
          <w:szCs w:val="30"/>
        </w:rPr>
        <w:t xml:space="preserve">9: 44.6 </w:t>
      </w:r>
      <w:r w:rsidR="007D014D" w:rsidRPr="003C47F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7D014D" w:rsidRPr="00CF652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  <w:r w:rsidRPr="00CF652D">
        <w:rPr>
          <w:rFonts w:ascii="Angsana New" w:hAnsi="Angsana New"/>
          <w:sz w:val="20"/>
          <w:szCs w:val="20"/>
          <w:cs/>
        </w:rPr>
        <w:tab/>
      </w:r>
    </w:p>
    <w:p w:rsidR="007D014D" w:rsidRPr="003C47FE" w:rsidRDefault="00CF652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(ง</w:t>
      </w:r>
      <w:r w:rsidR="007D014D" w:rsidRPr="003C47FE">
        <w:rPr>
          <w:rFonts w:ascii="Angsana New" w:hAnsi="Angsana New"/>
          <w:sz w:val="30"/>
          <w:szCs w:val="30"/>
          <w:cs/>
        </w:rPr>
        <w:t>)</w:t>
      </w:r>
      <w:r w:rsidR="007D014D"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</w:rPr>
        <w:t>31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014D" w:rsidRPr="003C47FE">
        <w:rPr>
          <w:rFonts w:ascii="Angsana New" w:hAnsi="Angsana New"/>
          <w:sz w:val="30"/>
          <w:szCs w:val="30"/>
        </w:rPr>
        <w:t xml:space="preserve">2560 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มีหนังสือค้ำประกันที่ธนาคารในประเทศแห่งหนึ่งออกเพื่อค้ำประกันบริษัทต่อหน่วยงานราชการสำหรับการจัดสรรที่ดินเพื่อสาธารณูปโภค และทำสัญญาเช่าที่ดินเป็นจำนวนเงิน</w:t>
      </w:r>
      <w:r w:rsidR="007D014D" w:rsidRPr="00641462">
        <w:rPr>
          <w:rFonts w:ascii="Angsana New" w:hAnsi="Angsana New"/>
          <w:sz w:val="30"/>
          <w:szCs w:val="30"/>
          <w:cs/>
        </w:rPr>
        <w:t xml:space="preserve">รวม </w:t>
      </w:r>
      <w:r w:rsidR="00641462" w:rsidRPr="00641462">
        <w:rPr>
          <w:rFonts w:ascii="Angsana New" w:hAnsi="Angsana New"/>
          <w:sz w:val="30"/>
          <w:szCs w:val="30"/>
        </w:rPr>
        <w:t>5</w:t>
      </w:r>
      <w:r w:rsidR="00641462">
        <w:rPr>
          <w:rFonts w:ascii="Angsana New" w:hAnsi="Angsana New"/>
          <w:sz w:val="30"/>
          <w:szCs w:val="30"/>
        </w:rPr>
        <w:t>7.6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 ล้านบาท</w:t>
      </w:r>
      <w:r w:rsidR="007D014D" w:rsidRPr="003C47FE">
        <w:rPr>
          <w:rFonts w:ascii="Angsana New" w:hAnsi="Angsana New"/>
          <w:sz w:val="30"/>
          <w:szCs w:val="30"/>
        </w:rPr>
        <w:t xml:space="preserve"> </w:t>
      </w:r>
      <w:r w:rsidR="007D014D" w:rsidRPr="003C47FE">
        <w:rPr>
          <w:rFonts w:ascii="Angsana New" w:hAnsi="Angsana New"/>
          <w:i/>
          <w:iCs/>
          <w:sz w:val="30"/>
          <w:szCs w:val="30"/>
        </w:rPr>
        <w:t>(25</w:t>
      </w:r>
      <w:r w:rsidR="007D014D" w:rsidRPr="003C47FE">
        <w:rPr>
          <w:rFonts w:ascii="Angsana New" w:hAnsi="Angsana New"/>
          <w:i/>
          <w:iCs/>
          <w:sz w:val="30"/>
          <w:szCs w:val="30"/>
          <w:cs/>
        </w:rPr>
        <w:t>5</w:t>
      </w:r>
      <w:r w:rsidR="007D014D" w:rsidRPr="003C47FE">
        <w:rPr>
          <w:rFonts w:ascii="Angsana New" w:hAnsi="Angsana New"/>
          <w:i/>
          <w:iCs/>
          <w:sz w:val="30"/>
          <w:szCs w:val="30"/>
        </w:rPr>
        <w:t xml:space="preserve">9: 57.6 </w:t>
      </w:r>
      <w:r w:rsidR="007D014D" w:rsidRPr="003C47F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B87FB5" w:rsidRPr="00CF652D" w:rsidRDefault="00B87FB5" w:rsidP="00B87FB5">
      <w:pPr>
        <w:pStyle w:val="FSBlank"/>
      </w:pPr>
    </w:p>
    <w:p w:rsidR="00B87FB5" w:rsidRPr="002539E1" w:rsidRDefault="00B87FB5" w:rsidP="002539E1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2539E1">
        <w:rPr>
          <w:rFonts w:ascii="Angsana New" w:hAnsi="Angsana New" w:hint="cs"/>
          <w:b/>
          <w:bCs/>
          <w:sz w:val="30"/>
          <w:szCs w:val="30"/>
          <w:cs/>
        </w:rPr>
        <w:t>สัญญา</w:t>
      </w:r>
      <w:r w:rsidR="00BB3107">
        <w:rPr>
          <w:rFonts w:ascii="Angsana New" w:hAnsi="Angsana New" w:hint="cs"/>
          <w:b/>
          <w:bCs/>
          <w:sz w:val="30"/>
          <w:szCs w:val="30"/>
          <w:cs/>
        </w:rPr>
        <w:t>ที่</w:t>
      </w:r>
      <w:r w:rsidRPr="002539E1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  <w:r w:rsidR="002539E1" w:rsidRPr="003C47FE">
        <w:rPr>
          <w:rFonts w:ascii="Angsana New" w:hAnsi="Angsana New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B87FB5" w:rsidRPr="003C47FE" w:rsidRDefault="00B87FB5" w:rsidP="00B87FB5">
      <w:pPr>
        <w:pStyle w:val="FSBlank"/>
      </w:pPr>
    </w:p>
    <w:p w:rsidR="00B87FB5" w:rsidRPr="00B87FB5" w:rsidRDefault="00B87FB5" w:rsidP="00B87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อุตสาหกรรมนวนคร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จังหวัดปทุมธานี ตามเงื่อนไขที่ระบุไว้ในสัญญา บริษัทได้รับค่าตอบแทน</w:t>
      </w:r>
      <w:r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จำนวน </w:t>
      </w:r>
      <w:r>
        <w:rPr>
          <w:rFonts w:ascii="Angsana New" w:hAnsi="Angsana New"/>
          <w:bCs/>
          <w:sz w:val="30"/>
          <w:szCs w:val="30"/>
        </w:rPr>
        <w:t>15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ล้านบาท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87FB5">
        <w:rPr>
          <w:rFonts w:ascii="Angsana New" w:hAnsi="Angsana New"/>
          <w:bCs/>
          <w:sz w:val="30"/>
          <w:szCs w:val="30"/>
        </w:rPr>
        <w:t>16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Pr="003C47FE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47FE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14.7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B87FB5" w:rsidRPr="002E0E61" w:rsidRDefault="00B87FB5" w:rsidP="00B87FB5">
      <w:pPr>
        <w:pStyle w:val="FSBlank"/>
      </w:pPr>
    </w:p>
    <w:p w:rsidR="007D014D" w:rsidRPr="003C47FE" w:rsidRDefault="007D014D" w:rsidP="00A363DF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7D014D" w:rsidRPr="00CF652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20"/>
          <w:szCs w:val="20"/>
          <w:highlight w:val="yellow"/>
        </w:rPr>
      </w:pPr>
    </w:p>
    <w:p w:rsidR="007D014D" w:rsidRPr="003C47FE" w:rsidRDefault="007D014D" w:rsidP="007D014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  <w:lang w:val="en-US" w:bidi="th-TH"/>
        </w:rPr>
        <w:t>ณ วันที่ 31 ธันวาคม 25</w:t>
      </w:r>
      <w:r>
        <w:rPr>
          <w:rFonts w:ascii="Angsana New" w:hAnsi="Angsana New"/>
          <w:sz w:val="30"/>
          <w:szCs w:val="30"/>
          <w:lang w:val="en-US" w:bidi="th-TH"/>
        </w:rPr>
        <w:t>60</w:t>
      </w:r>
      <w:r w:rsidRPr="003C47FE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บริษัทมีคดีฟ้องร้องเกี่ยวกับการเลิกจ้างที่ไม่เป็นธรรมกับอดีตพนักงาน</w:t>
      </w:r>
      <w:r w:rsidR="00DC552B">
        <w:rPr>
          <w:rFonts w:ascii="Angsana New" w:hAnsi="Angsana New" w:hint="cs"/>
          <w:sz w:val="30"/>
          <w:szCs w:val="30"/>
          <w:cs/>
          <w:lang w:val="en-US" w:bidi="th-TH"/>
        </w:rPr>
        <w:t xml:space="preserve">รายหนึ่ง </w:t>
      </w:r>
      <w:r w:rsidRPr="003C47FE">
        <w:rPr>
          <w:rFonts w:ascii="Angsana New" w:hAnsi="Angsana New"/>
          <w:sz w:val="30"/>
          <w:szCs w:val="30"/>
          <w:cs/>
          <w:lang w:val="en-US" w:bidi="th-TH"/>
        </w:rPr>
        <w:t>โดย</w:t>
      </w:r>
      <w:r w:rsidR="00DC552B">
        <w:rPr>
          <w:rFonts w:ascii="Angsana New" w:hAnsi="Angsana New" w:hint="cs"/>
          <w:sz w:val="30"/>
          <w:szCs w:val="30"/>
          <w:cs/>
          <w:lang w:val="en-US" w:bidi="th-TH"/>
        </w:rPr>
        <w:t>พนักงานดังกล่าว</w:t>
      </w:r>
      <w:r w:rsidRPr="003C47FE">
        <w:rPr>
          <w:rFonts w:ascii="Angsana New" w:hAnsi="Angsana New"/>
          <w:sz w:val="30"/>
          <w:szCs w:val="30"/>
          <w:cs/>
          <w:lang w:val="en-US" w:bidi="th-TH"/>
        </w:rPr>
        <w:t>เรียกค่าเสียหาย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เป็นจำนวนเงิน </w:t>
      </w:r>
      <w:r w:rsidR="009E413B" w:rsidRPr="009E413B">
        <w:rPr>
          <w:rFonts w:ascii="Angsana New" w:hAnsi="Angsana New"/>
          <w:sz w:val="30"/>
          <w:szCs w:val="30"/>
          <w:lang w:val="en-US" w:bidi="th-TH"/>
        </w:rPr>
        <w:t>1</w:t>
      </w:r>
      <w:r w:rsidR="009E413B">
        <w:rPr>
          <w:rFonts w:ascii="Angsana New" w:hAnsi="Angsana New"/>
          <w:sz w:val="30"/>
          <w:szCs w:val="30"/>
          <w:lang w:val="en-US" w:bidi="th-TH"/>
        </w:rPr>
        <w:t>1.2</w:t>
      </w:r>
      <w:r w:rsidRPr="003C47FE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ปัจจุบันคดีอยู่ในระหว่างการพิจารณาของศาลแรงงานกลาง</w:t>
      </w:r>
    </w:p>
    <w:p w:rsidR="007D014D" w:rsidRPr="00CF652D" w:rsidRDefault="007D014D" w:rsidP="007D014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p w:rsidR="00722DDC" w:rsidRDefault="0072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D014D" w:rsidRPr="003C47FE" w:rsidRDefault="007D014D" w:rsidP="00A363DF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:rsidR="007D014D" w:rsidRPr="007B6B83" w:rsidRDefault="007D014D" w:rsidP="007B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720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รายการบางรายการในงบการเงินปี </w:t>
      </w:r>
      <w:r w:rsidRPr="003C47FE">
        <w:rPr>
          <w:rFonts w:ascii="Angsana New" w:hAnsi="Angsana New"/>
          <w:sz w:val="30"/>
          <w:szCs w:val="30"/>
        </w:rPr>
        <w:t xml:space="preserve">2559 </w:t>
      </w:r>
      <w:r w:rsidRPr="003C47FE">
        <w:rPr>
          <w:rFonts w:ascii="Angsana New" w:hAnsi="Angsana New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3C47FE">
        <w:rPr>
          <w:rFonts w:ascii="Angsana New" w:hAnsi="Angsana New"/>
          <w:sz w:val="30"/>
          <w:szCs w:val="30"/>
        </w:rPr>
        <w:t>2560</w:t>
      </w:r>
      <w:r w:rsidRPr="003C47F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152"/>
        <w:gridCol w:w="236"/>
        <w:gridCol w:w="1152"/>
        <w:gridCol w:w="268"/>
        <w:gridCol w:w="1152"/>
      </w:tblGrid>
      <w:tr w:rsidR="00B02D83" w:rsidRPr="003C47FE" w:rsidTr="00B02D83">
        <w:tc>
          <w:tcPr>
            <w:tcW w:w="5328" w:type="dxa"/>
          </w:tcPr>
          <w:p w:rsidR="00B02D83" w:rsidRPr="003C47FE" w:rsidRDefault="00B02D83" w:rsidP="00D6533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B02D83" w:rsidRPr="003C47FE" w:rsidTr="00B02D83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</w:tr>
      <w:tr w:rsidR="00B02D83" w:rsidRPr="003C47FE" w:rsidTr="00EE1F0E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D83" w:rsidRPr="003C47FE" w:rsidTr="00722DDC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D83" w:rsidRPr="003C47FE" w:rsidTr="00722DDC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31,999</w:t>
            </w:r>
          </w:p>
        </w:tc>
        <w:tc>
          <w:tcPr>
            <w:tcW w:w="236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(1,062)</w:t>
            </w:r>
          </w:p>
        </w:tc>
        <w:tc>
          <w:tcPr>
            <w:tcW w:w="268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30,937</w:t>
            </w:r>
          </w:p>
        </w:tc>
      </w:tr>
      <w:tr w:rsidR="00B02D83" w:rsidRPr="003C47FE" w:rsidTr="00722DDC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39,443</w:t>
            </w:r>
          </w:p>
        </w:tc>
        <w:tc>
          <w:tcPr>
            <w:tcW w:w="236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268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40,505</w:t>
            </w:r>
          </w:p>
        </w:tc>
      </w:tr>
      <w:tr w:rsidR="00B02D83" w:rsidRPr="003C47FE" w:rsidTr="00722DDC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D83" w:rsidRPr="003C47FE" w:rsidTr="00722DDC">
        <w:tc>
          <w:tcPr>
            <w:tcW w:w="5328" w:type="dxa"/>
          </w:tcPr>
          <w:p w:rsidR="00B02D83" w:rsidRPr="003C47FE" w:rsidRDefault="00B02D83" w:rsidP="00B02D83">
            <w:pPr>
              <w:pStyle w:val="FSBlank"/>
              <w:rPr>
                <w:cs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FSBlank"/>
            </w:pPr>
          </w:p>
        </w:tc>
        <w:tc>
          <w:tcPr>
            <w:tcW w:w="236" w:type="dxa"/>
          </w:tcPr>
          <w:p w:rsidR="00B02D83" w:rsidRPr="003C47FE" w:rsidRDefault="00B02D83" w:rsidP="00B02D83">
            <w:pPr>
              <w:pStyle w:val="FSBlank"/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B02D83" w:rsidRPr="003C47FE" w:rsidRDefault="00B02D83" w:rsidP="00B02D83">
            <w:pPr>
              <w:pStyle w:val="FSBlank"/>
            </w:pPr>
          </w:p>
        </w:tc>
        <w:tc>
          <w:tcPr>
            <w:tcW w:w="268" w:type="dxa"/>
          </w:tcPr>
          <w:p w:rsidR="00B02D83" w:rsidRPr="003C47FE" w:rsidRDefault="00B02D83" w:rsidP="00B02D83">
            <w:pPr>
              <w:pStyle w:val="FSBlank"/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FSBlank"/>
            </w:pPr>
          </w:p>
        </w:tc>
      </w:tr>
      <w:tr w:rsidR="00B02D83" w:rsidRPr="003C47FE" w:rsidTr="00722DDC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D83" w:rsidRPr="003C47FE" w:rsidTr="00722DDC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46,099</w:t>
            </w:r>
          </w:p>
        </w:tc>
        <w:tc>
          <w:tcPr>
            <w:tcW w:w="236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(14,950)</w:t>
            </w:r>
          </w:p>
        </w:tc>
        <w:tc>
          <w:tcPr>
            <w:tcW w:w="268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31,149</w:t>
            </w:r>
          </w:p>
        </w:tc>
      </w:tr>
      <w:tr w:rsidR="00B02D83" w:rsidRPr="003C47FE" w:rsidTr="00722DDC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FA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</w:t>
            </w:r>
            <w:r w:rsidR="00DA20A2">
              <w:rPr>
                <w:rFonts w:ascii="Angsana New" w:hAnsi="Angsana New" w:hint="cs"/>
                <w:sz w:val="30"/>
                <w:szCs w:val="30"/>
                <w:cs/>
              </w:rPr>
              <w:t>พื้นที่และ</w:t>
            </w:r>
            <w:r w:rsidRPr="004D2FAD">
              <w:rPr>
                <w:rFonts w:ascii="Angsana New" w:hAnsi="Angsana New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14,950</w:t>
            </w:r>
          </w:p>
        </w:tc>
        <w:tc>
          <w:tcPr>
            <w:tcW w:w="268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14,950</w:t>
            </w:r>
          </w:p>
        </w:tc>
      </w:tr>
      <w:tr w:rsidR="00B02D83" w:rsidRPr="003C47FE" w:rsidTr="00722DDC">
        <w:tc>
          <w:tcPr>
            <w:tcW w:w="5328" w:type="dxa"/>
          </w:tcPr>
          <w:p w:rsidR="00B02D83" w:rsidRPr="003C47FE" w:rsidRDefault="00B02D83" w:rsidP="00B02D83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B02D83" w:rsidRPr="003C47FE" w:rsidRDefault="00B02D83" w:rsidP="00B02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7D014D" w:rsidRPr="007B6B83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720" w:right="-43" w:hanging="90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:rsidR="002A240F" w:rsidRPr="003C47FE" w:rsidRDefault="002A240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sectPr w:rsidR="002A240F" w:rsidRPr="003C47FE" w:rsidSect="00A27781">
      <w:footerReference w:type="defaul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CC4" w:rsidRDefault="001C6CC4" w:rsidP="004956B4">
      <w:r>
        <w:separator/>
      </w:r>
    </w:p>
  </w:endnote>
  <w:endnote w:type="continuationSeparator" w:id="0">
    <w:p w:rsidR="001C6CC4" w:rsidRDefault="001C6CC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3021FF" w:rsidRDefault="00D76469" w:rsidP="006C42A7">
    <w:pPr>
      <w:pStyle w:val="Footer"/>
      <w:framePr w:w="252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8167B3">
      <w:rPr>
        <w:rStyle w:val="PageNumber"/>
        <w:rFonts w:ascii="Angsana New" w:hAnsi="Angsana New"/>
        <w:noProof/>
        <w:sz w:val="30"/>
        <w:szCs w:val="30"/>
      </w:rPr>
      <w:t>30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76469" w:rsidRPr="001977BE" w:rsidRDefault="00D7646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3021FF" w:rsidRDefault="00D7646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8167B3">
      <w:rPr>
        <w:rStyle w:val="PageNumber"/>
        <w:rFonts w:ascii="Angsana New" w:hAnsi="Angsana New"/>
        <w:noProof/>
        <w:sz w:val="30"/>
        <w:szCs w:val="30"/>
      </w:rPr>
      <w:t>41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76469" w:rsidRPr="00080062" w:rsidRDefault="00D7646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3021FF" w:rsidRDefault="00D7646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8167B3">
      <w:rPr>
        <w:rStyle w:val="PageNumber"/>
        <w:rFonts w:ascii="Angsana New" w:hAnsi="Angsana New"/>
        <w:noProof/>
        <w:sz w:val="30"/>
        <w:szCs w:val="30"/>
      </w:rPr>
      <w:t>43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76469" w:rsidRPr="00080062" w:rsidRDefault="00D7646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3021FF" w:rsidRDefault="00D7646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8167B3">
      <w:rPr>
        <w:rStyle w:val="PageNumber"/>
        <w:rFonts w:ascii="Angsana New" w:hAnsi="Angsana New"/>
        <w:noProof/>
        <w:sz w:val="30"/>
        <w:szCs w:val="30"/>
      </w:rPr>
      <w:t>44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76469" w:rsidRPr="00080062" w:rsidRDefault="00D7646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D83FF5" w:rsidRDefault="00D7646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B3A58">
      <w:rPr>
        <w:rFonts w:ascii="Angsana New" w:hAnsi="Angsana New"/>
        <w:noProof/>
        <w:sz w:val="30"/>
        <w:szCs w:val="30"/>
      </w:rPr>
      <w:t>nav001a171a-12t-1 Rev 9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69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3021FF" w:rsidRDefault="00D7646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8167B3">
      <w:rPr>
        <w:rStyle w:val="PageNumber"/>
        <w:rFonts w:ascii="Angsana New" w:hAnsi="Angsana New"/>
        <w:noProof/>
        <w:sz w:val="30"/>
        <w:szCs w:val="30"/>
      </w:rPr>
      <w:t>47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76469" w:rsidRPr="00080062" w:rsidRDefault="00D7646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3021FF" w:rsidRDefault="00D7646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8167B3">
      <w:rPr>
        <w:rStyle w:val="PageNumber"/>
        <w:rFonts w:ascii="Angsana New" w:hAnsi="Angsana New"/>
        <w:noProof/>
        <w:sz w:val="30"/>
        <w:szCs w:val="30"/>
      </w:rPr>
      <w:t>48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76469" w:rsidRPr="00080062" w:rsidRDefault="00D7646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3021FF" w:rsidRDefault="00D7646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5B3A58">
      <w:rPr>
        <w:rStyle w:val="PageNumber"/>
        <w:rFonts w:ascii="Angsana New" w:hAnsi="Angsana New"/>
        <w:noProof/>
        <w:sz w:val="30"/>
        <w:szCs w:val="30"/>
      </w:rPr>
      <w:t>74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D76469" w:rsidRPr="00080062" w:rsidRDefault="00D7646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CC4" w:rsidRDefault="001C6CC4" w:rsidP="004956B4">
      <w:r>
        <w:separator/>
      </w:r>
    </w:p>
  </w:footnote>
  <w:footnote w:type="continuationSeparator" w:id="0">
    <w:p w:rsidR="001C6CC4" w:rsidRDefault="001C6CC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1E2301" w:rsidRDefault="00D7646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D76469" w:rsidRDefault="00D7646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76469" w:rsidRDefault="00D76469" w:rsidP="00D80DF8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2560</w:t>
    </w:r>
  </w:p>
  <w:p w:rsidR="00D76469" w:rsidRPr="003A27C0" w:rsidRDefault="00D76469" w:rsidP="001F375E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1E2301" w:rsidRDefault="00D76469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D76469" w:rsidRDefault="00D76469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76469" w:rsidRPr="00850A09" w:rsidRDefault="00D76469" w:rsidP="00A20E05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2560</w:t>
    </w:r>
  </w:p>
  <w:p w:rsidR="00D76469" w:rsidRPr="00133A03" w:rsidRDefault="00D7646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206630" w:rsidRDefault="00D7646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proofErr w:type="spellStart"/>
    <w:r w:rsidRPr="00206630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206630">
      <w:rPr>
        <w:rFonts w:ascii="Angsana New" w:hAnsi="Angsana New" w:hint="cs"/>
        <w:b/>
        <w:bCs/>
        <w:sz w:val="32"/>
        <w:szCs w:val="32"/>
        <w:cs/>
      </w:rPr>
      <w:t xml:space="preserve"> จำกัด (มหาชน)</w:t>
    </w:r>
  </w:p>
  <w:p w:rsidR="00D76469" w:rsidRPr="00206630" w:rsidRDefault="00D7646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D76469" w:rsidRDefault="00D7646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254</w:t>
    </w:r>
    <w:r>
      <w:rPr>
        <w:rFonts w:ascii="Angsana New" w:hAnsi="Angsana New" w:hint="cs"/>
        <w:b/>
        <w:bCs/>
        <w:sz w:val="32"/>
        <w:szCs w:val="32"/>
        <w:cs/>
      </w:rPr>
      <w:t>9(ไม่ได้ตรวจสอบ)</w:t>
    </w:r>
  </w:p>
  <w:p w:rsidR="00D76469" w:rsidRPr="00206630" w:rsidRDefault="00D7646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1E2301" w:rsidRDefault="00D7646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D76469" w:rsidRDefault="00D7646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76469" w:rsidRPr="00850A09" w:rsidRDefault="00D76469" w:rsidP="009D5230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2560</w:t>
    </w:r>
  </w:p>
  <w:p w:rsidR="00D76469" w:rsidRPr="00133A03" w:rsidRDefault="00D7646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469" w:rsidRPr="001E2301" w:rsidRDefault="00D7646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D76469" w:rsidRPr="001E2301" w:rsidRDefault="00D7646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76469" w:rsidRPr="00850A09" w:rsidRDefault="00D76469" w:rsidP="00850A0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2560</w:t>
    </w:r>
  </w:p>
  <w:p w:rsidR="00D76469" w:rsidRPr="00850A09" w:rsidRDefault="00D7646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A0A542C"/>
    <w:multiLevelType w:val="hybridMultilevel"/>
    <w:tmpl w:val="E042DFEA"/>
    <w:lvl w:ilvl="0" w:tplc="793A095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647FC2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E6123D6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554362"/>
    <w:multiLevelType w:val="hybridMultilevel"/>
    <w:tmpl w:val="15CEC30C"/>
    <w:lvl w:ilvl="0" w:tplc="044E925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F894BDE"/>
    <w:multiLevelType w:val="singleLevel"/>
    <w:tmpl w:val="F3F802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6E065BB"/>
    <w:multiLevelType w:val="hybridMultilevel"/>
    <w:tmpl w:val="256E59E8"/>
    <w:lvl w:ilvl="0" w:tplc="AC72368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37258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4"/>
  </w:num>
  <w:num w:numId="10">
    <w:abstractNumId w:val="20"/>
  </w:num>
  <w:num w:numId="11">
    <w:abstractNumId w:val="35"/>
  </w:num>
  <w:num w:numId="12">
    <w:abstractNumId w:val="25"/>
  </w:num>
  <w:num w:numId="13">
    <w:abstractNumId w:val="38"/>
  </w:num>
  <w:num w:numId="14">
    <w:abstractNumId w:val="8"/>
  </w:num>
  <w:num w:numId="15">
    <w:abstractNumId w:val="28"/>
  </w:num>
  <w:num w:numId="16">
    <w:abstractNumId w:val="29"/>
  </w:num>
  <w:num w:numId="17">
    <w:abstractNumId w:val="9"/>
  </w:num>
  <w:num w:numId="18">
    <w:abstractNumId w:val="21"/>
  </w:num>
  <w:num w:numId="19">
    <w:abstractNumId w:val="34"/>
  </w:num>
  <w:num w:numId="2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2"/>
  </w:num>
  <w:num w:numId="23">
    <w:abstractNumId w:val="16"/>
  </w:num>
  <w:num w:numId="24">
    <w:abstractNumId w:val="33"/>
  </w:num>
  <w:num w:numId="25">
    <w:abstractNumId w:val="26"/>
  </w:num>
  <w:num w:numId="26">
    <w:abstractNumId w:val="13"/>
  </w:num>
  <w:num w:numId="27">
    <w:abstractNumId w:val="18"/>
  </w:num>
  <w:num w:numId="28">
    <w:abstractNumId w:val="36"/>
  </w:num>
  <w:num w:numId="29">
    <w:abstractNumId w:val="19"/>
  </w:num>
  <w:num w:numId="30">
    <w:abstractNumId w:val="23"/>
  </w:num>
  <w:num w:numId="31">
    <w:abstractNumId w:val="39"/>
  </w:num>
  <w:num w:numId="32">
    <w:abstractNumId w:val="10"/>
  </w:num>
  <w:num w:numId="33">
    <w:abstractNumId w:val="15"/>
  </w:num>
  <w:num w:numId="34">
    <w:abstractNumId w:val="37"/>
  </w:num>
  <w:num w:numId="35">
    <w:abstractNumId w:val="17"/>
  </w:num>
  <w:num w:numId="36">
    <w:abstractNumId w:val="14"/>
  </w:num>
  <w:num w:numId="37">
    <w:abstractNumId w:val="11"/>
  </w:num>
  <w:num w:numId="38">
    <w:abstractNumId w:val="30"/>
  </w:num>
  <w:num w:numId="39">
    <w:abstractNumId w:val="31"/>
  </w:num>
  <w:num w:numId="40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FA5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F0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CDE"/>
    <w:rsid w:val="00025EF4"/>
    <w:rsid w:val="0002671B"/>
    <w:rsid w:val="000275FA"/>
    <w:rsid w:val="00027F26"/>
    <w:rsid w:val="00027FA7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34C"/>
    <w:rsid w:val="0003482C"/>
    <w:rsid w:val="000348FE"/>
    <w:rsid w:val="00034BAD"/>
    <w:rsid w:val="00034C75"/>
    <w:rsid w:val="00034F6E"/>
    <w:rsid w:val="00035A11"/>
    <w:rsid w:val="00035AA5"/>
    <w:rsid w:val="00035B14"/>
    <w:rsid w:val="00035DBC"/>
    <w:rsid w:val="00035F1E"/>
    <w:rsid w:val="00036238"/>
    <w:rsid w:val="000368F6"/>
    <w:rsid w:val="00037047"/>
    <w:rsid w:val="00037564"/>
    <w:rsid w:val="00037B04"/>
    <w:rsid w:val="00037BD9"/>
    <w:rsid w:val="00040571"/>
    <w:rsid w:val="00040649"/>
    <w:rsid w:val="00040C3B"/>
    <w:rsid w:val="00041055"/>
    <w:rsid w:val="000410F1"/>
    <w:rsid w:val="00041371"/>
    <w:rsid w:val="000417A1"/>
    <w:rsid w:val="000419C0"/>
    <w:rsid w:val="00041AE0"/>
    <w:rsid w:val="0004266D"/>
    <w:rsid w:val="00042B76"/>
    <w:rsid w:val="00042CEB"/>
    <w:rsid w:val="00043578"/>
    <w:rsid w:val="00043728"/>
    <w:rsid w:val="00043984"/>
    <w:rsid w:val="0004420A"/>
    <w:rsid w:val="00044B66"/>
    <w:rsid w:val="00044C2B"/>
    <w:rsid w:val="00044DCE"/>
    <w:rsid w:val="00044E11"/>
    <w:rsid w:val="00045003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F2"/>
    <w:rsid w:val="000472C4"/>
    <w:rsid w:val="0004740E"/>
    <w:rsid w:val="00047524"/>
    <w:rsid w:val="000475A6"/>
    <w:rsid w:val="00047751"/>
    <w:rsid w:val="00050156"/>
    <w:rsid w:val="000502A1"/>
    <w:rsid w:val="000502EB"/>
    <w:rsid w:val="00050965"/>
    <w:rsid w:val="0005098D"/>
    <w:rsid w:val="00050EE5"/>
    <w:rsid w:val="000512D8"/>
    <w:rsid w:val="00051636"/>
    <w:rsid w:val="00051B10"/>
    <w:rsid w:val="0005210B"/>
    <w:rsid w:val="000527C7"/>
    <w:rsid w:val="00052DEF"/>
    <w:rsid w:val="00052E8F"/>
    <w:rsid w:val="000535E3"/>
    <w:rsid w:val="00053B2B"/>
    <w:rsid w:val="00053DBC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119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74B"/>
    <w:rsid w:val="0008590D"/>
    <w:rsid w:val="00085AFA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F7"/>
    <w:rsid w:val="00090D2D"/>
    <w:rsid w:val="00090FC8"/>
    <w:rsid w:val="0009187F"/>
    <w:rsid w:val="00091A56"/>
    <w:rsid w:val="00091B12"/>
    <w:rsid w:val="00091C53"/>
    <w:rsid w:val="00092337"/>
    <w:rsid w:val="00092559"/>
    <w:rsid w:val="000928B2"/>
    <w:rsid w:val="00092977"/>
    <w:rsid w:val="00092B62"/>
    <w:rsid w:val="00092D1C"/>
    <w:rsid w:val="00093030"/>
    <w:rsid w:val="000931EA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BD9"/>
    <w:rsid w:val="000A0C5A"/>
    <w:rsid w:val="000A0F01"/>
    <w:rsid w:val="000A1017"/>
    <w:rsid w:val="000A10B0"/>
    <w:rsid w:val="000A149B"/>
    <w:rsid w:val="000A1725"/>
    <w:rsid w:val="000A1762"/>
    <w:rsid w:val="000A1D5D"/>
    <w:rsid w:val="000A23C1"/>
    <w:rsid w:val="000A2877"/>
    <w:rsid w:val="000A29B0"/>
    <w:rsid w:val="000A2DD1"/>
    <w:rsid w:val="000A30B4"/>
    <w:rsid w:val="000A343F"/>
    <w:rsid w:val="000A3536"/>
    <w:rsid w:val="000A3543"/>
    <w:rsid w:val="000A3557"/>
    <w:rsid w:val="000A38D8"/>
    <w:rsid w:val="000A3C1A"/>
    <w:rsid w:val="000A3EE9"/>
    <w:rsid w:val="000A4212"/>
    <w:rsid w:val="000A4B14"/>
    <w:rsid w:val="000A50DB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5102"/>
    <w:rsid w:val="000C5951"/>
    <w:rsid w:val="000C5EC2"/>
    <w:rsid w:val="000C5EC4"/>
    <w:rsid w:val="000C62AE"/>
    <w:rsid w:val="000C63D1"/>
    <w:rsid w:val="000C6493"/>
    <w:rsid w:val="000C6709"/>
    <w:rsid w:val="000C6B0B"/>
    <w:rsid w:val="000C6D34"/>
    <w:rsid w:val="000C779B"/>
    <w:rsid w:val="000C7B4E"/>
    <w:rsid w:val="000C7F39"/>
    <w:rsid w:val="000D0005"/>
    <w:rsid w:val="000D0127"/>
    <w:rsid w:val="000D02D5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437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118"/>
    <w:rsid w:val="000D5600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CC0"/>
    <w:rsid w:val="000E4011"/>
    <w:rsid w:val="000E4088"/>
    <w:rsid w:val="000E44F6"/>
    <w:rsid w:val="000E4C1E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39"/>
    <w:rsid w:val="000F0C0E"/>
    <w:rsid w:val="000F0D9B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143A"/>
    <w:rsid w:val="00101714"/>
    <w:rsid w:val="00101B2D"/>
    <w:rsid w:val="001024B3"/>
    <w:rsid w:val="00102940"/>
    <w:rsid w:val="00102C62"/>
    <w:rsid w:val="001034DB"/>
    <w:rsid w:val="00103A58"/>
    <w:rsid w:val="00103DE9"/>
    <w:rsid w:val="001042A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D74"/>
    <w:rsid w:val="00106DAA"/>
    <w:rsid w:val="001070BD"/>
    <w:rsid w:val="0010714A"/>
    <w:rsid w:val="00107578"/>
    <w:rsid w:val="00107622"/>
    <w:rsid w:val="00107654"/>
    <w:rsid w:val="001077C4"/>
    <w:rsid w:val="0010782D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AB2"/>
    <w:rsid w:val="00115C40"/>
    <w:rsid w:val="00115D25"/>
    <w:rsid w:val="00116002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60AE"/>
    <w:rsid w:val="00126172"/>
    <w:rsid w:val="001263FB"/>
    <w:rsid w:val="0012642B"/>
    <w:rsid w:val="00126502"/>
    <w:rsid w:val="0012669B"/>
    <w:rsid w:val="001268F8"/>
    <w:rsid w:val="00126B3A"/>
    <w:rsid w:val="00126C10"/>
    <w:rsid w:val="00127127"/>
    <w:rsid w:val="0012729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92D"/>
    <w:rsid w:val="00131982"/>
    <w:rsid w:val="00131C4F"/>
    <w:rsid w:val="00131DA6"/>
    <w:rsid w:val="00131FB9"/>
    <w:rsid w:val="00132190"/>
    <w:rsid w:val="0013248F"/>
    <w:rsid w:val="00132547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ECD"/>
    <w:rsid w:val="0013678D"/>
    <w:rsid w:val="00136C1E"/>
    <w:rsid w:val="00136EEA"/>
    <w:rsid w:val="0013706F"/>
    <w:rsid w:val="00137538"/>
    <w:rsid w:val="00137AA6"/>
    <w:rsid w:val="00137D48"/>
    <w:rsid w:val="00137DA7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33E3"/>
    <w:rsid w:val="001433FE"/>
    <w:rsid w:val="00143BB7"/>
    <w:rsid w:val="00143E2B"/>
    <w:rsid w:val="001441E4"/>
    <w:rsid w:val="001444CD"/>
    <w:rsid w:val="00144880"/>
    <w:rsid w:val="00144A50"/>
    <w:rsid w:val="00144AF3"/>
    <w:rsid w:val="0014558A"/>
    <w:rsid w:val="00145916"/>
    <w:rsid w:val="00145918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D72"/>
    <w:rsid w:val="0015435C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2D"/>
    <w:rsid w:val="001577ED"/>
    <w:rsid w:val="00157D7E"/>
    <w:rsid w:val="00157F8B"/>
    <w:rsid w:val="0016063F"/>
    <w:rsid w:val="001607A4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317E"/>
    <w:rsid w:val="0016327D"/>
    <w:rsid w:val="0016333F"/>
    <w:rsid w:val="00163556"/>
    <w:rsid w:val="001639EE"/>
    <w:rsid w:val="00163BAA"/>
    <w:rsid w:val="00163D10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11F"/>
    <w:rsid w:val="00170686"/>
    <w:rsid w:val="001707BE"/>
    <w:rsid w:val="001707C5"/>
    <w:rsid w:val="001707E4"/>
    <w:rsid w:val="001709AB"/>
    <w:rsid w:val="00170F6D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C57"/>
    <w:rsid w:val="00173CC6"/>
    <w:rsid w:val="00174035"/>
    <w:rsid w:val="001741B9"/>
    <w:rsid w:val="00174294"/>
    <w:rsid w:val="001743B5"/>
    <w:rsid w:val="00174B6E"/>
    <w:rsid w:val="00175025"/>
    <w:rsid w:val="001753CD"/>
    <w:rsid w:val="00175405"/>
    <w:rsid w:val="00175ED3"/>
    <w:rsid w:val="00175FD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B2"/>
    <w:rsid w:val="0018159A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78"/>
    <w:rsid w:val="00184BD9"/>
    <w:rsid w:val="00185151"/>
    <w:rsid w:val="001853F3"/>
    <w:rsid w:val="001857A4"/>
    <w:rsid w:val="00185FFA"/>
    <w:rsid w:val="001861E7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40B4"/>
    <w:rsid w:val="001A480E"/>
    <w:rsid w:val="001A4A85"/>
    <w:rsid w:val="001A4F02"/>
    <w:rsid w:val="001A54B4"/>
    <w:rsid w:val="001A5590"/>
    <w:rsid w:val="001A598A"/>
    <w:rsid w:val="001A61F9"/>
    <w:rsid w:val="001A62F2"/>
    <w:rsid w:val="001A6542"/>
    <w:rsid w:val="001A6DEF"/>
    <w:rsid w:val="001A721C"/>
    <w:rsid w:val="001A739C"/>
    <w:rsid w:val="001A73C5"/>
    <w:rsid w:val="001A7A14"/>
    <w:rsid w:val="001A7B2F"/>
    <w:rsid w:val="001A7BF3"/>
    <w:rsid w:val="001A7F6F"/>
    <w:rsid w:val="001B03F3"/>
    <w:rsid w:val="001B0DFB"/>
    <w:rsid w:val="001B0F39"/>
    <w:rsid w:val="001B1997"/>
    <w:rsid w:val="001B1A6E"/>
    <w:rsid w:val="001B1C98"/>
    <w:rsid w:val="001B25A3"/>
    <w:rsid w:val="001B28B7"/>
    <w:rsid w:val="001B2A22"/>
    <w:rsid w:val="001B2A5E"/>
    <w:rsid w:val="001B301B"/>
    <w:rsid w:val="001B3B3A"/>
    <w:rsid w:val="001B41B5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C30"/>
    <w:rsid w:val="001C1C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53F4"/>
    <w:rsid w:val="001C56F6"/>
    <w:rsid w:val="001C57C5"/>
    <w:rsid w:val="001C59EE"/>
    <w:rsid w:val="001C5A39"/>
    <w:rsid w:val="001C628B"/>
    <w:rsid w:val="001C674F"/>
    <w:rsid w:val="001C6992"/>
    <w:rsid w:val="001C6CC4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B2E"/>
    <w:rsid w:val="001D3C79"/>
    <w:rsid w:val="001D3CC9"/>
    <w:rsid w:val="001D3F94"/>
    <w:rsid w:val="001D40E6"/>
    <w:rsid w:val="001D457C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8D"/>
    <w:rsid w:val="0020257E"/>
    <w:rsid w:val="00202694"/>
    <w:rsid w:val="0020294A"/>
    <w:rsid w:val="00202DDC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D"/>
    <w:rsid w:val="00205046"/>
    <w:rsid w:val="002056B9"/>
    <w:rsid w:val="002056E9"/>
    <w:rsid w:val="00205B18"/>
    <w:rsid w:val="002061D5"/>
    <w:rsid w:val="002062DC"/>
    <w:rsid w:val="00206555"/>
    <w:rsid w:val="00206630"/>
    <w:rsid w:val="002066C2"/>
    <w:rsid w:val="002068B3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63E"/>
    <w:rsid w:val="0021377A"/>
    <w:rsid w:val="00213BB0"/>
    <w:rsid w:val="00213CCA"/>
    <w:rsid w:val="00213D3C"/>
    <w:rsid w:val="00213FCE"/>
    <w:rsid w:val="002143C3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CF7"/>
    <w:rsid w:val="00220E0A"/>
    <w:rsid w:val="00220E9B"/>
    <w:rsid w:val="002214CD"/>
    <w:rsid w:val="002215CD"/>
    <w:rsid w:val="00221887"/>
    <w:rsid w:val="0022189B"/>
    <w:rsid w:val="00221929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E6"/>
    <w:rsid w:val="00225CB2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AE"/>
    <w:rsid w:val="0023289D"/>
    <w:rsid w:val="00232B43"/>
    <w:rsid w:val="00232F1D"/>
    <w:rsid w:val="00233213"/>
    <w:rsid w:val="002333EA"/>
    <w:rsid w:val="00233725"/>
    <w:rsid w:val="00233947"/>
    <w:rsid w:val="00233C2A"/>
    <w:rsid w:val="0023430B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6180"/>
    <w:rsid w:val="002466B0"/>
    <w:rsid w:val="002468E1"/>
    <w:rsid w:val="002469F5"/>
    <w:rsid w:val="00246B6B"/>
    <w:rsid w:val="00246E1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813"/>
    <w:rsid w:val="00255F8E"/>
    <w:rsid w:val="00256049"/>
    <w:rsid w:val="00256069"/>
    <w:rsid w:val="0025629B"/>
    <w:rsid w:val="0025636C"/>
    <w:rsid w:val="00256437"/>
    <w:rsid w:val="0025664F"/>
    <w:rsid w:val="00256AEF"/>
    <w:rsid w:val="00256BE8"/>
    <w:rsid w:val="00256FC2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827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901"/>
    <w:rsid w:val="00272C6B"/>
    <w:rsid w:val="00272D83"/>
    <w:rsid w:val="00273548"/>
    <w:rsid w:val="00273795"/>
    <w:rsid w:val="00273E34"/>
    <w:rsid w:val="002744D2"/>
    <w:rsid w:val="002747DC"/>
    <w:rsid w:val="00274989"/>
    <w:rsid w:val="00275011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C07"/>
    <w:rsid w:val="00277E6D"/>
    <w:rsid w:val="0028006F"/>
    <w:rsid w:val="0028069C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31F6"/>
    <w:rsid w:val="00283B19"/>
    <w:rsid w:val="00283BEB"/>
    <w:rsid w:val="00283CBC"/>
    <w:rsid w:val="00283D52"/>
    <w:rsid w:val="002840C0"/>
    <w:rsid w:val="0028452C"/>
    <w:rsid w:val="002845EE"/>
    <w:rsid w:val="002864D7"/>
    <w:rsid w:val="002865E9"/>
    <w:rsid w:val="00286939"/>
    <w:rsid w:val="002869B5"/>
    <w:rsid w:val="00286DD0"/>
    <w:rsid w:val="002870B9"/>
    <w:rsid w:val="00287254"/>
    <w:rsid w:val="0028733C"/>
    <w:rsid w:val="00287462"/>
    <w:rsid w:val="002877A0"/>
    <w:rsid w:val="00287EAD"/>
    <w:rsid w:val="00287EB1"/>
    <w:rsid w:val="00287EC9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D54"/>
    <w:rsid w:val="00293223"/>
    <w:rsid w:val="00293580"/>
    <w:rsid w:val="00293592"/>
    <w:rsid w:val="00293878"/>
    <w:rsid w:val="00293952"/>
    <w:rsid w:val="00293EF8"/>
    <w:rsid w:val="0029400B"/>
    <w:rsid w:val="0029448A"/>
    <w:rsid w:val="00294BB1"/>
    <w:rsid w:val="00294CBC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1E0"/>
    <w:rsid w:val="002A02DC"/>
    <w:rsid w:val="002A0341"/>
    <w:rsid w:val="002A0E2D"/>
    <w:rsid w:val="002A12B7"/>
    <w:rsid w:val="002A13F6"/>
    <w:rsid w:val="002A155F"/>
    <w:rsid w:val="002A1EB7"/>
    <w:rsid w:val="002A1FFF"/>
    <w:rsid w:val="002A240F"/>
    <w:rsid w:val="002A2DB6"/>
    <w:rsid w:val="002A3008"/>
    <w:rsid w:val="002A3206"/>
    <w:rsid w:val="002A35DC"/>
    <w:rsid w:val="002A39BD"/>
    <w:rsid w:val="002A39DE"/>
    <w:rsid w:val="002A39EB"/>
    <w:rsid w:val="002A47E9"/>
    <w:rsid w:val="002A4A2F"/>
    <w:rsid w:val="002A4D18"/>
    <w:rsid w:val="002A4D7A"/>
    <w:rsid w:val="002A4E29"/>
    <w:rsid w:val="002A511E"/>
    <w:rsid w:val="002A6381"/>
    <w:rsid w:val="002A644F"/>
    <w:rsid w:val="002A64CB"/>
    <w:rsid w:val="002A6DF0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6A7"/>
    <w:rsid w:val="002B1E07"/>
    <w:rsid w:val="002B1E27"/>
    <w:rsid w:val="002B1EBB"/>
    <w:rsid w:val="002B1ECB"/>
    <w:rsid w:val="002B26E7"/>
    <w:rsid w:val="002B2AFC"/>
    <w:rsid w:val="002B2EC2"/>
    <w:rsid w:val="002B2F25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5767"/>
    <w:rsid w:val="002B5796"/>
    <w:rsid w:val="002B596C"/>
    <w:rsid w:val="002B61A7"/>
    <w:rsid w:val="002B64A7"/>
    <w:rsid w:val="002B66C7"/>
    <w:rsid w:val="002B6ACD"/>
    <w:rsid w:val="002B6D67"/>
    <w:rsid w:val="002B6E19"/>
    <w:rsid w:val="002B701F"/>
    <w:rsid w:val="002B744A"/>
    <w:rsid w:val="002B744F"/>
    <w:rsid w:val="002B7776"/>
    <w:rsid w:val="002B7863"/>
    <w:rsid w:val="002B793D"/>
    <w:rsid w:val="002B7A1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F57"/>
    <w:rsid w:val="002C2FB6"/>
    <w:rsid w:val="002C343B"/>
    <w:rsid w:val="002C3A60"/>
    <w:rsid w:val="002C3D6C"/>
    <w:rsid w:val="002C40E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DB"/>
    <w:rsid w:val="002D544F"/>
    <w:rsid w:val="002D54B6"/>
    <w:rsid w:val="002D5BFA"/>
    <w:rsid w:val="002D5DBA"/>
    <w:rsid w:val="002D6051"/>
    <w:rsid w:val="002D639B"/>
    <w:rsid w:val="002D642B"/>
    <w:rsid w:val="002D6974"/>
    <w:rsid w:val="002D6CC8"/>
    <w:rsid w:val="002D6F99"/>
    <w:rsid w:val="002D7180"/>
    <w:rsid w:val="002D75D8"/>
    <w:rsid w:val="002D7942"/>
    <w:rsid w:val="002E0797"/>
    <w:rsid w:val="002E0B55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4150"/>
    <w:rsid w:val="002E41A6"/>
    <w:rsid w:val="002E41C9"/>
    <w:rsid w:val="002E4364"/>
    <w:rsid w:val="002E4972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729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31A4"/>
    <w:rsid w:val="002F3675"/>
    <w:rsid w:val="002F39AA"/>
    <w:rsid w:val="002F3CAB"/>
    <w:rsid w:val="002F4304"/>
    <w:rsid w:val="002F4587"/>
    <w:rsid w:val="002F45F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EFE"/>
    <w:rsid w:val="00300121"/>
    <w:rsid w:val="003008F2"/>
    <w:rsid w:val="00300BCD"/>
    <w:rsid w:val="00300CBA"/>
    <w:rsid w:val="00300F1B"/>
    <w:rsid w:val="00301214"/>
    <w:rsid w:val="00301C8C"/>
    <w:rsid w:val="00302038"/>
    <w:rsid w:val="00302060"/>
    <w:rsid w:val="0030208F"/>
    <w:rsid w:val="00302480"/>
    <w:rsid w:val="003024D4"/>
    <w:rsid w:val="003025EF"/>
    <w:rsid w:val="0030266F"/>
    <w:rsid w:val="003026A4"/>
    <w:rsid w:val="0030277A"/>
    <w:rsid w:val="00302B84"/>
    <w:rsid w:val="00302E09"/>
    <w:rsid w:val="00303247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C96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7F6"/>
    <w:rsid w:val="00321943"/>
    <w:rsid w:val="00321A57"/>
    <w:rsid w:val="00322065"/>
    <w:rsid w:val="00322174"/>
    <w:rsid w:val="00322A92"/>
    <w:rsid w:val="00322AAE"/>
    <w:rsid w:val="00322B37"/>
    <w:rsid w:val="00322E0F"/>
    <w:rsid w:val="00322E54"/>
    <w:rsid w:val="0032323D"/>
    <w:rsid w:val="0032332A"/>
    <w:rsid w:val="0032338A"/>
    <w:rsid w:val="003234D0"/>
    <w:rsid w:val="00323537"/>
    <w:rsid w:val="00323853"/>
    <w:rsid w:val="00323BEB"/>
    <w:rsid w:val="0032423F"/>
    <w:rsid w:val="00324325"/>
    <w:rsid w:val="00324764"/>
    <w:rsid w:val="003248EE"/>
    <w:rsid w:val="00324FE1"/>
    <w:rsid w:val="003250AE"/>
    <w:rsid w:val="003258E5"/>
    <w:rsid w:val="00325A5D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41F"/>
    <w:rsid w:val="003335E3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756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4E2"/>
    <w:rsid w:val="00343F9F"/>
    <w:rsid w:val="003442BB"/>
    <w:rsid w:val="0034431D"/>
    <w:rsid w:val="003443FC"/>
    <w:rsid w:val="00344735"/>
    <w:rsid w:val="0034574A"/>
    <w:rsid w:val="003461CE"/>
    <w:rsid w:val="00346DB0"/>
    <w:rsid w:val="00346FC1"/>
    <w:rsid w:val="0034740D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5F6"/>
    <w:rsid w:val="003515F8"/>
    <w:rsid w:val="00351997"/>
    <w:rsid w:val="003519D6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781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13F2"/>
    <w:rsid w:val="0036210D"/>
    <w:rsid w:val="00362765"/>
    <w:rsid w:val="00362996"/>
    <w:rsid w:val="00362F0C"/>
    <w:rsid w:val="00363559"/>
    <w:rsid w:val="00363F87"/>
    <w:rsid w:val="00364127"/>
    <w:rsid w:val="0036479C"/>
    <w:rsid w:val="00364959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DFD"/>
    <w:rsid w:val="0037057D"/>
    <w:rsid w:val="00370FC2"/>
    <w:rsid w:val="00371132"/>
    <w:rsid w:val="0037117F"/>
    <w:rsid w:val="003717EC"/>
    <w:rsid w:val="0037183B"/>
    <w:rsid w:val="00371CFA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7117"/>
    <w:rsid w:val="00377419"/>
    <w:rsid w:val="00377457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38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BF0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8B6"/>
    <w:rsid w:val="003A7E7C"/>
    <w:rsid w:val="003B037A"/>
    <w:rsid w:val="003B08B9"/>
    <w:rsid w:val="003B0A7F"/>
    <w:rsid w:val="003B0D7B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5C3"/>
    <w:rsid w:val="003B6FA6"/>
    <w:rsid w:val="003B712A"/>
    <w:rsid w:val="003B72D0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20AF"/>
    <w:rsid w:val="003C2161"/>
    <w:rsid w:val="003C2570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62E2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65AC"/>
    <w:rsid w:val="003D7653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10B9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A1F"/>
    <w:rsid w:val="003E50F5"/>
    <w:rsid w:val="003E5502"/>
    <w:rsid w:val="003E56BF"/>
    <w:rsid w:val="003E5BAF"/>
    <w:rsid w:val="003E5D5A"/>
    <w:rsid w:val="003E5E97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DFE"/>
    <w:rsid w:val="003F5777"/>
    <w:rsid w:val="003F60FE"/>
    <w:rsid w:val="003F6189"/>
    <w:rsid w:val="003F6738"/>
    <w:rsid w:val="003F68E0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1095A"/>
    <w:rsid w:val="00410B67"/>
    <w:rsid w:val="00410ED5"/>
    <w:rsid w:val="00410F44"/>
    <w:rsid w:val="00410FC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657"/>
    <w:rsid w:val="0041390B"/>
    <w:rsid w:val="00413937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102D"/>
    <w:rsid w:val="004212CC"/>
    <w:rsid w:val="00421C2E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CE4"/>
    <w:rsid w:val="0043136C"/>
    <w:rsid w:val="0043166A"/>
    <w:rsid w:val="004317CB"/>
    <w:rsid w:val="004318B9"/>
    <w:rsid w:val="00431F8C"/>
    <w:rsid w:val="00432011"/>
    <w:rsid w:val="0043213E"/>
    <w:rsid w:val="00432374"/>
    <w:rsid w:val="0043296B"/>
    <w:rsid w:val="00432D6A"/>
    <w:rsid w:val="00432F33"/>
    <w:rsid w:val="004330D4"/>
    <w:rsid w:val="00433282"/>
    <w:rsid w:val="00433574"/>
    <w:rsid w:val="00433DB4"/>
    <w:rsid w:val="00434079"/>
    <w:rsid w:val="00434096"/>
    <w:rsid w:val="0043411F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318"/>
    <w:rsid w:val="0044437A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10F0"/>
    <w:rsid w:val="004612F7"/>
    <w:rsid w:val="00461985"/>
    <w:rsid w:val="004619E5"/>
    <w:rsid w:val="004619F4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85"/>
    <w:rsid w:val="00466610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B6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CBB"/>
    <w:rsid w:val="00475E65"/>
    <w:rsid w:val="00476009"/>
    <w:rsid w:val="00476035"/>
    <w:rsid w:val="00476176"/>
    <w:rsid w:val="0047619F"/>
    <w:rsid w:val="004763CA"/>
    <w:rsid w:val="00476E2C"/>
    <w:rsid w:val="00476E34"/>
    <w:rsid w:val="004773A2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A00"/>
    <w:rsid w:val="00487C06"/>
    <w:rsid w:val="00487DCB"/>
    <w:rsid w:val="00490091"/>
    <w:rsid w:val="00490423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5D0"/>
    <w:rsid w:val="004A4701"/>
    <w:rsid w:val="004A4A08"/>
    <w:rsid w:val="004A510E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E3"/>
    <w:rsid w:val="004B1C43"/>
    <w:rsid w:val="004B217B"/>
    <w:rsid w:val="004B27F2"/>
    <w:rsid w:val="004B29A2"/>
    <w:rsid w:val="004B2A8F"/>
    <w:rsid w:val="004B2AF2"/>
    <w:rsid w:val="004B2C15"/>
    <w:rsid w:val="004B3377"/>
    <w:rsid w:val="004B3798"/>
    <w:rsid w:val="004B3E87"/>
    <w:rsid w:val="004B3EFB"/>
    <w:rsid w:val="004B439F"/>
    <w:rsid w:val="004B47DC"/>
    <w:rsid w:val="004B4A76"/>
    <w:rsid w:val="004B4AFD"/>
    <w:rsid w:val="004B4FE5"/>
    <w:rsid w:val="004B5537"/>
    <w:rsid w:val="004B56C6"/>
    <w:rsid w:val="004B591B"/>
    <w:rsid w:val="004B5D31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4F"/>
    <w:rsid w:val="004D6BA7"/>
    <w:rsid w:val="004D6C35"/>
    <w:rsid w:val="004D6F95"/>
    <w:rsid w:val="004D77EE"/>
    <w:rsid w:val="004D7FDE"/>
    <w:rsid w:val="004E0168"/>
    <w:rsid w:val="004E03B2"/>
    <w:rsid w:val="004E03DC"/>
    <w:rsid w:val="004E0544"/>
    <w:rsid w:val="004E1015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EA5"/>
    <w:rsid w:val="004E2F00"/>
    <w:rsid w:val="004E3059"/>
    <w:rsid w:val="004E3217"/>
    <w:rsid w:val="004E340C"/>
    <w:rsid w:val="004E3499"/>
    <w:rsid w:val="004E35FA"/>
    <w:rsid w:val="004E36BC"/>
    <w:rsid w:val="004E3D6A"/>
    <w:rsid w:val="004E3D7D"/>
    <w:rsid w:val="004E41DA"/>
    <w:rsid w:val="004E435D"/>
    <w:rsid w:val="004E43B2"/>
    <w:rsid w:val="004E456C"/>
    <w:rsid w:val="004E4AE8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8B5"/>
    <w:rsid w:val="004E79B2"/>
    <w:rsid w:val="004E7BDC"/>
    <w:rsid w:val="004E7E67"/>
    <w:rsid w:val="004F04E2"/>
    <w:rsid w:val="004F0D03"/>
    <w:rsid w:val="004F0D54"/>
    <w:rsid w:val="004F111D"/>
    <w:rsid w:val="004F17FA"/>
    <w:rsid w:val="004F1EC0"/>
    <w:rsid w:val="004F1FEC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10DC3"/>
    <w:rsid w:val="00510E4E"/>
    <w:rsid w:val="005110C0"/>
    <w:rsid w:val="00511270"/>
    <w:rsid w:val="005116F8"/>
    <w:rsid w:val="005117FE"/>
    <w:rsid w:val="00511ABA"/>
    <w:rsid w:val="0051279F"/>
    <w:rsid w:val="0051280B"/>
    <w:rsid w:val="005128B2"/>
    <w:rsid w:val="00512D2C"/>
    <w:rsid w:val="00512D36"/>
    <w:rsid w:val="005134DC"/>
    <w:rsid w:val="005135AF"/>
    <w:rsid w:val="00513C31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8B8"/>
    <w:rsid w:val="00515CB2"/>
    <w:rsid w:val="00515E0D"/>
    <w:rsid w:val="00515E63"/>
    <w:rsid w:val="00515F68"/>
    <w:rsid w:val="0051612E"/>
    <w:rsid w:val="0051637C"/>
    <w:rsid w:val="00516A53"/>
    <w:rsid w:val="00516CBB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A80"/>
    <w:rsid w:val="00522FA9"/>
    <w:rsid w:val="005230D3"/>
    <w:rsid w:val="00523259"/>
    <w:rsid w:val="0052337C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23"/>
    <w:rsid w:val="00527B59"/>
    <w:rsid w:val="00527E6A"/>
    <w:rsid w:val="00530247"/>
    <w:rsid w:val="00530541"/>
    <w:rsid w:val="00530DE8"/>
    <w:rsid w:val="00530E82"/>
    <w:rsid w:val="00530F49"/>
    <w:rsid w:val="00530FE2"/>
    <w:rsid w:val="0053111E"/>
    <w:rsid w:val="00531186"/>
    <w:rsid w:val="00531197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A13"/>
    <w:rsid w:val="00533A66"/>
    <w:rsid w:val="005342D3"/>
    <w:rsid w:val="00534320"/>
    <w:rsid w:val="0053450F"/>
    <w:rsid w:val="005348D5"/>
    <w:rsid w:val="00535426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618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40CB"/>
    <w:rsid w:val="00544101"/>
    <w:rsid w:val="005443D7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1EF"/>
    <w:rsid w:val="0055253F"/>
    <w:rsid w:val="005527AC"/>
    <w:rsid w:val="005529D9"/>
    <w:rsid w:val="00552B5F"/>
    <w:rsid w:val="00552F47"/>
    <w:rsid w:val="00552FD9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63"/>
    <w:rsid w:val="0055514E"/>
    <w:rsid w:val="00555A33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8FC"/>
    <w:rsid w:val="00567DC4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4B0"/>
    <w:rsid w:val="00581557"/>
    <w:rsid w:val="00581968"/>
    <w:rsid w:val="00581A2E"/>
    <w:rsid w:val="00581C6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37"/>
    <w:rsid w:val="00591E30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486"/>
    <w:rsid w:val="005979EB"/>
    <w:rsid w:val="00597B6B"/>
    <w:rsid w:val="005A02B2"/>
    <w:rsid w:val="005A0673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60E"/>
    <w:rsid w:val="005A5902"/>
    <w:rsid w:val="005A5E5A"/>
    <w:rsid w:val="005A6269"/>
    <w:rsid w:val="005A6396"/>
    <w:rsid w:val="005A691E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7E1"/>
    <w:rsid w:val="005B194B"/>
    <w:rsid w:val="005B1E0F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BF2"/>
    <w:rsid w:val="005C5EF4"/>
    <w:rsid w:val="005C5F56"/>
    <w:rsid w:val="005C5F9D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888"/>
    <w:rsid w:val="005D09B8"/>
    <w:rsid w:val="005D0C8C"/>
    <w:rsid w:val="005D0E39"/>
    <w:rsid w:val="005D0E44"/>
    <w:rsid w:val="005D14F1"/>
    <w:rsid w:val="005D154E"/>
    <w:rsid w:val="005D195B"/>
    <w:rsid w:val="005D199A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75DB"/>
    <w:rsid w:val="005E041F"/>
    <w:rsid w:val="005E0554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EBD"/>
    <w:rsid w:val="005F1452"/>
    <w:rsid w:val="005F1669"/>
    <w:rsid w:val="005F1C3E"/>
    <w:rsid w:val="005F1D1B"/>
    <w:rsid w:val="005F287D"/>
    <w:rsid w:val="005F2AAE"/>
    <w:rsid w:val="005F32FA"/>
    <w:rsid w:val="005F3924"/>
    <w:rsid w:val="005F3AFE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F00"/>
    <w:rsid w:val="0060308F"/>
    <w:rsid w:val="006030D0"/>
    <w:rsid w:val="006035DE"/>
    <w:rsid w:val="006037F3"/>
    <w:rsid w:val="006037FD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6451"/>
    <w:rsid w:val="00606497"/>
    <w:rsid w:val="006067D3"/>
    <w:rsid w:val="00606B86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8DB"/>
    <w:rsid w:val="00611BC8"/>
    <w:rsid w:val="00611DB7"/>
    <w:rsid w:val="00612065"/>
    <w:rsid w:val="006124D3"/>
    <w:rsid w:val="0061276A"/>
    <w:rsid w:val="00612B49"/>
    <w:rsid w:val="00612F1C"/>
    <w:rsid w:val="006130B5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1175"/>
    <w:rsid w:val="0062118A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1D5"/>
    <w:rsid w:val="00631733"/>
    <w:rsid w:val="00631A2F"/>
    <w:rsid w:val="00631B3C"/>
    <w:rsid w:val="00631B65"/>
    <w:rsid w:val="00631B71"/>
    <w:rsid w:val="00631CD6"/>
    <w:rsid w:val="00631D6D"/>
    <w:rsid w:val="006320A2"/>
    <w:rsid w:val="006321F6"/>
    <w:rsid w:val="006322F2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D03"/>
    <w:rsid w:val="00633E46"/>
    <w:rsid w:val="00634203"/>
    <w:rsid w:val="00634CDB"/>
    <w:rsid w:val="0063521C"/>
    <w:rsid w:val="00635432"/>
    <w:rsid w:val="006357DE"/>
    <w:rsid w:val="00635ACB"/>
    <w:rsid w:val="00635C10"/>
    <w:rsid w:val="00635F23"/>
    <w:rsid w:val="00636064"/>
    <w:rsid w:val="00636476"/>
    <w:rsid w:val="00636587"/>
    <w:rsid w:val="006369EB"/>
    <w:rsid w:val="00636A56"/>
    <w:rsid w:val="00637039"/>
    <w:rsid w:val="006376FA"/>
    <w:rsid w:val="006378E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D9B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C93"/>
    <w:rsid w:val="00650435"/>
    <w:rsid w:val="00650B47"/>
    <w:rsid w:val="00650CD8"/>
    <w:rsid w:val="00650DD3"/>
    <w:rsid w:val="006511E3"/>
    <w:rsid w:val="00651879"/>
    <w:rsid w:val="00651AAC"/>
    <w:rsid w:val="00651E92"/>
    <w:rsid w:val="0065257C"/>
    <w:rsid w:val="006525A7"/>
    <w:rsid w:val="0065291D"/>
    <w:rsid w:val="00652ADF"/>
    <w:rsid w:val="00653158"/>
    <w:rsid w:val="006534A6"/>
    <w:rsid w:val="006534C0"/>
    <w:rsid w:val="00653997"/>
    <w:rsid w:val="00653A44"/>
    <w:rsid w:val="00653B1B"/>
    <w:rsid w:val="006540B5"/>
    <w:rsid w:val="00654238"/>
    <w:rsid w:val="006543E6"/>
    <w:rsid w:val="0065459B"/>
    <w:rsid w:val="00654652"/>
    <w:rsid w:val="00654C6E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EA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140"/>
    <w:rsid w:val="006802ED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3102"/>
    <w:rsid w:val="006832FC"/>
    <w:rsid w:val="00683C12"/>
    <w:rsid w:val="00683C1C"/>
    <w:rsid w:val="00683CAB"/>
    <w:rsid w:val="0068407B"/>
    <w:rsid w:val="0068438D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F5C"/>
    <w:rsid w:val="00686213"/>
    <w:rsid w:val="00686482"/>
    <w:rsid w:val="00686615"/>
    <w:rsid w:val="00686A44"/>
    <w:rsid w:val="00686A5E"/>
    <w:rsid w:val="00686F0C"/>
    <w:rsid w:val="0068743A"/>
    <w:rsid w:val="00687478"/>
    <w:rsid w:val="00687E51"/>
    <w:rsid w:val="00687FD1"/>
    <w:rsid w:val="00690061"/>
    <w:rsid w:val="006907D6"/>
    <w:rsid w:val="00690865"/>
    <w:rsid w:val="00690C9B"/>
    <w:rsid w:val="00690E5B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8D"/>
    <w:rsid w:val="006B33E9"/>
    <w:rsid w:val="006B36AD"/>
    <w:rsid w:val="006B3B02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388"/>
    <w:rsid w:val="006C1600"/>
    <w:rsid w:val="006C169B"/>
    <w:rsid w:val="006C1BC0"/>
    <w:rsid w:val="006C1D6D"/>
    <w:rsid w:val="006C1FA5"/>
    <w:rsid w:val="006C22A1"/>
    <w:rsid w:val="006C22AC"/>
    <w:rsid w:val="006C24D9"/>
    <w:rsid w:val="006C256B"/>
    <w:rsid w:val="006C263F"/>
    <w:rsid w:val="006C26C8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D2D"/>
    <w:rsid w:val="006D00FB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5F3"/>
    <w:rsid w:val="006E0724"/>
    <w:rsid w:val="006E18D9"/>
    <w:rsid w:val="006E18EE"/>
    <w:rsid w:val="006E1C0B"/>
    <w:rsid w:val="006E1D23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92D"/>
    <w:rsid w:val="006E6B08"/>
    <w:rsid w:val="006E6B52"/>
    <w:rsid w:val="006E6F8A"/>
    <w:rsid w:val="006E7694"/>
    <w:rsid w:val="006E7ABB"/>
    <w:rsid w:val="006E7FB4"/>
    <w:rsid w:val="006F0542"/>
    <w:rsid w:val="006F059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60E"/>
    <w:rsid w:val="006F389F"/>
    <w:rsid w:val="006F3A1E"/>
    <w:rsid w:val="006F480F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FCD"/>
    <w:rsid w:val="0070328B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D66"/>
    <w:rsid w:val="00707D73"/>
    <w:rsid w:val="00710065"/>
    <w:rsid w:val="00710604"/>
    <w:rsid w:val="00710B0A"/>
    <w:rsid w:val="00710EAC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9D2"/>
    <w:rsid w:val="00712AD3"/>
    <w:rsid w:val="00712C17"/>
    <w:rsid w:val="00713034"/>
    <w:rsid w:val="00713260"/>
    <w:rsid w:val="0071332B"/>
    <w:rsid w:val="00713773"/>
    <w:rsid w:val="007142C7"/>
    <w:rsid w:val="00714467"/>
    <w:rsid w:val="007144D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301F2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BF"/>
    <w:rsid w:val="00732742"/>
    <w:rsid w:val="00733326"/>
    <w:rsid w:val="00733594"/>
    <w:rsid w:val="00733AF1"/>
    <w:rsid w:val="00733C5E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81B"/>
    <w:rsid w:val="007418C5"/>
    <w:rsid w:val="007419E2"/>
    <w:rsid w:val="00741D39"/>
    <w:rsid w:val="00741D8C"/>
    <w:rsid w:val="007422E0"/>
    <w:rsid w:val="0074290D"/>
    <w:rsid w:val="00742B6F"/>
    <w:rsid w:val="00742D74"/>
    <w:rsid w:val="0074305A"/>
    <w:rsid w:val="007431E4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B1D"/>
    <w:rsid w:val="00744B82"/>
    <w:rsid w:val="007450B6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9F6"/>
    <w:rsid w:val="00747C52"/>
    <w:rsid w:val="00747F84"/>
    <w:rsid w:val="007508F2"/>
    <w:rsid w:val="00750990"/>
    <w:rsid w:val="00750B89"/>
    <w:rsid w:val="00750F5A"/>
    <w:rsid w:val="0075101F"/>
    <w:rsid w:val="007520A0"/>
    <w:rsid w:val="00752E4D"/>
    <w:rsid w:val="00752FFB"/>
    <w:rsid w:val="007534F0"/>
    <w:rsid w:val="007538F5"/>
    <w:rsid w:val="00753A7B"/>
    <w:rsid w:val="00753F47"/>
    <w:rsid w:val="00754050"/>
    <w:rsid w:val="00754399"/>
    <w:rsid w:val="00755090"/>
    <w:rsid w:val="00755543"/>
    <w:rsid w:val="007557A8"/>
    <w:rsid w:val="00755954"/>
    <w:rsid w:val="00755B49"/>
    <w:rsid w:val="00755D06"/>
    <w:rsid w:val="00756003"/>
    <w:rsid w:val="007564EA"/>
    <w:rsid w:val="0075662F"/>
    <w:rsid w:val="0075680C"/>
    <w:rsid w:val="00756D1E"/>
    <w:rsid w:val="007571F9"/>
    <w:rsid w:val="00757431"/>
    <w:rsid w:val="007575C2"/>
    <w:rsid w:val="00757696"/>
    <w:rsid w:val="007578BA"/>
    <w:rsid w:val="007600D6"/>
    <w:rsid w:val="00760361"/>
    <w:rsid w:val="0076060F"/>
    <w:rsid w:val="00760793"/>
    <w:rsid w:val="00760AFF"/>
    <w:rsid w:val="00760BB5"/>
    <w:rsid w:val="00760EA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76E"/>
    <w:rsid w:val="00763935"/>
    <w:rsid w:val="00763976"/>
    <w:rsid w:val="0076399F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75A5"/>
    <w:rsid w:val="007675BC"/>
    <w:rsid w:val="00767A31"/>
    <w:rsid w:val="00767CA1"/>
    <w:rsid w:val="00767D6D"/>
    <w:rsid w:val="00770195"/>
    <w:rsid w:val="00770777"/>
    <w:rsid w:val="0077184B"/>
    <w:rsid w:val="00772357"/>
    <w:rsid w:val="007726DC"/>
    <w:rsid w:val="00772DB1"/>
    <w:rsid w:val="00773024"/>
    <w:rsid w:val="007735A6"/>
    <w:rsid w:val="00773CFF"/>
    <w:rsid w:val="00773D01"/>
    <w:rsid w:val="00773DDE"/>
    <w:rsid w:val="007742A5"/>
    <w:rsid w:val="007746F5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352"/>
    <w:rsid w:val="0078252A"/>
    <w:rsid w:val="007825CE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529B"/>
    <w:rsid w:val="007856E5"/>
    <w:rsid w:val="00785958"/>
    <w:rsid w:val="00785AA6"/>
    <w:rsid w:val="00785B25"/>
    <w:rsid w:val="00785F15"/>
    <w:rsid w:val="007862FD"/>
    <w:rsid w:val="0078674E"/>
    <w:rsid w:val="00786928"/>
    <w:rsid w:val="00786ED3"/>
    <w:rsid w:val="00787088"/>
    <w:rsid w:val="007871D2"/>
    <w:rsid w:val="007871DE"/>
    <w:rsid w:val="007872DB"/>
    <w:rsid w:val="00787311"/>
    <w:rsid w:val="0078792A"/>
    <w:rsid w:val="00787937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CD4"/>
    <w:rsid w:val="00792F48"/>
    <w:rsid w:val="007933E8"/>
    <w:rsid w:val="007935E4"/>
    <w:rsid w:val="0079367E"/>
    <w:rsid w:val="007936F8"/>
    <w:rsid w:val="0079415A"/>
    <w:rsid w:val="00794694"/>
    <w:rsid w:val="00794BDB"/>
    <w:rsid w:val="007959F9"/>
    <w:rsid w:val="00795D4C"/>
    <w:rsid w:val="00795E41"/>
    <w:rsid w:val="00796084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2070"/>
    <w:rsid w:val="007A21CB"/>
    <w:rsid w:val="007A237A"/>
    <w:rsid w:val="007A2B92"/>
    <w:rsid w:val="007A2B9A"/>
    <w:rsid w:val="007A3001"/>
    <w:rsid w:val="007A30D0"/>
    <w:rsid w:val="007A33DD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BF6"/>
    <w:rsid w:val="007A6288"/>
    <w:rsid w:val="007A63B1"/>
    <w:rsid w:val="007A63E6"/>
    <w:rsid w:val="007A6495"/>
    <w:rsid w:val="007A67BE"/>
    <w:rsid w:val="007A7363"/>
    <w:rsid w:val="007A73AC"/>
    <w:rsid w:val="007A7633"/>
    <w:rsid w:val="007A7AFE"/>
    <w:rsid w:val="007A7B3B"/>
    <w:rsid w:val="007A7B4F"/>
    <w:rsid w:val="007B00DA"/>
    <w:rsid w:val="007B06F2"/>
    <w:rsid w:val="007B09EE"/>
    <w:rsid w:val="007B0A9E"/>
    <w:rsid w:val="007B0B96"/>
    <w:rsid w:val="007B1693"/>
    <w:rsid w:val="007B198D"/>
    <w:rsid w:val="007B212B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E6D"/>
    <w:rsid w:val="007B432B"/>
    <w:rsid w:val="007B44CF"/>
    <w:rsid w:val="007B4600"/>
    <w:rsid w:val="007B4792"/>
    <w:rsid w:val="007B4B0F"/>
    <w:rsid w:val="007B4C41"/>
    <w:rsid w:val="007B5133"/>
    <w:rsid w:val="007B5221"/>
    <w:rsid w:val="007B5749"/>
    <w:rsid w:val="007B5787"/>
    <w:rsid w:val="007B5840"/>
    <w:rsid w:val="007B5BAF"/>
    <w:rsid w:val="007B5EE2"/>
    <w:rsid w:val="007B6258"/>
    <w:rsid w:val="007B64EC"/>
    <w:rsid w:val="007B667B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D49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163"/>
    <w:rsid w:val="007D6236"/>
    <w:rsid w:val="007D62D8"/>
    <w:rsid w:val="007D67CA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7D9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F02BC"/>
    <w:rsid w:val="007F0390"/>
    <w:rsid w:val="007F0536"/>
    <w:rsid w:val="007F087E"/>
    <w:rsid w:val="007F0FE9"/>
    <w:rsid w:val="007F10D9"/>
    <w:rsid w:val="007F1384"/>
    <w:rsid w:val="007F19AB"/>
    <w:rsid w:val="007F219E"/>
    <w:rsid w:val="007F24B9"/>
    <w:rsid w:val="007F2D8E"/>
    <w:rsid w:val="007F31CF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E6"/>
    <w:rsid w:val="007F5100"/>
    <w:rsid w:val="007F519C"/>
    <w:rsid w:val="007F51D1"/>
    <w:rsid w:val="007F53CC"/>
    <w:rsid w:val="007F5793"/>
    <w:rsid w:val="007F586B"/>
    <w:rsid w:val="007F5A0F"/>
    <w:rsid w:val="007F617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23D2"/>
    <w:rsid w:val="00802896"/>
    <w:rsid w:val="008028C4"/>
    <w:rsid w:val="0080312A"/>
    <w:rsid w:val="00803507"/>
    <w:rsid w:val="008040B5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34F"/>
    <w:rsid w:val="008123C8"/>
    <w:rsid w:val="008124C5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498"/>
    <w:rsid w:val="008167B3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EB"/>
    <w:rsid w:val="00822DB9"/>
    <w:rsid w:val="00822F22"/>
    <w:rsid w:val="00823BA1"/>
    <w:rsid w:val="008240CB"/>
    <w:rsid w:val="008242EF"/>
    <w:rsid w:val="00824E70"/>
    <w:rsid w:val="00825056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65F"/>
    <w:rsid w:val="008318E8"/>
    <w:rsid w:val="00831C93"/>
    <w:rsid w:val="00831DC6"/>
    <w:rsid w:val="00831E33"/>
    <w:rsid w:val="00831FCA"/>
    <w:rsid w:val="00832E62"/>
    <w:rsid w:val="0083311C"/>
    <w:rsid w:val="00833424"/>
    <w:rsid w:val="00833454"/>
    <w:rsid w:val="00833598"/>
    <w:rsid w:val="0083383E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65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ED"/>
    <w:rsid w:val="00852586"/>
    <w:rsid w:val="008527EA"/>
    <w:rsid w:val="00852837"/>
    <w:rsid w:val="00852B5D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43D"/>
    <w:rsid w:val="00855662"/>
    <w:rsid w:val="008558FD"/>
    <w:rsid w:val="00855B1E"/>
    <w:rsid w:val="00855BA8"/>
    <w:rsid w:val="008568B7"/>
    <w:rsid w:val="008569A9"/>
    <w:rsid w:val="008569D7"/>
    <w:rsid w:val="00856B36"/>
    <w:rsid w:val="00856E3E"/>
    <w:rsid w:val="00856E75"/>
    <w:rsid w:val="008574BA"/>
    <w:rsid w:val="00857767"/>
    <w:rsid w:val="00857CDD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7CE"/>
    <w:rsid w:val="008637D4"/>
    <w:rsid w:val="00863AD2"/>
    <w:rsid w:val="00863E79"/>
    <w:rsid w:val="00863E96"/>
    <w:rsid w:val="008640B3"/>
    <w:rsid w:val="00864130"/>
    <w:rsid w:val="008645F9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D3A"/>
    <w:rsid w:val="00867062"/>
    <w:rsid w:val="00867654"/>
    <w:rsid w:val="00867FDA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F7E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6F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EF"/>
    <w:rsid w:val="008813C8"/>
    <w:rsid w:val="00881486"/>
    <w:rsid w:val="00881549"/>
    <w:rsid w:val="00881A13"/>
    <w:rsid w:val="00881C2E"/>
    <w:rsid w:val="00881C7A"/>
    <w:rsid w:val="00881D76"/>
    <w:rsid w:val="008827AA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B1A"/>
    <w:rsid w:val="00887C0F"/>
    <w:rsid w:val="00887CEE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B91"/>
    <w:rsid w:val="0089204F"/>
    <w:rsid w:val="0089263A"/>
    <w:rsid w:val="008926CF"/>
    <w:rsid w:val="00892775"/>
    <w:rsid w:val="0089322C"/>
    <w:rsid w:val="0089355C"/>
    <w:rsid w:val="00893D6A"/>
    <w:rsid w:val="008942E7"/>
    <w:rsid w:val="00894485"/>
    <w:rsid w:val="008947FA"/>
    <w:rsid w:val="008949B4"/>
    <w:rsid w:val="00894AD1"/>
    <w:rsid w:val="00894AE5"/>
    <w:rsid w:val="00894E5E"/>
    <w:rsid w:val="008951C1"/>
    <w:rsid w:val="008952DB"/>
    <w:rsid w:val="008953E5"/>
    <w:rsid w:val="008957F9"/>
    <w:rsid w:val="00895B5B"/>
    <w:rsid w:val="00895BDE"/>
    <w:rsid w:val="00895DBA"/>
    <w:rsid w:val="00896379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9FD"/>
    <w:rsid w:val="008A5A6C"/>
    <w:rsid w:val="008A602A"/>
    <w:rsid w:val="008A6D26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110"/>
    <w:rsid w:val="008B370C"/>
    <w:rsid w:val="008B3A9E"/>
    <w:rsid w:val="008B3D58"/>
    <w:rsid w:val="008B3DFA"/>
    <w:rsid w:val="008B40A9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BDD"/>
    <w:rsid w:val="008C1CCC"/>
    <w:rsid w:val="008C1F0A"/>
    <w:rsid w:val="008C2350"/>
    <w:rsid w:val="008C290C"/>
    <w:rsid w:val="008C2F02"/>
    <w:rsid w:val="008C3ACE"/>
    <w:rsid w:val="008C4BC9"/>
    <w:rsid w:val="008C4D78"/>
    <w:rsid w:val="008C52A8"/>
    <w:rsid w:val="008C53D8"/>
    <w:rsid w:val="008C5598"/>
    <w:rsid w:val="008C5A16"/>
    <w:rsid w:val="008C6880"/>
    <w:rsid w:val="008C69C0"/>
    <w:rsid w:val="008C6BAC"/>
    <w:rsid w:val="008C6E4E"/>
    <w:rsid w:val="008C700D"/>
    <w:rsid w:val="008C7135"/>
    <w:rsid w:val="008C76B2"/>
    <w:rsid w:val="008C7ACE"/>
    <w:rsid w:val="008C7BE8"/>
    <w:rsid w:val="008D00A7"/>
    <w:rsid w:val="008D00E5"/>
    <w:rsid w:val="008D02B8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408F"/>
    <w:rsid w:val="008E418E"/>
    <w:rsid w:val="008E4190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E"/>
    <w:rsid w:val="008F2511"/>
    <w:rsid w:val="008F2AF7"/>
    <w:rsid w:val="008F2C04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9E"/>
    <w:rsid w:val="008F7639"/>
    <w:rsid w:val="008F77CF"/>
    <w:rsid w:val="008F7A34"/>
    <w:rsid w:val="008F7CB0"/>
    <w:rsid w:val="00900507"/>
    <w:rsid w:val="00900BFA"/>
    <w:rsid w:val="00900D41"/>
    <w:rsid w:val="00900F86"/>
    <w:rsid w:val="0090144B"/>
    <w:rsid w:val="00901574"/>
    <w:rsid w:val="00902403"/>
    <w:rsid w:val="009024EB"/>
    <w:rsid w:val="00902890"/>
    <w:rsid w:val="00902BD1"/>
    <w:rsid w:val="00902CF3"/>
    <w:rsid w:val="00902D9B"/>
    <w:rsid w:val="00903392"/>
    <w:rsid w:val="009034A5"/>
    <w:rsid w:val="009034B6"/>
    <w:rsid w:val="00903836"/>
    <w:rsid w:val="0090398F"/>
    <w:rsid w:val="0090447F"/>
    <w:rsid w:val="009046AC"/>
    <w:rsid w:val="0090496D"/>
    <w:rsid w:val="00904B36"/>
    <w:rsid w:val="00904D51"/>
    <w:rsid w:val="00905330"/>
    <w:rsid w:val="00905357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950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77F"/>
    <w:rsid w:val="00921894"/>
    <w:rsid w:val="009223EE"/>
    <w:rsid w:val="00922485"/>
    <w:rsid w:val="009224EE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747"/>
    <w:rsid w:val="0092588E"/>
    <w:rsid w:val="00925B74"/>
    <w:rsid w:val="00925C29"/>
    <w:rsid w:val="00925F23"/>
    <w:rsid w:val="009261CB"/>
    <w:rsid w:val="00926226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48B"/>
    <w:rsid w:val="009336E3"/>
    <w:rsid w:val="00933F1A"/>
    <w:rsid w:val="00934201"/>
    <w:rsid w:val="00934355"/>
    <w:rsid w:val="0093436C"/>
    <w:rsid w:val="009347FA"/>
    <w:rsid w:val="00934FF6"/>
    <w:rsid w:val="0093519D"/>
    <w:rsid w:val="00935278"/>
    <w:rsid w:val="00935378"/>
    <w:rsid w:val="0093573D"/>
    <w:rsid w:val="009357E0"/>
    <w:rsid w:val="00935DE0"/>
    <w:rsid w:val="00936ECC"/>
    <w:rsid w:val="0093713F"/>
    <w:rsid w:val="0093745A"/>
    <w:rsid w:val="0094067B"/>
    <w:rsid w:val="009407AA"/>
    <w:rsid w:val="00940A13"/>
    <w:rsid w:val="00940CC3"/>
    <w:rsid w:val="00941062"/>
    <w:rsid w:val="0094121F"/>
    <w:rsid w:val="00941429"/>
    <w:rsid w:val="00941943"/>
    <w:rsid w:val="00941D7D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933"/>
    <w:rsid w:val="00952F7D"/>
    <w:rsid w:val="009530F4"/>
    <w:rsid w:val="00953146"/>
    <w:rsid w:val="00953712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51C"/>
    <w:rsid w:val="00965562"/>
    <w:rsid w:val="00965C8C"/>
    <w:rsid w:val="0096616D"/>
    <w:rsid w:val="009663E1"/>
    <w:rsid w:val="009666D4"/>
    <w:rsid w:val="00966BF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BAE"/>
    <w:rsid w:val="0097144B"/>
    <w:rsid w:val="00971585"/>
    <w:rsid w:val="00971E00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DAA"/>
    <w:rsid w:val="00974E6A"/>
    <w:rsid w:val="00974FC5"/>
    <w:rsid w:val="00975481"/>
    <w:rsid w:val="009754AB"/>
    <w:rsid w:val="0097563A"/>
    <w:rsid w:val="009757B2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32D7"/>
    <w:rsid w:val="00983434"/>
    <w:rsid w:val="00983445"/>
    <w:rsid w:val="00983D1E"/>
    <w:rsid w:val="0098425A"/>
    <w:rsid w:val="0098434D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39F"/>
    <w:rsid w:val="009874C0"/>
    <w:rsid w:val="0099012F"/>
    <w:rsid w:val="009901D9"/>
    <w:rsid w:val="009903A1"/>
    <w:rsid w:val="009904C9"/>
    <w:rsid w:val="00990E8B"/>
    <w:rsid w:val="00990F4B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94B"/>
    <w:rsid w:val="00995373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DBF"/>
    <w:rsid w:val="00996F5A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34D7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F6D"/>
    <w:rsid w:val="009B7F72"/>
    <w:rsid w:val="009B7FC7"/>
    <w:rsid w:val="009C02E7"/>
    <w:rsid w:val="009C0419"/>
    <w:rsid w:val="009C08F7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510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8C8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EF0"/>
    <w:rsid w:val="009D35FB"/>
    <w:rsid w:val="009D368D"/>
    <w:rsid w:val="009D3CE6"/>
    <w:rsid w:val="009D403B"/>
    <w:rsid w:val="009D51CC"/>
    <w:rsid w:val="009D5230"/>
    <w:rsid w:val="009D54B8"/>
    <w:rsid w:val="009D57E8"/>
    <w:rsid w:val="009D5989"/>
    <w:rsid w:val="009D664D"/>
    <w:rsid w:val="009D676E"/>
    <w:rsid w:val="009D67DB"/>
    <w:rsid w:val="009D6904"/>
    <w:rsid w:val="009D6997"/>
    <w:rsid w:val="009D6BF2"/>
    <w:rsid w:val="009D6E6B"/>
    <w:rsid w:val="009D6EC6"/>
    <w:rsid w:val="009D75BF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B79"/>
    <w:rsid w:val="009E3FA8"/>
    <w:rsid w:val="009E413B"/>
    <w:rsid w:val="009E4400"/>
    <w:rsid w:val="009E4BFC"/>
    <w:rsid w:val="009E4DC1"/>
    <w:rsid w:val="009E572B"/>
    <w:rsid w:val="009E69F4"/>
    <w:rsid w:val="009E6D9D"/>
    <w:rsid w:val="009E704C"/>
    <w:rsid w:val="009E73CD"/>
    <w:rsid w:val="009F0021"/>
    <w:rsid w:val="009F00A8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F04"/>
    <w:rsid w:val="009F249E"/>
    <w:rsid w:val="009F280E"/>
    <w:rsid w:val="009F290E"/>
    <w:rsid w:val="009F2AB0"/>
    <w:rsid w:val="009F2ACE"/>
    <w:rsid w:val="009F2B3A"/>
    <w:rsid w:val="009F2BB5"/>
    <w:rsid w:val="009F36A3"/>
    <w:rsid w:val="009F3815"/>
    <w:rsid w:val="009F3DE1"/>
    <w:rsid w:val="009F3F8E"/>
    <w:rsid w:val="009F4524"/>
    <w:rsid w:val="009F45CD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BC0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57B"/>
    <w:rsid w:val="00A015A1"/>
    <w:rsid w:val="00A0166D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3CE"/>
    <w:rsid w:val="00A033DD"/>
    <w:rsid w:val="00A0341A"/>
    <w:rsid w:val="00A0343D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DCE"/>
    <w:rsid w:val="00A0723E"/>
    <w:rsid w:val="00A074BB"/>
    <w:rsid w:val="00A076CD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639"/>
    <w:rsid w:val="00A12068"/>
    <w:rsid w:val="00A12133"/>
    <w:rsid w:val="00A12398"/>
    <w:rsid w:val="00A123A0"/>
    <w:rsid w:val="00A123CE"/>
    <w:rsid w:val="00A12688"/>
    <w:rsid w:val="00A12AB4"/>
    <w:rsid w:val="00A12BF1"/>
    <w:rsid w:val="00A12CEB"/>
    <w:rsid w:val="00A12D09"/>
    <w:rsid w:val="00A12DCD"/>
    <w:rsid w:val="00A12E2D"/>
    <w:rsid w:val="00A13169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961"/>
    <w:rsid w:val="00A15AB2"/>
    <w:rsid w:val="00A15AE4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4AC"/>
    <w:rsid w:val="00A25D54"/>
    <w:rsid w:val="00A26089"/>
    <w:rsid w:val="00A26197"/>
    <w:rsid w:val="00A26365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305BF"/>
    <w:rsid w:val="00A30991"/>
    <w:rsid w:val="00A30C16"/>
    <w:rsid w:val="00A30E2B"/>
    <w:rsid w:val="00A3109B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D38"/>
    <w:rsid w:val="00A32E8A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A5D"/>
    <w:rsid w:val="00A44CB5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13DB"/>
    <w:rsid w:val="00A71498"/>
    <w:rsid w:val="00A7170F"/>
    <w:rsid w:val="00A71A4A"/>
    <w:rsid w:val="00A72288"/>
    <w:rsid w:val="00A72795"/>
    <w:rsid w:val="00A73145"/>
    <w:rsid w:val="00A73DEF"/>
    <w:rsid w:val="00A73E86"/>
    <w:rsid w:val="00A73F79"/>
    <w:rsid w:val="00A74598"/>
    <w:rsid w:val="00A7465D"/>
    <w:rsid w:val="00A746EC"/>
    <w:rsid w:val="00A74C19"/>
    <w:rsid w:val="00A75239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960"/>
    <w:rsid w:val="00A87F50"/>
    <w:rsid w:val="00A90145"/>
    <w:rsid w:val="00A90E52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553"/>
    <w:rsid w:val="00A935DF"/>
    <w:rsid w:val="00A935EB"/>
    <w:rsid w:val="00A93805"/>
    <w:rsid w:val="00A93BC7"/>
    <w:rsid w:val="00A93C78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5EB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F1B"/>
    <w:rsid w:val="00AA04B5"/>
    <w:rsid w:val="00AA0B27"/>
    <w:rsid w:val="00AA0CA5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32BD"/>
    <w:rsid w:val="00AA338B"/>
    <w:rsid w:val="00AA3924"/>
    <w:rsid w:val="00AA3F2F"/>
    <w:rsid w:val="00AA42CC"/>
    <w:rsid w:val="00AA4973"/>
    <w:rsid w:val="00AA4AB1"/>
    <w:rsid w:val="00AA50DB"/>
    <w:rsid w:val="00AA5136"/>
    <w:rsid w:val="00AA548E"/>
    <w:rsid w:val="00AA54A0"/>
    <w:rsid w:val="00AA56E5"/>
    <w:rsid w:val="00AA59CA"/>
    <w:rsid w:val="00AA60FD"/>
    <w:rsid w:val="00AA622C"/>
    <w:rsid w:val="00AA64FA"/>
    <w:rsid w:val="00AA6691"/>
    <w:rsid w:val="00AA6828"/>
    <w:rsid w:val="00AA69A4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E34"/>
    <w:rsid w:val="00AB41D5"/>
    <w:rsid w:val="00AB4514"/>
    <w:rsid w:val="00AB47EE"/>
    <w:rsid w:val="00AB4823"/>
    <w:rsid w:val="00AB4D32"/>
    <w:rsid w:val="00AB53BD"/>
    <w:rsid w:val="00AB5B01"/>
    <w:rsid w:val="00AB6044"/>
    <w:rsid w:val="00AB6171"/>
    <w:rsid w:val="00AB62DC"/>
    <w:rsid w:val="00AB668A"/>
    <w:rsid w:val="00AB68AC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422D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A7F"/>
    <w:rsid w:val="00AC5FD1"/>
    <w:rsid w:val="00AC623A"/>
    <w:rsid w:val="00AC6502"/>
    <w:rsid w:val="00AC6660"/>
    <w:rsid w:val="00AC688E"/>
    <w:rsid w:val="00AC6ACD"/>
    <w:rsid w:val="00AC7069"/>
    <w:rsid w:val="00AC7933"/>
    <w:rsid w:val="00AC7A27"/>
    <w:rsid w:val="00AD02E4"/>
    <w:rsid w:val="00AD0431"/>
    <w:rsid w:val="00AD043F"/>
    <w:rsid w:val="00AD04FF"/>
    <w:rsid w:val="00AD07C4"/>
    <w:rsid w:val="00AD1125"/>
    <w:rsid w:val="00AD1172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BC7"/>
    <w:rsid w:val="00AD3E77"/>
    <w:rsid w:val="00AD409C"/>
    <w:rsid w:val="00AD4295"/>
    <w:rsid w:val="00AD46BB"/>
    <w:rsid w:val="00AD46D7"/>
    <w:rsid w:val="00AD48AD"/>
    <w:rsid w:val="00AD4DA0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B22"/>
    <w:rsid w:val="00AF3E26"/>
    <w:rsid w:val="00AF4190"/>
    <w:rsid w:val="00AF4749"/>
    <w:rsid w:val="00AF483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EE"/>
    <w:rsid w:val="00B00637"/>
    <w:rsid w:val="00B00969"/>
    <w:rsid w:val="00B00E13"/>
    <w:rsid w:val="00B00F7C"/>
    <w:rsid w:val="00B01B7B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A10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103C5"/>
    <w:rsid w:val="00B104F6"/>
    <w:rsid w:val="00B10EDC"/>
    <w:rsid w:val="00B10F73"/>
    <w:rsid w:val="00B113B5"/>
    <w:rsid w:val="00B1240D"/>
    <w:rsid w:val="00B12EC2"/>
    <w:rsid w:val="00B12FA3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C49"/>
    <w:rsid w:val="00B15E55"/>
    <w:rsid w:val="00B16477"/>
    <w:rsid w:val="00B1700E"/>
    <w:rsid w:val="00B1741D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EBC"/>
    <w:rsid w:val="00B20FAA"/>
    <w:rsid w:val="00B2102D"/>
    <w:rsid w:val="00B21220"/>
    <w:rsid w:val="00B21373"/>
    <w:rsid w:val="00B2160F"/>
    <w:rsid w:val="00B2169F"/>
    <w:rsid w:val="00B2172E"/>
    <w:rsid w:val="00B21D5A"/>
    <w:rsid w:val="00B21E14"/>
    <w:rsid w:val="00B21E37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3B54"/>
    <w:rsid w:val="00B33E9E"/>
    <w:rsid w:val="00B33EA1"/>
    <w:rsid w:val="00B34105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6CA"/>
    <w:rsid w:val="00B36CD6"/>
    <w:rsid w:val="00B3757C"/>
    <w:rsid w:val="00B37A64"/>
    <w:rsid w:val="00B37EF2"/>
    <w:rsid w:val="00B37F48"/>
    <w:rsid w:val="00B40645"/>
    <w:rsid w:val="00B40CF9"/>
    <w:rsid w:val="00B41036"/>
    <w:rsid w:val="00B41095"/>
    <w:rsid w:val="00B41412"/>
    <w:rsid w:val="00B41D40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F1C"/>
    <w:rsid w:val="00B46F46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265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83F"/>
    <w:rsid w:val="00B61AB8"/>
    <w:rsid w:val="00B61C94"/>
    <w:rsid w:val="00B624E7"/>
    <w:rsid w:val="00B62B1E"/>
    <w:rsid w:val="00B62DDF"/>
    <w:rsid w:val="00B63228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D72"/>
    <w:rsid w:val="00B74E16"/>
    <w:rsid w:val="00B74E9A"/>
    <w:rsid w:val="00B74FF9"/>
    <w:rsid w:val="00B7536C"/>
    <w:rsid w:val="00B753BC"/>
    <w:rsid w:val="00B757BB"/>
    <w:rsid w:val="00B7581A"/>
    <w:rsid w:val="00B75E61"/>
    <w:rsid w:val="00B76211"/>
    <w:rsid w:val="00B76375"/>
    <w:rsid w:val="00B76480"/>
    <w:rsid w:val="00B76863"/>
    <w:rsid w:val="00B769BD"/>
    <w:rsid w:val="00B76C3A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781"/>
    <w:rsid w:val="00B94913"/>
    <w:rsid w:val="00B94A08"/>
    <w:rsid w:val="00B94EC0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E4B"/>
    <w:rsid w:val="00B97422"/>
    <w:rsid w:val="00B97660"/>
    <w:rsid w:val="00B97B44"/>
    <w:rsid w:val="00B97E01"/>
    <w:rsid w:val="00BA0051"/>
    <w:rsid w:val="00BA0964"/>
    <w:rsid w:val="00BA0C24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A11"/>
    <w:rsid w:val="00BA418B"/>
    <w:rsid w:val="00BA44A6"/>
    <w:rsid w:val="00BA46D0"/>
    <w:rsid w:val="00BA55E8"/>
    <w:rsid w:val="00BA5A58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100E"/>
    <w:rsid w:val="00BB1BA5"/>
    <w:rsid w:val="00BB1CA4"/>
    <w:rsid w:val="00BB1DF0"/>
    <w:rsid w:val="00BB1E3E"/>
    <w:rsid w:val="00BB1E77"/>
    <w:rsid w:val="00BB20D6"/>
    <w:rsid w:val="00BB2A53"/>
    <w:rsid w:val="00BB2C7E"/>
    <w:rsid w:val="00BB3107"/>
    <w:rsid w:val="00BB3172"/>
    <w:rsid w:val="00BB343F"/>
    <w:rsid w:val="00BB3501"/>
    <w:rsid w:val="00BB38DD"/>
    <w:rsid w:val="00BB39B4"/>
    <w:rsid w:val="00BB3A8D"/>
    <w:rsid w:val="00BB3CA5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52"/>
    <w:rsid w:val="00BC0FB7"/>
    <w:rsid w:val="00BC13EE"/>
    <w:rsid w:val="00BC14D3"/>
    <w:rsid w:val="00BC19AB"/>
    <w:rsid w:val="00BC1E1B"/>
    <w:rsid w:val="00BC2251"/>
    <w:rsid w:val="00BC230B"/>
    <w:rsid w:val="00BC2521"/>
    <w:rsid w:val="00BC267E"/>
    <w:rsid w:val="00BC2DCD"/>
    <w:rsid w:val="00BC2E45"/>
    <w:rsid w:val="00BC2F16"/>
    <w:rsid w:val="00BC35B1"/>
    <w:rsid w:val="00BC37B7"/>
    <w:rsid w:val="00BC3AE6"/>
    <w:rsid w:val="00BC3B42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764"/>
    <w:rsid w:val="00BD5E88"/>
    <w:rsid w:val="00BD5EB7"/>
    <w:rsid w:val="00BD623F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74"/>
    <w:rsid w:val="00BE644D"/>
    <w:rsid w:val="00BE6D6A"/>
    <w:rsid w:val="00BE6DC7"/>
    <w:rsid w:val="00BE70CB"/>
    <w:rsid w:val="00BE78F9"/>
    <w:rsid w:val="00BE79DA"/>
    <w:rsid w:val="00BE7B21"/>
    <w:rsid w:val="00BF02C4"/>
    <w:rsid w:val="00BF064C"/>
    <w:rsid w:val="00BF075B"/>
    <w:rsid w:val="00BF07ED"/>
    <w:rsid w:val="00BF097C"/>
    <w:rsid w:val="00BF1055"/>
    <w:rsid w:val="00BF11F5"/>
    <w:rsid w:val="00BF13B8"/>
    <w:rsid w:val="00BF1572"/>
    <w:rsid w:val="00BF237D"/>
    <w:rsid w:val="00BF253C"/>
    <w:rsid w:val="00BF25A9"/>
    <w:rsid w:val="00BF2A2A"/>
    <w:rsid w:val="00BF2B87"/>
    <w:rsid w:val="00BF3263"/>
    <w:rsid w:val="00BF3720"/>
    <w:rsid w:val="00BF397C"/>
    <w:rsid w:val="00BF3B16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F91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A45"/>
    <w:rsid w:val="00C00C8C"/>
    <w:rsid w:val="00C00F68"/>
    <w:rsid w:val="00C01D17"/>
    <w:rsid w:val="00C01F73"/>
    <w:rsid w:val="00C021F9"/>
    <w:rsid w:val="00C02941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631"/>
    <w:rsid w:val="00C05B04"/>
    <w:rsid w:val="00C05C7B"/>
    <w:rsid w:val="00C05F2A"/>
    <w:rsid w:val="00C0695A"/>
    <w:rsid w:val="00C06E31"/>
    <w:rsid w:val="00C07332"/>
    <w:rsid w:val="00C07720"/>
    <w:rsid w:val="00C1058C"/>
    <w:rsid w:val="00C1091B"/>
    <w:rsid w:val="00C10E5A"/>
    <w:rsid w:val="00C113AE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B61"/>
    <w:rsid w:val="00C14D61"/>
    <w:rsid w:val="00C1507E"/>
    <w:rsid w:val="00C1551B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E3F"/>
    <w:rsid w:val="00C2415E"/>
    <w:rsid w:val="00C247B5"/>
    <w:rsid w:val="00C24E16"/>
    <w:rsid w:val="00C24E50"/>
    <w:rsid w:val="00C25338"/>
    <w:rsid w:val="00C253DA"/>
    <w:rsid w:val="00C25AA1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752"/>
    <w:rsid w:val="00C34A76"/>
    <w:rsid w:val="00C34BC0"/>
    <w:rsid w:val="00C34E85"/>
    <w:rsid w:val="00C35C1E"/>
    <w:rsid w:val="00C35CB7"/>
    <w:rsid w:val="00C35EC2"/>
    <w:rsid w:val="00C360E3"/>
    <w:rsid w:val="00C361CC"/>
    <w:rsid w:val="00C36255"/>
    <w:rsid w:val="00C3644F"/>
    <w:rsid w:val="00C36466"/>
    <w:rsid w:val="00C36DCD"/>
    <w:rsid w:val="00C370E8"/>
    <w:rsid w:val="00C371B6"/>
    <w:rsid w:val="00C379A1"/>
    <w:rsid w:val="00C37CE7"/>
    <w:rsid w:val="00C40486"/>
    <w:rsid w:val="00C40B4F"/>
    <w:rsid w:val="00C40C3C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9E"/>
    <w:rsid w:val="00C443B2"/>
    <w:rsid w:val="00C445E6"/>
    <w:rsid w:val="00C4474E"/>
    <w:rsid w:val="00C458DE"/>
    <w:rsid w:val="00C45998"/>
    <w:rsid w:val="00C45C68"/>
    <w:rsid w:val="00C45DC3"/>
    <w:rsid w:val="00C46107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6AB"/>
    <w:rsid w:val="00C70BBE"/>
    <w:rsid w:val="00C714BF"/>
    <w:rsid w:val="00C71659"/>
    <w:rsid w:val="00C71A33"/>
    <w:rsid w:val="00C7245A"/>
    <w:rsid w:val="00C727D5"/>
    <w:rsid w:val="00C72EE5"/>
    <w:rsid w:val="00C73058"/>
    <w:rsid w:val="00C7336C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6A0"/>
    <w:rsid w:val="00C80729"/>
    <w:rsid w:val="00C80946"/>
    <w:rsid w:val="00C80B0A"/>
    <w:rsid w:val="00C8105C"/>
    <w:rsid w:val="00C81082"/>
    <w:rsid w:val="00C810A9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756C"/>
    <w:rsid w:val="00C87765"/>
    <w:rsid w:val="00C87AD4"/>
    <w:rsid w:val="00C90020"/>
    <w:rsid w:val="00C9014C"/>
    <w:rsid w:val="00C9058B"/>
    <w:rsid w:val="00C906DC"/>
    <w:rsid w:val="00C90829"/>
    <w:rsid w:val="00C90B75"/>
    <w:rsid w:val="00C90CD8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537"/>
    <w:rsid w:val="00C93BD8"/>
    <w:rsid w:val="00C93FB5"/>
    <w:rsid w:val="00C93FB6"/>
    <w:rsid w:val="00C94645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AD9"/>
    <w:rsid w:val="00CA3DBB"/>
    <w:rsid w:val="00CA3F94"/>
    <w:rsid w:val="00CA4AE8"/>
    <w:rsid w:val="00CA4D4E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783"/>
    <w:rsid w:val="00CB09E5"/>
    <w:rsid w:val="00CB0B47"/>
    <w:rsid w:val="00CB1042"/>
    <w:rsid w:val="00CB10BF"/>
    <w:rsid w:val="00CB1730"/>
    <w:rsid w:val="00CB1794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819"/>
    <w:rsid w:val="00CD2B8D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9F0"/>
    <w:rsid w:val="00CD6A5C"/>
    <w:rsid w:val="00CD70EE"/>
    <w:rsid w:val="00CD717A"/>
    <w:rsid w:val="00CD74F4"/>
    <w:rsid w:val="00CD79D2"/>
    <w:rsid w:val="00CE05A5"/>
    <w:rsid w:val="00CE0ABB"/>
    <w:rsid w:val="00CE0BA0"/>
    <w:rsid w:val="00CE0D8A"/>
    <w:rsid w:val="00CE107C"/>
    <w:rsid w:val="00CE13FF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BE0"/>
    <w:rsid w:val="00D01999"/>
    <w:rsid w:val="00D019BB"/>
    <w:rsid w:val="00D01D44"/>
    <w:rsid w:val="00D02048"/>
    <w:rsid w:val="00D02DC8"/>
    <w:rsid w:val="00D0312E"/>
    <w:rsid w:val="00D03562"/>
    <w:rsid w:val="00D03A32"/>
    <w:rsid w:val="00D03B4E"/>
    <w:rsid w:val="00D03DDF"/>
    <w:rsid w:val="00D03ED7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6F0"/>
    <w:rsid w:val="00D0671C"/>
    <w:rsid w:val="00D068E0"/>
    <w:rsid w:val="00D06C04"/>
    <w:rsid w:val="00D072CB"/>
    <w:rsid w:val="00D07C45"/>
    <w:rsid w:val="00D07FC2"/>
    <w:rsid w:val="00D10088"/>
    <w:rsid w:val="00D10230"/>
    <w:rsid w:val="00D102B1"/>
    <w:rsid w:val="00D10385"/>
    <w:rsid w:val="00D10604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21A"/>
    <w:rsid w:val="00D1534B"/>
    <w:rsid w:val="00D15697"/>
    <w:rsid w:val="00D156EA"/>
    <w:rsid w:val="00D1572D"/>
    <w:rsid w:val="00D15E0F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CD0"/>
    <w:rsid w:val="00D23FDF"/>
    <w:rsid w:val="00D24093"/>
    <w:rsid w:val="00D243BC"/>
    <w:rsid w:val="00D243FD"/>
    <w:rsid w:val="00D2480E"/>
    <w:rsid w:val="00D24830"/>
    <w:rsid w:val="00D24B3D"/>
    <w:rsid w:val="00D24E19"/>
    <w:rsid w:val="00D25BFF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932"/>
    <w:rsid w:val="00D34972"/>
    <w:rsid w:val="00D3497A"/>
    <w:rsid w:val="00D34CC1"/>
    <w:rsid w:val="00D353E5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FB"/>
    <w:rsid w:val="00D437AD"/>
    <w:rsid w:val="00D43861"/>
    <w:rsid w:val="00D43A2F"/>
    <w:rsid w:val="00D43C1E"/>
    <w:rsid w:val="00D440BC"/>
    <w:rsid w:val="00D44363"/>
    <w:rsid w:val="00D443D3"/>
    <w:rsid w:val="00D44C16"/>
    <w:rsid w:val="00D44F36"/>
    <w:rsid w:val="00D4598D"/>
    <w:rsid w:val="00D45ABA"/>
    <w:rsid w:val="00D45C71"/>
    <w:rsid w:val="00D461B4"/>
    <w:rsid w:val="00D462FD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606"/>
    <w:rsid w:val="00D526C0"/>
    <w:rsid w:val="00D529BC"/>
    <w:rsid w:val="00D52BFA"/>
    <w:rsid w:val="00D53A90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4DC"/>
    <w:rsid w:val="00D574F1"/>
    <w:rsid w:val="00D57626"/>
    <w:rsid w:val="00D57A0A"/>
    <w:rsid w:val="00D57DA6"/>
    <w:rsid w:val="00D57DE2"/>
    <w:rsid w:val="00D6010A"/>
    <w:rsid w:val="00D60267"/>
    <w:rsid w:val="00D60344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DF8"/>
    <w:rsid w:val="00D813EC"/>
    <w:rsid w:val="00D81979"/>
    <w:rsid w:val="00D8210E"/>
    <w:rsid w:val="00D8216C"/>
    <w:rsid w:val="00D82273"/>
    <w:rsid w:val="00D826F3"/>
    <w:rsid w:val="00D82722"/>
    <w:rsid w:val="00D82B59"/>
    <w:rsid w:val="00D82EBF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84F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FAB"/>
    <w:rsid w:val="00D946E4"/>
    <w:rsid w:val="00D94A9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9A9"/>
    <w:rsid w:val="00DA4D56"/>
    <w:rsid w:val="00DA5688"/>
    <w:rsid w:val="00DA572E"/>
    <w:rsid w:val="00DA5B07"/>
    <w:rsid w:val="00DA5BBF"/>
    <w:rsid w:val="00DA5C29"/>
    <w:rsid w:val="00DA5CC5"/>
    <w:rsid w:val="00DA5DC6"/>
    <w:rsid w:val="00DA680C"/>
    <w:rsid w:val="00DA6926"/>
    <w:rsid w:val="00DA6991"/>
    <w:rsid w:val="00DA6A31"/>
    <w:rsid w:val="00DA740C"/>
    <w:rsid w:val="00DA7DD7"/>
    <w:rsid w:val="00DA7E7D"/>
    <w:rsid w:val="00DB0793"/>
    <w:rsid w:val="00DB08ED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312D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725A"/>
    <w:rsid w:val="00DB7283"/>
    <w:rsid w:val="00DB77F2"/>
    <w:rsid w:val="00DC02D4"/>
    <w:rsid w:val="00DC02F4"/>
    <w:rsid w:val="00DC0435"/>
    <w:rsid w:val="00DC046D"/>
    <w:rsid w:val="00DC071B"/>
    <w:rsid w:val="00DC0A29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9A3"/>
    <w:rsid w:val="00DC5D0A"/>
    <w:rsid w:val="00DC636A"/>
    <w:rsid w:val="00DC6A03"/>
    <w:rsid w:val="00DC6D96"/>
    <w:rsid w:val="00DC6F2D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944"/>
    <w:rsid w:val="00DD4BA5"/>
    <w:rsid w:val="00DD543B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4B0"/>
    <w:rsid w:val="00DE552C"/>
    <w:rsid w:val="00DE5601"/>
    <w:rsid w:val="00DE575A"/>
    <w:rsid w:val="00DE5951"/>
    <w:rsid w:val="00DE5A38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4B3"/>
    <w:rsid w:val="00DF0820"/>
    <w:rsid w:val="00DF0C13"/>
    <w:rsid w:val="00DF0C5C"/>
    <w:rsid w:val="00DF0DFF"/>
    <w:rsid w:val="00DF0E8C"/>
    <w:rsid w:val="00DF15AF"/>
    <w:rsid w:val="00DF2086"/>
    <w:rsid w:val="00DF2127"/>
    <w:rsid w:val="00DF230F"/>
    <w:rsid w:val="00DF2659"/>
    <w:rsid w:val="00DF26AA"/>
    <w:rsid w:val="00DF2A18"/>
    <w:rsid w:val="00DF2C3D"/>
    <w:rsid w:val="00DF2D3E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977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6EF"/>
    <w:rsid w:val="00E03C35"/>
    <w:rsid w:val="00E0440A"/>
    <w:rsid w:val="00E04807"/>
    <w:rsid w:val="00E04BB0"/>
    <w:rsid w:val="00E04DF0"/>
    <w:rsid w:val="00E04F35"/>
    <w:rsid w:val="00E05196"/>
    <w:rsid w:val="00E05488"/>
    <w:rsid w:val="00E058E8"/>
    <w:rsid w:val="00E05C1E"/>
    <w:rsid w:val="00E05F36"/>
    <w:rsid w:val="00E05FEA"/>
    <w:rsid w:val="00E06423"/>
    <w:rsid w:val="00E06A84"/>
    <w:rsid w:val="00E06C18"/>
    <w:rsid w:val="00E06F7F"/>
    <w:rsid w:val="00E07298"/>
    <w:rsid w:val="00E07933"/>
    <w:rsid w:val="00E0799E"/>
    <w:rsid w:val="00E07BD7"/>
    <w:rsid w:val="00E07CB1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C4"/>
    <w:rsid w:val="00E302AF"/>
    <w:rsid w:val="00E30344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4018D"/>
    <w:rsid w:val="00E4020B"/>
    <w:rsid w:val="00E402E2"/>
    <w:rsid w:val="00E40AA5"/>
    <w:rsid w:val="00E40B03"/>
    <w:rsid w:val="00E40B84"/>
    <w:rsid w:val="00E40C2E"/>
    <w:rsid w:val="00E40F62"/>
    <w:rsid w:val="00E40F79"/>
    <w:rsid w:val="00E410B0"/>
    <w:rsid w:val="00E41BCB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5C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D2E"/>
    <w:rsid w:val="00E54EC2"/>
    <w:rsid w:val="00E55319"/>
    <w:rsid w:val="00E55421"/>
    <w:rsid w:val="00E55635"/>
    <w:rsid w:val="00E5587C"/>
    <w:rsid w:val="00E55EEB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134A"/>
    <w:rsid w:val="00E61354"/>
    <w:rsid w:val="00E616CB"/>
    <w:rsid w:val="00E618BC"/>
    <w:rsid w:val="00E61963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4158"/>
    <w:rsid w:val="00E642AE"/>
    <w:rsid w:val="00E643BF"/>
    <w:rsid w:val="00E646E3"/>
    <w:rsid w:val="00E647E3"/>
    <w:rsid w:val="00E64806"/>
    <w:rsid w:val="00E64A3A"/>
    <w:rsid w:val="00E64CB2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345"/>
    <w:rsid w:val="00E703E1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3D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F01"/>
    <w:rsid w:val="00E83FB6"/>
    <w:rsid w:val="00E8432F"/>
    <w:rsid w:val="00E843DB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E4A"/>
    <w:rsid w:val="00E862AE"/>
    <w:rsid w:val="00E864C1"/>
    <w:rsid w:val="00E868D9"/>
    <w:rsid w:val="00E87572"/>
    <w:rsid w:val="00E87725"/>
    <w:rsid w:val="00E8775D"/>
    <w:rsid w:val="00E87D92"/>
    <w:rsid w:val="00E87E10"/>
    <w:rsid w:val="00E904AB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A2F"/>
    <w:rsid w:val="00E93223"/>
    <w:rsid w:val="00E93331"/>
    <w:rsid w:val="00E93544"/>
    <w:rsid w:val="00E939C3"/>
    <w:rsid w:val="00E93B4D"/>
    <w:rsid w:val="00E9412F"/>
    <w:rsid w:val="00E9449C"/>
    <w:rsid w:val="00E94E1D"/>
    <w:rsid w:val="00E95160"/>
    <w:rsid w:val="00E951B6"/>
    <w:rsid w:val="00E9559A"/>
    <w:rsid w:val="00E95743"/>
    <w:rsid w:val="00E95A64"/>
    <w:rsid w:val="00E95C41"/>
    <w:rsid w:val="00E95E70"/>
    <w:rsid w:val="00E95F0A"/>
    <w:rsid w:val="00E96216"/>
    <w:rsid w:val="00E96431"/>
    <w:rsid w:val="00E96EE3"/>
    <w:rsid w:val="00E96F4E"/>
    <w:rsid w:val="00E96F6B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4161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2A5"/>
    <w:rsid w:val="00EB02C0"/>
    <w:rsid w:val="00EB0729"/>
    <w:rsid w:val="00EB10C9"/>
    <w:rsid w:val="00EB14BA"/>
    <w:rsid w:val="00EB1598"/>
    <w:rsid w:val="00EB1865"/>
    <w:rsid w:val="00EB186E"/>
    <w:rsid w:val="00EB189E"/>
    <w:rsid w:val="00EB1902"/>
    <w:rsid w:val="00EB1C4F"/>
    <w:rsid w:val="00EB1CF6"/>
    <w:rsid w:val="00EB1DA5"/>
    <w:rsid w:val="00EB2138"/>
    <w:rsid w:val="00EB2435"/>
    <w:rsid w:val="00EB25A5"/>
    <w:rsid w:val="00EB2651"/>
    <w:rsid w:val="00EB2988"/>
    <w:rsid w:val="00EB2E0C"/>
    <w:rsid w:val="00EB30E9"/>
    <w:rsid w:val="00EB30F3"/>
    <w:rsid w:val="00EB3128"/>
    <w:rsid w:val="00EB3359"/>
    <w:rsid w:val="00EB36A8"/>
    <w:rsid w:val="00EB36F1"/>
    <w:rsid w:val="00EB398D"/>
    <w:rsid w:val="00EB3FE3"/>
    <w:rsid w:val="00EB44BA"/>
    <w:rsid w:val="00EB48B7"/>
    <w:rsid w:val="00EB4975"/>
    <w:rsid w:val="00EB4DD2"/>
    <w:rsid w:val="00EB4DF9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67FF"/>
    <w:rsid w:val="00EC6894"/>
    <w:rsid w:val="00EC6D85"/>
    <w:rsid w:val="00EC7ABA"/>
    <w:rsid w:val="00ED04D3"/>
    <w:rsid w:val="00ED07EF"/>
    <w:rsid w:val="00ED0847"/>
    <w:rsid w:val="00ED0A4E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C6E"/>
    <w:rsid w:val="00ED44B6"/>
    <w:rsid w:val="00ED5047"/>
    <w:rsid w:val="00ED5155"/>
    <w:rsid w:val="00ED518C"/>
    <w:rsid w:val="00ED5902"/>
    <w:rsid w:val="00ED59A9"/>
    <w:rsid w:val="00ED6181"/>
    <w:rsid w:val="00ED6690"/>
    <w:rsid w:val="00ED68DE"/>
    <w:rsid w:val="00ED6A16"/>
    <w:rsid w:val="00ED6ED8"/>
    <w:rsid w:val="00ED6F34"/>
    <w:rsid w:val="00ED6FA6"/>
    <w:rsid w:val="00ED6FDF"/>
    <w:rsid w:val="00ED74F9"/>
    <w:rsid w:val="00ED7814"/>
    <w:rsid w:val="00ED7A54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3011"/>
    <w:rsid w:val="00EE3518"/>
    <w:rsid w:val="00EE35AB"/>
    <w:rsid w:val="00EE413C"/>
    <w:rsid w:val="00EE434C"/>
    <w:rsid w:val="00EE43BE"/>
    <w:rsid w:val="00EE4ACC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1116"/>
    <w:rsid w:val="00EF128B"/>
    <w:rsid w:val="00EF19C8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854"/>
    <w:rsid w:val="00EF6930"/>
    <w:rsid w:val="00EF6E31"/>
    <w:rsid w:val="00EF7135"/>
    <w:rsid w:val="00EF7199"/>
    <w:rsid w:val="00EF71F6"/>
    <w:rsid w:val="00EF72A7"/>
    <w:rsid w:val="00EF7421"/>
    <w:rsid w:val="00EF74D9"/>
    <w:rsid w:val="00EF7A7E"/>
    <w:rsid w:val="00EF7B32"/>
    <w:rsid w:val="00EF7B63"/>
    <w:rsid w:val="00EF7BA9"/>
    <w:rsid w:val="00EF7E38"/>
    <w:rsid w:val="00F005F0"/>
    <w:rsid w:val="00F008CF"/>
    <w:rsid w:val="00F0131D"/>
    <w:rsid w:val="00F015F7"/>
    <w:rsid w:val="00F020A0"/>
    <w:rsid w:val="00F02126"/>
    <w:rsid w:val="00F0226D"/>
    <w:rsid w:val="00F02579"/>
    <w:rsid w:val="00F026E7"/>
    <w:rsid w:val="00F028A7"/>
    <w:rsid w:val="00F035A9"/>
    <w:rsid w:val="00F03F7D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FD0"/>
    <w:rsid w:val="00F1312D"/>
    <w:rsid w:val="00F136AC"/>
    <w:rsid w:val="00F1372D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5A6"/>
    <w:rsid w:val="00F175AD"/>
    <w:rsid w:val="00F1775D"/>
    <w:rsid w:val="00F20261"/>
    <w:rsid w:val="00F204D2"/>
    <w:rsid w:val="00F20862"/>
    <w:rsid w:val="00F20E2C"/>
    <w:rsid w:val="00F21F33"/>
    <w:rsid w:val="00F21F46"/>
    <w:rsid w:val="00F220C4"/>
    <w:rsid w:val="00F2247A"/>
    <w:rsid w:val="00F2291A"/>
    <w:rsid w:val="00F22E43"/>
    <w:rsid w:val="00F23386"/>
    <w:rsid w:val="00F23CA9"/>
    <w:rsid w:val="00F23CB2"/>
    <w:rsid w:val="00F23CD1"/>
    <w:rsid w:val="00F23D64"/>
    <w:rsid w:val="00F23ED8"/>
    <w:rsid w:val="00F24B4F"/>
    <w:rsid w:val="00F24CB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8D4"/>
    <w:rsid w:val="00F31B51"/>
    <w:rsid w:val="00F31C0F"/>
    <w:rsid w:val="00F31E10"/>
    <w:rsid w:val="00F3201E"/>
    <w:rsid w:val="00F33102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7D9"/>
    <w:rsid w:val="00F3710B"/>
    <w:rsid w:val="00F37179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4153"/>
    <w:rsid w:val="00F5422C"/>
    <w:rsid w:val="00F5451A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7217"/>
    <w:rsid w:val="00F57485"/>
    <w:rsid w:val="00F57893"/>
    <w:rsid w:val="00F57D8B"/>
    <w:rsid w:val="00F603C4"/>
    <w:rsid w:val="00F6056B"/>
    <w:rsid w:val="00F60DFC"/>
    <w:rsid w:val="00F6141B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424E"/>
    <w:rsid w:val="00F647B3"/>
    <w:rsid w:val="00F649A2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213"/>
    <w:rsid w:val="00F74764"/>
    <w:rsid w:val="00F74B15"/>
    <w:rsid w:val="00F74B1E"/>
    <w:rsid w:val="00F752C2"/>
    <w:rsid w:val="00F756D2"/>
    <w:rsid w:val="00F75887"/>
    <w:rsid w:val="00F75CCE"/>
    <w:rsid w:val="00F75DFD"/>
    <w:rsid w:val="00F76092"/>
    <w:rsid w:val="00F7622F"/>
    <w:rsid w:val="00F7656F"/>
    <w:rsid w:val="00F76820"/>
    <w:rsid w:val="00F769F4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3D5"/>
    <w:rsid w:val="00F804E6"/>
    <w:rsid w:val="00F80639"/>
    <w:rsid w:val="00F809DE"/>
    <w:rsid w:val="00F809FB"/>
    <w:rsid w:val="00F80B9E"/>
    <w:rsid w:val="00F80E80"/>
    <w:rsid w:val="00F8207A"/>
    <w:rsid w:val="00F82FDA"/>
    <w:rsid w:val="00F8351E"/>
    <w:rsid w:val="00F8367C"/>
    <w:rsid w:val="00F83D15"/>
    <w:rsid w:val="00F83DE1"/>
    <w:rsid w:val="00F8490C"/>
    <w:rsid w:val="00F8490F"/>
    <w:rsid w:val="00F84A72"/>
    <w:rsid w:val="00F85438"/>
    <w:rsid w:val="00F8586B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911"/>
    <w:rsid w:val="00F9599F"/>
    <w:rsid w:val="00F95CFD"/>
    <w:rsid w:val="00F95D07"/>
    <w:rsid w:val="00F9633C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8E"/>
    <w:rsid w:val="00FA48E6"/>
    <w:rsid w:val="00FA4B87"/>
    <w:rsid w:val="00FA4C11"/>
    <w:rsid w:val="00FA5273"/>
    <w:rsid w:val="00FA5542"/>
    <w:rsid w:val="00FA5796"/>
    <w:rsid w:val="00FA5820"/>
    <w:rsid w:val="00FA5CB7"/>
    <w:rsid w:val="00FA5DD5"/>
    <w:rsid w:val="00FA5F7F"/>
    <w:rsid w:val="00FA6340"/>
    <w:rsid w:val="00FA6474"/>
    <w:rsid w:val="00FA653D"/>
    <w:rsid w:val="00FA6702"/>
    <w:rsid w:val="00FA6F81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9A4"/>
    <w:rsid w:val="00FB4ACA"/>
    <w:rsid w:val="00FB4BD7"/>
    <w:rsid w:val="00FB4CAB"/>
    <w:rsid w:val="00FB4ECA"/>
    <w:rsid w:val="00FB5446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344"/>
    <w:rsid w:val="00FC09EF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DB3"/>
    <w:rsid w:val="00FD0226"/>
    <w:rsid w:val="00FD06BE"/>
    <w:rsid w:val="00FD0738"/>
    <w:rsid w:val="00FD0AA3"/>
    <w:rsid w:val="00FD137E"/>
    <w:rsid w:val="00FD1422"/>
    <w:rsid w:val="00FD1C68"/>
    <w:rsid w:val="00FD1E87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B1"/>
    <w:rsid w:val="00FE5831"/>
    <w:rsid w:val="00FE606B"/>
    <w:rsid w:val="00FE608D"/>
    <w:rsid w:val="00FE6102"/>
    <w:rsid w:val="00FE64E9"/>
    <w:rsid w:val="00FE6608"/>
    <w:rsid w:val="00FE661F"/>
    <w:rsid w:val="00FE6A40"/>
    <w:rsid w:val="00FE71CC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84"/>
    <w:rsid w:val="00FF4C60"/>
    <w:rsid w:val="00FF4FF3"/>
    <w:rsid w:val="00FF50B2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78D5B-9A29-474C-A53E-B7029953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186</TotalTime>
  <Pages>34</Pages>
  <Words>11161</Words>
  <Characters>63624</Characters>
  <Application>Microsoft Office Word</Application>
  <DocSecurity>0</DocSecurity>
  <Lines>530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cp:lastModifiedBy>Kanchana, Uthendakorn</cp:lastModifiedBy>
  <cp:revision>29</cp:revision>
  <cp:lastPrinted>2018-02-20T15:02:00Z</cp:lastPrinted>
  <dcterms:created xsi:type="dcterms:W3CDTF">2018-02-20T04:38:00Z</dcterms:created>
  <dcterms:modified xsi:type="dcterms:W3CDTF">2018-02-20T15:07:00Z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