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DB" w:rsidRPr="00DA7DEA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16"/>
          <w:szCs w:val="16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560F2F" w:rsidRPr="00F50929" w:rsidRDefault="00560F2F" w:rsidP="00560F2F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เงินลงทุนอื่น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3776E4" w:rsidRPr="0065596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3776E4" w:rsidRPr="006A42AE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:rsidR="003776E4" w:rsidRDefault="00560F2F" w:rsidP="00560F2F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</w:p>
    <w:p w:rsidR="0025693B" w:rsidRPr="00EA26A4" w:rsidRDefault="0025693B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BC1D79">
        <w:rPr>
          <w:rFonts w:ascii="Angsana New" w:hAnsi="Angsana New" w:hint="cs"/>
          <w:sz w:val="30"/>
          <w:szCs w:val="30"/>
          <w:cs/>
        </w:rPr>
        <w:t>สำหรับต้นทุนในการรื้อถอน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ทุนเรือนหุ้น</w:t>
      </w:r>
    </w:p>
    <w:p w:rsidR="00EE220C" w:rsidRDefault="003776E4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</w:p>
    <w:p w:rsidR="000D1765" w:rsidRPr="004E22FF" w:rsidRDefault="000D1765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0D1765" w:rsidRPr="000D1765" w:rsidRDefault="00EE220C" w:rsidP="000D176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รายได้จากการลงทุน</w:t>
      </w:r>
    </w:p>
    <w:p w:rsidR="00EE220C" w:rsidRPr="00D76DBD" w:rsidRDefault="00DE40F3" w:rsidP="00DF7C95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ค่าใช้จ่ายในการขาย</w:t>
      </w:r>
    </w:p>
    <w:p w:rsidR="00922ADE" w:rsidRPr="003538CA" w:rsidRDefault="00EE220C" w:rsidP="00922AD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:rsidR="003776E4" w:rsidRPr="00D76DB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:rsidR="003776E4" w:rsidRPr="00D76DB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:rsidR="003776E4" w:rsidRPr="00C01211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4E22FF" w:rsidRDefault="004E22FF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การจัดสรรกำไรสะสม</w:t>
      </w:r>
    </w:p>
    <w:p w:rsidR="005F2345" w:rsidRPr="00DA15C2" w:rsidRDefault="005F234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DF7C95" w:rsidRDefault="00DF7C95" w:rsidP="00DF7C95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DF7C95">
        <w:rPr>
          <w:rFonts w:ascii="Angsana New" w:hAnsi="Angsana New"/>
          <w:sz w:val="30"/>
          <w:szCs w:val="30"/>
          <w:cs/>
        </w:rPr>
        <w:t>เรื่องอื่น</w:t>
      </w:r>
    </w:p>
    <w:p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B7732B" w:rsidRPr="00E534EC" w:rsidRDefault="00B7732B" w:rsidP="00E030E8">
      <w:pPr>
        <w:pStyle w:val="Caption"/>
        <w:numPr>
          <w:ilvl w:val="0"/>
          <w:numId w:val="0"/>
        </w:numPr>
        <w:ind w:left="540"/>
        <w:rPr>
          <w:sz w:val="16"/>
          <w:szCs w:val="16"/>
        </w:rPr>
      </w:pPr>
    </w:p>
    <w:p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 xml:space="preserve">วันที่ </w:t>
      </w:r>
      <w:r w:rsidR="00580F3C">
        <w:rPr>
          <w:lang w:val="en-US"/>
        </w:rPr>
        <w:t>19</w:t>
      </w:r>
      <w:r w:rsidR="00C44DB7">
        <w:rPr>
          <w:lang w:val="en-US"/>
        </w:rPr>
        <w:t xml:space="preserve"> </w:t>
      </w:r>
      <w:r w:rsidR="00C44DB7">
        <w:rPr>
          <w:rFonts w:hint="cs"/>
          <w:cs/>
          <w:lang w:val="en-US"/>
        </w:rPr>
        <w:t xml:space="preserve">กุมภาพันธ์ </w:t>
      </w:r>
      <w:r w:rsidR="00FB6CCE">
        <w:rPr>
          <w:lang w:val="en-US"/>
        </w:rPr>
        <w:t>2561</w:t>
      </w:r>
    </w:p>
    <w:p w:rsidR="00B7732B" w:rsidRPr="00E534EC" w:rsidRDefault="00B7732B" w:rsidP="00E030E8">
      <w:pPr>
        <w:pStyle w:val="Caption"/>
        <w:numPr>
          <w:ilvl w:val="0"/>
          <w:numId w:val="0"/>
        </w:numPr>
        <w:ind w:left="540"/>
        <w:rPr>
          <w:sz w:val="20"/>
          <w:szCs w:val="20"/>
          <w:lang w:val="en-GB"/>
        </w:rPr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E534EC" w:rsidRDefault="00B7732B" w:rsidP="00E030E8">
      <w:pPr>
        <w:pStyle w:val="Caption"/>
        <w:numPr>
          <w:ilvl w:val="0"/>
          <w:numId w:val="0"/>
        </w:numPr>
        <w:ind w:left="540"/>
        <w:rPr>
          <w:sz w:val="16"/>
          <w:szCs w:val="16"/>
        </w:rPr>
      </w:pPr>
    </w:p>
    <w:p w:rsidR="00DF7C95" w:rsidRPr="00E34840" w:rsidRDefault="00DF7C95" w:rsidP="00DF7C95">
      <w:pPr>
        <w:pStyle w:val="Bo-C1Content"/>
      </w:pPr>
      <w:r w:rsidRPr="00E34840">
        <w:rPr>
          <w:cs/>
        </w:rPr>
        <w:t>บริษัท ทีพีไอ โพลีน</w:t>
      </w:r>
      <w:r w:rsidRPr="00E34840">
        <w:t xml:space="preserve"> </w:t>
      </w:r>
      <w:r w:rsidRPr="00E34840">
        <w:rPr>
          <w:cs/>
        </w:rPr>
        <w:t>เพาเวอร์ จำกัด (มหาชน)</w:t>
      </w:r>
      <w:r w:rsidRPr="00E34840">
        <w:t xml:space="preserve"> “</w:t>
      </w:r>
      <w:r w:rsidRPr="00E34840">
        <w:rPr>
          <w:cs/>
        </w:rPr>
        <w:t>บริษัท</w:t>
      </w:r>
      <w:r w:rsidRPr="00E34840">
        <w:rPr>
          <w:lang w:val="en-US"/>
        </w:rPr>
        <w:t xml:space="preserve">” </w:t>
      </w:r>
      <w:r w:rsidRPr="00E34840">
        <w:rPr>
          <w:cs/>
        </w:rPr>
        <w:t>เป็นนิติบุคคล</w:t>
      </w:r>
      <w:r w:rsidRPr="00E34840">
        <w:rPr>
          <w:cs/>
          <w:lang w:val="en-US"/>
        </w:rPr>
        <w:t>ที่จัดตั้งขึ้นใน</w:t>
      </w:r>
      <w:r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FB6CCE">
        <w:t>26</w:t>
      </w:r>
      <w:r w:rsidRPr="00E34840">
        <w:t>/</w:t>
      </w:r>
      <w:r w:rsidR="00FB6CCE">
        <w:t>56</w:t>
      </w:r>
      <w:r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DF7C95" w:rsidRPr="00E534EC" w:rsidRDefault="00DF7C95" w:rsidP="00DF7C95">
      <w:pPr>
        <w:pStyle w:val="Bo-Blankline"/>
        <w:rPr>
          <w:sz w:val="16"/>
          <w:szCs w:val="16"/>
        </w:rPr>
      </w:pPr>
    </w:p>
    <w:p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FB6CCE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FB6CCE">
        <w:rPr>
          <w:rFonts w:ascii="Angsana New" w:hAnsi="Angsana New"/>
          <w:sz w:val="30"/>
          <w:szCs w:val="30"/>
          <w:cs/>
        </w:rPr>
        <w:t>2560</w:t>
      </w:r>
    </w:p>
    <w:p w:rsidR="00DF7C95" w:rsidRPr="00E534EC" w:rsidRDefault="00DF7C95" w:rsidP="00DF7C95">
      <w:pPr>
        <w:pStyle w:val="Bo-Blankline"/>
        <w:rPr>
          <w:sz w:val="16"/>
          <w:szCs w:val="16"/>
        </w:rPr>
      </w:pPr>
    </w:p>
    <w:p w:rsidR="005E16DF" w:rsidRPr="005E16DF" w:rsidRDefault="00DF7C95" w:rsidP="005E16DF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="005E16DF" w:rsidRPr="00C44DB7">
        <w:rPr>
          <w:rFonts w:ascii="Angsana New" w:hAnsi="Angsana New" w:hint="cs"/>
          <w:sz w:val="30"/>
          <w:szCs w:val="30"/>
          <w:cs/>
        </w:rPr>
        <w:t>ปี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E534EC">
        <w:rPr>
          <w:rFonts w:ascii="Angsana New" w:hAnsi="Angsana New"/>
          <w:sz w:val="30"/>
          <w:szCs w:val="30"/>
        </w:rPr>
        <w:t>70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.24 ของทุนที่ออกและชำระแล้วของบริษัท ณ วันที่ </w:t>
      </w:r>
      <w:r w:rsidR="00E534EC">
        <w:rPr>
          <w:rFonts w:ascii="Angsana New" w:hAnsi="Angsana New"/>
          <w:sz w:val="30"/>
          <w:szCs w:val="30"/>
        </w:rPr>
        <w:t>31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534EC">
        <w:rPr>
          <w:rFonts w:ascii="Angsana New" w:hAnsi="Angsana New"/>
          <w:sz w:val="30"/>
          <w:szCs w:val="30"/>
        </w:rPr>
        <w:t>2560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</w:t>
      </w:r>
      <w:r w:rsidR="005E16DF" w:rsidRPr="00C44DB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4EC">
        <w:rPr>
          <w:rFonts w:ascii="Angsana New" w:hAnsi="Angsana New"/>
          <w:i/>
          <w:iCs/>
          <w:sz w:val="30"/>
          <w:szCs w:val="30"/>
        </w:rPr>
        <w:t>31</w:t>
      </w:r>
      <w:r w:rsidR="005E16DF" w:rsidRPr="00C44DB7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E534EC">
        <w:rPr>
          <w:rFonts w:ascii="Angsana New" w:hAnsi="Angsana New"/>
          <w:i/>
          <w:iCs/>
          <w:sz w:val="30"/>
          <w:szCs w:val="30"/>
        </w:rPr>
        <w:t>2559</w:t>
      </w:r>
      <w:r w:rsidR="005E16DF" w:rsidRPr="00C44DB7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5E16DF" w:rsidRPr="00C44DB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ร้อยละ </w:t>
      </w:r>
      <w:r w:rsidR="00E534EC">
        <w:rPr>
          <w:rFonts w:ascii="Angsana New" w:hAnsi="Angsana New"/>
          <w:i/>
          <w:iCs/>
          <w:sz w:val="30"/>
          <w:szCs w:val="30"/>
          <w:lang w:val="en-US"/>
        </w:rPr>
        <w:t>99.99</w:t>
      </w:r>
      <w:r w:rsidR="005E16DF" w:rsidRPr="00C44DB7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:rsidR="00DF7C95" w:rsidRPr="000857F2" w:rsidRDefault="00DF7C95" w:rsidP="00DF7C95">
      <w:pPr>
        <w:pStyle w:val="Bo-Blankline"/>
      </w:pPr>
    </w:p>
    <w:p w:rsidR="004E22FF" w:rsidRDefault="00DF7C95" w:rsidP="00DF7C95">
      <w:pPr>
        <w:pStyle w:val="Bo-Blankline"/>
        <w:jc w:val="thaiDistribute"/>
        <w:rPr>
          <w:sz w:val="30"/>
          <w:szCs w:val="30"/>
          <w:cs/>
        </w:rPr>
      </w:pPr>
      <w:r w:rsidRPr="00E34840">
        <w:rPr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 xml:space="preserve">โดยมีสถานีบริการรวม </w:t>
      </w:r>
      <w:r w:rsidR="00FB6CCE">
        <w:rPr>
          <w:sz w:val="30"/>
          <w:szCs w:val="30"/>
        </w:rPr>
        <w:t>12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แห่ง</w:t>
      </w:r>
    </w:p>
    <w:p w:rsidR="00DE5792" w:rsidRPr="00E534EC" w:rsidRDefault="00DE5792" w:rsidP="00435278">
      <w:pPr>
        <w:pStyle w:val="BodyText"/>
        <w:spacing w:after="0"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:rsidR="007B2482" w:rsidRPr="00D1506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7D3AE8" w:rsidRDefault="00EF58C8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7D3AE8">
        <w:rPr>
          <w:b w:val="0"/>
          <w:bCs w:val="0"/>
          <w:cs/>
        </w:rPr>
        <w:t>เกณฑ์การถือปฏิบัติ</w:t>
      </w:r>
    </w:p>
    <w:p w:rsidR="00B7732B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78152D" w:rsidRPr="0078152D" w:rsidRDefault="0078152D" w:rsidP="0078152D">
      <w:pPr>
        <w:pStyle w:val="Bo-C1Content"/>
      </w:pPr>
      <w:r w:rsidRPr="0078152D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8152D">
        <w:br/>
      </w:r>
      <w:r w:rsidRPr="0078152D">
        <w:rPr>
          <w:cs/>
        </w:rPr>
        <w:t>สภาวิชาชีพบัญชีฯ (</w:t>
      </w:r>
      <w:r w:rsidRPr="0078152D">
        <w:t>“</w:t>
      </w:r>
      <w:r w:rsidRPr="0078152D">
        <w:rPr>
          <w:cs/>
        </w:rPr>
        <w:t>สภาวิชาชีพบัญชี</w:t>
      </w:r>
      <w:r w:rsidRPr="0078152D">
        <w:t xml:space="preserve">”) </w:t>
      </w:r>
      <w:r w:rsidR="00E534EC" w:rsidRPr="00E534EC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8152D" w:rsidRPr="0078152D" w:rsidRDefault="0078152D" w:rsidP="0078152D">
      <w:pPr>
        <w:pStyle w:val="Bo-Blankline"/>
      </w:pPr>
    </w:p>
    <w:p w:rsidR="0078152D" w:rsidRDefault="0078152D" w:rsidP="0078152D">
      <w:pPr>
        <w:pStyle w:val="Bo-C1Content"/>
      </w:pPr>
      <w:r w:rsidRPr="0078152D">
        <w:rPr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78152D">
        <w:t xml:space="preserve"> </w:t>
      </w:r>
      <w:r w:rsidRPr="0078152D">
        <w:rPr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="009003DC">
        <w:rPr>
          <w:rFonts w:hint="cs"/>
          <w:cs/>
        </w:rPr>
        <w:t xml:space="preserve"> </w:t>
      </w:r>
      <w:r w:rsidR="00FB6CCE">
        <w:rPr>
          <w:cs/>
        </w:rPr>
        <w:t>1</w:t>
      </w:r>
      <w:r w:rsidRPr="0078152D">
        <w:rPr>
          <w:lang w:val="en-US"/>
        </w:rPr>
        <w:t xml:space="preserve"> </w:t>
      </w:r>
      <w:r w:rsidRPr="0078152D">
        <w:rPr>
          <w:cs/>
        </w:rPr>
        <w:t xml:space="preserve">มกราคม </w:t>
      </w:r>
      <w:r w:rsidR="00FB6CCE">
        <w:rPr>
          <w:cs/>
        </w:rPr>
        <w:t>25</w:t>
      </w:r>
      <w:r w:rsidR="00FB6CCE">
        <w:rPr>
          <w:lang w:val="en-US"/>
        </w:rPr>
        <w:t>60</w:t>
      </w:r>
      <w:r w:rsidRPr="0078152D">
        <w:rPr>
          <w:lang w:val="en-US"/>
        </w:rPr>
        <w:t xml:space="preserve"> </w:t>
      </w:r>
      <w:r w:rsidR="009003DC" w:rsidRPr="009003DC">
        <w:rPr>
          <w:cs/>
        </w:rPr>
        <w:t>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มีผลให้เกิดการเปลี่ยนแปลงนโยบายการบัญชีของบริษัทในบางเรื่อง</w:t>
      </w:r>
      <w:r w:rsidR="001C3EAF">
        <w:rPr>
          <w:rFonts w:hint="cs"/>
          <w:cs/>
        </w:rPr>
        <w:t xml:space="preserve"> การเปลี่ยนแปลงนี้</w:t>
      </w:r>
      <w:r>
        <w:rPr>
          <w:rFonts w:hint="cs"/>
          <w:cs/>
        </w:rPr>
        <w:t>ไม่มีผลกระทบที่เป็นสาระสำคัญ</w:t>
      </w:r>
      <w:r w:rsidR="001C3EAF">
        <w:rPr>
          <w:rFonts w:hint="cs"/>
          <w:cs/>
        </w:rPr>
        <w:t>ต่องบการเงิน</w:t>
      </w:r>
    </w:p>
    <w:p w:rsidR="00B7732B" w:rsidRPr="00D1506D" w:rsidRDefault="00B7732B" w:rsidP="0078152D">
      <w:pPr>
        <w:pStyle w:val="Bo-Blankline"/>
      </w:pPr>
    </w:p>
    <w:p w:rsidR="00E534EC" w:rsidRDefault="00520813" w:rsidP="00E534EC">
      <w:pPr>
        <w:pStyle w:val="Bo-C1Content"/>
        <w:rPr>
          <w:cs/>
        </w:rPr>
      </w:pPr>
      <w:r w:rsidRPr="00E76832">
        <w:rPr>
          <w:cs/>
        </w:rPr>
        <w:t>นอกเหนือจากมาตรฐานการรายงานทางการเ</w:t>
      </w:r>
      <w:r w:rsidR="00691214">
        <w:rPr>
          <w:cs/>
        </w:rPr>
        <w:t>งินที่ออกและปรับปรุงใหม่ข้างต้น</w:t>
      </w:r>
      <w:r w:rsidRPr="00E76832">
        <w:rPr>
          <w:cs/>
        </w:rPr>
        <w:t xml:space="preserve"> สภาวิชาชีพบัญชีได้ออกและปรับปรุงมาตรฐานการรายงานทางการเงิน</w:t>
      </w:r>
      <w:r w:rsidRPr="00C44DB7">
        <w:rPr>
          <w:cs/>
        </w:rPr>
        <w:t>ฉบับอื่น ๆ ซึ่งมีผลบังคับสำหรับรอบระยะเวล</w:t>
      </w:r>
      <w:r w:rsidR="0041218C" w:rsidRPr="00C44DB7">
        <w:rPr>
          <w:cs/>
        </w:rPr>
        <w:t xml:space="preserve">าบัญชีที่เริ่มในหรือหลังวันที่ </w:t>
      </w:r>
      <w:r w:rsidR="00FB6CCE" w:rsidRPr="00C44DB7">
        <w:t>1</w:t>
      </w:r>
      <w:r w:rsidRPr="00C44DB7">
        <w:rPr>
          <w:cs/>
        </w:rPr>
        <w:t xml:space="preserve"> มกราคม </w:t>
      </w:r>
      <w:r w:rsidR="00FB6CCE" w:rsidRPr="00C44DB7">
        <w:t>2561</w:t>
      </w:r>
      <w:r w:rsidRPr="00C44DB7">
        <w:rPr>
          <w:cs/>
        </w:rPr>
        <w:t xml:space="preserve"> เป็นต้นไป และไม่ได้มีการนำมาใช้สำหรับการจัดทำงบการเงินนี้ </w:t>
      </w:r>
      <w:r w:rsidR="002977D0" w:rsidRPr="00C44DB7">
        <w:rPr>
          <w:cs/>
        </w:rPr>
        <w:t>บริษัท</w:t>
      </w:r>
      <w:r w:rsidR="002977D0" w:rsidRPr="00C44DB7">
        <w:rPr>
          <w:rFonts w:hint="cs"/>
          <w:cs/>
        </w:rPr>
        <w:t>ได้ประเมินในเบื้องต้น</w:t>
      </w:r>
      <w:r w:rsidR="002977D0" w:rsidRPr="00C44DB7">
        <w:rPr>
          <w:cs/>
        </w:rPr>
        <w:t>ถึงผลกระทบที่อาจเกิดขึ้น</w:t>
      </w:r>
      <w:r w:rsidR="002977D0" w:rsidRPr="00C44DB7">
        <w:rPr>
          <w:rFonts w:hint="cs"/>
          <w:cs/>
        </w:rPr>
        <w:t>ต่อ</w:t>
      </w:r>
      <w:r w:rsidR="002977D0" w:rsidRPr="00C44DB7">
        <w:rPr>
          <w:cs/>
        </w:rPr>
        <w:t>งบการเงินของบริษัท</w:t>
      </w:r>
      <w:r w:rsidR="002977D0" w:rsidRPr="00C44DB7">
        <w:rPr>
          <w:rFonts w:hint="cs"/>
          <w:i/>
          <w:iCs/>
          <w:color w:val="0000FF"/>
          <w:cs/>
        </w:rPr>
        <w:t xml:space="preserve"> </w:t>
      </w:r>
      <w:r w:rsidR="002977D0" w:rsidRPr="00C44DB7">
        <w:rPr>
          <w:rFonts w:hint="cs"/>
          <w:cs/>
        </w:rPr>
        <w:t>จากการถือปฏิบัติตามมาตรฐานการรายงานทางการเงินที่ออกและปรับปรุงใหม่เหล่านี้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</w:t>
      </w:r>
      <w:r w:rsidR="00E534EC">
        <w:rPr>
          <w:cs/>
        </w:rPr>
        <w:br w:type="page"/>
      </w:r>
    </w:p>
    <w:p w:rsidR="00012E2C" w:rsidRPr="00A27D1E" w:rsidRDefault="00012E2C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rFonts w:hint="cs"/>
          <w:b w:val="0"/>
          <w:bCs w:val="0"/>
          <w:cs/>
        </w:rPr>
        <w:lastRenderedPageBreak/>
        <w:t>เกณฑ์การวัดมูลค่า</w:t>
      </w:r>
    </w:p>
    <w:p w:rsidR="00012E2C" w:rsidRPr="0013231F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93820" w:rsidRPr="00A27D1E" w:rsidRDefault="00012E2C" w:rsidP="00393820">
      <w:pPr>
        <w:pStyle w:val="Bo-C1Content"/>
      </w:pPr>
      <w:r w:rsidRPr="00A27D1E">
        <w:rPr>
          <w:cs/>
          <w:lang w:val="en-US"/>
        </w:rPr>
        <w:t xml:space="preserve">งบการเงินนี้จัดทำขึ้นโดยถือหลักเกณฑ์การบันทึกตามราคาทุนเดิม </w:t>
      </w:r>
      <w:r w:rsidR="00132E27" w:rsidRPr="00A27D1E">
        <w:rPr>
          <w:rFonts w:hint="cs"/>
          <w:cs/>
        </w:rPr>
        <w:t>ยกเว้น</w:t>
      </w:r>
      <w:r w:rsidR="00393820" w:rsidRPr="00A27D1E">
        <w:rPr>
          <w:rFonts w:hint="cs"/>
          <w:cs/>
        </w:rPr>
        <w:t>ที่กล่าวไว้ในนโยบายการบัญชี</w:t>
      </w:r>
    </w:p>
    <w:p w:rsidR="00E76832" w:rsidRPr="0013231F" w:rsidRDefault="00E76832" w:rsidP="00393820">
      <w:pPr>
        <w:pStyle w:val="Bo-C1Content"/>
        <w:rPr>
          <w:sz w:val="20"/>
          <w:szCs w:val="20"/>
        </w:rPr>
      </w:pPr>
    </w:p>
    <w:p w:rsidR="00012E2C" w:rsidRPr="00A27D1E" w:rsidRDefault="00012E2C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สกุลเงินที่</w:t>
      </w:r>
      <w:r w:rsidRPr="00A27D1E">
        <w:rPr>
          <w:rFonts w:hint="cs"/>
          <w:b w:val="0"/>
          <w:bCs w:val="0"/>
          <w:cs/>
        </w:rPr>
        <w:t>ใช้ในการดำเนินงานและ</w:t>
      </w:r>
      <w:r w:rsidRPr="00A27D1E">
        <w:rPr>
          <w:b w:val="0"/>
          <w:bCs w:val="0"/>
          <w:cs/>
        </w:rPr>
        <w:t>นำเสนองบการเงิน</w:t>
      </w:r>
    </w:p>
    <w:p w:rsidR="00012E2C" w:rsidRPr="0013231F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A27D1E" w:rsidRDefault="00012E2C" w:rsidP="00435278">
      <w:pPr>
        <w:pStyle w:val="Bo-C1Content"/>
        <w:rPr>
          <w:lang w:val="en-US"/>
        </w:rPr>
      </w:pPr>
      <w:r w:rsidRPr="00A27D1E">
        <w:rPr>
          <w:rFonts w:hint="cs"/>
          <w:cs/>
          <w:lang w:val="en-US"/>
        </w:rPr>
        <w:t>งบการเงินนี้จัดทำและแสดงหน่วยเงินตราเป็นเงินบาทซึ่งเป็นสกุลเงินที่ใช้ดำเนินงานของบริษัท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012E2C" w:rsidRPr="0013231F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712A" w:rsidRPr="00A27D1E" w:rsidRDefault="00D70079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การใช้วิจารณญาณและการประมาณการ</w:t>
      </w:r>
    </w:p>
    <w:p w:rsidR="0098712A" w:rsidRPr="0013231F" w:rsidRDefault="0098712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1950" w:rsidRPr="00A27D1E" w:rsidRDefault="000F3EFE" w:rsidP="00435278">
      <w:pPr>
        <w:pStyle w:val="Bo-C1Content"/>
      </w:pPr>
      <w:r w:rsidRPr="00A27D1E">
        <w:rPr>
          <w:cs/>
        </w:rPr>
        <w:t>ในการจัดทำงบการเงิน</w:t>
      </w:r>
      <w:r w:rsidRPr="00A27D1E">
        <w:rPr>
          <w:rFonts w:hint="cs"/>
          <w:cs/>
        </w:rPr>
        <w:t>ให้</w:t>
      </w:r>
      <w:r w:rsidRPr="00A27D1E">
        <w:rPr>
          <w:cs/>
        </w:rPr>
        <w:t>เป็นไปตามมาตรฐานการรายงานทางการเงิน ผู้บริหารต้องใช้ว</w:t>
      </w:r>
      <w:r w:rsidR="007D3AE8" w:rsidRPr="00A27D1E">
        <w:rPr>
          <w:cs/>
        </w:rPr>
        <w:t>ิจารณญาณ การประมาณและข้อสมมติ</w:t>
      </w:r>
      <w:r w:rsidRPr="00A27D1E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3EFE" w:rsidRPr="0013231F" w:rsidRDefault="000F3EF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0F3EFE" w:rsidRDefault="007D3AE8" w:rsidP="00435278">
      <w:pPr>
        <w:pStyle w:val="Bo-C1Content"/>
      </w:pPr>
      <w:r w:rsidRPr="00A27D1E">
        <w:rPr>
          <w:cs/>
        </w:rPr>
        <w:t>ประมาณการและข้อสมมติ</w:t>
      </w:r>
      <w:r w:rsidR="000F3EFE" w:rsidRPr="00A27D1E">
        <w:rPr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F94E28" w:rsidRPr="00A27D1E">
        <w:rPr>
          <w:rFonts w:hint="cs"/>
          <w:cs/>
        </w:rPr>
        <w:t>โดยวิธีเปลี่ยนทันทีเป็นต้นไป</w:t>
      </w:r>
    </w:p>
    <w:p w:rsidR="00433A9F" w:rsidRPr="0013231F" w:rsidRDefault="00433A9F" w:rsidP="00435278">
      <w:pPr>
        <w:pStyle w:val="Bo-C1Content"/>
        <w:rPr>
          <w:sz w:val="20"/>
          <w:szCs w:val="20"/>
        </w:rPr>
      </w:pPr>
    </w:p>
    <w:p w:rsidR="000F3EFE" w:rsidRDefault="000F3EFE" w:rsidP="00D1506D">
      <w:pPr>
        <w:pStyle w:val="Bo-C1Content"/>
      </w:pPr>
      <w:r w:rsidRPr="00E76832">
        <w:rPr>
          <w:cs/>
        </w:rPr>
        <w:t>ข้อมูลเกี่ยวกับ</w:t>
      </w:r>
      <w:r w:rsidR="007D3AE8">
        <w:rPr>
          <w:rFonts w:hint="cs"/>
          <w:cs/>
        </w:rPr>
        <w:t>ข้อสมมติและ</w:t>
      </w:r>
      <w:r w:rsidRPr="00E76832">
        <w:rPr>
          <w:cs/>
        </w:rPr>
        <w:t>ความไม่แน่นอน</w:t>
      </w:r>
      <w:r w:rsidR="00EB4B80">
        <w:rPr>
          <w:rFonts w:hint="cs"/>
          <w:cs/>
        </w:rPr>
        <w:t>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</w:t>
      </w:r>
      <w:r w:rsidRPr="00E76832">
        <w:rPr>
          <w:cs/>
        </w:rPr>
        <w:t>ในงบการเงินซึ่งประกอบด้วยหมายเหตุประกอบงบการเงินต่อไปนี้</w:t>
      </w:r>
      <w:r w:rsidR="002853F7" w:rsidRPr="00E76832">
        <w:t xml:space="preserve"> </w:t>
      </w:r>
    </w:p>
    <w:p w:rsidR="00D1506D" w:rsidRPr="0013231F" w:rsidRDefault="00D1506D" w:rsidP="00D1506D">
      <w:pPr>
        <w:pStyle w:val="Bo-C1Content"/>
        <w:rPr>
          <w:sz w:val="20"/>
          <w:szCs w:val="20"/>
          <w:cs/>
        </w:rPr>
      </w:pPr>
    </w:p>
    <w:tbl>
      <w:tblPr>
        <w:tblW w:w="9160" w:type="dxa"/>
        <w:tblInd w:w="540" w:type="dxa"/>
        <w:tblLook w:val="04A0" w:firstRow="1" w:lastRow="0" w:firstColumn="1" w:lastColumn="0" w:noHBand="0" w:noVBand="1"/>
      </w:tblPr>
      <w:tblGrid>
        <w:gridCol w:w="2545"/>
        <w:gridCol w:w="6615"/>
      </w:tblGrid>
      <w:tr w:rsidR="000F3EFE" w:rsidRPr="009003DC" w:rsidTr="00EB4B80">
        <w:tc>
          <w:tcPr>
            <w:tcW w:w="2545" w:type="dxa"/>
          </w:tcPr>
          <w:p w:rsidR="000F3EFE" w:rsidRPr="009003DC" w:rsidRDefault="000F3EFE" w:rsidP="00B33AF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03DC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หมายเหตุข้อ </w:t>
            </w:r>
            <w:r w:rsidR="00FB6CCE" w:rsidRPr="009003DC">
              <w:rPr>
                <w:rFonts w:ascii="Angsana New" w:hAnsi="Angsana New"/>
                <w:sz w:val="28"/>
                <w:szCs w:val="28"/>
              </w:rPr>
              <w:t>1</w:t>
            </w:r>
            <w:r w:rsidR="00FB6CCE" w:rsidRPr="009003D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6615" w:type="dxa"/>
          </w:tcPr>
          <w:p w:rsidR="000F3EFE" w:rsidRPr="009003DC" w:rsidRDefault="00E24A75" w:rsidP="00435278">
            <w:pPr>
              <w:spacing w:line="240" w:lineRule="auto"/>
              <w:jc w:val="thaiDistribute"/>
              <w:rPr>
                <w:sz w:val="28"/>
                <w:szCs w:val="28"/>
                <w:cs/>
              </w:rPr>
            </w:pPr>
            <w:r w:rsidRPr="009003DC">
              <w:rPr>
                <w:rFonts w:ascii="Angsana New" w:hAnsi="Angsana New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9003DC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การคาดการณ์</w:t>
            </w:r>
            <w:r w:rsidRPr="009003DC">
              <w:rPr>
                <w:rFonts w:ascii="Angsana New" w:hAnsi="Angsana New"/>
                <w:sz w:val="28"/>
                <w:szCs w:val="28"/>
                <w:cs/>
              </w:rPr>
              <w:t>กำไรทางภาษีในอนาคตที่จะนำขาดทุนทางภาษีไปใช้ประโยชน์</w:t>
            </w:r>
          </w:p>
        </w:tc>
      </w:tr>
      <w:tr w:rsidR="000F3EFE" w:rsidRPr="009003DC" w:rsidTr="00EB4B80">
        <w:tc>
          <w:tcPr>
            <w:tcW w:w="2545" w:type="dxa"/>
          </w:tcPr>
          <w:p w:rsidR="000F3EFE" w:rsidRPr="009003DC" w:rsidRDefault="000F3EFE" w:rsidP="00B33AF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03DC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หมายเหตุข้อ </w:t>
            </w:r>
            <w:r w:rsidR="00FB6CCE" w:rsidRPr="009003DC">
              <w:rPr>
                <w:rFonts w:ascii="Angsana New" w:hAnsi="Angsana New"/>
                <w:sz w:val="28"/>
                <w:szCs w:val="28"/>
              </w:rPr>
              <w:t>1</w:t>
            </w:r>
            <w:r w:rsidR="00FB6CCE" w:rsidRPr="009003D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6615" w:type="dxa"/>
          </w:tcPr>
          <w:p w:rsidR="000F3EFE" w:rsidRPr="009003DC" w:rsidRDefault="00433A9F" w:rsidP="0043527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03DC">
              <w:rPr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 เกี่ยวกับข้อสมมติหลักในการประมาณการตามหลักคณิตศาสตร์ประกันภัย และ</w:t>
            </w:r>
          </w:p>
        </w:tc>
      </w:tr>
      <w:tr w:rsidR="00477066" w:rsidRPr="009003DC" w:rsidTr="00EB4B80">
        <w:tc>
          <w:tcPr>
            <w:tcW w:w="2545" w:type="dxa"/>
          </w:tcPr>
          <w:p w:rsidR="00477066" w:rsidRPr="009003DC" w:rsidRDefault="00477066" w:rsidP="00433A9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03DC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หมายเหตุข้อ </w:t>
            </w:r>
            <w:r w:rsidR="00FB6CCE" w:rsidRPr="009003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B6CCE" w:rsidRPr="009003D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615" w:type="dxa"/>
          </w:tcPr>
          <w:p w:rsidR="00477066" w:rsidRPr="009003DC" w:rsidRDefault="00477066" w:rsidP="00646783">
            <w:pPr>
              <w:spacing w:line="240" w:lineRule="auto"/>
              <w:jc w:val="thaiDistribute"/>
              <w:rPr>
                <w:sz w:val="28"/>
                <w:szCs w:val="28"/>
                <w:cs/>
              </w:rPr>
            </w:pPr>
            <w:r w:rsidRPr="009003DC">
              <w:rPr>
                <w:rFonts w:hint="cs"/>
                <w:sz w:val="28"/>
                <w:szCs w:val="28"/>
                <w:cs/>
              </w:rPr>
              <w:t>การ</w:t>
            </w:r>
            <w:r w:rsidR="007D3AE8" w:rsidRPr="009003DC">
              <w:rPr>
                <w:sz w:val="28"/>
                <w:szCs w:val="28"/>
                <w:cs/>
              </w:rPr>
              <w:t>รับรู้รายการและการ</w:t>
            </w:r>
            <w:r w:rsidRPr="009003DC">
              <w:rPr>
                <w:rFonts w:hint="cs"/>
                <w:sz w:val="28"/>
                <w:szCs w:val="28"/>
                <w:cs/>
              </w:rPr>
              <w:t>วัดมูลค่าของประมาณการ</w:t>
            </w:r>
            <w:r w:rsidR="00BC1D79" w:rsidRPr="009003DC">
              <w:rPr>
                <w:rFonts w:hint="cs"/>
                <w:sz w:val="28"/>
                <w:szCs w:val="28"/>
                <w:cs/>
              </w:rPr>
              <w:t>หนี้สินสำหรับ</w:t>
            </w:r>
            <w:r w:rsidR="00646783" w:rsidRPr="009003DC">
              <w:rPr>
                <w:rFonts w:hint="cs"/>
                <w:sz w:val="28"/>
                <w:szCs w:val="28"/>
                <w:cs/>
              </w:rPr>
              <w:t>ต้นทุนกา</w:t>
            </w:r>
            <w:r w:rsidR="00BC1D79" w:rsidRPr="009003DC">
              <w:rPr>
                <w:rFonts w:hint="cs"/>
                <w:sz w:val="28"/>
                <w:szCs w:val="28"/>
                <w:cs/>
              </w:rPr>
              <w:t>ร</w:t>
            </w:r>
            <w:r w:rsidR="00646783" w:rsidRPr="009003DC">
              <w:rPr>
                <w:rFonts w:hint="cs"/>
                <w:sz w:val="28"/>
                <w:szCs w:val="28"/>
                <w:cs/>
              </w:rPr>
              <w:t>รื้อถอน</w:t>
            </w:r>
            <w:r w:rsidR="007D3AE8" w:rsidRPr="009003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3AE8" w:rsidRPr="009003DC">
              <w:rPr>
                <w:rFonts w:ascii="Angsana New" w:hAnsi="Angsana New" w:hint="cs"/>
                <w:sz w:val="28"/>
                <w:szCs w:val="28"/>
                <w:cs/>
              </w:rPr>
              <w:t>เกี่ยวกับ</w:t>
            </w:r>
            <w:r w:rsidR="007D3AE8" w:rsidRPr="009003DC">
              <w:rPr>
                <w:rFonts w:ascii="Angsana New" w:hAnsi="Angsana New"/>
                <w:sz w:val="28"/>
                <w:szCs w:val="28"/>
                <w:cs/>
              </w:rPr>
              <w:t>ข้อสมมติสำคัญ</w:t>
            </w:r>
            <w:r w:rsidR="007D3AE8" w:rsidRPr="009003DC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7D3AE8" w:rsidRPr="009003DC">
              <w:rPr>
                <w:rFonts w:ascii="Angsana New" w:hAnsi="Angsana New"/>
                <w:sz w:val="28"/>
                <w:szCs w:val="28"/>
                <w:cs/>
              </w:rPr>
              <w:t>ความเป็นไปได้ที่จะสูญเสียทรัพยากร</w:t>
            </w:r>
            <w:r w:rsidR="007D3AE8" w:rsidRPr="009003DC">
              <w:rPr>
                <w:rFonts w:ascii="Angsana New" w:hAnsi="Angsana New" w:hint="cs"/>
                <w:sz w:val="28"/>
                <w:szCs w:val="28"/>
                <w:cs/>
              </w:rPr>
              <w:t>และความน่าจะเป็นของมูลค่าความเสียหาย</w:t>
            </w:r>
          </w:p>
        </w:tc>
      </w:tr>
    </w:tbl>
    <w:p w:rsidR="00E16F84" w:rsidRPr="00D1506D" w:rsidRDefault="00E16F84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6A7B69" w:rsidRPr="0034019B" w:rsidRDefault="006A7B69" w:rsidP="00435278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B7732B" w:rsidRPr="00D1506D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517BFC" w:rsidRDefault="006A7B69" w:rsidP="00517BF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4019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34019B">
        <w:rPr>
          <w:rFonts w:ascii="Angsana New" w:hAnsi="Angsana New" w:hint="cs"/>
          <w:sz w:val="30"/>
          <w:szCs w:val="30"/>
          <w:cs/>
        </w:rPr>
        <w:t>บริษัทหลายข้อ</w:t>
      </w:r>
      <w:r w:rsidRPr="0034019B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  <w:r w:rsidR="00517BFC">
        <w:rPr>
          <w:rFonts w:ascii="Angsana New" w:hAnsi="Angsana New"/>
          <w:sz w:val="30"/>
          <w:szCs w:val="30"/>
          <w:cs/>
        </w:rPr>
        <w:br w:type="page"/>
      </w:r>
    </w:p>
    <w:p w:rsidR="0034019B" w:rsidRPr="00E16F84" w:rsidRDefault="006A7B69" w:rsidP="00781994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เมื่อวัดมูลค่ายุติธรรมของสินทรัพย์หรือหนี้สิน </w:t>
      </w:r>
      <w:r w:rsidRPr="00E16F8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16F84">
        <w:rPr>
          <w:rFonts w:ascii="Angsana New" w:hAnsi="Angsana New"/>
          <w:sz w:val="30"/>
          <w:szCs w:val="30"/>
          <w:cs/>
        </w:rPr>
        <w:t>ได้ใช้</w:t>
      </w:r>
      <w:r w:rsidRPr="00E16F8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16F84">
        <w:rPr>
          <w:rFonts w:ascii="Angsana New" w:hAnsi="Angsana New" w:hint="cs"/>
          <w:sz w:val="30"/>
          <w:szCs w:val="30"/>
          <w:cs/>
        </w:rPr>
        <w:t>ในแต่ละ</w:t>
      </w:r>
      <w:r w:rsidRPr="00E16F84">
        <w:rPr>
          <w:rFonts w:ascii="Angsana New" w:hAnsi="Angsana New"/>
          <w:sz w:val="30"/>
          <w:szCs w:val="30"/>
          <w:cs/>
        </w:rPr>
        <w:t>ลำดับชั้น</w:t>
      </w:r>
      <w:r w:rsidRPr="00E16F84">
        <w:rPr>
          <w:rFonts w:ascii="Angsana New" w:hAnsi="Angsana New" w:hint="cs"/>
          <w:sz w:val="30"/>
          <w:szCs w:val="30"/>
          <w:cs/>
        </w:rPr>
        <w:t>ของ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ดังนี้</w:t>
      </w:r>
    </w:p>
    <w:p w:rsidR="006A7B69" w:rsidRPr="0013231F" w:rsidRDefault="006A7B69" w:rsidP="00DB7768">
      <w:pPr>
        <w:pStyle w:val="Bo-Blankline"/>
      </w:pPr>
      <w:r w:rsidRPr="00E16F84">
        <w:rPr>
          <w:rFonts w:hint="cs"/>
          <w:cs/>
        </w:rPr>
        <w:t xml:space="preserve"> 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FB6CCE">
        <w:rPr>
          <w:rFonts w:ascii="Angsana New" w:hAnsi="Angsana New"/>
          <w:sz w:val="30"/>
          <w:szCs w:val="30"/>
          <w:lang w:val="en-US"/>
        </w:rPr>
        <w:t>1</w:t>
      </w:r>
      <w:r w:rsidR="00691214" w:rsidRPr="00E16F84">
        <w:rPr>
          <w:rFonts w:ascii="Angsana New" w:hAnsi="Angsana New"/>
          <w:sz w:val="30"/>
          <w:szCs w:val="30"/>
          <w:lang w:val="en-US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/>
          <w:sz w:val="30"/>
          <w:szCs w:val="30"/>
          <w:cs/>
        </w:rPr>
        <w:t>ไม่</w:t>
      </w:r>
      <w:r w:rsidRPr="00E16F84">
        <w:rPr>
          <w:rFonts w:ascii="Angsana New" w:hAnsi="Angsana New" w:hint="cs"/>
          <w:sz w:val="30"/>
          <w:szCs w:val="30"/>
          <w:cs/>
        </w:rPr>
        <w:t>ต้อง</w:t>
      </w:r>
      <w:r w:rsidRPr="00E16F84">
        <w:rPr>
          <w:rFonts w:ascii="Angsana New" w:hAnsi="Angsana New"/>
          <w:sz w:val="30"/>
          <w:szCs w:val="30"/>
          <w:cs/>
        </w:rPr>
        <w:t>ปรับปรุง</w:t>
      </w:r>
      <w:r w:rsidRPr="00E16F84">
        <w:rPr>
          <w:rFonts w:ascii="Angsana New" w:hAnsi="Angsana New"/>
          <w:sz w:val="30"/>
          <w:szCs w:val="30"/>
        </w:rPr>
        <w:t xml:space="preserve">) </w:t>
      </w:r>
      <w:r w:rsidRPr="00E16F8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>ข้อมูลระดับ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FB6CCE">
        <w:rPr>
          <w:rFonts w:ascii="Angsana New" w:hAnsi="Angsana New"/>
          <w:sz w:val="30"/>
          <w:szCs w:val="30"/>
        </w:rPr>
        <w:t>2</w:t>
      </w:r>
      <w:r w:rsidR="00691214"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E16F84">
        <w:rPr>
          <w:rFonts w:ascii="Angsana New" w:hAnsi="Angsana New" w:hint="cs"/>
          <w:sz w:val="30"/>
          <w:szCs w:val="30"/>
          <w:cs/>
        </w:rPr>
        <w:t xml:space="preserve">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E16F84">
        <w:rPr>
          <w:rFonts w:ascii="Angsana New" w:hAnsi="Angsana New"/>
          <w:sz w:val="30"/>
          <w:szCs w:val="30"/>
          <w:cs/>
        </w:rPr>
        <w:t>หรือโดยอ้อม</w:t>
      </w:r>
      <w:r w:rsidRPr="00E16F8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E16F8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B6CCE">
        <w:rPr>
          <w:rFonts w:ascii="Angsana New" w:hAnsi="Angsana New"/>
          <w:sz w:val="30"/>
          <w:szCs w:val="30"/>
        </w:rPr>
        <w:t>1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>ข้อมูล</w:t>
      </w:r>
      <w:r w:rsidRPr="00E16F84">
        <w:rPr>
          <w:rFonts w:ascii="Angsana New" w:hAnsi="Angsana New"/>
          <w:sz w:val="30"/>
          <w:szCs w:val="30"/>
          <w:cs/>
        </w:rPr>
        <w:t>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FB6CCE">
        <w:rPr>
          <w:rFonts w:ascii="Angsana New" w:hAnsi="Angsana New"/>
          <w:sz w:val="30"/>
          <w:szCs w:val="30"/>
        </w:rPr>
        <w:t>3</w:t>
      </w:r>
      <w:r w:rsidR="00691214"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เป็น</w:t>
      </w:r>
      <w:r w:rsidRPr="00E16F8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E16F84">
        <w:rPr>
          <w:rFonts w:ascii="Angsana New" w:hAnsi="Angsana New" w:hint="cs"/>
          <w:sz w:val="30"/>
          <w:szCs w:val="30"/>
          <w:cs/>
        </w:rPr>
        <w:t>ไม่ได้มาจากข้อมูลที่</w:t>
      </w:r>
      <w:r w:rsidR="00433A9F">
        <w:rPr>
          <w:rFonts w:ascii="Angsana New" w:hAnsi="Angsana New" w:hint="cs"/>
          <w:sz w:val="30"/>
          <w:szCs w:val="30"/>
          <w:cs/>
        </w:rPr>
        <w:t>สามารถ</w:t>
      </w:r>
      <w:r w:rsidRPr="00E16F84">
        <w:rPr>
          <w:rFonts w:ascii="Angsana New" w:hAnsi="Angsana New" w:hint="cs"/>
          <w:sz w:val="30"/>
          <w:szCs w:val="30"/>
          <w:cs/>
        </w:rPr>
        <w:t>สังเกตได้ (ข้อมูลที่ไม่สามารถ</w:t>
      </w:r>
      <w:r w:rsidRPr="00E16F84">
        <w:rPr>
          <w:rFonts w:ascii="Angsana New" w:hAnsi="Angsana New"/>
          <w:sz w:val="30"/>
          <w:szCs w:val="30"/>
          <w:cs/>
        </w:rPr>
        <w:t>สังเกตได้</w:t>
      </w:r>
      <w:r w:rsidRPr="00E16F84">
        <w:rPr>
          <w:rFonts w:ascii="Angsana New" w:hAnsi="Angsana New" w:hint="cs"/>
          <w:sz w:val="30"/>
          <w:szCs w:val="30"/>
          <w:cs/>
        </w:rPr>
        <w:t>)</w:t>
      </w:r>
    </w:p>
    <w:p w:rsidR="006A7B69" w:rsidRPr="0013231F" w:rsidRDefault="006A7B69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6A7B69" w:rsidRPr="0056198A" w:rsidRDefault="006A7B69" w:rsidP="00435278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A7B69" w:rsidRPr="0013231F" w:rsidRDefault="006A7B69" w:rsidP="00B33AF9">
      <w:pPr>
        <w:pStyle w:val="Bo-Blankline"/>
      </w:pPr>
    </w:p>
    <w:p w:rsidR="006A7B69" w:rsidRDefault="006A7B69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6198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F425C" w:rsidRPr="0013231F" w:rsidRDefault="00AF425C" w:rsidP="00B33AF9">
      <w:pPr>
        <w:pStyle w:val="Bo-Blankline"/>
      </w:pPr>
    </w:p>
    <w:p w:rsidR="006A7B69" w:rsidRDefault="006A7B69" w:rsidP="00CB226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ข้อ</w:t>
      </w:r>
      <w:r w:rsidR="001F6AC7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56198A">
        <w:rPr>
          <w:rFonts w:ascii="Angsana New" w:hAnsi="Angsana New"/>
          <w:sz w:val="30"/>
          <w:szCs w:val="30"/>
          <w:cs/>
        </w:rPr>
        <w:t>ที่ใช้ในการวัดมูลค่ายุติธรร</w:t>
      </w:r>
      <w:r w:rsidR="00CB226F"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 w:rsidRPr="00104988">
        <w:rPr>
          <w:rFonts w:ascii="Angsana New" w:hAnsi="Angsana New" w:hint="cs"/>
          <w:sz w:val="30"/>
          <w:szCs w:val="30"/>
          <w:cs/>
        </w:rPr>
        <w:t>ข้อ</w:t>
      </w:r>
      <w:r w:rsidR="00691214" w:rsidRPr="00104988">
        <w:rPr>
          <w:rFonts w:ascii="Angsana New" w:hAnsi="Angsana New" w:hint="cs"/>
          <w:sz w:val="30"/>
          <w:szCs w:val="30"/>
          <w:cs/>
        </w:rPr>
        <w:t xml:space="preserve"> </w:t>
      </w:r>
      <w:r w:rsidR="00004D3F">
        <w:rPr>
          <w:rFonts w:ascii="Angsana New" w:hAnsi="Angsana New"/>
          <w:sz w:val="30"/>
          <w:szCs w:val="30"/>
        </w:rPr>
        <w:t>29</w:t>
      </w:r>
      <w:r w:rsidR="00477066">
        <w:rPr>
          <w:rFonts w:ascii="Angsana New" w:hAnsi="Angsana New" w:hint="cs"/>
          <w:sz w:val="30"/>
          <w:szCs w:val="30"/>
          <w:cs/>
        </w:rPr>
        <w:t xml:space="preserve"> </w:t>
      </w:r>
      <w:r w:rsidR="00477066">
        <w:rPr>
          <w:rFonts w:ascii="Angsana New" w:hAnsi="Angsana New"/>
          <w:sz w:val="30"/>
          <w:szCs w:val="30"/>
          <w:cs/>
        </w:rPr>
        <w:br/>
      </w:r>
      <w:r w:rsidR="00CB226F" w:rsidRPr="00CB226F">
        <w:rPr>
          <w:rFonts w:hint="cs"/>
          <w:sz w:val="30"/>
          <w:szCs w:val="30"/>
          <w:cs/>
        </w:rPr>
        <w:t xml:space="preserve">เรื่อง </w:t>
      </w:r>
      <w:r w:rsidRPr="006A7B6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6A7B69" w:rsidRPr="0013231F" w:rsidRDefault="006A7B69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Caption"/>
        <w:ind w:left="567" w:hanging="567"/>
      </w:pPr>
      <w:r w:rsidRPr="0034019B">
        <w:rPr>
          <w:cs/>
        </w:rPr>
        <w:t>นโยบายการบัญชีที่สำคัญ</w:t>
      </w:r>
    </w:p>
    <w:p w:rsidR="000162F3" w:rsidRPr="0013231F" w:rsidRDefault="000162F3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Bo-C1Content"/>
      </w:pPr>
      <w:r w:rsidRPr="0034019B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4E22FF" w:rsidRPr="0013231F" w:rsidRDefault="004E22FF" w:rsidP="00646783">
      <w:pPr>
        <w:pStyle w:val="Bo-Blankline"/>
        <w:rPr>
          <w:rFonts w:eastAsia="Cordia New"/>
        </w:rPr>
      </w:pPr>
    </w:p>
    <w:p w:rsidR="000162F3" w:rsidRPr="0064714B" w:rsidRDefault="000162F3" w:rsidP="00E92A5E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0162F3" w:rsidRPr="0013231F" w:rsidRDefault="000162F3" w:rsidP="00DF3207">
      <w:pPr>
        <w:pStyle w:val="Bo-Blankline"/>
        <w:rPr>
          <w:lang w:val="en-US"/>
        </w:rPr>
      </w:pPr>
    </w:p>
    <w:p w:rsidR="000162F3" w:rsidRPr="0064714B" w:rsidRDefault="000162F3" w:rsidP="0064714B">
      <w:pPr>
        <w:pStyle w:val="Bo-H3Subhead"/>
        <w:rPr>
          <w:lang w:val="en-US"/>
        </w:rPr>
      </w:pPr>
      <w:r w:rsidRPr="0064714B">
        <w:rPr>
          <w:cs/>
          <w:lang w:val="en-US"/>
        </w:rPr>
        <w:t>รายการบัญชีที่เป็นเงินตราต่างประเทศ</w:t>
      </w:r>
    </w:p>
    <w:p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:rsidR="000162F3" w:rsidRPr="0064714B" w:rsidRDefault="000162F3" w:rsidP="0064714B">
      <w:pPr>
        <w:pStyle w:val="Bo-C1Content"/>
        <w:rPr>
          <w:lang w:val="en-US"/>
        </w:rPr>
      </w:pPr>
      <w:r w:rsidRPr="0064714B">
        <w:rPr>
          <w:cs/>
          <w:lang w:val="en-US"/>
        </w:rPr>
        <w:t>รายการบัญชีที่เป็นเงินตราต่างประเทศแปลงค่าเป็น</w:t>
      </w:r>
      <w:r w:rsidRPr="0064714B">
        <w:rPr>
          <w:rFonts w:hint="cs"/>
          <w:cs/>
        </w:rPr>
        <w:t>สกุล</w:t>
      </w:r>
      <w:r w:rsidRPr="0064714B">
        <w:rPr>
          <w:cs/>
        </w:rPr>
        <w:t>เงิน</w:t>
      </w:r>
      <w:r w:rsidRPr="0064714B">
        <w:rPr>
          <w:rFonts w:hint="cs"/>
          <w:cs/>
        </w:rPr>
        <w:t>ที่ใช้ในการดำเนินงาน</w:t>
      </w:r>
      <w:r w:rsidR="00004D3F">
        <w:t xml:space="preserve"> </w:t>
      </w:r>
      <w:r w:rsidRPr="0064714B">
        <w:rPr>
          <w:cs/>
          <w:lang w:val="en-US"/>
        </w:rPr>
        <w:t>โดยใช้อัตราแลกเปลี่ยน ณ วันที่เกิดรายการ</w:t>
      </w:r>
    </w:p>
    <w:p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:rsidR="00E030E8" w:rsidRDefault="000162F3" w:rsidP="00517BFC">
      <w:pPr>
        <w:pStyle w:val="Bo-C1Content"/>
        <w:rPr>
          <w:lang w:val="en-US"/>
        </w:rPr>
      </w:pPr>
      <w:r w:rsidRPr="0064714B">
        <w:rPr>
          <w:cs/>
          <w:lang w:val="en-US"/>
        </w:rPr>
        <w:t>สินทรัพย์และหนี้สินที่เป็นตัวเงินและเป็นเงินตราต่างประเทศ ณ วันที่</w:t>
      </w:r>
      <w:r w:rsidRPr="0064714B">
        <w:rPr>
          <w:rFonts w:hint="cs"/>
          <w:cs/>
          <w:lang w:val="en-US"/>
        </w:rPr>
        <w:t>รายงาน</w:t>
      </w:r>
      <w:r w:rsidRPr="0064714B">
        <w:rPr>
          <w:cs/>
          <w:lang w:val="en-US"/>
        </w:rPr>
        <w:t xml:space="preserve">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  <w:lang w:val="en-US"/>
        </w:rPr>
        <w:t>โดยใช้อัตรา</w:t>
      </w:r>
      <w:r w:rsidRPr="0064714B">
        <w:rPr>
          <w:cs/>
        </w:rPr>
        <w:t>แลกเปลี่ยน</w:t>
      </w:r>
      <w:r w:rsidRPr="0064714B">
        <w:rPr>
          <w:cs/>
          <w:lang w:val="en-US"/>
        </w:rPr>
        <w:t xml:space="preserve"> ณ วันนั้น </w:t>
      </w:r>
    </w:p>
    <w:p w:rsidR="00E030E8" w:rsidRPr="00E030E8" w:rsidRDefault="00E030E8" w:rsidP="00517BFC">
      <w:pPr>
        <w:pStyle w:val="Bo-C1Content"/>
        <w:rPr>
          <w:sz w:val="20"/>
          <w:szCs w:val="20"/>
          <w:lang w:val="en-US"/>
        </w:rPr>
      </w:pPr>
    </w:p>
    <w:p w:rsidR="00E030E8" w:rsidRDefault="004C19AE" w:rsidP="00E030E8">
      <w:pPr>
        <w:pStyle w:val="Bo-C1Content"/>
      </w:pPr>
      <w:r w:rsidRPr="0064714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4714B">
        <w:rPr>
          <w:rFonts w:hint="cs"/>
          <w:cs/>
        </w:rPr>
        <w:t>ซึ่ง</w:t>
      </w:r>
      <w:r w:rsidRPr="0064714B">
        <w:rPr>
          <w:cs/>
        </w:rPr>
        <w:t>บันทึกตามเกณฑ์ราคาทุนเดิม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</w:rPr>
        <w:t>โดยใช้อัต</w:t>
      </w:r>
      <w:r w:rsidR="00517BFC">
        <w:rPr>
          <w:cs/>
        </w:rPr>
        <w:t>ราแลกเปลี่ยน ณ วันที่เกิดรายการ</w:t>
      </w:r>
      <w:r w:rsidR="00E030E8">
        <w:br w:type="page"/>
      </w:r>
    </w:p>
    <w:p w:rsidR="000162F3" w:rsidRPr="0064714B" w:rsidRDefault="00151777" w:rsidP="0064714B">
      <w:pPr>
        <w:pStyle w:val="Bo-C1Content"/>
        <w:rPr>
          <w:lang w:val="en-US"/>
        </w:rPr>
      </w:pPr>
      <w:r w:rsidRPr="0064714B">
        <w:rPr>
          <w:color w:val="000000"/>
          <w:cs/>
        </w:rPr>
        <w:lastRenderedPageBreak/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0162F3" w:rsidRPr="0013231F" w:rsidRDefault="000162F3" w:rsidP="00DB7768">
      <w:pPr>
        <w:pStyle w:val="Bo-Blankline"/>
        <w:rPr>
          <w:lang w:val="en-US"/>
        </w:rPr>
      </w:pPr>
    </w:p>
    <w:p w:rsidR="000162F3" w:rsidRPr="0064714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0162F3" w:rsidRPr="0013231F" w:rsidRDefault="000162F3" w:rsidP="00435278">
      <w:pPr>
        <w:spacing w:line="240" w:lineRule="auto"/>
        <w:ind w:right="-25"/>
        <w:jc w:val="both"/>
        <w:rPr>
          <w:rFonts w:ascii="Angsana New" w:hAnsi="Angsana New"/>
          <w:sz w:val="20"/>
          <w:szCs w:val="20"/>
          <w:cs/>
        </w:rPr>
      </w:pPr>
    </w:p>
    <w:p w:rsidR="000162F3" w:rsidRPr="0064714B" w:rsidRDefault="000162F3" w:rsidP="00435278">
      <w:pPr>
        <w:pStyle w:val="Bo-C1Content"/>
      </w:pPr>
      <w:r w:rsidRPr="0064714B">
        <w:rPr>
          <w:cs/>
        </w:rPr>
        <w:t>เงินสดและรายการเทียบเท่าเงินสด</w:t>
      </w:r>
      <w:r w:rsidRPr="0064714B">
        <w:rPr>
          <w:rFonts w:hint="cs"/>
          <w:cs/>
        </w:rPr>
        <w:t>ในงบกระแสเงินสด</w:t>
      </w:r>
      <w:r w:rsidRPr="0064714B">
        <w:rPr>
          <w:cs/>
        </w:rPr>
        <w:t xml:space="preserve">ประกอบด้วย </w:t>
      </w:r>
      <w:r w:rsidRPr="0064714B">
        <w:rPr>
          <w:rFonts w:hint="cs"/>
          <w:cs/>
        </w:rPr>
        <w:t>ยอด</w:t>
      </w:r>
      <w:r w:rsidRPr="0064714B">
        <w:rPr>
          <w:cs/>
        </w:rPr>
        <w:t xml:space="preserve">เงินสด </w:t>
      </w:r>
      <w:r w:rsidRPr="0064714B">
        <w:rPr>
          <w:rFonts w:hint="cs"/>
          <w:cs/>
        </w:rPr>
        <w:t>ยอด</w:t>
      </w:r>
      <w:r w:rsidRPr="0064714B">
        <w:rPr>
          <w:cs/>
        </w:rPr>
        <w:t>เงินฝากธนาคาร</w:t>
      </w:r>
      <w:r w:rsidRPr="0064714B">
        <w:rPr>
          <w:rFonts w:hint="cs"/>
          <w:cs/>
        </w:rPr>
        <w:t>ประเภทเผื่อเรียก</w:t>
      </w:r>
      <w:r w:rsidRPr="0064714B">
        <w:rPr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64714B">
        <w:rPr>
          <w:rFonts w:hint="cs"/>
          <w:cs/>
        </w:rPr>
        <w:t>ส่วนหนึ่งของ</w:t>
      </w:r>
      <w:r w:rsidRPr="0064714B">
        <w:rPr>
          <w:cs/>
        </w:rPr>
        <w:t>กิจกรรมจัดหาเงินในงบกระแสเงินสด</w:t>
      </w:r>
    </w:p>
    <w:p w:rsidR="006D1C09" w:rsidRPr="0013231F" w:rsidRDefault="006D1C09" w:rsidP="00435278">
      <w:pPr>
        <w:pStyle w:val="Bo-C1Content"/>
        <w:rPr>
          <w:sz w:val="20"/>
          <w:szCs w:val="20"/>
        </w:rPr>
      </w:pPr>
    </w:p>
    <w:p w:rsidR="000162F3" w:rsidRPr="0064714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0162F3" w:rsidRPr="0013231F" w:rsidRDefault="000162F3" w:rsidP="00435278">
      <w:pPr>
        <w:spacing w:line="240" w:lineRule="auto"/>
        <w:ind w:right="-25"/>
        <w:jc w:val="both"/>
        <w:rPr>
          <w:rFonts w:ascii="Angsana New" w:hAnsi="Angsana New"/>
          <w:sz w:val="20"/>
          <w:szCs w:val="20"/>
        </w:rPr>
      </w:pPr>
    </w:p>
    <w:p w:rsidR="000162F3" w:rsidRPr="0064714B" w:rsidRDefault="000162F3" w:rsidP="00435278">
      <w:pPr>
        <w:pStyle w:val="Bo-C1Content"/>
        <w:rPr>
          <w:cs/>
        </w:rPr>
      </w:pPr>
      <w:r w:rsidRPr="0064714B">
        <w:rPr>
          <w:cs/>
        </w:rPr>
        <w:t>ลูกหนี้การค้าและลูกหนี้อื่นแสดงในราคาตามใบ</w:t>
      </w:r>
      <w:r w:rsidRPr="0064714B">
        <w:rPr>
          <w:rFonts w:hint="cs"/>
          <w:cs/>
        </w:rPr>
        <w:t>แจ้งหนี้</w:t>
      </w:r>
      <w:r w:rsidRPr="0064714B">
        <w:rPr>
          <w:cs/>
        </w:rPr>
        <w:t>หักค่าเผื่อหนี้สงสัยจะสูญ</w:t>
      </w:r>
    </w:p>
    <w:p w:rsidR="000162F3" w:rsidRPr="0013231F" w:rsidRDefault="000162F3" w:rsidP="00435278">
      <w:pPr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:rsidR="00723225" w:rsidRPr="0064714B" w:rsidRDefault="000162F3" w:rsidP="00435278">
      <w:pPr>
        <w:pStyle w:val="Bo-C1Content"/>
      </w:pPr>
      <w:r w:rsidRPr="0064714B">
        <w:rPr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</w:t>
      </w:r>
      <w:r w:rsidR="00004D3F">
        <w:rPr>
          <w:rFonts w:hint="cs"/>
          <w:cs/>
        </w:rPr>
        <w:t>จาก</w:t>
      </w:r>
      <w:r w:rsidRPr="0064714B">
        <w:rPr>
          <w:cs/>
        </w:rPr>
        <w:t>บัญชีเมื่อทราบว่าเป็นหนี้สูญ</w:t>
      </w:r>
    </w:p>
    <w:p w:rsidR="001E7E4D" w:rsidRPr="0013231F" w:rsidRDefault="001E7E4D">
      <w:pPr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0162F3" w:rsidRPr="0034019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0162F3" w:rsidRPr="006D1C09" w:rsidRDefault="000162F3" w:rsidP="00435278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:rsidR="000162F3" w:rsidRPr="006D1C09" w:rsidRDefault="000162F3" w:rsidP="00435278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:rsidR="00103A99" w:rsidRPr="006D1C09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4C7140" w:rsidP="000C19A7">
      <w:pPr>
        <w:numPr>
          <w:ilvl w:val="0"/>
          <w:numId w:val="10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:rsidR="00103A99" w:rsidRPr="006D1C09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FB6CCE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</w:p>
    <w:p w:rsidR="001E7E4D" w:rsidRDefault="001E7E4D" w:rsidP="001E7E4D">
      <w:pPr>
        <w:pStyle w:val="Bo-Blankline"/>
        <w:rPr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0162F3" w:rsidRPr="006D1C09" w:rsidRDefault="000162F3" w:rsidP="00435278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:rsidR="00116995" w:rsidRPr="0034019B" w:rsidRDefault="00116995" w:rsidP="00116995">
      <w:pPr>
        <w:pStyle w:val="Bo-Blankline"/>
        <w:rPr>
          <w:cs/>
        </w:rPr>
      </w:pPr>
    </w:p>
    <w:p w:rsidR="0050519D" w:rsidRDefault="0050519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:rsidR="00DB7768" w:rsidRPr="0034019B" w:rsidRDefault="00DB7768" w:rsidP="00DB7768">
      <w:pPr>
        <w:pStyle w:val="Bo-Blankline"/>
      </w:pP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F22A80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</w:t>
      </w: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กำไรหรือขาดทุนจากการตีราคาหลักทรัพย์ได้บันทึกในงบกำไรหรือขาดทุน</w:t>
      </w:r>
    </w:p>
    <w:p w:rsidR="00103A99" w:rsidRPr="00F22A80" w:rsidRDefault="00103A99" w:rsidP="00DE7B37">
      <w:pPr>
        <w:pStyle w:val="Bo-Blankline"/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ตราสารหนี้ซึ่งบริษัทตั้งใจและสามารถถือจนครบกำหนดจัดประเภทเป็นเงินลงทุนที่จะถือจนครบกำหนด</w:t>
      </w:r>
      <w:r w:rsidR="00853398" w:rsidRPr="00F22A80">
        <w:rPr>
          <w:rFonts w:ascii="Angsana New" w:hAnsi="Angsana New"/>
          <w:sz w:val="30"/>
          <w:szCs w:val="30"/>
          <w:cs/>
        </w:rPr>
        <w:t xml:space="preserve"> 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723225" w:rsidRPr="00F22A80" w:rsidRDefault="00723225" w:rsidP="00DE7B37">
      <w:pPr>
        <w:pStyle w:val="Bo-Blankline"/>
      </w:pPr>
    </w:p>
    <w:p w:rsidR="004C19AE" w:rsidRPr="00F22A80" w:rsidRDefault="004C19AE" w:rsidP="004C19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นอกเหนือจากที่ถือไว้เพื่อค้าหรือตั้งใจถือไว้จนครบกำหนด</w:t>
      </w:r>
      <w:r w:rsidRPr="00F22A80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เมื่อมีการ</w:t>
      </w:r>
      <w:r w:rsidRPr="00F22A80">
        <w:rPr>
          <w:rFonts w:ascii="Angsana New" w:hAnsi="Angsana New" w:hint="cs"/>
          <w:sz w:val="30"/>
          <w:szCs w:val="30"/>
          <w:cs/>
        </w:rPr>
        <w:t>ตัดจำหน่าย</w:t>
      </w:r>
      <w:r w:rsidRPr="00F22A80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Pr="00F22A80">
        <w:rPr>
          <w:rFonts w:ascii="Angsana New" w:hAnsi="Angsana New" w:hint="cs"/>
          <w:sz w:val="30"/>
          <w:szCs w:val="30"/>
          <w:cs/>
        </w:rPr>
        <w:t>สะสม</w:t>
      </w:r>
      <w:r w:rsidRPr="00F22A80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Pr="00F22A80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="000D1EE4" w:rsidRPr="000D1EE4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4C19AE" w:rsidRPr="00F22A80" w:rsidRDefault="004C19AE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82BB8" w:rsidRPr="00182BB8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มูลค่ายุติธรรมของเครื่องมือทางการเงินสำหรับ</w:t>
      </w:r>
      <w:r w:rsidR="002E4C25">
        <w:rPr>
          <w:rFonts w:ascii="Angsana New" w:hAnsi="Angsana New" w:hint="cs"/>
          <w:sz w:val="30"/>
          <w:szCs w:val="30"/>
          <w:cs/>
        </w:rPr>
        <w:t>หลักทรัพย์เพื่อค้าและ</w:t>
      </w:r>
      <w:r w:rsidRPr="00F22A80">
        <w:rPr>
          <w:rFonts w:ascii="Angsana New" w:hAnsi="Angsana New" w:hint="cs"/>
          <w:sz w:val="30"/>
          <w:szCs w:val="30"/>
          <w:cs/>
        </w:rPr>
        <w:t>หลักทรัพย์เผื่อขายจะใช้ราคาเสนอซื้อ ณ วันที่รายงาน</w:t>
      </w:r>
    </w:p>
    <w:p w:rsidR="00182BB8" w:rsidRPr="006D1C09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เมื่อมีการจำหน่ายเงินลงทุน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</w:t>
      </w:r>
      <w:r w:rsidR="00517BFC">
        <w:rPr>
          <w:rFonts w:ascii="Angsana New" w:hAnsi="Angsana New" w:hint="cs"/>
          <w:sz w:val="30"/>
          <w:szCs w:val="30"/>
          <w:cs/>
        </w:rPr>
        <w:t>ตาม</w:t>
      </w:r>
      <w:r w:rsidRPr="0034019B">
        <w:rPr>
          <w:rFonts w:ascii="Angsana New" w:hAnsi="Angsana New"/>
          <w:sz w:val="30"/>
          <w:szCs w:val="30"/>
          <w:cs/>
        </w:rPr>
        <w:t>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:rsidR="00103A99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</w:t>
      </w:r>
      <w:r w:rsidRPr="00F34266">
        <w:rPr>
          <w:rFonts w:ascii="Angsana New" w:hAnsi="Angsana New"/>
          <w:sz w:val="30"/>
          <w:szCs w:val="30"/>
          <w:cs/>
        </w:rPr>
        <w:t>ถืออยู่ใช้วิธีถัวเฉลี่ยถ่วงน้ำหนัก</w:t>
      </w:r>
      <w:r w:rsidRPr="00F34266">
        <w:rPr>
          <w:rFonts w:ascii="Angsana New" w:hAnsi="Angsana New"/>
          <w:sz w:val="30"/>
          <w:szCs w:val="30"/>
        </w:rPr>
        <w:t xml:space="preserve"> </w:t>
      </w:r>
      <w:r w:rsidRPr="00F34266">
        <w:rPr>
          <w:rFonts w:ascii="Angsana New" w:hAnsi="Angsana New"/>
          <w:sz w:val="30"/>
          <w:szCs w:val="30"/>
          <w:cs/>
        </w:rPr>
        <w:t>ปรับ</w:t>
      </w:r>
      <w:r w:rsidRPr="0034019B">
        <w:rPr>
          <w:rFonts w:ascii="Angsana New" w:hAnsi="Angsana New"/>
          <w:sz w:val="30"/>
          <w:szCs w:val="30"/>
          <w:cs/>
        </w:rPr>
        <w:t>ใช้กับมูลค่าตามบัญชีของเงินลงทุนที่เหลืออยู่ทั้งหมด</w:t>
      </w:r>
    </w:p>
    <w:p w:rsidR="00AD0BFA" w:rsidRPr="0034019B" w:rsidRDefault="00AD0BFA" w:rsidP="00AD0BFA">
      <w:pPr>
        <w:pStyle w:val="Bo-Blankline"/>
      </w:pPr>
    </w:p>
    <w:p w:rsidR="00DA7DEA" w:rsidRDefault="00DA7DE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02520E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:rsidR="00103A99" w:rsidRPr="006D1C09" w:rsidRDefault="00103A99" w:rsidP="00DE7B37">
      <w:pPr>
        <w:pStyle w:val="Bo-Blankline"/>
      </w:pPr>
    </w:p>
    <w:p w:rsidR="00103A99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517BFC" w:rsidRP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sz w:val="20"/>
          <w:szCs w:val="20"/>
        </w:rPr>
      </w:pPr>
    </w:p>
    <w:p w:rsid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A7DEA" w:rsidRPr="00DA7DEA" w:rsidRDefault="00DA7DEA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17BFC">
        <w:rPr>
          <w:rFonts w:ascii="Angsana New" w:hAnsi="Angsana New" w:hint="cs"/>
          <w:sz w:val="30"/>
          <w:szCs w:val="30"/>
          <w:cs/>
        </w:rPr>
        <w:t>วัดมูลค่า</w:t>
      </w:r>
      <w:r w:rsidRPr="0034019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103A99" w:rsidRPr="006D1C09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</w:t>
      </w:r>
      <w:r w:rsidR="00DE642D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ๆ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การขนย้าย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</w:t>
      </w:r>
      <w:r w:rsidR="00280520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แวร์ซึ่งไม่</w:t>
      </w:r>
      <w:r w:rsidR="00280520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</w:t>
      </w:r>
      <w:r w:rsidR="00280520">
        <w:rPr>
          <w:rFonts w:ascii="Angsana New" w:hAnsi="Angsana New"/>
          <w:sz w:val="30"/>
          <w:szCs w:val="30"/>
          <w:cs/>
        </w:rPr>
        <w:t>์นั้นให้ถือว่า 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34019B">
        <w:rPr>
          <w:rFonts w:ascii="Angsana New" w:hAnsi="Angsana New"/>
          <w:sz w:val="30"/>
          <w:szCs w:val="30"/>
        </w:rPr>
        <w:t xml:space="preserve"> </w:t>
      </w:r>
    </w:p>
    <w:p w:rsidR="00103A99" w:rsidRPr="006D1C09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highlight w:val="cyan"/>
          <w:lang w:eastAsia="en-GB"/>
        </w:rPr>
      </w:pPr>
    </w:p>
    <w:p w:rsidR="00103A99" w:rsidRPr="0034019B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8D6F10" w:rsidRPr="006D1C09" w:rsidRDefault="008D6F10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:rsidR="00F22A80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:rsidR="00BE4A29" w:rsidRDefault="00BE4A2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eastAsia="x-none"/>
        </w:rPr>
      </w:pPr>
    </w:p>
    <w:p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103A99" w:rsidRPr="006D1C09" w:rsidRDefault="00103A99" w:rsidP="00435278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cyan"/>
        </w:rPr>
      </w:pPr>
    </w:p>
    <w:p w:rsidR="00103A99" w:rsidRPr="0034019B" w:rsidRDefault="00103A99" w:rsidP="0043527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103A99" w:rsidRPr="006D1C09" w:rsidRDefault="00103A99" w:rsidP="00182BB8">
      <w:pPr>
        <w:pStyle w:val="Bo-Blankline"/>
      </w:pPr>
    </w:p>
    <w:p w:rsidR="00103A99" w:rsidRPr="0034019B" w:rsidRDefault="00103A99" w:rsidP="00435278">
      <w:pPr>
        <w:spacing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 xml:space="preserve">ค่าเสื่อมราคา </w:t>
      </w:r>
    </w:p>
    <w:p w:rsidR="00103A99" w:rsidRPr="006D1C09" w:rsidRDefault="00103A99" w:rsidP="00435278">
      <w:pPr>
        <w:spacing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Defaul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34019B">
        <w:rPr>
          <w:rFonts w:ascii="Angsana New" w:hAnsi="Angsana New" w:cs="Angsana New"/>
          <w:sz w:val="30"/>
          <w:szCs w:val="30"/>
        </w:rPr>
        <w:t xml:space="preserve"> </w:t>
      </w:r>
      <w:r w:rsidRPr="0034019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103A99" w:rsidRPr="006D1C09" w:rsidRDefault="00103A99" w:rsidP="00435278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A7DEA" w:rsidRDefault="00DA7DE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 w:hint="cs"/>
          <w:sz w:val="30"/>
          <w:szCs w:val="30"/>
          <w:cs/>
        </w:rPr>
        <w:lastRenderedPageBreak/>
        <w:t>ค่</w:t>
      </w:r>
      <w:r w:rsidRPr="0034019B">
        <w:rPr>
          <w:rFonts w:ascii="Angsana New" w:hAnsi="Angsana New"/>
          <w:sz w:val="30"/>
          <w:szCs w:val="30"/>
          <w:cs/>
        </w:rPr>
        <w:t>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ประมาณการอายุการ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03A99" w:rsidRPr="006D1C09" w:rsidRDefault="00103A99" w:rsidP="00435278">
      <w:pPr>
        <w:spacing w:line="240" w:lineRule="auto"/>
        <w:ind w:left="550"/>
        <w:rPr>
          <w:rFonts w:ascii="Angsana New" w:hAnsi="Angsana New"/>
          <w:sz w:val="20"/>
          <w:szCs w:val="20"/>
        </w:rPr>
      </w:pPr>
    </w:p>
    <w:tbl>
      <w:tblPr>
        <w:tblW w:w="8902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5390"/>
        <w:gridCol w:w="3512"/>
      </w:tblGrid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2" w:type="dxa"/>
          </w:tcPr>
          <w:p w:rsidR="00103A99" w:rsidRPr="00C12557" w:rsidRDefault="00FB6CCE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2" w:type="dxa"/>
          </w:tcPr>
          <w:p w:rsidR="00103A99" w:rsidRPr="00C12557" w:rsidRDefault="00FB6CCE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2" w:type="dxa"/>
          </w:tcPr>
          <w:p w:rsidR="00103A99" w:rsidRPr="00C12557" w:rsidRDefault="00FB6CCE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2" w:type="dxa"/>
          </w:tcPr>
          <w:p w:rsidR="00103A99" w:rsidRPr="00C12557" w:rsidRDefault="00FB6CCE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:rsidTr="00F22A80">
        <w:tc>
          <w:tcPr>
            <w:tcW w:w="5390" w:type="dxa"/>
            <w:vAlign w:val="bottom"/>
          </w:tcPr>
          <w:p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2" w:type="dxa"/>
          </w:tcPr>
          <w:p w:rsidR="00964FE8" w:rsidRPr="00964FE8" w:rsidRDefault="00FB6CCE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E030E8" w:rsidRDefault="00103A99" w:rsidP="00E030E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Pr="0034019B">
        <w:rPr>
          <w:rFonts w:ascii="Angsana New" w:hAnsi="Angsana New" w:hint="cs"/>
          <w:sz w:val="30"/>
          <w:szCs w:val="30"/>
          <w:cs/>
        </w:rPr>
        <w:t>ที่ดิน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Pr="0034019B">
        <w:rPr>
          <w:rFonts w:ascii="Angsana New" w:hAnsi="Angsana New" w:hint="cs"/>
          <w:sz w:val="30"/>
          <w:szCs w:val="30"/>
          <w:cs/>
        </w:rPr>
        <w:t>และติดตั้ง</w:t>
      </w:r>
      <w:r w:rsidR="00AD0BFA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และอะไหล่ที่สำคัญที่ยังไม่ได้เบิกใช้</w:t>
      </w:r>
    </w:p>
    <w:p w:rsidR="0050519D" w:rsidRPr="0050519D" w:rsidRDefault="0050519D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103A99" w:rsidRDefault="00103A99" w:rsidP="0043527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AD0BFA" w:rsidRDefault="00AD0BFA" w:rsidP="00AD0BFA">
      <w:pPr>
        <w:pStyle w:val="Bo-Blanklin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สิทธิการเช่าที่ดิน</w:t>
      </w:r>
    </w:p>
    <w:p w:rsidR="00103A99" w:rsidRPr="000E7CEE" w:rsidRDefault="00103A99" w:rsidP="00435278">
      <w:pPr>
        <w:spacing w:line="240" w:lineRule="auto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สิทธิการเช่าที่ดินที่บริษัทซื้อมาและมีอายุการใช้งานจำกัดแสดงในราคาทุนสุทธิจากค่าตัดจำหน่ายสะสมและขาดทุนจากการด้อยค่า</w:t>
      </w:r>
    </w:p>
    <w:p w:rsidR="00F02FA7" w:rsidRDefault="00F02FA7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103A99" w:rsidRPr="0034019B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103A99" w:rsidRPr="000E7CEE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 xml:space="preserve">ค่าตัดจำหน่ายรับรู้ในกำไรหรือขาดทุน บริษัทตัดจำหน่ายต้นทุนสุทธิการเช่าที่ดินตามสัญญาเช่าดำเนินงานโดยวิธีเส้นตรงตามอายุของสัญญาเช่า </w:t>
      </w:r>
      <w:r w:rsidR="00FB6CCE">
        <w:rPr>
          <w:rFonts w:ascii="Angsana New" w:hAnsi="Angsana New"/>
          <w:sz w:val="30"/>
          <w:szCs w:val="30"/>
        </w:rPr>
        <w:t>8</w:t>
      </w:r>
      <w:r w:rsidRPr="0034019B">
        <w:rPr>
          <w:rFonts w:ascii="Angsana New" w:hAnsi="Angsana New" w:hint="cs"/>
          <w:sz w:val="30"/>
          <w:szCs w:val="30"/>
          <w:cs/>
        </w:rPr>
        <w:t xml:space="preserve"> - </w:t>
      </w:r>
      <w:r w:rsidR="00FB6CCE">
        <w:rPr>
          <w:rFonts w:ascii="Angsana New" w:hAnsi="Angsana New"/>
          <w:sz w:val="30"/>
          <w:szCs w:val="30"/>
        </w:rPr>
        <w:t>10</w:t>
      </w:r>
      <w:r w:rsidRPr="0034019B">
        <w:rPr>
          <w:rFonts w:ascii="Angsana New" w:hAnsi="Angsana New"/>
          <w:sz w:val="30"/>
          <w:szCs w:val="30"/>
          <w:cs/>
        </w:rPr>
        <w:t xml:space="preserve"> ปี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103A99" w:rsidRPr="000E7CEE" w:rsidRDefault="00103A99" w:rsidP="00F02FA7">
      <w:pPr>
        <w:pStyle w:val="Bo-Blankline"/>
        <w:rPr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103A99" w:rsidRPr="006D1C09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0E2341">
        <w:rPr>
          <w:rFonts w:ascii="Angsana New" w:hAnsi="Angsana New"/>
          <w:sz w:val="30"/>
          <w:szCs w:val="30"/>
        </w:rPr>
        <w:br/>
      </w:r>
      <w:r w:rsidRPr="0034019B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</w:t>
      </w:r>
      <w:r w:rsidR="00843FD6">
        <w:rPr>
          <w:rFonts w:ascii="Angsana New" w:hAnsi="Angsana New"/>
          <w:sz w:val="30"/>
          <w:szCs w:val="30"/>
          <w:cs/>
        </w:rPr>
        <w:t xml:space="preserve">อหุ้นและมีการด้อยค่าในเวลาต่อมา </w:t>
      </w:r>
      <w:r w:rsidRPr="0034019B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103A99" w:rsidRPr="006D1C09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675FFC" w:rsidRPr="0034019B" w:rsidRDefault="00675FFC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  <w:r w:rsidRPr="0034019B">
        <w:rPr>
          <w:rFonts w:ascii="Angsana New" w:hAnsi="Angsana New" w:hint="cs"/>
          <w:sz w:val="30"/>
          <w:szCs w:val="30"/>
          <w:cs/>
        </w:rPr>
        <w:t>โดยไม่ต้องปรับกับยอด</w:t>
      </w:r>
      <w:r w:rsidRPr="0034019B">
        <w:rPr>
          <w:rFonts w:ascii="Angsana New" w:hAnsi="Angsana New"/>
          <w:sz w:val="30"/>
          <w:szCs w:val="30"/>
          <w:cs/>
        </w:rPr>
        <w:t>สินทรัพย์</w:t>
      </w:r>
      <w:r w:rsidRPr="0034019B">
        <w:rPr>
          <w:rFonts w:ascii="Angsana New" w:hAnsi="Angsana New" w:hint="cs"/>
          <w:sz w:val="30"/>
          <w:szCs w:val="30"/>
          <w:cs/>
        </w:rPr>
        <w:t>ทางการเงินดังกล่าว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ยอดขาดทุนที่บันทึกในกำไร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0E2341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ๆ ซึ่งเคยรับรู้แล้วในกำไร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</w:p>
    <w:p w:rsidR="00675FFC" w:rsidRPr="006D1C09" w:rsidRDefault="00675FFC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D6F10" w:rsidRPr="006D1C09" w:rsidRDefault="008D6F10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43359" w:rsidRDefault="00103A99" w:rsidP="00BE4A29">
      <w:pPr>
        <w:pStyle w:val="BodyText"/>
        <w:spacing w:after="0" w:line="240" w:lineRule="auto"/>
        <w:ind w:left="540"/>
        <w:jc w:val="thaiDistribute"/>
      </w:pPr>
      <w:r w:rsidRPr="0034019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AD0BFA" w:rsidRDefault="00AD0BFA" w:rsidP="00AD0BFA">
      <w:pPr>
        <w:pStyle w:val="Bo-Blankline"/>
        <w:rPr>
          <w:cs/>
        </w:rPr>
      </w:pPr>
    </w:p>
    <w:p w:rsidR="00103A99" w:rsidRDefault="00103A99" w:rsidP="00976720">
      <w:pPr>
        <w:spacing w:line="240" w:lineRule="auto"/>
        <w:ind w:left="567" w:hanging="27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DB7768" w:rsidRDefault="00DB7768" w:rsidP="00DB7768">
      <w:pPr>
        <w:pStyle w:val="Bo-Blankline"/>
      </w:pPr>
    </w:p>
    <w:p w:rsidR="00F02FA7" w:rsidRDefault="00DB7768" w:rsidP="00976720">
      <w:pPr>
        <w:spacing w:line="240" w:lineRule="auto"/>
        <w:ind w:left="540"/>
        <w:jc w:val="thaiDistribute"/>
        <w:rPr>
          <w:sz w:val="30"/>
          <w:szCs w:val="30"/>
          <w:lang w:val="en-US"/>
        </w:rPr>
      </w:pPr>
      <w:r w:rsidRPr="00DB7768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E43359" w:rsidRDefault="00E43359" w:rsidP="00E43359">
      <w:pPr>
        <w:pStyle w:val="Bo-Blankline"/>
        <w:rPr>
          <w:cs/>
          <w:lang w:val="en-US"/>
        </w:rPr>
      </w:pPr>
    </w:p>
    <w:p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103A99" w:rsidRPr="006D1C09" w:rsidRDefault="00103A99" w:rsidP="00DE7B37">
      <w:pPr>
        <w:pStyle w:val="Bo-Blankline"/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หนี้สินที่มีภาระดอกเบี้ยบันทึกในราคาทุน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:rsidR="00E135D3" w:rsidRPr="006D1C09" w:rsidRDefault="00E135D3" w:rsidP="00E135D3">
      <w:pPr>
        <w:pStyle w:val="Bo-Blankline"/>
      </w:pPr>
    </w:p>
    <w:p w:rsidR="00DE7B37" w:rsidRPr="0016289C" w:rsidRDefault="00E135D3" w:rsidP="003F6269">
      <w:pPr>
        <w:pStyle w:val="Bo-C1Content"/>
      </w:pPr>
      <w:r w:rsidRPr="0016289C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DA7DEA" w:rsidRDefault="00DA7DEA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i/>
          <w:iCs/>
          <w:cs/>
        </w:rPr>
        <w:br w:type="page"/>
      </w:r>
    </w:p>
    <w:p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lastRenderedPageBreak/>
        <w:t>โครงการผลประโยชน์ที่กำหนดไว้</w:t>
      </w:r>
    </w:p>
    <w:p w:rsidR="00E135D3" w:rsidRPr="0016289C" w:rsidRDefault="00E135D3" w:rsidP="00E135D3">
      <w:pPr>
        <w:pStyle w:val="Bo-Blankline"/>
      </w:pPr>
    </w:p>
    <w:p w:rsidR="00E135D3" w:rsidRPr="0016289C" w:rsidRDefault="00E135D3" w:rsidP="00E135D3">
      <w:pPr>
        <w:pStyle w:val="Bo-C1Content"/>
      </w:pPr>
      <w:r w:rsidRPr="00BC173E">
        <w:rPr>
          <w:cs/>
        </w:rPr>
        <w:t>โครงการผลประโยชน์ที่กำหนดไว้</w:t>
      </w:r>
      <w:r w:rsidRPr="00286F85">
        <w:rPr>
          <w:cs/>
        </w:rPr>
        <w:t>เป็นโครงการผลประโยชน์ที่พนักงานจะได้รับเมื่อเก</w:t>
      </w:r>
      <w:r w:rsidR="00902D69">
        <w:rPr>
          <w:cs/>
        </w:rPr>
        <w:t>ษียณอายุ ภาระผูกพันสุทธิของ</w:t>
      </w:r>
      <w:r w:rsidRPr="00286F85">
        <w:rPr>
          <w:cs/>
        </w:rPr>
        <w:t>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ผลประโยชน์ดังกล่าวได้มีการคิดลดกระแสเงินลดเพื่อให้เป็นมูลค่าปัจจุบัน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</w:t>
      </w:r>
      <w:r w:rsidR="00902D69">
        <w:rPr>
          <w:cs/>
        </w:rPr>
        <w:t>กับระยะเวลาของภาระผูกพันของ</w:t>
      </w:r>
      <w:r w:rsidRPr="00286F85">
        <w:rPr>
          <w:cs/>
        </w:rPr>
        <w:t>บริษัทและมีสกุลเงินเดียวกับสกุลเงินของผลประโยชน์ที่คาดว่าจะจ่าย</w:t>
      </w:r>
    </w:p>
    <w:p w:rsidR="00E135D3" w:rsidRPr="0016289C" w:rsidRDefault="00E135D3" w:rsidP="00E135D3">
      <w:pPr>
        <w:pStyle w:val="Bo-Blankline"/>
      </w:pPr>
    </w:p>
    <w:p w:rsidR="00E135D3" w:rsidRPr="0016289C" w:rsidRDefault="00E135D3" w:rsidP="00E135D3">
      <w:pPr>
        <w:pStyle w:val="Bo-C1Content"/>
      </w:pPr>
      <w:r w:rsidRPr="00C741B3">
        <w:rPr>
          <w:cs/>
        </w:rPr>
        <w:t>การคำนวณภาระผูกพันของโครงการ</w:t>
      </w:r>
      <w:r w:rsidRPr="00286F85">
        <w:rPr>
          <w:cs/>
        </w:rPr>
        <w:t>เงินชดเชยตามกฎหมาย</w:t>
      </w:r>
      <w:r w:rsidRPr="00C741B3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:rsidR="00E43359" w:rsidRDefault="00E43359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E135D3" w:rsidRDefault="00E135D3" w:rsidP="007918F2">
      <w:pPr>
        <w:pStyle w:val="Bo-C1Content"/>
      </w:pPr>
      <w:r w:rsidRPr="00C741B3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Pr="00C741B3">
        <w:rPr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:rsidR="00D30D6B" w:rsidRDefault="00D30D6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:rsidR="00F02FA7" w:rsidRDefault="00E135D3" w:rsidP="00F02FA7">
      <w:pPr>
        <w:pStyle w:val="Bo-C1Content"/>
      </w:pPr>
      <w:r w:rsidRPr="00C741B3">
        <w:rPr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</w:t>
      </w:r>
      <w:r w:rsidR="00E0150B">
        <w:rPr>
          <w:cs/>
        </w:rPr>
        <w:t xml:space="preserve">ับรู้ในกำไรหรือขาดทุนทันที </w:t>
      </w:r>
      <w:r w:rsidRPr="00C741B3">
        <w:rPr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E43359" w:rsidRDefault="00E43359" w:rsidP="00E43359">
      <w:pPr>
        <w:pStyle w:val="Bo-Blankline"/>
        <w:rPr>
          <w:cs/>
        </w:rPr>
      </w:pPr>
    </w:p>
    <w:p w:rsidR="00E135D3" w:rsidRPr="00E323CD" w:rsidRDefault="00E135D3" w:rsidP="00E135D3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ผลประโยชน์ระยะสั้นของพนักงาน</w:t>
      </w:r>
    </w:p>
    <w:p w:rsidR="00E135D3" w:rsidRPr="00C27971" w:rsidRDefault="00E135D3" w:rsidP="00E135D3">
      <w:pPr>
        <w:spacing w:line="240" w:lineRule="auto"/>
        <w:ind w:left="567" w:right="-25"/>
        <w:jc w:val="thaiDistribute"/>
        <w:rPr>
          <w:rFonts w:ascii="Angsana New" w:hAnsi="Angsana New"/>
          <w:iCs/>
          <w:sz w:val="20"/>
          <w:szCs w:val="20"/>
        </w:rPr>
      </w:pPr>
    </w:p>
    <w:p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Pr="00C741B3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D1506D" w:rsidRPr="006D1C09" w:rsidRDefault="00D1506D" w:rsidP="00BA26DF">
      <w:pPr>
        <w:pStyle w:val="Bo-Blankline"/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3231F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13231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ประมาณการหนี้สินจะรับรู้ก็ต่อเมื่อบริษัทมีภาระผูกพัน</w:t>
      </w:r>
      <w:r w:rsidRPr="0013231F">
        <w:rPr>
          <w:rFonts w:ascii="Angsana New" w:hAnsi="Angsana New" w:hint="cs"/>
          <w:sz w:val="30"/>
          <w:szCs w:val="30"/>
          <w:cs/>
        </w:rPr>
        <w:t>ตาม</w:t>
      </w:r>
      <w:r w:rsidRPr="001323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13231F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1323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13231F">
        <w:rPr>
          <w:rFonts w:ascii="Angsana New" w:hAnsi="Angsana New" w:hint="cs"/>
          <w:sz w:val="30"/>
          <w:szCs w:val="30"/>
          <w:cs/>
        </w:rPr>
        <w:t>ผูกพัน</w:t>
      </w:r>
      <w:r w:rsidRPr="0013231F">
        <w:rPr>
          <w:rFonts w:ascii="Angsana New" w:hAnsi="Angsana New"/>
          <w:sz w:val="30"/>
          <w:szCs w:val="30"/>
          <w:cs/>
        </w:rPr>
        <w:t>ดังกล่าว  ประมาณการ</w:t>
      </w:r>
      <w:r w:rsidRPr="001323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323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13231F">
        <w:rPr>
          <w:rFonts w:ascii="Angsana New" w:hAnsi="Angsana New" w:hint="cs"/>
          <w:sz w:val="30"/>
          <w:szCs w:val="30"/>
          <w:cs/>
        </w:rPr>
        <w:t>ถึง</w:t>
      </w:r>
      <w:r w:rsidRPr="0013231F">
        <w:rPr>
          <w:rFonts w:ascii="Angsana New" w:hAnsi="Angsana New"/>
          <w:sz w:val="30"/>
          <w:szCs w:val="30"/>
          <w:cs/>
        </w:rPr>
        <w:lastRenderedPageBreak/>
        <w:t>ภาษีเงินได้  เพื่อให้สะท้อน</w:t>
      </w:r>
      <w:r w:rsidRPr="0013231F">
        <w:rPr>
          <w:rFonts w:ascii="Angsana New" w:hAnsi="Angsana New" w:hint="cs"/>
          <w:sz w:val="30"/>
          <w:szCs w:val="30"/>
          <w:cs/>
        </w:rPr>
        <w:t>จำนวน</w:t>
      </w:r>
      <w:r w:rsidRPr="001323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13231F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103A99" w:rsidRDefault="00103A99" w:rsidP="00181614">
      <w:pPr>
        <w:pStyle w:val="Bo-Blankline"/>
      </w:pPr>
    </w:p>
    <w:p w:rsidR="00AD0BFA" w:rsidRDefault="00AD0BFA" w:rsidP="00AD0BFA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:rsidR="00AD0BFA" w:rsidRDefault="00AD0BFA" w:rsidP="00AD0BFA">
      <w:pPr>
        <w:pStyle w:val="Bo-Blankline"/>
      </w:pPr>
    </w:p>
    <w:p w:rsidR="001770B4" w:rsidRPr="000E7CEE" w:rsidRDefault="001770B4" w:rsidP="00AD0BFA">
      <w:pPr>
        <w:pStyle w:val="Bo-C1Content"/>
      </w:pPr>
      <w:r w:rsidRPr="000E7CEE">
        <w:rPr>
          <w:cs/>
        </w:rPr>
        <w:t>บริษัทบันทึกประมาณการหนี้สินสำหรับต้นทุนในการรื้อถอน</w:t>
      </w:r>
      <w:r w:rsidRPr="000E7CEE">
        <w:rPr>
          <w:rFonts w:hint="cs"/>
          <w:cs/>
        </w:rPr>
        <w:t xml:space="preserve"> </w:t>
      </w:r>
      <w:r w:rsidRPr="000E7CEE">
        <w:rPr>
          <w:cs/>
        </w:rPr>
        <w:t>(</w:t>
      </w:r>
      <w:r w:rsidRPr="000E7CEE">
        <w:t xml:space="preserve">Decommissioning costs) </w:t>
      </w:r>
      <w:r w:rsidRPr="000E7CEE">
        <w:rPr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:rsidR="001770B4" w:rsidRDefault="001770B4" w:rsidP="001770B4">
      <w:pPr>
        <w:pStyle w:val="Bo-Blankline"/>
      </w:pPr>
    </w:p>
    <w:p w:rsidR="00E030E8" w:rsidRDefault="00AD0BFA" w:rsidP="00BA5711">
      <w:pPr>
        <w:pStyle w:val="Bo-C1Content"/>
      </w:pPr>
      <w:r w:rsidRPr="000E7CEE">
        <w:rPr>
          <w:cs/>
        </w:rPr>
        <w:t>ประมาณการหนี้สินสำหรับต้นทุนในการรื้อถอนประมาณขึ้นจากการคิดลดกระแสเงินสดของจำนวนประมาณการต้นทุนการรื้อถอนที่จะจ่ายในอนาคต ประมาณการหนี้สินสำหรับต้นทุนในการรื้อถอนได้รับการสอบทานและประเมินขึ้นโดยวิศวกรของบริษัทและดุลยพินิจของฝ่ายบริหาร</w:t>
      </w:r>
    </w:p>
    <w:p w:rsidR="00DA7DEA" w:rsidRPr="00DA7DEA" w:rsidRDefault="00DA7DEA" w:rsidP="00BA5711">
      <w:pPr>
        <w:pStyle w:val="Bo-C1Content"/>
        <w:rPr>
          <w:b/>
          <w:bCs/>
          <w:i/>
          <w:iCs/>
          <w:sz w:val="20"/>
          <w:szCs w:val="20"/>
          <w:cs/>
          <w:lang w:eastAsia="x-none"/>
        </w:rPr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รายได้ที่รับรู้ไม่รวมภาษีมูลค่าเพิ่มหรือภาษีขายอื่น ๆ และแสดงสุทธิจากส่วนลดการค้า</w:t>
      </w:r>
    </w:p>
    <w:p w:rsidR="0013231F" w:rsidRPr="0013231F" w:rsidRDefault="0013231F" w:rsidP="0064714B">
      <w:pPr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:rsidR="00BC1D79" w:rsidRPr="002E2783" w:rsidRDefault="00BC1D79" w:rsidP="0064714B">
      <w:pPr>
        <w:spacing w:line="240" w:lineRule="auto"/>
        <w:ind w:left="540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 w:hint="cs"/>
          <w:iCs/>
          <w:sz w:val="30"/>
          <w:szCs w:val="30"/>
          <w:cs/>
        </w:rPr>
        <w:t>การขายสินค้า</w:t>
      </w:r>
    </w:p>
    <w:p w:rsidR="00BC1D79" w:rsidRDefault="00BC1D79" w:rsidP="00BC1D79">
      <w:pPr>
        <w:pStyle w:val="Bo-Blankline"/>
      </w:pPr>
    </w:p>
    <w:p w:rsidR="0062176E" w:rsidRPr="002E2783" w:rsidRDefault="001770B4" w:rsidP="0062176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</w:t>
      </w:r>
      <w:r w:rsidR="0062176E" w:rsidRPr="002E2783">
        <w:rPr>
          <w:rFonts w:ascii="Angsana New" w:hAnsi="Angsana New"/>
          <w:iCs/>
          <w:sz w:val="30"/>
          <w:szCs w:val="30"/>
          <w:cs/>
        </w:rPr>
        <w:t>ขายสินค้า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</w:p>
    <w:p w:rsidR="00487BF8" w:rsidRDefault="00487BF8" w:rsidP="00BA26DF">
      <w:pPr>
        <w:pStyle w:val="Bo-Blankline"/>
      </w:pPr>
    </w:p>
    <w:p w:rsidR="001770B4" w:rsidRPr="001770B4" w:rsidRDefault="001770B4" w:rsidP="001770B4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:rsidR="001770B4" w:rsidRDefault="001770B4" w:rsidP="001770B4">
      <w:pPr>
        <w:pStyle w:val="Bo-Blankline"/>
      </w:pPr>
    </w:p>
    <w:p w:rsidR="001770B4" w:rsidRPr="001770B4" w:rsidRDefault="001770B4" w:rsidP="00534779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FB6CCE">
        <w:rPr>
          <w:sz w:val="30"/>
          <w:szCs w:val="30"/>
          <w:lang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:rsidR="001770B4" w:rsidRPr="0034019B" w:rsidRDefault="001770B4" w:rsidP="001770B4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การลงทุน</w:t>
      </w:r>
    </w:p>
    <w:p w:rsidR="00103A99" w:rsidRPr="006D1C09" w:rsidRDefault="00103A99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 w:rsidRPr="0034019B">
        <w:rPr>
          <w:rFonts w:ascii="Angsana New" w:hAnsi="Angsana New"/>
          <w:i/>
          <w:sz w:val="30"/>
          <w:szCs w:val="30"/>
          <w:cs/>
        </w:rPr>
        <w:t>รายได้จากการลงทุน</w:t>
      </w:r>
      <w:r w:rsidRPr="00F34266">
        <w:rPr>
          <w:rFonts w:ascii="Angsana New" w:hAnsi="Angsana New"/>
          <w:i/>
          <w:sz w:val="30"/>
          <w:szCs w:val="30"/>
          <w:cs/>
        </w:rPr>
        <w:t>ประกอบด้วยรายได้ค่าเช่า</w:t>
      </w:r>
      <w:r w:rsidRPr="0034019B">
        <w:rPr>
          <w:rFonts w:ascii="Angsana New" w:hAnsi="Angsana New"/>
          <w:i/>
          <w:sz w:val="30"/>
          <w:szCs w:val="30"/>
          <w:cs/>
        </w:rPr>
        <w:t xml:space="preserve"> </w:t>
      </w:r>
      <w:r w:rsidR="005A4B97" w:rsidRPr="00F60FE9">
        <w:rPr>
          <w:rFonts w:ascii="Angsana New" w:hAnsi="Angsana New" w:hint="cs"/>
          <w:i/>
          <w:sz w:val="30"/>
          <w:szCs w:val="30"/>
          <w:cs/>
        </w:rPr>
        <w:t>เงินปันผล</w:t>
      </w:r>
      <w:r w:rsidRPr="0034019B">
        <w:rPr>
          <w:rFonts w:ascii="Angsana New" w:hAnsi="Angsana New"/>
          <w:i/>
          <w:sz w:val="30"/>
          <w:szCs w:val="30"/>
          <w:cs/>
        </w:rPr>
        <w:t>และดอกเบี้ยรับจากการลงทุน</w:t>
      </w:r>
      <w:r w:rsidR="0013231F">
        <w:rPr>
          <w:rFonts w:ascii="Angsana New" w:hAnsi="Angsana New" w:hint="cs"/>
          <w:i/>
          <w:sz w:val="30"/>
          <w:szCs w:val="30"/>
          <w:cs/>
        </w:rPr>
        <w:t>และ</w:t>
      </w:r>
      <w:r w:rsidRPr="0034019B">
        <w:rPr>
          <w:rFonts w:ascii="Angsana New" w:hAnsi="Angsana New"/>
          <w:i/>
          <w:sz w:val="30"/>
          <w:szCs w:val="30"/>
          <w:cs/>
        </w:rPr>
        <w:t>เงินฝากธนาคาร</w:t>
      </w:r>
    </w:p>
    <w:p w:rsidR="0058705C" w:rsidRPr="006D1C09" w:rsidRDefault="0058705C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lastRenderedPageBreak/>
        <w:t>รายได้ค่าเช่า</w:t>
      </w:r>
    </w:p>
    <w:p w:rsidR="00103A99" w:rsidRPr="006D1C09" w:rsidRDefault="00103A99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รายได้ค่าเช่ารับรู้ในกำไร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4019B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1080" w:hanging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103A99" w:rsidRPr="006D1C09" w:rsidRDefault="00103A99" w:rsidP="00BA26DF">
      <w:pPr>
        <w:pStyle w:val="Bo-Blankline"/>
      </w:pPr>
    </w:p>
    <w:p w:rsidR="00BA5711" w:rsidRDefault="00103A99" w:rsidP="00BA571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DA7DEA" w:rsidRPr="00DA7DEA" w:rsidRDefault="00DA7DEA" w:rsidP="00BA571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103A99" w:rsidRPr="004401F2" w:rsidRDefault="00103A99" w:rsidP="00BA26DF">
      <w:pPr>
        <w:pStyle w:val="Bo-Blankline"/>
        <w:rPr>
          <w:cs/>
          <w:lang w:val="th-TH"/>
        </w:rPr>
      </w:pPr>
    </w:p>
    <w:p w:rsidR="00944D8A" w:rsidRDefault="001F6AC7" w:rsidP="001F6AC7">
      <w:pPr>
        <w:pStyle w:val="Bo-Blankline"/>
        <w:jc w:val="thaiDistribute"/>
        <w:rPr>
          <w:sz w:val="30"/>
          <w:szCs w:val="30"/>
        </w:rPr>
      </w:pPr>
      <w:r w:rsidRPr="001F6AC7">
        <w:rPr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1F6AC7">
        <w:rPr>
          <w:rFonts w:hint="cs"/>
          <w:sz w:val="30"/>
          <w:szCs w:val="30"/>
          <w:cs/>
        </w:rPr>
        <w:t>หรือ</w:t>
      </w:r>
      <w:r w:rsidRPr="001F6AC7">
        <w:rPr>
          <w:sz w:val="30"/>
          <w:szCs w:val="30"/>
          <w:cs/>
        </w:rPr>
        <w:t>ขาดทุนในงว</w:t>
      </w:r>
      <w:r>
        <w:rPr>
          <w:sz w:val="30"/>
          <w:szCs w:val="30"/>
          <w:cs/>
        </w:rPr>
        <w:t xml:space="preserve">ดที่ค่าใช้จ่ายดังกล่าวเกิดขึ้น </w:t>
      </w:r>
      <w:r w:rsidRPr="001F6AC7">
        <w:rPr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1F6AC7" w:rsidRDefault="001F6AC7" w:rsidP="001F6AC7">
      <w:pPr>
        <w:pStyle w:val="Bo-Blankline"/>
        <w:jc w:val="thaiDistribute"/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:rsidR="00103A99" w:rsidRPr="006D1C09" w:rsidRDefault="00103A99" w:rsidP="00BA26DF">
      <w:pPr>
        <w:pStyle w:val="Bo-Blankline"/>
        <w:rPr>
          <w:rFonts w:eastAsia="Calibri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</w:t>
      </w:r>
      <w:r w:rsidRPr="0034019B">
        <w:rPr>
          <w:rFonts w:ascii="Angsana New" w:hAnsi="Angsana New" w:hint="cs"/>
          <w:sz w:val="30"/>
          <w:szCs w:val="30"/>
          <w:cs/>
        </w:rPr>
        <w:t xml:space="preserve">า 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103A99" w:rsidRDefault="00103A99" w:rsidP="006E28CC">
      <w:pPr>
        <w:pStyle w:val="Bo-Blankline"/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103A99" w:rsidRPr="006D1C09" w:rsidRDefault="00103A99" w:rsidP="006E28CC">
      <w:pPr>
        <w:pStyle w:val="Bo-Blankline"/>
      </w:pPr>
    </w:p>
    <w:p w:rsidR="00103A99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hint="cs"/>
          <w:sz w:val="30"/>
          <w:szCs w:val="30"/>
          <w:cs/>
        </w:rPr>
        <w:t>ค่าใช้จ่าย</w:t>
      </w:r>
      <w:r w:rsidRPr="0034019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34019B">
        <w:rPr>
          <w:rFonts w:hint="cs"/>
          <w:sz w:val="30"/>
          <w:szCs w:val="30"/>
          <w:cs/>
        </w:rPr>
        <w:t>ของงวด</w:t>
      </w:r>
      <w:r w:rsidRPr="0034019B">
        <w:rPr>
          <w:sz w:val="30"/>
          <w:szCs w:val="30"/>
          <w:cs/>
        </w:rPr>
        <w:t>ปัจจุบันและภาษีเงินได้รอการตัดบัญชี</w:t>
      </w:r>
      <w:r w:rsidRPr="0034019B">
        <w:rPr>
          <w:sz w:val="30"/>
          <w:szCs w:val="30"/>
        </w:rPr>
        <w:t xml:space="preserve"> </w:t>
      </w:r>
      <w:r w:rsidRPr="0034019B">
        <w:rPr>
          <w:sz w:val="30"/>
          <w:szCs w:val="30"/>
          <w:cs/>
        </w:rPr>
        <w:t>ภาษีเงินได้</w:t>
      </w:r>
      <w:r w:rsidRPr="0034019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34019B">
        <w:rPr>
          <w:sz w:val="30"/>
          <w:szCs w:val="30"/>
          <w:cs/>
        </w:rPr>
        <w:t>รับรู้ในกำไร</w:t>
      </w:r>
      <w:r w:rsidRPr="0034019B">
        <w:rPr>
          <w:rFonts w:hint="cs"/>
          <w:sz w:val="30"/>
          <w:szCs w:val="30"/>
          <w:cs/>
        </w:rPr>
        <w:t>หรือ</w:t>
      </w:r>
      <w:r w:rsidRPr="0034019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34019B">
        <w:rPr>
          <w:rFonts w:hint="cs"/>
          <w:sz w:val="30"/>
          <w:szCs w:val="30"/>
          <w:cs/>
        </w:rPr>
        <w:t>ที่เกี่ยวข้อง</w:t>
      </w:r>
      <w:r w:rsidR="000E2341">
        <w:rPr>
          <w:rFonts w:ascii="Angsana New" w:eastAsia="Calibri" w:hAnsi="Angsana New" w:hint="cs"/>
          <w:sz w:val="30"/>
          <w:szCs w:val="30"/>
          <w:cs/>
        </w:rPr>
        <w:t>ในการรวมธุรกิจหรือ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รายการ</w:t>
      </w:r>
      <w:r w:rsidRPr="0034019B">
        <w:rPr>
          <w:rFonts w:ascii="Angsana New" w:eastAsia="Calibri" w:hAnsi="Angsana New"/>
          <w:sz w:val="30"/>
          <w:szCs w:val="30"/>
          <w:cs/>
        </w:rPr>
        <w:t>ที่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รับรู้โดยตรง</w:t>
      </w:r>
      <w:r w:rsidRPr="0034019B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  <w:r w:rsidRPr="0034019B">
        <w:rPr>
          <w:rFonts w:ascii="Angsana New" w:eastAsia="Calibri" w:hAnsi="Angsana New" w:hint="cs"/>
          <w:sz w:val="30"/>
          <w:szCs w:val="30"/>
          <w:cs/>
        </w:rPr>
        <w:t>หรือกำไรขาดทุนเบ็ดเสร็จอื่น</w:t>
      </w:r>
    </w:p>
    <w:p w:rsidR="00D211E7" w:rsidRPr="0034019B" w:rsidRDefault="00D211E7" w:rsidP="00D211E7">
      <w:pPr>
        <w:pStyle w:val="Bo-Blankline"/>
        <w:rPr>
          <w:rFonts w:eastAsia="Calibri"/>
          <w:cs/>
        </w:rPr>
      </w:pPr>
    </w:p>
    <w:p w:rsidR="00DA7DEA" w:rsidRDefault="00103A99" w:rsidP="00DA7DEA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34019B">
        <w:rPr>
          <w:rFonts w:hint="cs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</w:t>
      </w:r>
      <w:r w:rsidRPr="0034019B">
        <w:rPr>
          <w:rFonts w:ascii="Angsana New" w:eastAsia="Calibri" w:hAnsi="Angsana New" w:hint="cs"/>
          <w:sz w:val="30"/>
          <w:szCs w:val="30"/>
          <w:cs/>
        </w:rPr>
        <w:t>ปรับปรุงทางภาษีที่เกี่ยวกับรายการในปีก่อน</w:t>
      </w:r>
      <w:r w:rsidR="000E2341">
        <w:rPr>
          <w:rFonts w:ascii="Angsana New" w:eastAsia="Calibri" w:hAnsi="Angsana New"/>
          <w:sz w:val="30"/>
          <w:szCs w:val="30"/>
        </w:rPr>
        <w:t xml:space="preserve"> </w:t>
      </w:r>
      <w:r w:rsidRPr="0034019B">
        <w:rPr>
          <w:rFonts w:ascii="Angsana New" w:eastAsia="Calibri" w:hAnsi="Angsana New" w:hint="cs"/>
          <w:sz w:val="30"/>
          <w:szCs w:val="30"/>
          <w:cs/>
        </w:rPr>
        <w:t>ๆ</w:t>
      </w:r>
      <w:r w:rsidR="00DA7DEA">
        <w:rPr>
          <w:rFonts w:ascii="Angsana New" w:eastAsia="Calibri" w:hAnsi="Angsana New"/>
          <w:sz w:val="30"/>
          <w:szCs w:val="30"/>
        </w:rPr>
        <w:br w:type="page"/>
      </w: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lastRenderedPageBreak/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เงินได้รอการตัดบัญชี</w:t>
      </w:r>
      <w:r w:rsidRPr="0034019B">
        <w:rPr>
          <w:rFonts w:ascii="Angsana New" w:hAnsi="Angsana New"/>
          <w:sz w:val="30"/>
          <w:szCs w:val="30"/>
          <w:cs/>
        </w:rPr>
        <w:t>บันทึกโ</w:t>
      </w:r>
      <w:r w:rsidRPr="0034019B">
        <w:rPr>
          <w:rFonts w:ascii="Angsana New" w:hAnsi="Angsana New" w:hint="cs"/>
          <w:sz w:val="30"/>
          <w:szCs w:val="30"/>
          <w:cs/>
        </w:rPr>
        <w:t>ดย</w:t>
      </w:r>
      <w:r w:rsidRPr="0034019B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34019B">
        <w:rPr>
          <w:rFonts w:ascii="Angsana New" w:hAnsi="Angsana New"/>
          <w:sz w:val="30"/>
          <w:szCs w:val="30"/>
          <w:cs/>
        </w:rPr>
        <w:t>ไม่</w:t>
      </w:r>
      <w:r w:rsidRPr="0034019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34019B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34019B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34019B">
        <w:rPr>
          <w:rFonts w:ascii="Angsana New" w:hAnsi="Angsana New" w:hint="cs"/>
          <w:sz w:val="30"/>
          <w:szCs w:val="30"/>
          <w:cs/>
        </w:rPr>
        <w:t>อนาคต</w:t>
      </w:r>
      <w:r w:rsidRPr="0034019B">
        <w:rPr>
          <w:rFonts w:ascii="Angsana New" w:hAnsi="Angsana New"/>
          <w:sz w:val="30"/>
          <w:szCs w:val="30"/>
          <w:cs/>
        </w:rPr>
        <w:t>อันใกล้</w:t>
      </w:r>
      <w:r w:rsidR="00691214">
        <w:rPr>
          <w:rFonts w:ascii="Angsana New" w:hAnsi="Angsana New" w:hint="cs"/>
          <w:sz w:val="30"/>
          <w:szCs w:val="30"/>
          <w:cs/>
        </w:rPr>
        <w:t xml:space="preserve"> </w:t>
      </w:r>
    </w:p>
    <w:p w:rsidR="00103A99" w:rsidRPr="0034019B" w:rsidRDefault="00103A99" w:rsidP="006E28CC">
      <w:pPr>
        <w:pStyle w:val="Bo-Blankline"/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4019B">
        <w:rPr>
          <w:rFonts w:ascii="Angsana New" w:hAnsi="Angsana New"/>
          <w:sz w:val="30"/>
          <w:szCs w:val="30"/>
          <w:cs/>
        </w:rPr>
        <w:t>การวัดม</w:t>
      </w:r>
      <w:r w:rsidRPr="0034019B">
        <w:rPr>
          <w:rFonts w:ascii="Angsana New" w:hAnsi="Angsana New" w:hint="cs"/>
          <w:sz w:val="30"/>
          <w:szCs w:val="30"/>
          <w:cs/>
        </w:rPr>
        <w:t>ู</w:t>
      </w:r>
      <w:r w:rsidRPr="003401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</w:t>
      </w:r>
      <w:r w:rsidRPr="0034019B">
        <w:rPr>
          <w:rFonts w:ascii="Angsana New" w:eastAsia="Calibri" w:hAnsi="Angsana New"/>
          <w:sz w:val="30"/>
          <w:szCs w:val="30"/>
          <w:cs/>
        </w:rPr>
        <w:t>รายงาน</w:t>
      </w:r>
    </w:p>
    <w:p w:rsidR="00103A99" w:rsidRPr="006D1C09" w:rsidRDefault="00103A99" w:rsidP="006E28CC">
      <w:pPr>
        <w:pStyle w:val="Bo-Blankline"/>
        <w:rPr>
          <w:rFonts w:eastAsia="Calibri"/>
        </w:rPr>
      </w:pPr>
    </w:p>
    <w:p w:rsidR="007F2613" w:rsidRDefault="00103A99" w:rsidP="0064714B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วัดมูลค่าโดย</w:t>
      </w:r>
      <w:r w:rsidRPr="0034019B">
        <w:rPr>
          <w:rFonts w:ascii="Angsana New" w:eastAsia="Calibri" w:hAnsi="Angsana New"/>
          <w:sz w:val="30"/>
          <w:szCs w:val="30"/>
          <w:cs/>
        </w:rPr>
        <w:t>ใช้อัตราภาษี</w:t>
      </w:r>
      <w:r w:rsidRPr="0034019B">
        <w:rPr>
          <w:rFonts w:ascii="Angsana New" w:eastAsia="Calibri" w:hAnsi="Angsana New" w:hint="cs"/>
          <w:sz w:val="30"/>
          <w:szCs w:val="30"/>
          <w:cs/>
        </w:rPr>
        <w:t xml:space="preserve"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DA7DEA" w:rsidRPr="00DA7DEA" w:rsidRDefault="00DA7DEA" w:rsidP="0064714B">
      <w:pPr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:rsidR="00103A99" w:rsidRPr="00A27D1E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27D1E">
        <w:rPr>
          <w:rFonts w:ascii="Angsana New" w:eastAsia="Calibri" w:hAnsi="Angsana New" w:hint="cs"/>
          <w:sz w:val="30"/>
          <w:szCs w:val="30"/>
          <w:cs/>
        </w:rPr>
        <w:t>ใน</w:t>
      </w:r>
      <w:r w:rsidRPr="00A27D1E">
        <w:rPr>
          <w:rFonts w:ascii="Angsana New" w:hAnsi="Angsana New" w:hint="cs"/>
          <w:sz w:val="30"/>
          <w:szCs w:val="30"/>
          <w:cs/>
        </w:rPr>
        <w:t>การกำหนดมูลค่าของภาษีเงินได้ของงวดปัจจุบันและภาษีเงินได้รอการตัดบัญชี</w:t>
      </w:r>
      <w:r w:rsidR="00691214" w:rsidRPr="00A27D1E">
        <w:rPr>
          <w:rFonts w:ascii="Angsana New" w:hAnsi="Angsana New" w:hint="cs"/>
          <w:sz w:val="30"/>
          <w:szCs w:val="30"/>
          <w:cs/>
        </w:rPr>
        <w:t xml:space="preserve"> </w:t>
      </w:r>
      <w:r w:rsidRPr="00A27D1E">
        <w:rPr>
          <w:rFonts w:ascii="Angsana New" w:hAnsi="Angsana New" w:hint="cs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691214" w:rsidRPr="00A27D1E">
        <w:rPr>
          <w:rFonts w:ascii="Angsana New" w:hAnsi="Angsana New" w:hint="cs"/>
          <w:sz w:val="30"/>
          <w:szCs w:val="30"/>
          <w:cs/>
        </w:rPr>
        <w:t xml:space="preserve"> </w:t>
      </w:r>
      <w:r w:rsidRPr="00A27D1E">
        <w:rPr>
          <w:rFonts w:ascii="Angsana New" w:hAnsi="Angsana New" w:hint="cs"/>
          <w:sz w:val="30"/>
          <w:szCs w:val="30"/>
          <w:cs/>
        </w:rPr>
        <w:t>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</w:t>
      </w:r>
      <w:r w:rsidR="00691214" w:rsidRPr="00A27D1E">
        <w:rPr>
          <w:rFonts w:ascii="Angsana New" w:hAnsi="Angsana New" w:hint="cs"/>
          <w:sz w:val="30"/>
          <w:szCs w:val="30"/>
          <w:cs/>
        </w:rPr>
        <w:t xml:space="preserve"> </w:t>
      </w:r>
      <w:r w:rsidRPr="00A27D1E">
        <w:rPr>
          <w:rFonts w:ascii="Angsana New" w:hAnsi="Angsana New" w:hint="cs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691214" w:rsidRPr="00A27D1E">
        <w:rPr>
          <w:rFonts w:ascii="Angsana New" w:hAnsi="Angsana New" w:hint="cs"/>
          <w:sz w:val="30"/>
          <w:szCs w:val="30"/>
          <w:cs/>
        </w:rPr>
        <w:t xml:space="preserve"> </w:t>
      </w:r>
      <w:r w:rsidRPr="00A27D1E">
        <w:rPr>
          <w:rFonts w:ascii="Angsana New" w:hAnsi="Angsana New" w:hint="cs"/>
          <w:sz w:val="30"/>
          <w:szCs w:val="30"/>
          <w:cs/>
        </w:rPr>
        <w:t>ข้อมูลใหม่</w:t>
      </w:r>
      <w:r w:rsidR="000E2341" w:rsidRPr="00A27D1E">
        <w:rPr>
          <w:rFonts w:ascii="Angsana New" w:hAnsi="Angsana New"/>
          <w:sz w:val="30"/>
          <w:szCs w:val="30"/>
        </w:rPr>
        <w:t xml:space="preserve"> </w:t>
      </w:r>
      <w:r w:rsidRPr="00A27D1E">
        <w:rPr>
          <w:rFonts w:ascii="Angsana New" w:hAnsi="Angsana New" w:hint="cs"/>
          <w:sz w:val="30"/>
          <w:szCs w:val="30"/>
          <w:cs/>
        </w:rPr>
        <w:t>ๆอาจจะทำให้บริษัทเปลี่ยนการตัดสินใจโดยขึ้นอยู่กับความเพียงพอของภาษีเงินได้ค้างจ่ายที่มีอยู่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691214" w:rsidRPr="00A27D1E">
        <w:rPr>
          <w:rFonts w:ascii="Angsana New" w:hAnsi="Angsana New" w:hint="cs"/>
          <w:sz w:val="30"/>
          <w:szCs w:val="30"/>
          <w:cs/>
        </w:rPr>
        <w:t xml:space="preserve"> </w:t>
      </w:r>
      <w:r w:rsidRPr="00A27D1E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Pr="00A27D1E">
        <w:rPr>
          <w:rFonts w:ascii="Angsana New" w:eastAsia="Calibri" w:hAnsi="Angsana New" w:hint="cs"/>
          <w:sz w:val="30"/>
          <w:szCs w:val="30"/>
          <w:cs/>
        </w:rPr>
        <w:t>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03A99" w:rsidRPr="0013231F" w:rsidRDefault="00103A99" w:rsidP="006E28CC">
      <w:pPr>
        <w:pStyle w:val="Bo-Blankline"/>
        <w:rPr>
          <w:rFonts w:eastAsia="Calibri"/>
        </w:rPr>
      </w:pPr>
    </w:p>
    <w:p w:rsidR="00103A99" w:rsidRPr="00A27D1E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27D1E">
        <w:rPr>
          <w:rFonts w:ascii="Angsana New" w:eastAsia="Calibri" w:hAnsi="Angsana New"/>
          <w:sz w:val="30"/>
          <w:szCs w:val="30"/>
          <w:cs/>
        </w:rPr>
        <w:t>สินทรัพย์</w:t>
      </w:r>
      <w:r w:rsidRPr="00A27D1E">
        <w:rPr>
          <w:rFonts w:ascii="Angsana New" w:hAnsi="Angsana New"/>
          <w:sz w:val="30"/>
          <w:szCs w:val="30"/>
          <w:cs/>
        </w:rPr>
        <w:t>ภาษีเงินได้รอการตัดบัญชีและหนี้สินภาษีเงินได้รอ</w:t>
      </w:r>
      <w:r w:rsidRPr="00A27D1E">
        <w:rPr>
          <w:rFonts w:ascii="Angsana New" w:hAnsi="Angsana New" w:hint="cs"/>
          <w:sz w:val="30"/>
          <w:szCs w:val="30"/>
          <w:cs/>
        </w:rPr>
        <w:t>การ</w:t>
      </w:r>
      <w:r w:rsidRPr="00A27D1E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</w:t>
      </w:r>
      <w:r w:rsidRPr="00A27D1E">
        <w:rPr>
          <w:rFonts w:ascii="Angsana New" w:eastAsia="Calibri" w:hAnsi="Angsana New"/>
          <w:sz w:val="30"/>
          <w:szCs w:val="30"/>
          <w:cs/>
        </w:rPr>
        <w:t>หรือตั้งใจจะรับคืนสินทรัพย์และจ่ายชำระหนี้สินในเวลาเดียวกัน</w:t>
      </w:r>
      <w:r w:rsidRPr="00A27D1E">
        <w:rPr>
          <w:rFonts w:ascii="Angsana New" w:eastAsia="Calibri" w:hAnsi="Angsana New"/>
          <w:sz w:val="30"/>
          <w:szCs w:val="30"/>
        </w:rPr>
        <w:t xml:space="preserve"> </w:t>
      </w:r>
    </w:p>
    <w:p w:rsidR="00E0150B" w:rsidRPr="0013231F" w:rsidRDefault="00E0150B" w:rsidP="00E0150B">
      <w:pPr>
        <w:pStyle w:val="Bo-Blankline"/>
        <w:rPr>
          <w:rFonts w:eastAsia="Calibri"/>
        </w:rPr>
      </w:pPr>
    </w:p>
    <w:p w:rsidR="00182D19" w:rsidRPr="00A27D1E" w:rsidRDefault="00103A99" w:rsidP="00182D1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7D1E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</w:t>
      </w:r>
      <w:r w:rsidRPr="00A27D1E">
        <w:rPr>
          <w:rFonts w:ascii="Angsana New" w:hAnsi="Angsana New"/>
          <w:sz w:val="30"/>
          <w:szCs w:val="30"/>
          <w:cs/>
        </w:rPr>
        <w:t>อนาคตจะมีจำนวนเพียงพอกับการใช้ประโยชน์จากผลแตกต่างชั่วคราวดังกล่าว</w:t>
      </w:r>
      <w:r w:rsidR="00691214" w:rsidRPr="00A27D1E">
        <w:rPr>
          <w:rFonts w:ascii="Angsana New" w:hAnsi="Angsana New"/>
          <w:sz w:val="30"/>
          <w:szCs w:val="30"/>
          <w:cs/>
        </w:rPr>
        <w:t xml:space="preserve"> </w:t>
      </w:r>
      <w:r w:rsidRPr="00A27D1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15850" w:rsidRPr="0013231F" w:rsidRDefault="00715850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DA7DEA" w:rsidRDefault="00DA7DE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กำไรต่อหุ้น </w:t>
      </w:r>
    </w:p>
    <w:p w:rsidR="00103A99" w:rsidRPr="0013231F" w:rsidRDefault="00103A99" w:rsidP="00715850">
      <w:pPr>
        <w:pStyle w:val="Bo-Blankline"/>
      </w:pPr>
    </w:p>
    <w:p w:rsidR="007B1DF6" w:rsidRDefault="00103A99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4019B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691214">
        <w:rPr>
          <w:rFonts w:ascii="Angsana New" w:hAnsi="Angsana New"/>
          <w:b/>
          <w:sz w:val="30"/>
          <w:szCs w:val="30"/>
        </w:rPr>
        <w:t xml:space="preserve"> </w:t>
      </w:r>
      <w:r w:rsidRPr="0034019B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7F2613" w:rsidRDefault="007F2613" w:rsidP="007F2613">
      <w:pPr>
        <w:pStyle w:val="Bo-Blankline"/>
      </w:pPr>
    </w:p>
    <w:p w:rsidR="00403CA1" w:rsidRPr="0034019B" w:rsidRDefault="00403CA1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5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2205BA" w:rsidRDefault="002205BA" w:rsidP="002205BA">
      <w:pPr>
        <w:pStyle w:val="Bo-Blankline"/>
        <w:rPr>
          <w:lang w:val="en-US"/>
        </w:rPr>
      </w:pPr>
    </w:p>
    <w:p w:rsidR="002205BA" w:rsidRDefault="002205BA" w:rsidP="00254C92">
      <w:pPr>
        <w:pStyle w:val="Bo-C1Content"/>
        <w:ind w:left="540"/>
      </w:pPr>
      <w:r>
        <w:rPr>
          <w:rFonts w:hint="cs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:rsidR="002205BA" w:rsidRPr="006D1C09" w:rsidRDefault="002205BA" w:rsidP="00435278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E030E8" w:rsidRDefault="00E030E8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F2B36" w:rsidRPr="0034019B" w:rsidRDefault="00CF2B36" w:rsidP="00435278">
      <w:pPr>
        <w:pStyle w:val="Bo-C1Content"/>
      </w:pPr>
      <w:r w:rsidRPr="0034019B">
        <w:rPr>
          <w:rFonts w:hint="cs"/>
          <w:cs/>
        </w:rPr>
        <w:t xml:space="preserve">เพื่อวัตถุประสงค์ในการจัดทำงบการเงิน </w:t>
      </w:r>
      <w:r w:rsidRPr="0034019B">
        <w:rPr>
          <w:cs/>
        </w:rPr>
        <w:t>บุคคลหรือกิจการ</w:t>
      </w:r>
      <w:r w:rsidRPr="0034019B">
        <w:rPr>
          <w:rFonts w:hint="cs"/>
          <w:cs/>
        </w:rPr>
        <w:t>เป็นบุคคลหรือกิจการ</w:t>
      </w:r>
      <w:r w:rsidRPr="0034019B">
        <w:rPr>
          <w:cs/>
        </w:rPr>
        <w:t>ที่เกี่ยวข้องกัน</w:t>
      </w:r>
      <w:r w:rsidR="007F2613">
        <w:rPr>
          <w:rFonts w:hint="cs"/>
          <w:cs/>
        </w:rPr>
        <w:t>กับ</w:t>
      </w:r>
      <w:r w:rsidRPr="0034019B">
        <w:rPr>
          <w:rFonts w:hint="cs"/>
          <w:cs/>
        </w:rPr>
        <w:t>บริษัท</w:t>
      </w:r>
      <w:r w:rsidR="00691214">
        <w:t xml:space="preserve"> </w:t>
      </w:r>
      <w:r w:rsidR="007F2613">
        <w:rPr>
          <w:rFonts w:hint="cs"/>
          <w:cs/>
        </w:rPr>
        <w:t>หาก</w:t>
      </w:r>
      <w:r w:rsidRPr="0034019B">
        <w:rPr>
          <w:rFonts w:hint="cs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34019B">
        <w:rPr>
          <w:rFonts w:hint="cs"/>
          <w:cs/>
        </w:rPr>
        <w:t>หรือ</w:t>
      </w:r>
      <w:r w:rsidR="006868D4" w:rsidRPr="0034019B">
        <w:rPr>
          <w:rFonts w:hint="cs"/>
          <w:cs/>
        </w:rPr>
        <w:t>บริษัทอยู่ภายใต้</w:t>
      </w:r>
      <w:r w:rsidR="006522B5" w:rsidRPr="0034019B">
        <w:rPr>
          <w:rFonts w:hint="cs"/>
          <w:cs/>
          <w:lang w:val="en-US"/>
        </w:rPr>
        <w:t>การ</w:t>
      </w:r>
      <w:r w:rsidRPr="0034019B">
        <w:rPr>
          <w:rFonts w:hint="cs"/>
          <w:cs/>
        </w:rPr>
        <w:t>ควบคุมเดียวกันหรือ</w:t>
      </w:r>
      <w:r w:rsidR="008F12C5" w:rsidRPr="0034019B">
        <w:rPr>
          <w:rFonts w:hint="cs"/>
          <w:cs/>
        </w:rPr>
        <w:t>อยู่ภายใต้</w:t>
      </w:r>
      <w:r w:rsidRPr="0034019B">
        <w:rPr>
          <w:rFonts w:hint="cs"/>
          <w:cs/>
        </w:rPr>
        <w:t>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>สำคัญเดียวกัน</w:t>
      </w:r>
      <w:r w:rsidR="008907A6" w:rsidRPr="0034019B">
        <w:rPr>
          <w:rFonts w:hint="cs"/>
          <w:b/>
          <w:cs/>
        </w:rPr>
        <w:t>กับบุคคลหรือกิจการนั้น</w:t>
      </w:r>
      <w:r w:rsidRPr="0034019B">
        <w:rPr>
          <w:rFonts w:hint="cs"/>
          <w:cs/>
        </w:rPr>
        <w:t xml:space="preserve"> การเกี่ยวข้องกันนี้อาจเป็นรายบุคคลหรือเป็นกิจการ</w:t>
      </w:r>
    </w:p>
    <w:p w:rsidR="008851C7" w:rsidRPr="006D1C09" w:rsidRDefault="008851C7" w:rsidP="00435278">
      <w:pPr>
        <w:pStyle w:val="Bo-C1Content"/>
        <w:rPr>
          <w:sz w:val="20"/>
          <w:szCs w:val="20"/>
        </w:rPr>
      </w:pPr>
    </w:p>
    <w:p w:rsidR="00CF2B36" w:rsidRPr="0034019B" w:rsidRDefault="004401F2" w:rsidP="00435278">
      <w:pPr>
        <w:pStyle w:val="Bo-C1Content"/>
      </w:pPr>
      <w:r>
        <w:rPr>
          <w:cs/>
        </w:rPr>
        <w:t>ความสัมพันธ์ที่มี</w:t>
      </w:r>
      <w:r w:rsidR="006A7EFD" w:rsidRPr="0034019B">
        <w:rPr>
          <w:rFonts w:hint="cs"/>
          <w:b/>
          <w:cs/>
        </w:rPr>
        <w:t>กับผู้บริหารสำคัญ</w:t>
      </w:r>
      <w:r w:rsidR="00CF2B36" w:rsidRPr="0034019B">
        <w:rPr>
          <w:cs/>
        </w:rPr>
        <w:t>หรือกิจการที่เกี่ยวข้องกัน</w:t>
      </w:r>
      <w:r w:rsidR="00CF2B36" w:rsidRPr="0034019B">
        <w:rPr>
          <w:i/>
          <w:iCs/>
          <w:color w:val="0000FF"/>
        </w:rPr>
        <w:t xml:space="preserve"> </w:t>
      </w:r>
      <w:r w:rsidR="00CF2B36" w:rsidRPr="0034019B">
        <w:rPr>
          <w:cs/>
        </w:rPr>
        <w:t xml:space="preserve">มีดังนี้ </w:t>
      </w:r>
    </w:p>
    <w:p w:rsidR="005950A8" w:rsidRDefault="005950A8" w:rsidP="00E43359">
      <w:pPr>
        <w:pStyle w:val="Bo-Blankline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:rsidTr="003F6269">
        <w:trPr>
          <w:trHeight w:val="20"/>
          <w:tblHeader/>
        </w:trPr>
        <w:tc>
          <w:tcPr>
            <w:tcW w:w="4086" w:type="dxa"/>
            <w:shd w:val="clear" w:color="auto" w:fill="auto"/>
          </w:tcPr>
          <w:p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:rsidR="00597348" w:rsidRPr="003C652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70</w:t>
            </w:r>
            <w:r w:rsidR="00E030E8">
              <w:rPr>
                <w:rFonts w:ascii="Angsana New" w:hAnsi="Angsana New"/>
                <w:sz w:val="30"/>
                <w:szCs w:val="30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</w:rPr>
              <w:t>24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</w:t>
            </w:r>
          </w:p>
        </w:tc>
      </w:tr>
      <w:tr w:rsidR="00E030E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E030E8" w:rsidRPr="002244ED" w:rsidRDefault="00E030E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TPI Polene Power Investment Company Limited</w:t>
            </w:r>
          </w:p>
        </w:tc>
        <w:tc>
          <w:tcPr>
            <w:tcW w:w="1134" w:type="dxa"/>
            <w:shd w:val="clear" w:color="auto" w:fill="auto"/>
          </w:tcPr>
          <w:p w:rsidR="00E030E8" w:rsidRPr="002244ED" w:rsidRDefault="00E030E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  <w:shd w:val="clear" w:color="auto" w:fill="auto"/>
          </w:tcPr>
          <w:p w:rsidR="00E030E8" w:rsidRPr="002244ED" w:rsidRDefault="00E030E8" w:rsidP="00E030E8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E030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6D1C09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6D1C09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FB6CCE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6D1C09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6D1C09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อินเตอร์เทรด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6D1C09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6D1C09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6D1C09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</w:t>
            </w:r>
            <w:r w:rsidRPr="0023635D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3F6269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8851C7" w:rsidRPr="006D1C09" w:rsidRDefault="008851C7" w:rsidP="00435278">
      <w:pPr>
        <w:pStyle w:val="Bo-C1Content"/>
        <w:rPr>
          <w:sz w:val="20"/>
          <w:szCs w:val="20"/>
        </w:rPr>
      </w:pPr>
    </w:p>
    <w:p w:rsidR="00E030E8" w:rsidRDefault="00E030E8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187D86" w:rsidRPr="0034019B" w:rsidRDefault="00187D86" w:rsidP="00435278">
      <w:pPr>
        <w:pStyle w:val="Bo-C1Content"/>
      </w:pPr>
      <w:r w:rsidRPr="0034019B">
        <w:rPr>
          <w:rFonts w:hint="cs"/>
          <w:cs/>
        </w:rPr>
        <w:lastRenderedPageBreak/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Pr="0034019B">
        <w:rPr>
          <w:rFonts w:hint="cs"/>
          <w:cs/>
        </w:rPr>
        <w:t>อธิบายได้ดังต่อไปนี้</w:t>
      </w:r>
    </w:p>
    <w:p w:rsidR="00F9189B" w:rsidRPr="006D1C09" w:rsidRDefault="00F9189B" w:rsidP="009A4B8E">
      <w:pPr>
        <w:pStyle w:val="Bo-C1Content"/>
        <w:rPr>
          <w:sz w:val="20"/>
          <w:szCs w:val="20"/>
        </w:rPr>
      </w:pPr>
    </w:p>
    <w:tbl>
      <w:tblPr>
        <w:tblW w:w="87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5C563F" w:rsidRPr="00F902C1" w:rsidTr="008C12ED">
        <w:trPr>
          <w:tblHeader/>
        </w:trPr>
        <w:tc>
          <w:tcPr>
            <w:tcW w:w="3945" w:type="dxa"/>
          </w:tcPr>
          <w:p w:rsidR="005C563F" w:rsidRPr="003C652D" w:rsidRDefault="005C563F" w:rsidP="005C56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5C563F" w:rsidRPr="003C652D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B9617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:rsidR="005C563F" w:rsidRPr="00DB0648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D211E7"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="00D211E7"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8F33F0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482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="0048248B"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B129C9" w:rsidRPr="00F902C1" w:rsidTr="005C563F">
        <w:tc>
          <w:tcPr>
            <w:tcW w:w="3945" w:type="dxa"/>
          </w:tcPr>
          <w:p w:rsidR="00B129C9" w:rsidRPr="005C563F" w:rsidRDefault="00B129C9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B129C9" w:rsidRPr="005C563F" w:rsidRDefault="00B129C9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8413F0" w:rsidRPr="00F902C1" w:rsidTr="005C563F">
        <w:tc>
          <w:tcPr>
            <w:tcW w:w="3945" w:type="dxa"/>
          </w:tcPr>
          <w:p w:rsidR="008413F0" w:rsidRPr="00CB0A44" w:rsidRDefault="008413F0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8413F0" w:rsidRPr="00CB0A44" w:rsidRDefault="008413F0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8C12ED" w:rsidRPr="00F902C1" w:rsidTr="005C563F">
        <w:tc>
          <w:tcPr>
            <w:tcW w:w="3945" w:type="dxa"/>
          </w:tcPr>
          <w:p w:rsidR="008C12ED" w:rsidRPr="00CB0A44" w:rsidRDefault="008C12ED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8C12ED" w:rsidRPr="00CB0A44" w:rsidRDefault="008C12ED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48248B" w:rsidRPr="00F902C1" w:rsidTr="005C563F">
        <w:tc>
          <w:tcPr>
            <w:tcW w:w="3945" w:type="dxa"/>
          </w:tcPr>
          <w:p w:rsidR="0048248B" w:rsidRPr="005C563F" w:rsidRDefault="0048248B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48248B" w:rsidRPr="005C563F" w:rsidRDefault="0048248B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5C563F" w:rsidRPr="005C563F" w:rsidRDefault="005C563F" w:rsidP="00E030E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B351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E43359" w:rsidRDefault="00E43359" w:rsidP="00435278">
      <w:pPr>
        <w:pStyle w:val="Bo-C1Content"/>
        <w:rPr>
          <w:sz w:val="20"/>
          <w:szCs w:val="20"/>
          <w:cs/>
        </w:rPr>
      </w:pPr>
    </w:p>
    <w:p w:rsidR="007B2482" w:rsidRPr="0034019B" w:rsidRDefault="00B66F41" w:rsidP="00435278">
      <w:pPr>
        <w:pStyle w:val="Bo-C1Content"/>
      </w:pPr>
      <w:r w:rsidRPr="0034019B">
        <w:rPr>
          <w:cs/>
        </w:rPr>
        <w:t>รายการที่สำคัญกับบุคคลหรือกิจการที่เกี่ยวข้อ</w:t>
      </w:r>
      <w:r w:rsidR="004C4F0E" w:rsidRPr="0034019B">
        <w:rPr>
          <w:cs/>
        </w:rPr>
        <w:t xml:space="preserve">งกันสำหรับแต่ละปีสิ้นสุดวันที่ </w:t>
      </w:r>
      <w:r w:rsidR="00FB6CCE">
        <w:t>31</w:t>
      </w:r>
      <w:r w:rsidRPr="0034019B">
        <w:rPr>
          <w:cs/>
        </w:rPr>
        <w:t xml:space="preserve"> ธันวาคม</w:t>
      </w:r>
      <w:r w:rsidR="00680714" w:rsidRPr="0034019B">
        <w:rPr>
          <w:rFonts w:hint="cs"/>
          <w:cs/>
        </w:rPr>
        <w:t xml:space="preserve"> </w:t>
      </w:r>
      <w:r w:rsidR="007B2482" w:rsidRPr="0034019B">
        <w:rPr>
          <w:cs/>
        </w:rPr>
        <w:t>สรุปได้ดังนี้</w:t>
      </w:r>
    </w:p>
    <w:p w:rsidR="00B73E7A" w:rsidRDefault="00B73E7A" w:rsidP="00C103F6">
      <w:pPr>
        <w:pStyle w:val="Bo-Blankline"/>
      </w:pPr>
    </w:p>
    <w:tbl>
      <w:tblPr>
        <w:tblW w:w="9091" w:type="dxa"/>
        <w:tblInd w:w="540" w:type="dxa"/>
        <w:tblLook w:val="04A0" w:firstRow="1" w:lastRow="0" w:firstColumn="1" w:lastColumn="0" w:noHBand="0" w:noVBand="1"/>
      </w:tblPr>
      <w:tblGrid>
        <w:gridCol w:w="4920"/>
        <w:gridCol w:w="1200"/>
        <w:gridCol w:w="1364"/>
        <w:gridCol w:w="304"/>
        <w:gridCol w:w="1303"/>
      </w:tblGrid>
      <w:tr w:rsidR="00B73E7A" w:rsidRPr="00B73E7A" w:rsidTr="00F32380">
        <w:trPr>
          <w:tblHeader/>
        </w:trPr>
        <w:tc>
          <w:tcPr>
            <w:tcW w:w="4920" w:type="dxa"/>
            <w:shd w:val="clear" w:color="auto" w:fill="auto"/>
          </w:tcPr>
          <w:p w:rsidR="00B73E7A" w:rsidRPr="000E7CEE" w:rsidRDefault="00B73E7A" w:rsidP="000E7C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B6CCE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0E7CEE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00" w:type="dxa"/>
            <w:shd w:val="clear" w:color="auto" w:fill="auto"/>
          </w:tcPr>
          <w:p w:rsidR="00B73E7A" w:rsidRPr="000E7CEE" w:rsidRDefault="00B73E7A" w:rsidP="000E7C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73E7A" w:rsidRPr="000E7CEE" w:rsidRDefault="00FB6CCE" w:rsidP="000E7C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304" w:type="dxa"/>
            <w:shd w:val="clear" w:color="auto" w:fill="auto"/>
          </w:tcPr>
          <w:p w:rsidR="00B73E7A" w:rsidRPr="000E7CEE" w:rsidRDefault="00B73E7A" w:rsidP="000E7C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B73E7A" w:rsidRPr="000E7CEE" w:rsidRDefault="00FB6CCE" w:rsidP="000E7C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2559</w:t>
            </w:r>
          </w:p>
        </w:tc>
      </w:tr>
      <w:tr w:rsidR="00B73E7A" w:rsidRPr="00B73E7A" w:rsidTr="00F32380">
        <w:trPr>
          <w:tblHeader/>
        </w:trPr>
        <w:tc>
          <w:tcPr>
            <w:tcW w:w="4920" w:type="dxa"/>
            <w:shd w:val="clear" w:color="auto" w:fill="auto"/>
          </w:tcPr>
          <w:p w:rsidR="00B73E7A" w:rsidRPr="000E7CEE" w:rsidRDefault="00B73E7A" w:rsidP="000E7C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B73E7A" w:rsidRPr="000E7CEE" w:rsidRDefault="00B73E7A" w:rsidP="000E7CE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2971" w:type="dxa"/>
            <w:gridSpan w:val="3"/>
            <w:shd w:val="clear" w:color="auto" w:fill="auto"/>
            <w:vAlign w:val="center"/>
          </w:tcPr>
          <w:p w:rsidR="00B73E7A" w:rsidRPr="000E7CEE" w:rsidRDefault="00B73E7A" w:rsidP="00004D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88393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</w:tr>
      <w:tr w:rsidR="00883933" w:rsidRPr="00B73E7A" w:rsidTr="0033434F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33434F" w:rsidRDefault="00004D3F" w:rsidP="0033434F">
            <w:pPr>
              <w:tabs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655,508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044</w:t>
            </w:r>
          </w:p>
        </w:tc>
      </w:tr>
      <w:tr w:rsidR="00883933" w:rsidRPr="00B73E7A" w:rsidTr="0033434F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736,056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883933" w:rsidRPr="00B73E7A" w:rsidTr="0033434F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004D3F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4,315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646A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CD78A1" w:rsidRDefault="00883933" w:rsidP="0088393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85,253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CD78A1" w:rsidRDefault="00883933" w:rsidP="00883933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34,747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60,201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3,127,000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551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88393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883933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004D3F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8,026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004D3F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17,520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883933" w:rsidRPr="00B73E7A" w:rsidTr="00F32380">
        <w:tc>
          <w:tcPr>
            <w:tcW w:w="492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200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883933" w:rsidRPr="00883933" w:rsidRDefault="00646AB3" w:rsidP="0088393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36,397</w:t>
            </w:r>
          </w:p>
        </w:tc>
        <w:tc>
          <w:tcPr>
            <w:tcW w:w="304" w:type="dxa"/>
            <w:shd w:val="clear" w:color="auto" w:fill="auto"/>
          </w:tcPr>
          <w:p w:rsidR="00883933" w:rsidRPr="000E7CEE" w:rsidRDefault="00883933" w:rsidP="0088393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83933" w:rsidRPr="00D61351" w:rsidRDefault="00FB6CCE" w:rsidP="0088393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883933"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646AB3" w:rsidRPr="00883933" w:rsidRDefault="00646AB3" w:rsidP="00646A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46AB3" w:rsidRPr="00D61351" w:rsidRDefault="00646AB3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004D3F" w:rsidRPr="00B73E7A" w:rsidTr="00F32380">
        <w:tc>
          <w:tcPr>
            <w:tcW w:w="4920" w:type="dxa"/>
            <w:shd w:val="clear" w:color="auto" w:fill="auto"/>
          </w:tcPr>
          <w:p w:rsidR="00004D3F" w:rsidRPr="000E7CEE" w:rsidRDefault="00004D3F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004D3F" w:rsidRPr="000E7CEE" w:rsidRDefault="00004D3F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004D3F" w:rsidRDefault="00004D3F" w:rsidP="00646A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shd w:val="clear" w:color="auto" w:fill="auto"/>
          </w:tcPr>
          <w:p w:rsidR="00004D3F" w:rsidRPr="000E7CEE" w:rsidRDefault="00004D3F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04D3F" w:rsidRDefault="00004D3F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5E5C" w:rsidRPr="00B73E7A" w:rsidTr="00F32380">
        <w:tc>
          <w:tcPr>
            <w:tcW w:w="4920" w:type="dxa"/>
            <w:shd w:val="clear" w:color="auto" w:fill="auto"/>
          </w:tcPr>
          <w:p w:rsidR="00FF5E5C" w:rsidRPr="000E7CEE" w:rsidRDefault="00FF5E5C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FF5E5C" w:rsidRPr="000E7CEE" w:rsidRDefault="00FF5E5C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FF5E5C" w:rsidRDefault="00FF5E5C" w:rsidP="00646A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shd w:val="clear" w:color="auto" w:fill="auto"/>
          </w:tcPr>
          <w:p w:rsidR="00FF5E5C" w:rsidRPr="000E7CEE" w:rsidRDefault="00FF5E5C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F5E5C" w:rsidRDefault="00FF5E5C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25051D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646AB3" w:rsidRPr="00883933" w:rsidRDefault="00646AB3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46AB3" w:rsidRPr="00D61351" w:rsidRDefault="00646AB3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646AB3" w:rsidRPr="00883933" w:rsidRDefault="00646AB3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31,283</w:t>
            </w: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46AB3" w:rsidRPr="00D61351" w:rsidRDefault="00646AB3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646AB3" w:rsidRPr="00883933" w:rsidRDefault="00646AB3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8,453</w:t>
            </w: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46AB3" w:rsidRPr="00D61351" w:rsidRDefault="00646AB3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613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646AB3" w:rsidRPr="00883933" w:rsidRDefault="00646AB3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46AB3" w:rsidRPr="00D61351" w:rsidRDefault="00646AB3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646AB3" w:rsidRPr="00883933" w:rsidRDefault="00646AB3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46AB3" w:rsidRPr="00D61351" w:rsidRDefault="00646AB3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cs="Cordia New" w:hint="cs"/>
                <w:sz w:val="30"/>
                <w:szCs w:val="30"/>
                <w:cs/>
              </w:rPr>
              <w:t xml:space="preserve">     </w:t>
            </w: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646AB3" w:rsidRPr="00883933" w:rsidRDefault="00004D3F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36,196</w:t>
            </w: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46AB3" w:rsidRPr="00D61351" w:rsidRDefault="00004D3F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33,101</w:t>
            </w: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cs="Cordia New" w:hint="cs"/>
                <w:sz w:val="30"/>
                <w:szCs w:val="30"/>
                <w:cs/>
              </w:rPr>
              <w:t xml:space="preserve">     </w:t>
            </w:r>
            <w:r w:rsidRPr="000E7CEE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:rsidR="00646AB3" w:rsidRPr="00883933" w:rsidRDefault="00646AB3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46AB3" w:rsidRPr="00D61351" w:rsidRDefault="00646AB3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646AB3" w:rsidRPr="00B73E7A" w:rsidTr="00F32380">
        <w:tc>
          <w:tcPr>
            <w:tcW w:w="492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0E7CEE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00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6AB3" w:rsidRPr="00883933" w:rsidRDefault="00004D3F" w:rsidP="00646AB3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36,846</w:t>
            </w:r>
          </w:p>
        </w:tc>
        <w:tc>
          <w:tcPr>
            <w:tcW w:w="304" w:type="dxa"/>
            <w:shd w:val="clear" w:color="auto" w:fill="auto"/>
          </w:tcPr>
          <w:p w:rsidR="00646AB3" w:rsidRPr="000E7CEE" w:rsidRDefault="00646AB3" w:rsidP="00646AB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6AB3" w:rsidRPr="00D61351" w:rsidRDefault="00004D3F" w:rsidP="00646AB3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33,797</w:t>
            </w:r>
          </w:p>
        </w:tc>
      </w:tr>
    </w:tbl>
    <w:p w:rsidR="0064714B" w:rsidRPr="00A27D1E" w:rsidRDefault="0064714B" w:rsidP="00A27D1E">
      <w:pPr>
        <w:spacing w:line="240" w:lineRule="auto"/>
        <w:rPr>
          <w:sz w:val="2"/>
          <w:szCs w:val="2"/>
        </w:rPr>
      </w:pPr>
    </w:p>
    <w:p w:rsidR="00D61351" w:rsidRPr="00D61351" w:rsidRDefault="00D61351" w:rsidP="003E32B5">
      <w:pPr>
        <w:pStyle w:val="Bo-C1Content"/>
        <w:rPr>
          <w:sz w:val="20"/>
          <w:szCs w:val="20"/>
        </w:rPr>
      </w:pPr>
    </w:p>
    <w:p w:rsidR="003E32B5" w:rsidRDefault="003E32B5" w:rsidP="003E32B5">
      <w:pPr>
        <w:pStyle w:val="Bo-C1Content"/>
      </w:pPr>
      <w:r w:rsidRPr="00B210DE">
        <w:rPr>
          <w:cs/>
        </w:rPr>
        <w:t xml:space="preserve">ยอดคงเหลือกับกิจการที่เกี่ยวข้องกัน ณ วันที่ </w:t>
      </w:r>
      <w:r w:rsidR="00FB6CCE">
        <w:rPr>
          <w:rFonts w:hint="cs"/>
          <w:cs/>
        </w:rPr>
        <w:t>31</w:t>
      </w:r>
      <w:r>
        <w:rPr>
          <w:rFonts w:hint="cs"/>
          <w:cs/>
        </w:rPr>
        <w:t xml:space="preserve"> ธันวาคม </w:t>
      </w:r>
      <w:r w:rsidRPr="00B210DE">
        <w:rPr>
          <w:cs/>
        </w:rPr>
        <w:t xml:space="preserve"> มีดังนี้</w:t>
      </w:r>
    </w:p>
    <w:p w:rsidR="00F32380" w:rsidRPr="00193B87" w:rsidRDefault="00F32380" w:rsidP="003E32B5">
      <w:pPr>
        <w:pStyle w:val="Bo-C1Content"/>
        <w:ind w:left="0" w:firstLine="567"/>
        <w:rPr>
          <w:sz w:val="16"/>
          <w:szCs w:val="16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908"/>
        <w:gridCol w:w="1212"/>
        <w:gridCol w:w="1350"/>
        <w:gridCol w:w="360"/>
        <w:gridCol w:w="1260"/>
      </w:tblGrid>
      <w:tr w:rsidR="0025051D" w:rsidRPr="00970BCB" w:rsidTr="00F32380">
        <w:tc>
          <w:tcPr>
            <w:tcW w:w="4908" w:type="dxa"/>
          </w:tcPr>
          <w:p w:rsidR="0025051D" w:rsidRPr="00FC5BFF" w:rsidRDefault="0025051D" w:rsidP="00ED338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212" w:type="dxa"/>
          </w:tcPr>
          <w:p w:rsidR="0025051D" w:rsidRPr="00F32380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25051D" w:rsidRPr="00D87537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60" w:type="dxa"/>
          </w:tcPr>
          <w:p w:rsidR="0025051D" w:rsidRPr="00D87537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D87537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970BCB" w:rsidRDefault="0025051D" w:rsidP="00ED338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25051D" w:rsidRPr="00D87537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25051D" w:rsidRPr="00D87537" w:rsidRDefault="0025051D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ED338C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12" w:type="dxa"/>
          </w:tcPr>
          <w:p w:rsidR="0025051D" w:rsidRPr="00604263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25051D" w:rsidRPr="003362A8" w:rsidRDefault="00646AB3" w:rsidP="008344AE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86,822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970BCB" w:rsidRDefault="00FB6CCE" w:rsidP="00BD5837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2505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ED338C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2" w:type="dxa"/>
          </w:tcPr>
          <w:p w:rsidR="0025051D" w:rsidRPr="00604263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25051D" w:rsidRPr="003362A8" w:rsidRDefault="0025051D" w:rsidP="003362A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080F53" w:rsidRDefault="0025051D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ED338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212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25051D" w:rsidRPr="003362A8" w:rsidRDefault="00646AB3" w:rsidP="003362A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5,545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080F53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2505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ED338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212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25051D" w:rsidRPr="003362A8" w:rsidRDefault="00646AB3" w:rsidP="003362A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080F53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ED338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212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25051D" w:rsidRPr="003362A8" w:rsidRDefault="00646AB3" w:rsidP="003362A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080F53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ED338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212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25051D" w:rsidRPr="003362A8" w:rsidRDefault="00646AB3" w:rsidP="003362A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080F53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ED338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212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5051D" w:rsidRPr="003362A8" w:rsidRDefault="00646AB3" w:rsidP="00646A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604263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C12557" w:rsidRDefault="0025051D" w:rsidP="002A6B9A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2" w:type="dxa"/>
          </w:tcPr>
          <w:p w:rsidR="0025051D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5051D" w:rsidRPr="003362A8" w:rsidRDefault="00646AB3" w:rsidP="003362A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970BCB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5051D" w:rsidRPr="00970BCB" w:rsidTr="00F32380">
        <w:tc>
          <w:tcPr>
            <w:tcW w:w="4908" w:type="dxa"/>
          </w:tcPr>
          <w:p w:rsidR="0025051D" w:rsidRPr="00EA3DD2" w:rsidRDefault="0025051D" w:rsidP="002A6B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212" w:type="dxa"/>
          </w:tcPr>
          <w:p w:rsidR="0025051D" w:rsidRPr="0001755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25051D" w:rsidRPr="003362A8" w:rsidRDefault="00646AB3" w:rsidP="003362A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:rsidR="0025051D" w:rsidRPr="00970BCB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25051D" w:rsidRPr="00970BCB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051D" w:rsidRPr="00970BCB" w:rsidTr="00F32380">
        <w:trPr>
          <w:trHeight w:val="91"/>
        </w:trPr>
        <w:tc>
          <w:tcPr>
            <w:tcW w:w="4908" w:type="dxa"/>
            <w:vAlign w:val="bottom"/>
          </w:tcPr>
          <w:p w:rsidR="0025051D" w:rsidRPr="00AD37E5" w:rsidRDefault="0025051D" w:rsidP="00ED338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12" w:type="dxa"/>
            <w:tcBorders>
              <w:bottom w:val="nil"/>
            </w:tcBorders>
          </w:tcPr>
          <w:p w:rsidR="0025051D" w:rsidRPr="0025051D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5051D" w:rsidRPr="003362A8" w:rsidRDefault="00646AB3" w:rsidP="00BD5837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93,007</w:t>
            </w:r>
          </w:p>
        </w:tc>
        <w:tc>
          <w:tcPr>
            <w:tcW w:w="360" w:type="dxa"/>
          </w:tcPr>
          <w:p w:rsidR="0025051D" w:rsidRPr="0025051D" w:rsidRDefault="0025051D" w:rsidP="002505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5051D" w:rsidRPr="00FC5BFF" w:rsidRDefault="00FB6CCE" w:rsidP="00F3238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25051D" w:rsidRPr="00FC5B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</w:tr>
    </w:tbl>
    <w:p w:rsidR="00F32380" w:rsidRDefault="00F32380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:rsidR="00004D3F" w:rsidRDefault="00004D3F">
      <w:r>
        <w:br w:type="page"/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260"/>
      </w:tblGrid>
      <w:tr w:rsidR="00ED338C" w:rsidRPr="00A27D1E" w:rsidTr="006E166C">
        <w:trPr>
          <w:trHeight w:val="397"/>
        </w:trPr>
        <w:tc>
          <w:tcPr>
            <w:tcW w:w="6210" w:type="dxa"/>
          </w:tcPr>
          <w:p w:rsidR="00ED338C" w:rsidRPr="00A27D1E" w:rsidRDefault="00ED338C" w:rsidP="00ED338C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50" w:type="dxa"/>
          </w:tcPr>
          <w:p w:rsidR="00ED338C" w:rsidRPr="00A27D1E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D338C" w:rsidRPr="00A27D1E" w:rsidTr="006E166C">
        <w:trPr>
          <w:trHeight w:val="397"/>
        </w:trPr>
        <w:tc>
          <w:tcPr>
            <w:tcW w:w="6210" w:type="dxa"/>
          </w:tcPr>
          <w:p w:rsidR="00ED338C" w:rsidRPr="00A27D1E" w:rsidRDefault="00ED338C" w:rsidP="00ED338C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D338C" w:rsidRPr="00A27D1E" w:rsidRDefault="00ED338C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ED338C" w:rsidRPr="00A27D1E" w:rsidRDefault="00646AB3" w:rsidP="00ED338C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7,969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tabs>
                <w:tab w:val="decimal" w:pos="927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D338C" w:rsidRPr="00A27D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ED338C" w:rsidRPr="00A27D1E" w:rsidRDefault="00ED338C" w:rsidP="00ED338C">
            <w:pPr>
              <w:tabs>
                <w:tab w:val="left" w:pos="67"/>
                <w:tab w:val="center" w:pos="457"/>
                <w:tab w:val="decimal" w:pos="97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338C" w:rsidRPr="00A27D1E" w:rsidRDefault="00ED338C" w:rsidP="00ED338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ED338C" w:rsidP="00ED338C">
            <w:pPr>
              <w:tabs>
                <w:tab w:val="decimal" w:pos="927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50" w:type="dxa"/>
          </w:tcPr>
          <w:p w:rsidR="00ED338C" w:rsidRPr="00A27D1E" w:rsidRDefault="00646AB3" w:rsidP="00ED338C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tabs>
                <w:tab w:val="decimal" w:pos="927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ED338C" w:rsidRPr="00A27D1E" w:rsidRDefault="00646AB3" w:rsidP="00ED338C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2,414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tabs>
                <w:tab w:val="decimal" w:pos="927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338C" w:rsidRPr="00A27D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A27D1E">
              <w:rPr>
                <w:rFonts w:ascii="Angsana New" w:hAnsi="Angsana New"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D338C" w:rsidRPr="00A27D1E" w:rsidRDefault="00646AB3" w:rsidP="00ED338C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tabs>
                <w:tab w:val="decimal" w:pos="927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D338C" w:rsidRPr="00A27D1E" w:rsidRDefault="00646AB3" w:rsidP="00ED338C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16,642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tabs>
                <w:tab w:val="decimal" w:pos="927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D338C" w:rsidRPr="00A27D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350" w:type="dxa"/>
          </w:tcPr>
          <w:p w:rsidR="00ED338C" w:rsidRPr="00A27D1E" w:rsidRDefault="00646AB3" w:rsidP="00646AB3">
            <w:pPr>
              <w:spacing w:line="240" w:lineRule="auto"/>
              <w:ind w:left="-108"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tabs>
                <w:tab w:val="decimal" w:pos="927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D338C" w:rsidRPr="00A27D1E" w:rsidTr="006E166C">
        <w:tc>
          <w:tcPr>
            <w:tcW w:w="6210" w:type="dxa"/>
          </w:tcPr>
          <w:p w:rsidR="00ED338C" w:rsidRPr="00A27D1E" w:rsidRDefault="00ED338C" w:rsidP="00ED338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D338C" w:rsidRPr="00A27D1E" w:rsidRDefault="00512433" w:rsidP="00ED338C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27,617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D338C" w:rsidRPr="00A27D1E" w:rsidRDefault="00FB6CCE" w:rsidP="00ED338C">
            <w:pPr>
              <w:tabs>
                <w:tab w:val="decimal" w:pos="927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ED338C" w:rsidRPr="00A27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954</w:t>
            </w:r>
          </w:p>
        </w:tc>
      </w:tr>
    </w:tbl>
    <w:p w:rsidR="0063375A" w:rsidRPr="00F32380" w:rsidRDefault="0063375A" w:rsidP="003E32B5">
      <w:pPr>
        <w:pStyle w:val="Bo-Blankline"/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260"/>
      </w:tblGrid>
      <w:tr w:rsidR="00ED338C" w:rsidRPr="00A27D1E" w:rsidTr="00F32380">
        <w:trPr>
          <w:trHeight w:val="397"/>
        </w:trPr>
        <w:tc>
          <w:tcPr>
            <w:tcW w:w="6210" w:type="dxa"/>
          </w:tcPr>
          <w:p w:rsidR="00ED338C" w:rsidRPr="00A27D1E" w:rsidRDefault="00ED338C" w:rsidP="00ED338C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  <w:cs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sz w:val="30"/>
                <w:szCs w:val="30"/>
              </w:rPr>
              <w:br w:type="page"/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ED338C" w:rsidRPr="00A27D1E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D338C" w:rsidRPr="00A27D1E" w:rsidTr="00F32380">
        <w:trPr>
          <w:trHeight w:val="397"/>
        </w:trPr>
        <w:tc>
          <w:tcPr>
            <w:tcW w:w="6210" w:type="dxa"/>
          </w:tcPr>
          <w:p w:rsidR="00ED338C" w:rsidRPr="00A27D1E" w:rsidRDefault="00ED338C" w:rsidP="00ED338C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D338C" w:rsidRPr="00A27D1E" w:rsidRDefault="00ED338C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7D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D338C" w:rsidRPr="00A27D1E" w:rsidTr="00F32380">
        <w:tc>
          <w:tcPr>
            <w:tcW w:w="6210" w:type="dxa"/>
          </w:tcPr>
          <w:p w:rsidR="00ED338C" w:rsidRPr="00A27D1E" w:rsidRDefault="00ED338C" w:rsidP="00ED33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ED338C" w:rsidRPr="00A27D1E" w:rsidRDefault="00512433" w:rsidP="00ED338C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74,027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ED338C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ED338C" w:rsidRPr="00A27D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ED338C" w:rsidRPr="00A27D1E" w:rsidTr="00F32380">
        <w:tc>
          <w:tcPr>
            <w:tcW w:w="6210" w:type="dxa"/>
          </w:tcPr>
          <w:p w:rsidR="00ED338C" w:rsidRPr="00A27D1E" w:rsidRDefault="00ED338C" w:rsidP="00ED33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D338C" w:rsidRPr="00A27D1E" w:rsidTr="00F32380">
        <w:tc>
          <w:tcPr>
            <w:tcW w:w="6210" w:type="dxa"/>
          </w:tcPr>
          <w:p w:rsidR="00ED338C" w:rsidRPr="00A27D1E" w:rsidRDefault="00ED338C" w:rsidP="00ED33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ED338C" w:rsidRPr="00A27D1E" w:rsidRDefault="00512433" w:rsidP="00ED338C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:rsidR="00ED338C" w:rsidRPr="00A27D1E" w:rsidRDefault="00ED338C" w:rsidP="00ED338C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38C" w:rsidRPr="00A27D1E" w:rsidRDefault="00FB6CCE" w:rsidP="0088393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004D3F" w:rsidRPr="00A27D1E" w:rsidTr="00F32380">
        <w:tc>
          <w:tcPr>
            <w:tcW w:w="6210" w:type="dxa"/>
          </w:tcPr>
          <w:p w:rsidR="00004D3F" w:rsidRPr="00C12557" w:rsidRDefault="00004D3F" w:rsidP="00004D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50" w:type="dxa"/>
          </w:tcPr>
          <w:p w:rsidR="00004D3F" w:rsidRPr="00A27D1E" w:rsidRDefault="00004D3F" w:rsidP="00004D3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04D3F" w:rsidRPr="00A27D1E" w:rsidRDefault="00004D3F" w:rsidP="00004D3F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4D3F" w:rsidRPr="00A27D1E" w:rsidRDefault="00004D3F" w:rsidP="00004D3F">
            <w:pPr>
              <w:spacing w:line="240" w:lineRule="auto"/>
              <w:ind w:left="-115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7D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2433" w:rsidRPr="00A27D1E" w:rsidTr="00F32380">
        <w:tc>
          <w:tcPr>
            <w:tcW w:w="6210" w:type="dxa"/>
            <w:vAlign w:val="bottom"/>
          </w:tcPr>
          <w:p w:rsidR="00512433" w:rsidRPr="00A27D1E" w:rsidRDefault="00512433" w:rsidP="0051243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7D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12433" w:rsidRPr="00A27D1E" w:rsidRDefault="00512433" w:rsidP="0051243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74,748</w:t>
            </w:r>
          </w:p>
        </w:tc>
        <w:tc>
          <w:tcPr>
            <w:tcW w:w="270" w:type="dxa"/>
          </w:tcPr>
          <w:p w:rsidR="00512433" w:rsidRPr="00A27D1E" w:rsidRDefault="00512433" w:rsidP="0051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12433" w:rsidRPr="00A27D1E" w:rsidRDefault="00512433" w:rsidP="0051243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</w:tr>
    </w:tbl>
    <w:p w:rsidR="003E32B5" w:rsidRDefault="003E32B5" w:rsidP="003E32B5">
      <w:pPr>
        <w:pStyle w:val="Bo-Blankline"/>
      </w:pPr>
    </w:p>
    <w:p w:rsidR="003772D0" w:rsidRPr="0064714B" w:rsidRDefault="003772D0" w:rsidP="0064714B">
      <w:pPr>
        <w:spacing w:line="240" w:lineRule="auto"/>
        <w:rPr>
          <w:sz w:val="2"/>
          <w:szCs w:val="2"/>
        </w:rPr>
      </w:pPr>
    </w:p>
    <w:tbl>
      <w:tblPr>
        <w:tblW w:w="9074" w:type="dxa"/>
        <w:tblInd w:w="531" w:type="dxa"/>
        <w:tblLook w:val="04A0" w:firstRow="1" w:lastRow="0" w:firstColumn="1" w:lastColumn="0" w:noHBand="0" w:noVBand="1"/>
      </w:tblPr>
      <w:tblGrid>
        <w:gridCol w:w="5859"/>
        <w:gridCol w:w="377"/>
        <w:gridCol w:w="1333"/>
        <w:gridCol w:w="270"/>
        <w:gridCol w:w="1235"/>
      </w:tblGrid>
      <w:tr w:rsidR="00ED338C" w:rsidRPr="00970BCB" w:rsidTr="00BD5837">
        <w:trPr>
          <w:tblHeader/>
        </w:trPr>
        <w:tc>
          <w:tcPr>
            <w:tcW w:w="5859" w:type="dxa"/>
          </w:tcPr>
          <w:p w:rsidR="00ED338C" w:rsidRPr="00A7698F" w:rsidRDefault="00ED338C" w:rsidP="00ED338C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377" w:type="dxa"/>
          </w:tcPr>
          <w:p w:rsidR="00ED338C" w:rsidRPr="00970BCB" w:rsidRDefault="00ED338C" w:rsidP="00ED33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ED338C" w:rsidRPr="00D87537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D338C" w:rsidRPr="00D87537" w:rsidRDefault="00ED338C" w:rsidP="00ED33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ED338C" w:rsidRPr="00D87537" w:rsidRDefault="00FB6CCE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D338C" w:rsidRPr="00970BCB" w:rsidTr="00BD5837">
        <w:trPr>
          <w:tblHeader/>
        </w:trPr>
        <w:tc>
          <w:tcPr>
            <w:tcW w:w="5859" w:type="dxa"/>
          </w:tcPr>
          <w:p w:rsidR="00ED338C" w:rsidRPr="00A7698F" w:rsidRDefault="00ED338C" w:rsidP="00ED338C">
            <w:pPr>
              <w:spacing w:line="240" w:lineRule="atLeast"/>
              <w:ind w:right="65" w:firstLine="270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377" w:type="dxa"/>
          </w:tcPr>
          <w:p w:rsidR="00ED338C" w:rsidRPr="00970BCB" w:rsidRDefault="00ED338C" w:rsidP="00ED33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8" w:type="dxa"/>
            <w:gridSpan w:val="3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D338C" w:rsidRPr="001E3E99" w:rsidTr="00BD5837">
        <w:tc>
          <w:tcPr>
            <w:tcW w:w="5859" w:type="dxa"/>
          </w:tcPr>
          <w:p w:rsidR="00ED338C" w:rsidRPr="00C12557" w:rsidRDefault="00ED338C" w:rsidP="00ED33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77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ED338C" w:rsidRPr="000874F1" w:rsidRDefault="00512433" w:rsidP="00ED338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32,019</w:t>
            </w:r>
          </w:p>
        </w:tc>
        <w:tc>
          <w:tcPr>
            <w:tcW w:w="270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ED338C" w:rsidRPr="00970BCB" w:rsidRDefault="00FB6CCE" w:rsidP="00F3238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ED338C" w:rsidRPr="00F323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ED338C" w:rsidRPr="001E3E99" w:rsidTr="00BD5837">
        <w:tc>
          <w:tcPr>
            <w:tcW w:w="5859" w:type="dxa"/>
          </w:tcPr>
          <w:p w:rsidR="00ED338C" w:rsidRPr="00522E6A" w:rsidRDefault="00ED338C" w:rsidP="00ED33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77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ED338C" w:rsidRPr="000874F1" w:rsidRDefault="00ED338C" w:rsidP="00ED338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ED338C" w:rsidRPr="00970BCB" w:rsidRDefault="00ED338C" w:rsidP="00F3238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38C" w:rsidRPr="001E3E99" w:rsidTr="00BD5837">
        <w:tc>
          <w:tcPr>
            <w:tcW w:w="5859" w:type="dxa"/>
          </w:tcPr>
          <w:p w:rsidR="00ED338C" w:rsidRPr="00C12557" w:rsidRDefault="00ED338C" w:rsidP="00ED33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377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ED338C" w:rsidRPr="000874F1" w:rsidRDefault="00512433" w:rsidP="00ED338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ED338C" w:rsidRPr="000874F1" w:rsidRDefault="00FB6CCE" w:rsidP="00F3238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ED338C" w:rsidRPr="001E3E99" w:rsidTr="00BD5837">
        <w:tc>
          <w:tcPr>
            <w:tcW w:w="5859" w:type="dxa"/>
          </w:tcPr>
          <w:p w:rsidR="00ED338C" w:rsidRPr="00C12557" w:rsidRDefault="00ED338C" w:rsidP="00ED33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77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ED338C" w:rsidRPr="000874F1" w:rsidRDefault="00512433" w:rsidP="00ED338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ED338C" w:rsidRDefault="00FB6CCE" w:rsidP="00F3238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ED338C" w:rsidRPr="001E3E99" w:rsidTr="00BD5837">
        <w:tc>
          <w:tcPr>
            <w:tcW w:w="5859" w:type="dxa"/>
          </w:tcPr>
          <w:p w:rsidR="00ED338C" w:rsidRPr="00C12557" w:rsidRDefault="00ED338C" w:rsidP="00ED33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377" w:type="dxa"/>
          </w:tcPr>
          <w:p w:rsidR="00ED338C" w:rsidRPr="00970BCB" w:rsidRDefault="00ED338C" w:rsidP="00ED338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ED338C" w:rsidRPr="000874F1" w:rsidRDefault="00512433" w:rsidP="00ED338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D338C" w:rsidRPr="00970BCB" w:rsidRDefault="00ED338C" w:rsidP="00ED338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ED338C" w:rsidRPr="001E3E99" w:rsidRDefault="00FB6CCE" w:rsidP="00F3238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D338C" w:rsidRPr="001E3E99" w:rsidTr="00BD5837">
        <w:tc>
          <w:tcPr>
            <w:tcW w:w="5859" w:type="dxa"/>
          </w:tcPr>
          <w:p w:rsidR="00ED338C" w:rsidRDefault="00ED338C" w:rsidP="00ED33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377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:rsidR="00ED338C" w:rsidRPr="000874F1" w:rsidRDefault="00512433" w:rsidP="005124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D338C" w:rsidRPr="00970BCB" w:rsidRDefault="00ED338C" w:rsidP="00ED338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ED338C" w:rsidRDefault="00FB6CCE" w:rsidP="00F32380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ED338C" w:rsidRPr="00970BCB" w:rsidTr="00BD5837">
        <w:tc>
          <w:tcPr>
            <w:tcW w:w="5859" w:type="dxa"/>
            <w:vAlign w:val="bottom"/>
          </w:tcPr>
          <w:p w:rsidR="00ED338C" w:rsidRPr="00AD37E5" w:rsidRDefault="00ED338C" w:rsidP="00ED338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77" w:type="dxa"/>
          </w:tcPr>
          <w:p w:rsidR="00ED338C" w:rsidRPr="000905CD" w:rsidRDefault="00ED338C" w:rsidP="00ED338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ED338C" w:rsidRPr="001B27F3" w:rsidRDefault="00512433" w:rsidP="00ED338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32,366</w:t>
            </w:r>
          </w:p>
        </w:tc>
        <w:tc>
          <w:tcPr>
            <w:tcW w:w="270" w:type="dxa"/>
          </w:tcPr>
          <w:p w:rsidR="00ED338C" w:rsidRPr="00AD37E5" w:rsidRDefault="00ED338C" w:rsidP="00ED338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ED338C" w:rsidRPr="00BD5837" w:rsidRDefault="00FB6CCE" w:rsidP="0088393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ED338C" w:rsidRPr="00BD58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</w:tr>
    </w:tbl>
    <w:p w:rsidR="00A6555E" w:rsidRDefault="00A6555E" w:rsidP="003E32B5">
      <w:pPr>
        <w:pStyle w:val="Bo-Blankline"/>
      </w:pPr>
    </w:p>
    <w:p w:rsidR="00BD5837" w:rsidRDefault="00BD5837" w:rsidP="003E32B5">
      <w:pPr>
        <w:pStyle w:val="Bo-Blankline"/>
      </w:pPr>
    </w:p>
    <w:p w:rsidR="00004D3F" w:rsidRDefault="00004D3F">
      <w:r>
        <w:br w:type="page"/>
      </w:r>
    </w:p>
    <w:tbl>
      <w:tblPr>
        <w:tblW w:w="9195" w:type="dxa"/>
        <w:tblInd w:w="53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76"/>
        <w:gridCol w:w="1260"/>
        <w:gridCol w:w="1260"/>
        <w:gridCol w:w="270"/>
        <w:gridCol w:w="1260"/>
      </w:tblGrid>
      <w:tr w:rsidR="003E32B5" w:rsidRPr="00610483" w:rsidTr="00ED338C">
        <w:trPr>
          <w:trHeight w:val="240"/>
        </w:trPr>
        <w:tc>
          <w:tcPr>
            <w:tcW w:w="3969" w:type="dxa"/>
            <w:tcBorders>
              <w:top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</w:t>
            </w:r>
            <w:r w:rsidRPr="003B2C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3B2C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3E32B5" w:rsidRPr="003B2CC7" w:rsidRDefault="003E32B5" w:rsidP="00C17744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3E32B5" w:rsidRPr="003B2CC7" w:rsidRDefault="003E32B5" w:rsidP="00C17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610483" w:rsidTr="00ED338C">
        <w:trPr>
          <w:trHeight w:val="240"/>
        </w:trPr>
        <w:tc>
          <w:tcPr>
            <w:tcW w:w="3969" w:type="dxa"/>
            <w:tcBorders>
              <w:top w:val="nil"/>
            </w:tcBorders>
          </w:tcPr>
          <w:p w:rsidR="00AB33FD" w:rsidRPr="003B2CC7" w:rsidRDefault="00AB33FD" w:rsidP="00AB33FD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AB33FD" w:rsidRPr="00D87537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  <w:tcBorders>
              <w:top w:val="nil"/>
            </w:tcBorders>
          </w:tcPr>
          <w:p w:rsidR="00AB33FD" w:rsidRPr="00D87537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B33FD" w:rsidRPr="00D87537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B33FD" w:rsidRPr="00D87537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B33FD" w:rsidRPr="00D87537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B33FD" w:rsidRPr="00610483" w:rsidTr="00ED338C">
        <w:trPr>
          <w:trHeight w:val="240"/>
        </w:trPr>
        <w:tc>
          <w:tcPr>
            <w:tcW w:w="3969" w:type="dxa"/>
            <w:tcBorders>
              <w:top w:val="nil"/>
            </w:tcBorders>
          </w:tcPr>
          <w:p w:rsidR="00AB33FD" w:rsidRPr="003B2CC7" w:rsidRDefault="00AB33FD" w:rsidP="00AB33F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AB33FD" w:rsidRPr="003B2CC7" w:rsidRDefault="00AB33FD" w:rsidP="00AB33FD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AB33FD" w:rsidRPr="003B2CC7" w:rsidRDefault="00AB33FD" w:rsidP="00AB33F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B33FD" w:rsidRPr="00610483" w:rsidTr="00ED338C">
        <w:trPr>
          <w:trHeight w:val="240"/>
        </w:trPr>
        <w:tc>
          <w:tcPr>
            <w:tcW w:w="3969" w:type="dxa"/>
            <w:tcBorders>
              <w:top w:val="nil"/>
            </w:tcBorders>
          </w:tcPr>
          <w:p w:rsidR="00AB33FD" w:rsidRPr="003B2CC7" w:rsidRDefault="00AB33FD" w:rsidP="00AB33F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AB33FD" w:rsidRPr="003B2CC7" w:rsidRDefault="00AB33FD" w:rsidP="00AB33FD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AB33FD" w:rsidRPr="003B2CC7" w:rsidRDefault="00AB33FD" w:rsidP="00AB33F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B33FD" w:rsidRPr="003B2CC7" w:rsidTr="00ED338C">
        <w:tc>
          <w:tcPr>
            <w:tcW w:w="3969" w:type="dxa"/>
          </w:tcPr>
          <w:p w:rsidR="00AB33FD" w:rsidRPr="007A4A46" w:rsidRDefault="00AB33FD" w:rsidP="00AB33F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A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</w:t>
            </w:r>
            <w:r w:rsidRPr="007A4A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176" w:type="dxa"/>
          </w:tcPr>
          <w:p w:rsidR="00AB33FD" w:rsidRPr="003B2CC7" w:rsidRDefault="00AB33FD" w:rsidP="00AB33F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3B2CC7" w:rsidRDefault="00AB33FD" w:rsidP="00AB33F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B33FD" w:rsidRPr="00FA35F1" w:rsidRDefault="00AB33FD" w:rsidP="00AB33F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B33FD" w:rsidRPr="003B2CC7" w:rsidRDefault="00AB33FD" w:rsidP="00AB33FD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B33FD" w:rsidRPr="003B2CC7" w:rsidRDefault="00AB33FD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3B2CC7" w:rsidTr="00ED338C">
        <w:tc>
          <w:tcPr>
            <w:tcW w:w="3969" w:type="dxa"/>
          </w:tcPr>
          <w:p w:rsidR="00AB33FD" w:rsidRPr="001B27F3" w:rsidRDefault="00AB33FD" w:rsidP="00AB33F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27F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</w:tcPr>
          <w:p w:rsidR="00AB33FD" w:rsidRPr="003B2CC7" w:rsidRDefault="00AB33FD" w:rsidP="00AB33F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3B2CC7" w:rsidRDefault="00AB33FD" w:rsidP="00AB33F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AB33FD" w:rsidRPr="00FA35F1" w:rsidRDefault="00BD5837" w:rsidP="00BD5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B33FD" w:rsidRPr="003B2CC7" w:rsidRDefault="00AB33FD" w:rsidP="00AB33FD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AB33FD" w:rsidRPr="00BD5837" w:rsidRDefault="00FB6CCE" w:rsidP="00BD5837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B33FD" w:rsidRPr="00BD58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D5837" w:rsidRPr="00BD5837" w:rsidTr="00ED338C">
        <w:trPr>
          <w:trHeight w:val="451"/>
        </w:trPr>
        <w:tc>
          <w:tcPr>
            <w:tcW w:w="3969" w:type="dxa"/>
            <w:tcBorders>
              <w:bottom w:val="nil"/>
            </w:tcBorders>
          </w:tcPr>
          <w:p w:rsidR="00BD5837" w:rsidRPr="003B2CC7" w:rsidRDefault="00BD5837" w:rsidP="00BD583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1176" w:type="dxa"/>
            <w:tcBorders>
              <w:bottom w:val="nil"/>
            </w:tcBorders>
          </w:tcPr>
          <w:p w:rsidR="00BD5837" w:rsidRPr="003B2CC7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BD5837" w:rsidRPr="003B2CC7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837" w:rsidRPr="00BD5837" w:rsidRDefault="00BD5837" w:rsidP="00BD5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D5837" w:rsidRPr="003B2CC7" w:rsidRDefault="00BD5837" w:rsidP="00BD5837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837" w:rsidRPr="00BD5837" w:rsidRDefault="00FB6CCE" w:rsidP="00BD5837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D5837" w:rsidRPr="00BD58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BD5837" w:rsidRPr="003B2CC7" w:rsidTr="00ED338C">
        <w:trPr>
          <w:trHeight w:val="451"/>
        </w:trPr>
        <w:tc>
          <w:tcPr>
            <w:tcW w:w="3969" w:type="dxa"/>
            <w:tcBorders>
              <w:bottom w:val="nil"/>
            </w:tcBorders>
          </w:tcPr>
          <w:p w:rsidR="00BD5837" w:rsidRDefault="00BD5837" w:rsidP="00BD583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nil"/>
            </w:tcBorders>
          </w:tcPr>
          <w:p w:rsidR="00BD5837" w:rsidRPr="003B2CC7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BD5837" w:rsidRPr="003B2CC7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BD5837" w:rsidRPr="007B6A56" w:rsidRDefault="00BD5837" w:rsidP="00BD5837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D5837" w:rsidRPr="003B2CC7" w:rsidRDefault="00BD5837" w:rsidP="00BD5837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BD5837" w:rsidRPr="00BD5837" w:rsidRDefault="00BD5837" w:rsidP="00BD5837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837" w:rsidRPr="003B2CC7" w:rsidTr="00ED338C">
        <w:trPr>
          <w:trHeight w:val="247"/>
        </w:trPr>
        <w:tc>
          <w:tcPr>
            <w:tcW w:w="3969" w:type="dxa"/>
            <w:tcBorders>
              <w:top w:val="nil"/>
            </w:tcBorders>
          </w:tcPr>
          <w:p w:rsidR="00BD5837" w:rsidRPr="00A865B3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6" w:type="dxa"/>
            <w:tcBorders>
              <w:top w:val="nil"/>
            </w:tcBorders>
          </w:tcPr>
          <w:p w:rsidR="00BD5837" w:rsidRDefault="00BD5837" w:rsidP="00BD58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BD5837" w:rsidRDefault="00BD5837" w:rsidP="00BD58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BD5837" w:rsidRDefault="00BD5837" w:rsidP="00BD5837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tabs>
                <w:tab w:val="decimal" w:pos="738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BD5837" w:rsidRPr="00FA35F1" w:rsidRDefault="00BD5837" w:rsidP="00BD5837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837" w:rsidRPr="003B2CC7" w:rsidTr="00ED338C">
        <w:trPr>
          <w:trHeight w:val="247"/>
        </w:trPr>
        <w:tc>
          <w:tcPr>
            <w:tcW w:w="3969" w:type="dxa"/>
            <w:tcBorders>
              <w:top w:val="nil"/>
              <w:bottom w:val="nil"/>
            </w:tcBorders>
          </w:tcPr>
          <w:p w:rsidR="00BD5837" w:rsidRPr="00DF5303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30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MLR-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MLR-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BD5837" w:rsidRPr="00FA35F1" w:rsidRDefault="00BD5837" w:rsidP="00BD5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tabs>
                <w:tab w:val="decimal" w:pos="738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BD5837" w:rsidRPr="00BD5837" w:rsidRDefault="00FB6CCE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BD5837" w:rsidRPr="00BD58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528</w:t>
            </w:r>
            <w:r w:rsidR="00BD5837" w:rsidRPr="00BD58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BD5837" w:rsidRPr="003B2CC7" w:rsidTr="000743C7">
        <w:tc>
          <w:tcPr>
            <w:tcW w:w="3969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837" w:rsidRPr="00BD5837" w:rsidRDefault="00BD5837" w:rsidP="00BD5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D5837" w:rsidRPr="003B2CC7" w:rsidRDefault="00BD5837" w:rsidP="00BD5837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D5837" w:rsidRPr="00BD5837" w:rsidRDefault="00FB6CCE" w:rsidP="00BD5837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D5837" w:rsidRPr="00BD58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BD5837" w:rsidRPr="00BD58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:rsidR="00DF261B" w:rsidRPr="00BD5837" w:rsidRDefault="00DF261B" w:rsidP="00ED338C">
      <w:pPr>
        <w:spacing w:line="240" w:lineRule="auto"/>
        <w:ind w:left="540"/>
        <w:rPr>
          <w:rFonts w:ascii="Angsana New" w:hAnsi="Angsana New"/>
          <w:sz w:val="20"/>
          <w:szCs w:val="20"/>
          <w:lang w:val="en-US" w:eastAsia="x-none"/>
        </w:rPr>
      </w:pPr>
    </w:p>
    <w:p w:rsidR="003E32B5" w:rsidRPr="00ED338C" w:rsidRDefault="003E32B5" w:rsidP="00ED338C">
      <w:pPr>
        <w:pStyle w:val="Bo-C1Content"/>
        <w:ind w:left="540"/>
      </w:pPr>
      <w:r w:rsidRPr="00ED338C">
        <w:rPr>
          <w:cs/>
        </w:rPr>
        <w:t>รายการเคลื่อนไหว</w:t>
      </w:r>
      <w:r w:rsidRPr="00ED338C">
        <w:rPr>
          <w:rFonts w:hint="cs"/>
          <w:cs/>
        </w:rPr>
        <w:t>ของเงินกู้ยืมจากกิจการที่เกี่ยวข้องกันสำหรับ</w:t>
      </w:r>
      <w:r w:rsidRPr="00ED338C">
        <w:rPr>
          <w:cs/>
        </w:rPr>
        <w:t>แต่ละ</w:t>
      </w:r>
      <w:r w:rsidRPr="00ED338C">
        <w:rPr>
          <w:rFonts w:hint="cs"/>
          <w:cs/>
        </w:rPr>
        <w:t>ปีสิ้นสุด</w:t>
      </w:r>
      <w:r w:rsidRPr="00ED338C">
        <w:rPr>
          <w:cs/>
        </w:rPr>
        <w:t xml:space="preserve">วันที่ </w:t>
      </w:r>
      <w:r w:rsidR="00FB6CCE">
        <w:rPr>
          <w:rFonts w:hint="cs"/>
          <w:cs/>
        </w:rPr>
        <w:t>31</w:t>
      </w:r>
      <w:r w:rsidRPr="00ED338C">
        <w:rPr>
          <w:rFonts w:hint="cs"/>
          <w:cs/>
        </w:rPr>
        <w:t xml:space="preserve"> ธันวาคม</w:t>
      </w:r>
      <w:r w:rsidRPr="00ED338C">
        <w:rPr>
          <w:cs/>
        </w:rPr>
        <w:t xml:space="preserve"> มีดังนี้</w:t>
      </w:r>
    </w:p>
    <w:p w:rsidR="003E32B5" w:rsidRPr="00BD5837" w:rsidRDefault="003E32B5" w:rsidP="00ED338C">
      <w:pPr>
        <w:pStyle w:val="Bo-Blankline"/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43"/>
        <w:gridCol w:w="18"/>
        <w:gridCol w:w="1278"/>
        <w:gridCol w:w="270"/>
        <w:gridCol w:w="14"/>
        <w:gridCol w:w="1275"/>
      </w:tblGrid>
      <w:tr w:rsidR="00ED338C" w:rsidRPr="00F902C1" w:rsidTr="00696DB3">
        <w:tc>
          <w:tcPr>
            <w:tcW w:w="6361" w:type="dxa"/>
            <w:gridSpan w:val="2"/>
          </w:tcPr>
          <w:p w:rsidR="00ED338C" w:rsidRPr="007F2910" w:rsidRDefault="00ED338C" w:rsidP="00ED338C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78" w:type="dxa"/>
          </w:tcPr>
          <w:p w:rsidR="00ED338C" w:rsidRDefault="00FB6CCE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  <w:gridSpan w:val="2"/>
          </w:tcPr>
          <w:p w:rsidR="00ED338C" w:rsidRPr="00F902C1" w:rsidRDefault="00ED338C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Default="00FB6CCE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D338C" w:rsidRPr="00F902C1" w:rsidTr="00696DB3">
        <w:trPr>
          <w:trHeight w:val="403"/>
        </w:trPr>
        <w:tc>
          <w:tcPr>
            <w:tcW w:w="6361" w:type="dxa"/>
            <w:gridSpan w:val="2"/>
          </w:tcPr>
          <w:p w:rsidR="00ED338C" w:rsidRPr="00F902C1" w:rsidRDefault="00ED338C" w:rsidP="00ED33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dxa"/>
            <w:gridSpan w:val="4"/>
          </w:tcPr>
          <w:p w:rsidR="00ED338C" w:rsidRPr="00F902C1" w:rsidRDefault="00ED338C" w:rsidP="00ED338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02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38C" w:rsidRPr="00F902C1" w:rsidTr="00696DB3">
        <w:trPr>
          <w:trHeight w:val="403"/>
        </w:trPr>
        <w:tc>
          <w:tcPr>
            <w:tcW w:w="6361" w:type="dxa"/>
            <w:gridSpan w:val="2"/>
          </w:tcPr>
          <w:p w:rsidR="00ED338C" w:rsidRPr="00987C3E" w:rsidRDefault="00ED338C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485A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278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ED338C" w:rsidRPr="00F902C1" w:rsidRDefault="00ED338C" w:rsidP="00ED338C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Pr="00F902C1" w:rsidRDefault="00ED338C" w:rsidP="00ED338C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38C" w:rsidRPr="00F902C1" w:rsidTr="00696DB3">
        <w:trPr>
          <w:trHeight w:val="403"/>
        </w:trPr>
        <w:tc>
          <w:tcPr>
            <w:tcW w:w="6361" w:type="dxa"/>
            <w:gridSpan w:val="2"/>
          </w:tcPr>
          <w:p w:rsidR="00ED338C" w:rsidRPr="00987C3E" w:rsidRDefault="00ED338C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8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ED338C" w:rsidRPr="00F902C1" w:rsidRDefault="00ED338C" w:rsidP="00ED338C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Pr="00F902C1" w:rsidRDefault="00ED338C" w:rsidP="00ED338C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38C" w:rsidRPr="00F902C1" w:rsidTr="00696DB3">
        <w:trPr>
          <w:trHeight w:val="403"/>
        </w:trPr>
        <w:tc>
          <w:tcPr>
            <w:tcW w:w="6361" w:type="dxa"/>
            <w:gridSpan w:val="2"/>
          </w:tcPr>
          <w:p w:rsidR="00ED338C" w:rsidRPr="00987C3E" w:rsidRDefault="00ED338C" w:rsidP="00ED338C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8" w:type="dxa"/>
          </w:tcPr>
          <w:p w:rsidR="00ED338C" w:rsidRPr="00F902C1" w:rsidRDefault="00BD5837" w:rsidP="00ED338C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ED338C" w:rsidRPr="00F902C1" w:rsidRDefault="00ED338C" w:rsidP="00ED338C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Pr="00F902C1" w:rsidRDefault="00ED338C" w:rsidP="00ED338C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837" w:rsidRPr="00F902C1" w:rsidTr="00696DB3">
        <w:trPr>
          <w:trHeight w:val="403"/>
        </w:trPr>
        <w:tc>
          <w:tcPr>
            <w:tcW w:w="6361" w:type="dxa"/>
            <w:gridSpan w:val="2"/>
          </w:tcPr>
          <w:p w:rsidR="00BD5837" w:rsidRPr="00987C3E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</w:tcPr>
          <w:p w:rsidR="00BD5837" w:rsidRPr="00F902C1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BD5837" w:rsidRPr="00F902C1" w:rsidRDefault="00BD5837" w:rsidP="00BD583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D5837" w:rsidRPr="00346647" w:rsidRDefault="00FB6CCE" w:rsidP="00BD5837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D58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BD5837" w:rsidRPr="00F902C1" w:rsidTr="00696DB3">
        <w:trPr>
          <w:trHeight w:val="403"/>
        </w:trPr>
        <w:tc>
          <w:tcPr>
            <w:tcW w:w="6361" w:type="dxa"/>
            <w:gridSpan w:val="2"/>
          </w:tcPr>
          <w:p w:rsidR="00BD5837" w:rsidRPr="00987C3E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8" w:type="dxa"/>
          </w:tcPr>
          <w:p w:rsidR="00BD5837" w:rsidRPr="00F902C1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BD5837" w:rsidRPr="00F902C1" w:rsidRDefault="00BD5837" w:rsidP="00BD583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D5837" w:rsidRPr="00346647" w:rsidRDefault="00BD5837" w:rsidP="00BD5837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736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5837" w:rsidRPr="00F902C1" w:rsidTr="00696DB3">
        <w:trPr>
          <w:trHeight w:val="403"/>
        </w:trPr>
        <w:tc>
          <w:tcPr>
            <w:tcW w:w="6361" w:type="dxa"/>
            <w:gridSpan w:val="2"/>
          </w:tcPr>
          <w:p w:rsidR="00BD5837" w:rsidRPr="00987C3E" w:rsidRDefault="00BD5837" w:rsidP="00BD583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D5837" w:rsidRPr="00BD5837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8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BD5837" w:rsidRPr="00F902C1" w:rsidRDefault="00BD5837" w:rsidP="00BD583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D5837" w:rsidRPr="00346647" w:rsidRDefault="00BD5837" w:rsidP="00BD58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D338C" w:rsidRPr="00CB6B29" w:rsidTr="00696DB3">
        <w:trPr>
          <w:trHeight w:val="179"/>
        </w:trPr>
        <w:tc>
          <w:tcPr>
            <w:tcW w:w="6361" w:type="dxa"/>
            <w:gridSpan w:val="2"/>
          </w:tcPr>
          <w:p w:rsidR="00ED338C" w:rsidRPr="00987C3E" w:rsidRDefault="00ED338C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8" w:type="dxa"/>
          </w:tcPr>
          <w:p w:rsidR="00ED338C" w:rsidRPr="00CB6B29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gridSpan w:val="2"/>
          </w:tcPr>
          <w:p w:rsidR="00ED338C" w:rsidRPr="00CB6B29" w:rsidRDefault="00ED338C" w:rsidP="00ED338C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38C" w:rsidRPr="00CB6B29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338C" w:rsidRPr="00F902C1" w:rsidTr="00696DB3">
        <w:trPr>
          <w:trHeight w:val="403"/>
        </w:trPr>
        <w:tc>
          <w:tcPr>
            <w:tcW w:w="6361" w:type="dxa"/>
            <w:gridSpan w:val="2"/>
          </w:tcPr>
          <w:p w:rsidR="00ED338C" w:rsidRDefault="00ED338C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ED338C" w:rsidRPr="00F902C1" w:rsidRDefault="00ED338C" w:rsidP="00ED338C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837" w:rsidRPr="00F902C1" w:rsidTr="00696DB3">
        <w:trPr>
          <w:trHeight w:val="403"/>
        </w:trPr>
        <w:tc>
          <w:tcPr>
            <w:tcW w:w="6361" w:type="dxa"/>
            <w:gridSpan w:val="2"/>
          </w:tcPr>
          <w:p w:rsidR="00BD5837" w:rsidRPr="00987C3E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8" w:type="dxa"/>
          </w:tcPr>
          <w:p w:rsidR="00BD5837" w:rsidRPr="00F902C1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BD5837" w:rsidRPr="00F902C1" w:rsidRDefault="00BD5837" w:rsidP="00BD583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D5837" w:rsidRPr="00F902C1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837" w:rsidRPr="00F902C1" w:rsidTr="00696DB3">
        <w:trPr>
          <w:trHeight w:val="403"/>
        </w:trPr>
        <w:tc>
          <w:tcPr>
            <w:tcW w:w="6361" w:type="dxa"/>
            <w:gridSpan w:val="2"/>
          </w:tcPr>
          <w:p w:rsidR="00BD5837" w:rsidRPr="00987C3E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</w:tcPr>
          <w:p w:rsidR="00BD5837" w:rsidRPr="00F902C1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BD5837" w:rsidRPr="00F902C1" w:rsidRDefault="00BD5837" w:rsidP="00BD583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D5837" w:rsidRPr="00F902C1" w:rsidRDefault="00FB6CCE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D58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082</w:t>
            </w:r>
            <w:r w:rsidR="00BD58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BD5837" w:rsidRPr="00F902C1" w:rsidTr="00696DB3">
        <w:trPr>
          <w:trHeight w:val="403"/>
        </w:trPr>
        <w:tc>
          <w:tcPr>
            <w:tcW w:w="6361" w:type="dxa"/>
            <w:gridSpan w:val="2"/>
          </w:tcPr>
          <w:p w:rsidR="00BD5837" w:rsidRPr="00987C3E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D5837" w:rsidRPr="00F902C1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BD5837" w:rsidRPr="00F902C1" w:rsidRDefault="00BD5837" w:rsidP="00BD583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D5837" w:rsidRPr="00F902C1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082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900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5837" w:rsidRPr="00F902C1" w:rsidTr="00696DB3">
        <w:trPr>
          <w:trHeight w:val="403"/>
        </w:trPr>
        <w:tc>
          <w:tcPr>
            <w:tcW w:w="6361" w:type="dxa"/>
            <w:gridSpan w:val="2"/>
          </w:tcPr>
          <w:p w:rsidR="00BD5837" w:rsidRPr="00987C3E" w:rsidRDefault="00BD5837" w:rsidP="00BD583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D5837" w:rsidRPr="00BD5837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8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BD5837" w:rsidRPr="00F902C1" w:rsidRDefault="00BD5837" w:rsidP="00BD583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D5837" w:rsidRPr="004E77A7" w:rsidRDefault="00BD5837" w:rsidP="00BD583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D338C" w:rsidRPr="00BD5837" w:rsidTr="00696DB3">
        <w:trPr>
          <w:trHeight w:val="242"/>
        </w:trPr>
        <w:tc>
          <w:tcPr>
            <w:tcW w:w="6361" w:type="dxa"/>
            <w:gridSpan w:val="2"/>
          </w:tcPr>
          <w:p w:rsidR="00ED338C" w:rsidRPr="00BD5837" w:rsidRDefault="00ED338C" w:rsidP="00ED338C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D338C" w:rsidRPr="00BD5837" w:rsidRDefault="00ED338C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ED338C" w:rsidRPr="00BD5837" w:rsidRDefault="00ED338C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Pr="00BD5837" w:rsidRDefault="00ED338C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837" w:rsidRPr="00BD5837" w:rsidTr="00696DB3">
        <w:trPr>
          <w:trHeight w:val="242"/>
        </w:trPr>
        <w:tc>
          <w:tcPr>
            <w:tcW w:w="6361" w:type="dxa"/>
            <w:gridSpan w:val="2"/>
          </w:tcPr>
          <w:p w:rsidR="00BD5837" w:rsidRPr="00BD5837" w:rsidRDefault="00BD5837" w:rsidP="00ED338C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BD5837" w:rsidRPr="00BD5837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BD5837" w:rsidRPr="00BD5837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D5837" w:rsidRPr="00BD5837" w:rsidRDefault="00BD5837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B3" w:rsidRPr="00BD5837" w:rsidTr="00696DB3">
        <w:trPr>
          <w:trHeight w:val="242"/>
        </w:trPr>
        <w:tc>
          <w:tcPr>
            <w:tcW w:w="6361" w:type="dxa"/>
            <w:gridSpan w:val="2"/>
          </w:tcPr>
          <w:p w:rsidR="00696DB3" w:rsidRPr="00BD5837" w:rsidRDefault="00696DB3" w:rsidP="00ED338C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696DB3" w:rsidRPr="00BD5837" w:rsidRDefault="00696DB3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696DB3" w:rsidRPr="00BD5837" w:rsidRDefault="00696DB3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696DB3" w:rsidRPr="00BD5837" w:rsidRDefault="00696DB3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D3F" w:rsidRPr="00BD5837" w:rsidTr="00696DB3">
        <w:trPr>
          <w:trHeight w:val="242"/>
        </w:trPr>
        <w:tc>
          <w:tcPr>
            <w:tcW w:w="6361" w:type="dxa"/>
            <w:gridSpan w:val="2"/>
          </w:tcPr>
          <w:p w:rsidR="00004D3F" w:rsidRPr="00BD5837" w:rsidRDefault="00004D3F" w:rsidP="00ED338C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004D3F" w:rsidRPr="00BD5837" w:rsidRDefault="00004D3F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004D3F" w:rsidRPr="00BD5837" w:rsidRDefault="00004D3F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004D3F" w:rsidRPr="00BD5837" w:rsidRDefault="00004D3F" w:rsidP="00BD583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B3" w:rsidRPr="00F902C1" w:rsidTr="000743C7">
        <w:tc>
          <w:tcPr>
            <w:tcW w:w="6361" w:type="dxa"/>
            <w:gridSpan w:val="2"/>
          </w:tcPr>
          <w:p w:rsidR="00696DB3" w:rsidRPr="00696DB3" w:rsidRDefault="00696DB3" w:rsidP="000743C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278" w:type="dxa"/>
          </w:tcPr>
          <w:p w:rsidR="00696DB3" w:rsidRDefault="00FB6CCE" w:rsidP="000743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  <w:gridSpan w:val="2"/>
          </w:tcPr>
          <w:p w:rsidR="00696DB3" w:rsidRPr="00F902C1" w:rsidRDefault="00696DB3" w:rsidP="000743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696DB3" w:rsidRDefault="00FB6CCE" w:rsidP="000743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96DB3" w:rsidRPr="00F902C1" w:rsidTr="000743C7">
        <w:trPr>
          <w:trHeight w:val="403"/>
        </w:trPr>
        <w:tc>
          <w:tcPr>
            <w:tcW w:w="6361" w:type="dxa"/>
            <w:gridSpan w:val="2"/>
          </w:tcPr>
          <w:p w:rsidR="00696DB3" w:rsidRPr="00F902C1" w:rsidRDefault="00696DB3" w:rsidP="000743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dxa"/>
            <w:gridSpan w:val="4"/>
          </w:tcPr>
          <w:p w:rsidR="00696DB3" w:rsidRPr="00F902C1" w:rsidRDefault="00696DB3" w:rsidP="000743C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02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38C" w:rsidRPr="00F902C1" w:rsidTr="00696DB3">
        <w:tc>
          <w:tcPr>
            <w:tcW w:w="6361" w:type="dxa"/>
            <w:gridSpan w:val="2"/>
          </w:tcPr>
          <w:p w:rsidR="00ED338C" w:rsidRPr="00987C3E" w:rsidRDefault="00ED338C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8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278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ED338C" w:rsidRPr="00F902C1" w:rsidRDefault="00ED338C" w:rsidP="00ED338C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38C" w:rsidRPr="00F902C1" w:rsidTr="00696DB3">
        <w:tc>
          <w:tcPr>
            <w:tcW w:w="6361" w:type="dxa"/>
            <w:gridSpan w:val="2"/>
          </w:tcPr>
          <w:p w:rsidR="00ED338C" w:rsidRDefault="00ED338C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8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ED338C" w:rsidRPr="00F902C1" w:rsidRDefault="00ED338C" w:rsidP="00ED338C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ED338C" w:rsidRPr="00F902C1" w:rsidRDefault="00ED338C" w:rsidP="00ED338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B3" w:rsidRPr="00F902C1" w:rsidTr="00696DB3">
        <w:tc>
          <w:tcPr>
            <w:tcW w:w="6361" w:type="dxa"/>
            <w:gridSpan w:val="2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8" w:type="dxa"/>
          </w:tcPr>
          <w:p w:rsidR="00696DB3" w:rsidRPr="00E34840" w:rsidRDefault="00FB6CCE" w:rsidP="00696DB3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528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84" w:type="dxa"/>
            <w:gridSpan w:val="2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696DB3" w:rsidRPr="00696DB3" w:rsidRDefault="00FB6CCE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021</w:t>
            </w:r>
          </w:p>
        </w:tc>
      </w:tr>
      <w:tr w:rsidR="00696DB3" w:rsidRPr="00F902C1" w:rsidTr="00696DB3">
        <w:tc>
          <w:tcPr>
            <w:tcW w:w="6361" w:type="dxa"/>
            <w:gridSpan w:val="2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</w:tcPr>
          <w:p w:rsidR="00696DB3" w:rsidRPr="00E34840" w:rsidRDefault="00FB6CCE" w:rsidP="00696DB3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84" w:type="dxa"/>
            <w:gridSpan w:val="2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696DB3" w:rsidRPr="00696DB3" w:rsidRDefault="00FB6CCE" w:rsidP="00696DB3">
            <w:pPr>
              <w:tabs>
                <w:tab w:val="decimal" w:pos="96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813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696DB3" w:rsidRPr="00F902C1" w:rsidTr="00696DB3">
        <w:tc>
          <w:tcPr>
            <w:tcW w:w="6361" w:type="dxa"/>
            <w:gridSpan w:val="2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96DB3" w:rsidRPr="00E34840" w:rsidRDefault="00696DB3" w:rsidP="00696DB3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415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927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gridSpan w:val="2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96DB3" w:rsidRPr="00696DB3" w:rsidRDefault="00696DB3" w:rsidP="00696DB3">
            <w:pPr>
              <w:tabs>
                <w:tab w:val="decimal" w:pos="96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919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623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6DB3" w:rsidRPr="00F902C1" w:rsidTr="00696DB3">
        <w:tc>
          <w:tcPr>
            <w:tcW w:w="6361" w:type="dxa"/>
            <w:gridSpan w:val="2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696DB3" w:rsidRPr="00781458" w:rsidRDefault="00696DB3" w:rsidP="00696DB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96DB3" w:rsidRPr="00696DB3" w:rsidRDefault="00FB6CCE" w:rsidP="00696DB3">
            <w:pPr>
              <w:tabs>
                <w:tab w:val="decimal" w:pos="960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96DB3" w:rsidRPr="00696D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696DB3" w:rsidRPr="00696D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  <w:tr w:rsidR="00696DB3" w:rsidRPr="00696DB3" w:rsidTr="00696DB3">
        <w:tc>
          <w:tcPr>
            <w:tcW w:w="6343" w:type="dxa"/>
          </w:tcPr>
          <w:p w:rsidR="00696DB3" w:rsidRPr="00696DB3" w:rsidRDefault="00696DB3" w:rsidP="00696DB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gridSpan w:val="2"/>
          </w:tcPr>
          <w:p w:rsidR="00696DB3" w:rsidRPr="00696DB3" w:rsidRDefault="00696DB3" w:rsidP="00696DB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96DB3" w:rsidRPr="00696DB3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9" w:type="dxa"/>
            <w:gridSpan w:val="2"/>
          </w:tcPr>
          <w:p w:rsidR="00696DB3" w:rsidRPr="00696DB3" w:rsidRDefault="00696DB3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6DB3" w:rsidRPr="00F902C1" w:rsidTr="00696DB3">
        <w:tc>
          <w:tcPr>
            <w:tcW w:w="6343" w:type="dxa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</w:t>
            </w: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gridSpan w:val="2"/>
          </w:tcPr>
          <w:p w:rsidR="00696DB3" w:rsidRPr="00F902C1" w:rsidRDefault="00696DB3" w:rsidP="00696DB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696DB3" w:rsidRPr="00F902C1" w:rsidRDefault="00696DB3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B3" w:rsidRPr="00F902C1" w:rsidTr="00696DB3">
        <w:tc>
          <w:tcPr>
            <w:tcW w:w="6343" w:type="dxa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7C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6" w:type="dxa"/>
            <w:gridSpan w:val="2"/>
          </w:tcPr>
          <w:p w:rsidR="00696DB3" w:rsidRPr="00E34840" w:rsidRDefault="00FB6CCE" w:rsidP="00696DB3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528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696DB3" w:rsidRPr="00696DB3" w:rsidRDefault="00FB6CCE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021</w:t>
            </w:r>
          </w:p>
        </w:tc>
      </w:tr>
      <w:tr w:rsidR="00696DB3" w:rsidRPr="00F902C1" w:rsidTr="00696DB3">
        <w:tc>
          <w:tcPr>
            <w:tcW w:w="6343" w:type="dxa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6" w:type="dxa"/>
            <w:gridSpan w:val="2"/>
          </w:tcPr>
          <w:p w:rsidR="00696DB3" w:rsidRPr="00E34840" w:rsidRDefault="00FB6CCE" w:rsidP="00696DB3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  <w:r w:rsid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:rsidR="00696DB3" w:rsidRPr="00640132" w:rsidRDefault="00FB6CCE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6DB3" w:rsidRP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906</w:t>
            </w:r>
            <w:r w:rsidR="00696DB3" w:rsidRPr="00696D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084</w:t>
            </w:r>
          </w:p>
        </w:tc>
      </w:tr>
      <w:tr w:rsidR="00696DB3" w:rsidRPr="00F902C1" w:rsidTr="00696DB3">
        <w:tc>
          <w:tcPr>
            <w:tcW w:w="6343" w:type="dxa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696DB3" w:rsidRPr="00E34840" w:rsidRDefault="00696DB3" w:rsidP="00696DB3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415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927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696DB3" w:rsidRPr="00640132" w:rsidRDefault="00696DB3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012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259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6DB3" w:rsidRPr="00F902C1" w:rsidTr="00696DB3">
        <w:tc>
          <w:tcPr>
            <w:tcW w:w="6343" w:type="dxa"/>
          </w:tcPr>
          <w:p w:rsidR="00696DB3" w:rsidRPr="00987C3E" w:rsidRDefault="00696DB3" w:rsidP="00696DB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6DB3" w:rsidRPr="00781458" w:rsidRDefault="00696DB3" w:rsidP="00696DB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6DB3" w:rsidRPr="00F902C1" w:rsidRDefault="00696DB3" w:rsidP="00696DB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6DB3" w:rsidRPr="00696DB3" w:rsidRDefault="00FB6CCE" w:rsidP="00696DB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96DB3" w:rsidRPr="00696D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696DB3" w:rsidRPr="00696D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:rsidR="00CC1BD2" w:rsidRDefault="00CC1BD2" w:rsidP="00CC1BD2">
      <w:pPr>
        <w:pStyle w:val="Bo-Blankline"/>
      </w:pPr>
    </w:p>
    <w:p w:rsidR="001229FB" w:rsidRPr="00B210DE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229FB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>
        <w:rPr>
          <w:rFonts w:ascii="Angsana New" w:hAnsi="Angsana New" w:hint="cs"/>
          <w:sz w:val="30"/>
          <w:szCs w:val="30"/>
          <w:cs/>
        </w:rPr>
        <w:t xml:space="preserve"> </w:t>
      </w:r>
      <w:r w:rsidR="00CC1BD2">
        <w:rPr>
          <w:rFonts w:ascii="Angsana New" w:hAnsi="Angsana New" w:hint="cs"/>
          <w:sz w:val="30"/>
          <w:szCs w:val="30"/>
          <w:cs/>
        </w:rPr>
        <w:t>และ</w:t>
      </w:r>
      <w:r w:rsidR="001229FB" w:rsidRPr="00B210DE">
        <w:rPr>
          <w:rFonts w:ascii="Angsana New" w:hAnsi="Angsana New"/>
          <w:sz w:val="30"/>
          <w:szCs w:val="30"/>
          <w:cs/>
        </w:rPr>
        <w:t>อาคาร</w:t>
      </w:r>
      <w:r w:rsidR="00AD2E88">
        <w:rPr>
          <w:rFonts w:ascii="Angsana New" w:hAnsi="Angsana New" w:hint="cs"/>
          <w:sz w:val="30"/>
          <w:szCs w:val="30"/>
          <w:cs/>
        </w:rPr>
        <w:t>โรงงาน</w:t>
      </w:r>
      <w:r w:rsidR="001229FB" w:rsidRPr="00B210D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หลายสัญญา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FB6CCE">
        <w:rPr>
          <w:rFonts w:ascii="Angsana New" w:hAnsi="Angsana New"/>
          <w:sz w:val="30"/>
          <w:szCs w:val="30"/>
        </w:rPr>
        <w:t>3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ปี 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ถึง </w:t>
      </w:r>
      <w:r w:rsidR="00FB6CCE">
        <w:rPr>
          <w:rFonts w:ascii="Angsana New" w:hAnsi="Angsana New" w:hint="cs"/>
          <w:sz w:val="30"/>
          <w:szCs w:val="30"/>
          <w:cs/>
        </w:rPr>
        <w:t>30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 ปี</w:t>
      </w:r>
      <w:r w:rsidR="00CC1BD2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906"/>
        <w:gridCol w:w="1179"/>
        <w:gridCol w:w="270"/>
        <w:gridCol w:w="495"/>
        <w:gridCol w:w="270"/>
        <w:gridCol w:w="1289"/>
        <w:gridCol w:w="241"/>
        <w:gridCol w:w="1260"/>
      </w:tblGrid>
      <w:tr w:rsidR="00AB33FD" w:rsidRPr="00031E80" w:rsidTr="00696DB3">
        <w:tc>
          <w:tcPr>
            <w:tcW w:w="3906" w:type="dxa"/>
          </w:tcPr>
          <w:p w:rsidR="00AB33FD" w:rsidRPr="00031E80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B33FD" w:rsidRPr="00970BCB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970BCB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dxa"/>
          </w:tcPr>
          <w:p w:rsidR="00AB33FD" w:rsidRPr="00970BCB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970BCB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AB33FD" w:rsidRPr="00970BCB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1" w:type="dxa"/>
          </w:tcPr>
          <w:p w:rsidR="00AB33FD" w:rsidRPr="00970BCB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970BCB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B33FD" w:rsidRPr="00031E80" w:rsidTr="00696DB3">
        <w:tc>
          <w:tcPr>
            <w:tcW w:w="3906" w:type="dxa"/>
          </w:tcPr>
          <w:p w:rsidR="00AB33FD" w:rsidRPr="00031E80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B33FD" w:rsidRPr="00970BCB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970BCB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dxa"/>
          </w:tcPr>
          <w:p w:rsidR="00AB33FD" w:rsidRPr="00970BCB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970BCB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031E80" w:rsidTr="00696DB3">
        <w:tc>
          <w:tcPr>
            <w:tcW w:w="5085" w:type="dxa"/>
            <w:gridSpan w:val="2"/>
          </w:tcPr>
          <w:p w:rsidR="00AB33FD" w:rsidRPr="00031E80" w:rsidRDefault="00AB33FD" w:rsidP="00AB33FD">
            <w:pPr>
              <w:spacing w:line="240" w:lineRule="atLeast"/>
              <w:ind w:left="270" w:right="-126" w:hanging="270"/>
              <w:rPr>
                <w:rFonts w:ascii="Angsana New" w:hAnsi="Angsana New"/>
                <w:sz w:val="30"/>
                <w:szCs w:val="30"/>
              </w:rPr>
            </w:pPr>
            <w:r w:rsidRPr="00E963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70" w:type="dxa"/>
          </w:tcPr>
          <w:p w:rsidR="00AB33FD" w:rsidRPr="00031E80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dxa"/>
          </w:tcPr>
          <w:p w:rsidR="00AB33FD" w:rsidRPr="00031E80" w:rsidRDefault="00AB33FD" w:rsidP="00AB33F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031E80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B33FD" w:rsidRPr="00031E80" w:rsidRDefault="00AB33FD" w:rsidP="00AB33F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AB33FD" w:rsidRPr="00031E80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031E80" w:rsidRDefault="00AB33FD" w:rsidP="00AB33F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6479D0" w:rsidTr="00696DB3">
        <w:tc>
          <w:tcPr>
            <w:tcW w:w="3906" w:type="dxa"/>
          </w:tcPr>
          <w:p w:rsidR="00AB33FD" w:rsidRPr="006479D0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79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B33FD" w:rsidRPr="00DE40F3" w:rsidRDefault="00512433" w:rsidP="00597804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</w:t>
            </w:r>
            <w:r w:rsidR="00597804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41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6479D0" w:rsidRDefault="00FB6CCE" w:rsidP="00696DB3">
            <w:pPr>
              <w:tabs>
                <w:tab w:val="decimal" w:pos="96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AB33FD" w:rsidRPr="006479D0" w:rsidTr="00696DB3">
        <w:tc>
          <w:tcPr>
            <w:tcW w:w="3906" w:type="dxa"/>
          </w:tcPr>
          <w:p w:rsidR="00AB33FD" w:rsidRPr="006479D0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79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dxa"/>
          </w:tcPr>
          <w:p w:rsidR="00AB33FD" w:rsidRPr="006479D0" w:rsidRDefault="00AB33FD" w:rsidP="00AB33FD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B33FD" w:rsidRPr="006479D0" w:rsidRDefault="00512433" w:rsidP="00597804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</w:t>
            </w:r>
            <w:r w:rsidR="00597804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241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6479D0" w:rsidRDefault="00FB6CCE" w:rsidP="00A27D1E">
            <w:pPr>
              <w:tabs>
                <w:tab w:val="decimal" w:pos="96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AB33FD" w:rsidRPr="006479D0" w:rsidTr="00696DB3">
        <w:tc>
          <w:tcPr>
            <w:tcW w:w="3906" w:type="dxa"/>
          </w:tcPr>
          <w:p w:rsidR="00AB33FD" w:rsidRPr="006479D0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9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dxa"/>
          </w:tcPr>
          <w:p w:rsidR="00AB33FD" w:rsidRPr="006479D0" w:rsidRDefault="00AB33FD" w:rsidP="00AB33FD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AB33FD" w:rsidRPr="006479D0" w:rsidRDefault="00597804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325,589</w:t>
            </w:r>
          </w:p>
        </w:tc>
        <w:tc>
          <w:tcPr>
            <w:tcW w:w="241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Default="00FB6CCE" w:rsidP="00A27D1E">
            <w:pPr>
              <w:tabs>
                <w:tab w:val="decimal" w:pos="96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AB33FD" w:rsidRPr="00031E80" w:rsidTr="00696DB3">
        <w:tc>
          <w:tcPr>
            <w:tcW w:w="3906" w:type="dxa"/>
          </w:tcPr>
          <w:p w:rsidR="00AB33FD" w:rsidRPr="006479D0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</w:tcPr>
          <w:p w:rsidR="00AB33FD" w:rsidRPr="00074B36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6479D0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dxa"/>
          </w:tcPr>
          <w:p w:rsidR="00AB33FD" w:rsidRPr="00074B36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C05971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C05971" w:rsidRDefault="00597804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403,535</w:t>
            </w:r>
          </w:p>
        </w:tc>
        <w:tc>
          <w:tcPr>
            <w:tcW w:w="241" w:type="dxa"/>
          </w:tcPr>
          <w:p w:rsidR="00AB33FD" w:rsidRPr="00C05971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C05971" w:rsidRDefault="00FB6CCE" w:rsidP="00A27D1E">
            <w:pPr>
              <w:tabs>
                <w:tab w:val="decimal" w:pos="96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  <w:r w:rsid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</w:tr>
    </w:tbl>
    <w:p w:rsidR="00031E80" w:rsidRDefault="00031E80" w:rsidP="00C103F6">
      <w:pPr>
        <w:pStyle w:val="Bo-Blankline"/>
      </w:pPr>
    </w:p>
    <w:p w:rsidR="00617623" w:rsidRPr="00787023" w:rsidRDefault="00617623" w:rsidP="00787023">
      <w:pPr>
        <w:pStyle w:val="Bo-Blankline"/>
        <w:ind w:left="900"/>
        <w:jc w:val="thaiDistribute"/>
        <w:rPr>
          <w:lang w:val="en-US"/>
        </w:rPr>
      </w:pPr>
      <w:r w:rsidRPr="00787023">
        <w:rPr>
          <w:rFonts w:hint="cs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FB6CCE">
        <w:rPr>
          <w:sz w:val="30"/>
          <w:szCs w:val="30"/>
        </w:rPr>
        <w:t>31</w:t>
      </w:r>
      <w:r w:rsidRPr="00787023">
        <w:rPr>
          <w:sz w:val="30"/>
          <w:szCs w:val="30"/>
        </w:rPr>
        <w:t xml:space="preserve"> </w:t>
      </w:r>
      <w:r w:rsidRPr="00787023">
        <w:rPr>
          <w:rFonts w:hint="cs"/>
          <w:sz w:val="30"/>
          <w:szCs w:val="30"/>
          <w:cs/>
        </w:rPr>
        <w:t xml:space="preserve">ธันวาคม </w:t>
      </w:r>
      <w:r w:rsidR="00FB6CCE">
        <w:rPr>
          <w:rFonts w:hint="cs"/>
          <w:sz w:val="30"/>
          <w:szCs w:val="30"/>
          <w:cs/>
        </w:rPr>
        <w:t>25</w:t>
      </w:r>
      <w:r w:rsidR="00FB6CCE">
        <w:rPr>
          <w:sz w:val="30"/>
          <w:szCs w:val="30"/>
        </w:rPr>
        <w:t>60</w:t>
      </w:r>
      <w:r w:rsidR="00AB33FD">
        <w:rPr>
          <w:sz w:val="30"/>
          <w:szCs w:val="30"/>
        </w:rPr>
        <w:t xml:space="preserve"> </w:t>
      </w:r>
      <w:r w:rsidRPr="00787023">
        <w:rPr>
          <w:rFonts w:hint="cs"/>
          <w:sz w:val="30"/>
          <w:szCs w:val="30"/>
          <w:cs/>
        </w:rPr>
        <w:t>เป็น</w:t>
      </w:r>
      <w:r w:rsidRPr="0033434F">
        <w:rPr>
          <w:rFonts w:hint="cs"/>
          <w:sz w:val="30"/>
          <w:szCs w:val="30"/>
          <w:cs/>
        </w:rPr>
        <w:t xml:space="preserve">จำนวน </w:t>
      </w:r>
      <w:r w:rsidR="00512433" w:rsidRPr="0033434F">
        <w:rPr>
          <w:sz w:val="30"/>
          <w:szCs w:val="30"/>
        </w:rPr>
        <w:t>118</w:t>
      </w:r>
      <w:r w:rsidRPr="00512433">
        <w:rPr>
          <w:rFonts w:hint="cs"/>
          <w:sz w:val="30"/>
          <w:szCs w:val="30"/>
          <w:shd w:val="clear" w:color="auto" w:fill="FFFF00"/>
          <w:cs/>
        </w:rPr>
        <w:t xml:space="preserve"> </w:t>
      </w:r>
      <w:r w:rsidRPr="00787023">
        <w:rPr>
          <w:rFonts w:hint="cs"/>
          <w:sz w:val="30"/>
          <w:szCs w:val="30"/>
          <w:cs/>
        </w:rPr>
        <w:t>ล้านบาท</w:t>
      </w:r>
      <w:r w:rsidRPr="00787023">
        <w:rPr>
          <w:sz w:val="30"/>
          <w:szCs w:val="30"/>
        </w:rPr>
        <w:t xml:space="preserve"> </w:t>
      </w:r>
      <w:r w:rsidRPr="00787023">
        <w:rPr>
          <w:rFonts w:hint="cs"/>
          <w:i/>
          <w:iCs/>
          <w:sz w:val="30"/>
          <w:szCs w:val="30"/>
          <w:cs/>
        </w:rPr>
        <w:t>(</w:t>
      </w:r>
      <w:r w:rsidR="00E202FF">
        <w:rPr>
          <w:i/>
          <w:iCs/>
          <w:sz w:val="30"/>
          <w:szCs w:val="30"/>
        </w:rPr>
        <w:t>2559</w:t>
      </w:r>
      <w:r w:rsidRPr="00787023">
        <w:rPr>
          <w:i/>
          <w:iCs/>
          <w:sz w:val="30"/>
          <w:szCs w:val="30"/>
          <w:lang w:val="en-US"/>
        </w:rPr>
        <w:t xml:space="preserve">: </w:t>
      </w:r>
      <w:r w:rsidR="00FB6CCE">
        <w:rPr>
          <w:i/>
          <w:iCs/>
          <w:sz w:val="30"/>
          <w:szCs w:val="30"/>
          <w:lang w:val="en-US"/>
        </w:rPr>
        <w:t>105</w:t>
      </w:r>
      <w:r w:rsidR="00AB33FD">
        <w:rPr>
          <w:i/>
          <w:iCs/>
          <w:sz w:val="30"/>
          <w:szCs w:val="30"/>
          <w:lang w:val="en-US"/>
        </w:rPr>
        <w:t xml:space="preserve"> </w:t>
      </w:r>
      <w:r w:rsidR="00AB33FD"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  <w:r w:rsidR="00787023">
        <w:rPr>
          <w:i/>
          <w:iCs/>
          <w:sz w:val="30"/>
          <w:szCs w:val="30"/>
          <w:lang w:val="en-US"/>
        </w:rPr>
        <w:t xml:space="preserve"> </w:t>
      </w:r>
      <w:r w:rsidR="00787023" w:rsidRPr="000E7CEE">
        <w:rPr>
          <w:sz w:val="30"/>
          <w:szCs w:val="30"/>
          <w:cs/>
        </w:rPr>
        <w:t xml:space="preserve">(ดูหมายเหตุ </w:t>
      </w:r>
      <w:r w:rsidR="00FB6CCE">
        <w:rPr>
          <w:sz w:val="30"/>
          <w:szCs w:val="30"/>
          <w:lang w:val="en-US"/>
        </w:rPr>
        <w:t>15</w:t>
      </w:r>
      <w:r w:rsidR="00787023" w:rsidRPr="000E7CEE">
        <w:rPr>
          <w:sz w:val="30"/>
          <w:szCs w:val="30"/>
          <w:cs/>
          <w:lang w:val="en-US"/>
        </w:rPr>
        <w:t>)</w:t>
      </w:r>
    </w:p>
    <w:p w:rsidR="00617623" w:rsidRPr="00D12203" w:rsidRDefault="00617623" w:rsidP="00C103F6">
      <w:pPr>
        <w:pStyle w:val="Bo-Blankline"/>
      </w:pPr>
    </w:p>
    <w:p w:rsidR="00696DB3" w:rsidRPr="00E34840" w:rsidRDefault="00ED338C" w:rsidP="00696DB3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96DB3" w:rsidRPr="00E3484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="00696DB3" w:rsidRPr="00E34840">
        <w:rPr>
          <w:rFonts w:ascii="Angsana New" w:hAnsi="Angsana New"/>
          <w:sz w:val="30"/>
          <w:szCs w:val="30"/>
        </w:rPr>
        <w:t xml:space="preserve"> </w:t>
      </w:r>
      <w:r w:rsidR="00696DB3"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FA43D6" w:rsidRPr="00C44DB7" w:rsidRDefault="00696DB3" w:rsidP="00C44DB7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4D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 w:rsidRPr="00C44DB7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FB6CCE" w:rsidRPr="00C44DB7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 w:rsidRPr="00C44DB7">
        <w:rPr>
          <w:rFonts w:ascii="Angsana New" w:hAnsi="Angsana New"/>
          <w:sz w:val="30"/>
          <w:szCs w:val="30"/>
          <w:cs/>
          <w:lang w:val="en-US"/>
        </w:rPr>
        <w:br/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FB6CCE" w:rsidRPr="00C44DB7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FB6CCE" w:rsidRPr="00C44DB7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FB6CCE" w:rsidRPr="00C44DB7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FB6CCE" w:rsidRPr="00C44DB7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787023" w:rsidRPr="009003DC" w:rsidRDefault="00787023" w:rsidP="00787023">
      <w:pPr>
        <w:pStyle w:val="Bo-Blankline"/>
      </w:pPr>
    </w:p>
    <w:p w:rsidR="00801869" w:rsidRPr="00ED338C" w:rsidRDefault="00801869" w:rsidP="0099100D">
      <w:pPr>
        <w:pStyle w:val="Caption"/>
      </w:pPr>
      <w:r w:rsidRPr="00ED338C">
        <w:rPr>
          <w:cs/>
        </w:rPr>
        <w:t>เงินสดและรายการเทียบเท่าเงินสด</w:t>
      </w:r>
    </w:p>
    <w:p w:rsidR="00753F0F" w:rsidRPr="00ED338C" w:rsidRDefault="00753F0F" w:rsidP="00435278">
      <w:pPr>
        <w:spacing w:line="240" w:lineRule="auto"/>
        <w:ind w:left="720" w:right="389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252"/>
        <w:gridCol w:w="270"/>
        <w:gridCol w:w="270"/>
        <w:gridCol w:w="270"/>
        <w:gridCol w:w="1188"/>
        <w:gridCol w:w="270"/>
        <w:gridCol w:w="1170"/>
      </w:tblGrid>
      <w:tr w:rsidR="00AB33FD" w:rsidRPr="00ED338C" w:rsidTr="00696DB3">
        <w:tc>
          <w:tcPr>
            <w:tcW w:w="5400" w:type="dxa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:rsidR="00AB33FD" w:rsidRPr="00ED338C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ED338C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B33FD" w:rsidRPr="00ED338C" w:rsidTr="00696DB3">
        <w:tc>
          <w:tcPr>
            <w:tcW w:w="5400" w:type="dxa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ED338C" w:rsidTr="00696DB3">
        <w:tc>
          <w:tcPr>
            <w:tcW w:w="5400" w:type="dxa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252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AB33FD" w:rsidRPr="00ED338C" w:rsidRDefault="00DE40F3" w:rsidP="00A45527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ED338C" w:rsidRDefault="00FB6CCE" w:rsidP="00696DB3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</w:tr>
      <w:tr w:rsidR="00AB33FD" w:rsidRPr="00ED338C" w:rsidTr="00696DB3">
        <w:tc>
          <w:tcPr>
            <w:tcW w:w="5400" w:type="dxa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52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AB33FD" w:rsidRPr="00ED338C" w:rsidRDefault="00DE40F3" w:rsidP="00A45527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2,414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ED338C" w:rsidRDefault="00FB6CCE" w:rsidP="00696DB3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AB33FD" w:rsidRPr="00ED338C" w:rsidTr="00696DB3">
        <w:tc>
          <w:tcPr>
            <w:tcW w:w="5400" w:type="dxa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52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AB33FD" w:rsidRPr="00ED338C" w:rsidRDefault="00DE40F3" w:rsidP="00A45527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446,566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ED338C" w:rsidRDefault="00FB6CCE" w:rsidP="00696DB3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  <w:r w:rsidR="00AB33FD" w:rsidRPr="00ED33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696DB3" w:rsidRPr="00ED338C" w:rsidTr="00696DB3">
        <w:tc>
          <w:tcPr>
            <w:tcW w:w="5400" w:type="dxa"/>
          </w:tcPr>
          <w:p w:rsidR="00696DB3" w:rsidRPr="00ED338C" w:rsidRDefault="00696DB3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(ในกองทุนส่วนบุคคล)</w:t>
            </w:r>
          </w:p>
        </w:tc>
        <w:tc>
          <w:tcPr>
            <w:tcW w:w="252" w:type="dxa"/>
          </w:tcPr>
          <w:p w:rsidR="00696DB3" w:rsidRPr="00ED338C" w:rsidRDefault="00696DB3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6DB3" w:rsidRPr="00ED338C" w:rsidRDefault="00696DB3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6DB3" w:rsidRPr="00ED338C" w:rsidRDefault="00696DB3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6DB3" w:rsidRPr="00ED338C" w:rsidRDefault="00696DB3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696DB3" w:rsidRPr="00ED338C" w:rsidRDefault="00DE40F3" w:rsidP="00A45527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4,930</w:t>
            </w:r>
          </w:p>
        </w:tc>
        <w:tc>
          <w:tcPr>
            <w:tcW w:w="270" w:type="dxa"/>
          </w:tcPr>
          <w:p w:rsidR="00696DB3" w:rsidRPr="00ED338C" w:rsidRDefault="00696DB3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DB3" w:rsidRPr="00696DB3" w:rsidRDefault="00696DB3" w:rsidP="00696D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33FD" w:rsidRPr="00ED338C" w:rsidTr="00696DB3">
        <w:tc>
          <w:tcPr>
            <w:tcW w:w="5400" w:type="dxa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52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AB33FD" w:rsidRPr="00ED338C" w:rsidRDefault="00DE40F3" w:rsidP="00A45527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ED338C" w:rsidRDefault="00FB6CCE" w:rsidP="00696DB3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33FD" w:rsidRPr="00ED338C" w:rsidTr="00696DB3">
        <w:tc>
          <w:tcPr>
            <w:tcW w:w="5400" w:type="dxa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ED338C" w:rsidRDefault="00DE40F3" w:rsidP="00A45527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456,161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ED338C" w:rsidRDefault="00FB6CCE" w:rsidP="00696DB3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="00AB33FD"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</w:tr>
    </w:tbl>
    <w:p w:rsidR="00787023" w:rsidRDefault="00787023" w:rsidP="00435278">
      <w:pPr>
        <w:pStyle w:val="Bo-C1Content"/>
        <w:rPr>
          <w:sz w:val="20"/>
          <w:szCs w:val="20"/>
        </w:rPr>
      </w:pPr>
    </w:p>
    <w:p w:rsidR="00B84CE7" w:rsidRPr="005A64AC" w:rsidRDefault="0064714B" w:rsidP="00CF7566">
      <w:pPr>
        <w:pStyle w:val="Bo-C1Content"/>
        <w:rPr>
          <w:b/>
          <w:bCs/>
          <w:lang w:val="en-US"/>
        </w:rPr>
      </w:pPr>
      <w:r>
        <w:rPr>
          <w:cs/>
        </w:rPr>
        <w:br w:type="page"/>
      </w:r>
    </w:p>
    <w:p w:rsidR="00CF7566" w:rsidRDefault="00CF7566" w:rsidP="00ED338C">
      <w:pPr>
        <w:pStyle w:val="Caption"/>
      </w:pPr>
      <w:r w:rsidRPr="00E34840">
        <w:rPr>
          <w:cs/>
        </w:rPr>
        <w:lastRenderedPageBreak/>
        <w:t>เงินลงทุนอื่น</w:t>
      </w:r>
    </w:p>
    <w:p w:rsidR="00CF7566" w:rsidRPr="00CF7566" w:rsidRDefault="00CF7566" w:rsidP="00CF7566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990"/>
        <w:gridCol w:w="1260"/>
        <w:gridCol w:w="270"/>
        <w:gridCol w:w="1260"/>
      </w:tblGrid>
      <w:tr w:rsidR="00CF7566" w:rsidRPr="00E34840" w:rsidTr="00DA07ED">
        <w:trPr>
          <w:trHeight w:val="397"/>
        </w:trPr>
        <w:tc>
          <w:tcPr>
            <w:tcW w:w="5310" w:type="dxa"/>
          </w:tcPr>
          <w:p w:rsidR="00CF7566" w:rsidRPr="00E34840" w:rsidRDefault="00CF7566" w:rsidP="000743C7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CF7566" w:rsidRPr="00E34840" w:rsidRDefault="00CF7566" w:rsidP="000743C7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F7566" w:rsidRPr="00E34840" w:rsidRDefault="00FB6CCE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CF7566" w:rsidRPr="00E34840" w:rsidRDefault="00CF7566" w:rsidP="000743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7566" w:rsidRPr="00E34840" w:rsidRDefault="00FB6CCE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CF7566" w:rsidRPr="00E34840" w:rsidTr="00DA07ED">
        <w:trPr>
          <w:trHeight w:val="497"/>
        </w:trPr>
        <w:tc>
          <w:tcPr>
            <w:tcW w:w="5310" w:type="dxa"/>
          </w:tcPr>
          <w:p w:rsidR="00CF7566" w:rsidRPr="00E34840" w:rsidRDefault="00CF7566" w:rsidP="000743C7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7566" w:rsidRPr="00E34840" w:rsidTr="00DA07ED">
        <w:tc>
          <w:tcPr>
            <w:tcW w:w="5310" w:type="dxa"/>
          </w:tcPr>
          <w:p w:rsidR="00CF7566" w:rsidRPr="00504CC0" w:rsidRDefault="00CF7566" w:rsidP="000743C7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(ในกองทุนส่วนบุคคล)</w:t>
            </w:r>
          </w:p>
        </w:tc>
        <w:tc>
          <w:tcPr>
            <w:tcW w:w="99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F7566" w:rsidRPr="008123A2" w:rsidRDefault="00A45527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4,930</w:t>
            </w:r>
          </w:p>
        </w:tc>
        <w:tc>
          <w:tcPr>
            <w:tcW w:w="270" w:type="dxa"/>
            <w:vAlign w:val="center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F7566" w:rsidRPr="008123A2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F7566" w:rsidRPr="00E34840" w:rsidTr="00DA07ED">
        <w:tc>
          <w:tcPr>
            <w:tcW w:w="5310" w:type="dxa"/>
          </w:tcPr>
          <w:p w:rsidR="00CF7566" w:rsidRPr="00E34840" w:rsidRDefault="00CF7566" w:rsidP="000743C7">
            <w:pPr>
              <w:pStyle w:val="Bo-Blankline"/>
              <w:rPr>
                <w:cs/>
              </w:rPr>
            </w:pPr>
          </w:p>
        </w:tc>
        <w:tc>
          <w:tcPr>
            <w:tcW w:w="990" w:type="dxa"/>
          </w:tcPr>
          <w:p w:rsidR="00CF7566" w:rsidRPr="00E34840" w:rsidRDefault="00CF7566" w:rsidP="000743C7">
            <w:pPr>
              <w:pStyle w:val="Bo-Blankline"/>
              <w:rPr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F7566" w:rsidRPr="00E34840" w:rsidRDefault="00CF7566" w:rsidP="000743C7">
            <w:pPr>
              <w:pStyle w:val="Bo-Blankline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CF7566" w:rsidRPr="00E34840" w:rsidRDefault="00CF7566" w:rsidP="000743C7">
            <w:pPr>
              <w:pStyle w:val="Bo-Blankline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F7566" w:rsidRPr="00E34840" w:rsidRDefault="00CF7566" w:rsidP="000743C7">
            <w:pPr>
              <w:pStyle w:val="Bo-Blankline"/>
              <w:rPr>
                <w:sz w:val="30"/>
                <w:szCs w:val="30"/>
                <w:lang w:val="en-US"/>
              </w:rPr>
            </w:pPr>
          </w:p>
        </w:tc>
      </w:tr>
      <w:tr w:rsidR="00CF7566" w:rsidRPr="00E34840" w:rsidTr="00DA07ED">
        <w:tc>
          <w:tcPr>
            <w:tcW w:w="5310" w:type="dxa"/>
          </w:tcPr>
          <w:p w:rsidR="00CF7566" w:rsidRPr="00E34840" w:rsidRDefault="00CF7566" w:rsidP="000743C7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F7566" w:rsidRPr="00E34840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7566" w:rsidRPr="00E34840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7566" w:rsidRPr="00E34840" w:rsidTr="00DA07ED">
        <w:tc>
          <w:tcPr>
            <w:tcW w:w="5310" w:type="dxa"/>
          </w:tcPr>
          <w:p w:rsidR="00CF7566" w:rsidRPr="00E34840" w:rsidRDefault="00CF7566" w:rsidP="000743C7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99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F7566" w:rsidRPr="008123A2" w:rsidRDefault="00A45527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850,691</w:t>
            </w:r>
          </w:p>
        </w:tc>
        <w:tc>
          <w:tcPr>
            <w:tcW w:w="270" w:type="dxa"/>
            <w:vAlign w:val="center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7566" w:rsidRPr="00E34840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A4550" w:rsidRPr="00E34840" w:rsidTr="00AB4AFF">
        <w:tc>
          <w:tcPr>
            <w:tcW w:w="5310" w:type="dxa"/>
            <w:shd w:val="clear" w:color="auto" w:fill="auto"/>
          </w:tcPr>
          <w:p w:rsidR="00BA4550" w:rsidRPr="00504CC0" w:rsidRDefault="00BA4550" w:rsidP="00A64174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BA455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="00A64174">
              <w:rPr>
                <w:rFonts w:ascii="Angsana New" w:hAnsi="Angsana New" w:hint="cs"/>
                <w:sz w:val="30"/>
                <w:szCs w:val="30"/>
                <w:cs/>
              </w:rPr>
              <w:t>ถือไว้</w:t>
            </w:r>
            <w:r w:rsidR="00DA07ED">
              <w:rPr>
                <w:rFonts w:ascii="Angsana New" w:hAnsi="Angsana New" w:hint="cs"/>
                <w:sz w:val="30"/>
                <w:szCs w:val="30"/>
                <w:cs/>
              </w:rPr>
              <w:t>เพื่อค้า</w:t>
            </w:r>
            <w:r w:rsidR="00982C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รวมตราสารหนี้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BA4550" w:rsidRPr="00E34840" w:rsidRDefault="00BA4550" w:rsidP="00C23FD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A4550" w:rsidRDefault="00BA4550" w:rsidP="00C23FDA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,113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A4550" w:rsidRPr="00E34840" w:rsidRDefault="00BA4550" w:rsidP="00C23FD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4550" w:rsidRPr="00E34840" w:rsidRDefault="00BA4550" w:rsidP="00C23FDA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F7566" w:rsidRPr="00E34840" w:rsidTr="00AB4AFF">
        <w:tc>
          <w:tcPr>
            <w:tcW w:w="5310" w:type="dxa"/>
            <w:shd w:val="clear" w:color="auto" w:fill="auto"/>
          </w:tcPr>
          <w:p w:rsidR="00CF7566" w:rsidRPr="00AD43EF" w:rsidRDefault="00A64174" w:rsidP="000743C7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  <w:shd w:val="clear" w:color="auto" w:fill="auto"/>
          </w:tcPr>
          <w:p w:rsidR="00CF7566" w:rsidRPr="00AD43EF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CF7566" w:rsidRPr="00AD43EF" w:rsidRDefault="00A45527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3EF">
              <w:rPr>
                <w:rFonts w:ascii="Angsana New" w:hAnsi="Angsana New"/>
                <w:sz w:val="30"/>
                <w:szCs w:val="30"/>
                <w:lang w:val="en-US"/>
              </w:rPr>
              <w:t>200,307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F7566" w:rsidRPr="00AD43EF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7566" w:rsidRPr="00E34840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3E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7566" w:rsidRPr="00E34840" w:rsidTr="00AB4AFF">
        <w:tc>
          <w:tcPr>
            <w:tcW w:w="5310" w:type="dxa"/>
            <w:shd w:val="clear" w:color="auto" w:fill="auto"/>
          </w:tcPr>
          <w:p w:rsidR="00CF7566" w:rsidRPr="00504CC0" w:rsidRDefault="00CF7566" w:rsidP="00AB4AFF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="00AB4AFF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  <w:r w:rsidR="00AB4A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90" w:type="dxa"/>
            <w:shd w:val="clear" w:color="auto" w:fill="auto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A45527" w:rsidRPr="006A3842" w:rsidRDefault="00A45527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2,623,452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F7566" w:rsidRPr="00E34840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7566" w:rsidRPr="00E34840" w:rsidTr="00DA07ED">
        <w:tc>
          <w:tcPr>
            <w:tcW w:w="5310" w:type="dxa"/>
          </w:tcPr>
          <w:p w:rsidR="00CF7566" w:rsidRPr="00504CC0" w:rsidRDefault="00CF7566" w:rsidP="000743C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F7566" w:rsidRPr="00E34840" w:rsidRDefault="00CF7566" w:rsidP="000743C7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F7566" w:rsidRPr="006A3842" w:rsidRDefault="00AD43EF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3,774,563</w:t>
            </w:r>
          </w:p>
        </w:tc>
        <w:tc>
          <w:tcPr>
            <w:tcW w:w="27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F7566" w:rsidRPr="00E34840" w:rsidRDefault="00CF7566" w:rsidP="000743C7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7566" w:rsidRPr="00E34840" w:rsidTr="00DA07ED">
        <w:tc>
          <w:tcPr>
            <w:tcW w:w="5310" w:type="dxa"/>
          </w:tcPr>
          <w:p w:rsidR="00CF7566" w:rsidRDefault="00CF7566" w:rsidP="000743C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F7566" w:rsidRPr="00E34840" w:rsidRDefault="00CF7566" w:rsidP="000743C7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F7566" w:rsidRPr="00E34840" w:rsidRDefault="00CF7566" w:rsidP="000743C7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F7566" w:rsidRPr="00E34840" w:rsidRDefault="00CF7566" w:rsidP="000743C7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566" w:rsidRPr="00E34840" w:rsidTr="00DA07ED">
        <w:tc>
          <w:tcPr>
            <w:tcW w:w="5310" w:type="dxa"/>
          </w:tcPr>
          <w:p w:rsidR="00CF7566" w:rsidRPr="00D63D89" w:rsidRDefault="00CF7566" w:rsidP="000743C7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9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F7566" w:rsidRPr="008123A2" w:rsidRDefault="00AD43EF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5,936</w:t>
            </w:r>
          </w:p>
        </w:tc>
        <w:tc>
          <w:tcPr>
            <w:tcW w:w="270" w:type="dxa"/>
            <w:vAlign w:val="center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F7566" w:rsidRPr="008123A2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F7566" w:rsidRPr="00E34840" w:rsidTr="00DA07ED">
        <w:tc>
          <w:tcPr>
            <w:tcW w:w="5310" w:type="dxa"/>
          </w:tcPr>
          <w:p w:rsidR="00CF7566" w:rsidRDefault="00CF7566" w:rsidP="000743C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F7566" w:rsidRPr="00E34840" w:rsidRDefault="00CF7566" w:rsidP="000743C7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F7566" w:rsidRPr="00E34840" w:rsidRDefault="00CF7566" w:rsidP="000743C7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F7566" w:rsidRPr="00E34840" w:rsidRDefault="00CF7566" w:rsidP="000743C7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566" w:rsidRPr="00E34840" w:rsidTr="00DA07ED">
        <w:tc>
          <w:tcPr>
            <w:tcW w:w="5310" w:type="dxa"/>
          </w:tcPr>
          <w:p w:rsidR="00CF7566" w:rsidRPr="00504CC0" w:rsidRDefault="00CF7566" w:rsidP="000743C7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F7566" w:rsidRPr="00E34840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7566" w:rsidRPr="00E34840" w:rsidRDefault="00CF7566" w:rsidP="000743C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7566" w:rsidRPr="00E34840" w:rsidTr="00DA07ED">
        <w:tc>
          <w:tcPr>
            <w:tcW w:w="5310" w:type="dxa"/>
          </w:tcPr>
          <w:p w:rsidR="00CF7566" w:rsidRPr="00504CC0" w:rsidRDefault="00CF7566" w:rsidP="000743C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90" w:type="dxa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F7566" w:rsidRPr="008123A2" w:rsidRDefault="00AD43EF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5,410</w:t>
            </w:r>
          </w:p>
        </w:tc>
        <w:tc>
          <w:tcPr>
            <w:tcW w:w="270" w:type="dxa"/>
            <w:vAlign w:val="center"/>
          </w:tcPr>
          <w:p w:rsidR="00CF7566" w:rsidRPr="00E34840" w:rsidRDefault="00CF7566" w:rsidP="000743C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F7566" w:rsidRPr="008123A2" w:rsidRDefault="00FB6CCE" w:rsidP="000743C7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F7566"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</w:tr>
    </w:tbl>
    <w:p w:rsidR="00CF7566" w:rsidRPr="00E34840" w:rsidRDefault="00CF7566" w:rsidP="00CF7566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CF7566" w:rsidRDefault="00CF7566" w:rsidP="00CF7566">
      <w:pPr>
        <w:pStyle w:val="Bo-C1Content"/>
        <w:rPr>
          <w:i/>
          <w:iCs/>
          <w:lang w:val="en-US"/>
        </w:rPr>
      </w:pPr>
      <w:r w:rsidRPr="008E00A9">
        <w:rPr>
          <w:rFonts w:hint="cs"/>
          <w:cs/>
        </w:rPr>
        <w:t>ในระหว่างปี</w:t>
      </w:r>
      <w:r w:rsidRPr="008E00A9">
        <w:t xml:space="preserve"> </w:t>
      </w:r>
      <w:r w:rsidR="00FB6CCE">
        <w:rPr>
          <w:rFonts w:hint="cs"/>
          <w:cs/>
        </w:rPr>
        <w:t>25</w:t>
      </w:r>
      <w:r w:rsidR="00FB6CCE">
        <w:t>60</w:t>
      </w:r>
      <w:r w:rsidRPr="008E00A9">
        <w:rPr>
          <w:rFonts w:hint="cs"/>
          <w:cs/>
        </w:rPr>
        <w:t xml:space="preserve"> บริษัทได้จัดตั้งกองทุนส่วนบุคคล</w:t>
      </w:r>
      <w:r w:rsidRPr="008E00A9">
        <w:rPr>
          <w:cs/>
          <w:lang w:val="en-US"/>
        </w:rPr>
        <w:t xml:space="preserve">ซึ่งบริหารงานโดยบริษัทบริหารสินทรัพย์อิสระ </w:t>
      </w:r>
      <w:r w:rsidR="00FB6CCE">
        <w:rPr>
          <w:lang w:val="en-US"/>
        </w:rPr>
        <w:t>2</w:t>
      </w:r>
      <w:r w:rsidRPr="008E00A9">
        <w:rPr>
          <w:cs/>
          <w:lang w:val="en-US"/>
        </w:rPr>
        <w:t xml:space="preserve"> ราย</w:t>
      </w:r>
      <w:r w:rsidRPr="008E00A9">
        <w:rPr>
          <w:rFonts w:hint="cs"/>
          <w:cs/>
          <w:lang w:val="en-US"/>
        </w:rPr>
        <w:t xml:space="preserve"> </w:t>
      </w:r>
      <w:r w:rsidRPr="008E00A9">
        <w:rPr>
          <w:cs/>
          <w:lang w:val="en-US"/>
        </w:rPr>
        <w:br/>
      </w:r>
      <w:r w:rsidRPr="008E00A9">
        <w:rPr>
          <w:rFonts w:hint="cs"/>
          <w:cs/>
          <w:lang w:val="en-US"/>
        </w:rPr>
        <w:t>โดย</w:t>
      </w:r>
      <w:r w:rsidRPr="008E00A9">
        <w:rPr>
          <w:cs/>
          <w:lang w:val="en-US"/>
        </w:rPr>
        <w:t>กองทุนส่วนบุคคลดังกล่าวได้ลงทุนใน</w:t>
      </w:r>
      <w:r w:rsidRPr="008E00A9">
        <w:rPr>
          <w:rFonts w:hint="cs"/>
          <w:cs/>
          <w:lang w:val="en-US"/>
        </w:rPr>
        <w:t>เงินฝากประจำกับสถาบันการเงินและ</w:t>
      </w:r>
      <w:r w:rsidRPr="008E00A9">
        <w:rPr>
          <w:cs/>
          <w:lang w:val="en-US"/>
        </w:rPr>
        <w:t>ตราสารหนี</w:t>
      </w:r>
      <w:r w:rsidRPr="008E00A9">
        <w:rPr>
          <w:rFonts w:hint="cs"/>
          <w:cs/>
          <w:lang w:val="en-US"/>
        </w:rPr>
        <w:t>้</w:t>
      </w:r>
      <w:r w:rsidRPr="008E00A9">
        <w:rPr>
          <w:cs/>
          <w:lang w:val="en-US"/>
        </w:rPr>
        <w:t>ที่มีสภาพคล่องสูงและถูกจัดอันดับ</w:t>
      </w:r>
      <w:r w:rsidRPr="008E00A9">
        <w:rPr>
          <w:cs/>
        </w:rPr>
        <w:t>อยู่</w:t>
      </w:r>
      <w:r w:rsidRPr="008E00A9">
        <w:rPr>
          <w:cs/>
          <w:lang w:val="en-US"/>
        </w:rPr>
        <w:t>ในระดับความน่าเชื่อถือที่สามารถลงทุนได้</w:t>
      </w:r>
      <w:r w:rsidRPr="008E00A9">
        <w:rPr>
          <w:rFonts w:hint="cs"/>
          <w:cs/>
          <w:lang w:val="en-US"/>
        </w:rPr>
        <w:t xml:space="preserve"> ทั้งนี้ </w:t>
      </w:r>
      <w:r w:rsidRPr="008E00A9">
        <w:rPr>
          <w:cs/>
          <w:lang w:val="en-US"/>
        </w:rPr>
        <w:t xml:space="preserve">ณ วันที่ </w:t>
      </w:r>
      <w:r w:rsidR="00FB6CCE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ธันวาคม</w:t>
      </w:r>
      <w:r w:rsidRPr="008E00A9">
        <w:rPr>
          <w:rFonts w:hint="cs"/>
          <w:cs/>
          <w:lang w:val="en-US"/>
        </w:rPr>
        <w:t xml:space="preserve"> </w:t>
      </w:r>
      <w:r w:rsidR="00FB6CCE">
        <w:rPr>
          <w:rFonts w:hint="cs"/>
          <w:cs/>
          <w:lang w:val="en-US"/>
        </w:rPr>
        <w:t>2560</w:t>
      </w:r>
      <w:r w:rsidRPr="008E00A9">
        <w:rPr>
          <w:cs/>
          <w:lang w:val="en-US"/>
        </w:rPr>
        <w:t xml:space="preserve"> </w:t>
      </w:r>
      <w:r w:rsidRPr="008E00A9">
        <w:rPr>
          <w:rFonts w:hint="cs"/>
          <w:cs/>
          <w:lang w:val="en-US"/>
        </w:rPr>
        <w:t xml:space="preserve">มูลค่ากองทุนส่วนบุคคลมีจำนวนรวมทั้งสิ้น </w:t>
      </w:r>
      <w:r w:rsidR="00813ED1">
        <w:rPr>
          <w:lang w:val="en-US"/>
        </w:rPr>
        <w:t>2,6</w:t>
      </w:r>
      <w:r w:rsidR="00072D1C">
        <w:rPr>
          <w:lang w:val="en-US"/>
        </w:rPr>
        <w:t>34</w:t>
      </w:r>
      <w:r w:rsidRPr="008E00A9">
        <w:rPr>
          <w:lang w:val="en-US"/>
        </w:rPr>
        <w:t xml:space="preserve"> </w:t>
      </w:r>
      <w:r w:rsidRPr="008E00A9">
        <w:rPr>
          <w:rFonts w:hint="cs"/>
          <w:cs/>
          <w:lang w:val="en-US"/>
        </w:rPr>
        <w:t>ล้านบาท</w:t>
      </w:r>
      <w:r w:rsidRPr="008E00A9">
        <w:rPr>
          <w:lang w:val="en-US"/>
        </w:rPr>
        <w:t xml:space="preserve"> </w:t>
      </w:r>
      <w:r w:rsidRPr="008E00A9">
        <w:rPr>
          <w:rFonts w:hint="cs"/>
          <w:i/>
          <w:iCs/>
          <w:cs/>
          <w:lang w:val="en-US"/>
        </w:rPr>
        <w:t>(</w:t>
      </w:r>
      <w:r w:rsidR="00FB6CCE">
        <w:rPr>
          <w:i/>
          <w:iCs/>
          <w:lang w:val="en-US"/>
        </w:rPr>
        <w:t>31</w:t>
      </w:r>
      <w:r w:rsidRPr="008E00A9">
        <w:rPr>
          <w:i/>
          <w:iCs/>
          <w:lang w:val="en-US"/>
        </w:rPr>
        <w:t xml:space="preserve"> </w:t>
      </w:r>
      <w:r w:rsidRPr="008E00A9">
        <w:rPr>
          <w:rFonts w:hint="cs"/>
          <w:i/>
          <w:iCs/>
          <w:cs/>
          <w:lang w:val="en-US"/>
        </w:rPr>
        <w:t xml:space="preserve">ธันวาคม </w:t>
      </w:r>
      <w:r w:rsidR="00FB6CCE">
        <w:rPr>
          <w:i/>
          <w:iCs/>
          <w:lang w:val="en-US"/>
        </w:rPr>
        <w:t>2559</w:t>
      </w:r>
      <w:r w:rsidRPr="008E00A9">
        <w:rPr>
          <w:i/>
          <w:iCs/>
          <w:lang w:val="en-US"/>
        </w:rPr>
        <w:t xml:space="preserve">: </w:t>
      </w:r>
      <w:r>
        <w:rPr>
          <w:rFonts w:hint="cs"/>
          <w:i/>
          <w:iCs/>
          <w:cs/>
          <w:lang w:val="en-US"/>
        </w:rPr>
        <w:t>ไม่มี</w:t>
      </w:r>
      <w:r w:rsidRPr="008E00A9">
        <w:rPr>
          <w:rFonts w:hint="cs"/>
          <w:i/>
          <w:iCs/>
          <w:cs/>
          <w:lang w:val="en-US"/>
        </w:rPr>
        <w:t>)</w:t>
      </w:r>
    </w:p>
    <w:p w:rsidR="00CF7566" w:rsidRDefault="00CF7566" w:rsidP="00CF7566">
      <w:pPr>
        <w:pStyle w:val="Bo-C1Content"/>
        <w:rPr>
          <w:sz w:val="20"/>
          <w:szCs w:val="20"/>
          <w:lang w:val="en-US"/>
        </w:rPr>
      </w:pPr>
    </w:p>
    <w:p w:rsidR="00813ED1" w:rsidRPr="00052375" w:rsidRDefault="00813ED1" w:rsidP="00813ED1">
      <w:pPr>
        <w:pStyle w:val="a0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8A1B78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Pr="007F0795">
        <w:rPr>
          <w:rFonts w:ascii="Angsana New" w:hAnsi="Angsana New" w:cs="Angsana New" w:hint="cs"/>
          <w:lang w:val="en-US"/>
        </w:rPr>
        <w:t>256</w:t>
      </w:r>
      <w:r w:rsidRPr="0075357E">
        <w:rPr>
          <w:rFonts w:ascii="Angsana New" w:hAnsi="Angsana New" w:cs="Angsana New" w:hint="cs"/>
          <w:lang w:val="en-US"/>
        </w:rPr>
        <w:t>0</w:t>
      </w:r>
      <w:r w:rsidRPr="008A1B78">
        <w:rPr>
          <w:rFonts w:ascii="Angsana New" w:hAnsi="Angsana New" w:cs="Angsana New" w:hint="cs"/>
          <w:cs/>
          <w:lang w:val="en-US"/>
        </w:rPr>
        <w:t xml:space="preserve"> บริษัทได้</w:t>
      </w:r>
      <w:r w:rsidRPr="00EF7EC3">
        <w:rPr>
          <w:rFonts w:ascii="Angsana New" w:hAnsi="Angsana New" w:cs="Angsana New" w:hint="cs"/>
          <w:cs/>
          <w:lang w:val="en-US"/>
        </w:rPr>
        <w:t>ลงทุนในกองทุนเปิดซีไอเอ็มบี-พรินซิเพิล</w:t>
      </w:r>
      <w:r w:rsidR="00EF7EC3" w:rsidRPr="00EF7EC3">
        <w:rPr>
          <w:rFonts w:ascii="Angsana New" w:hAnsi="Angsana New" w:cs="Angsana New" w:hint="cs"/>
          <w:cs/>
          <w:lang w:val="en-US"/>
        </w:rPr>
        <w:t xml:space="preserve"> เดลี่ อินคัม พลัส</w:t>
      </w:r>
      <w:r w:rsidRPr="00EF7EC3">
        <w:rPr>
          <w:rFonts w:ascii="Angsana New" w:hAnsi="Angsana New" w:cs="Angsana New" w:hint="cs"/>
          <w:cs/>
          <w:lang w:val="en-US"/>
        </w:rPr>
        <w:t xml:space="preserve"> </w:t>
      </w:r>
      <w:r w:rsidRPr="00EF7EC3">
        <w:rPr>
          <w:rFonts w:ascii="Angsana New" w:hAnsi="Angsana New" w:cs="Angsana New"/>
          <w:lang w:val="en-US"/>
        </w:rPr>
        <w:t xml:space="preserve">(CIMB - PRINCIPAL </w:t>
      </w:r>
      <w:r w:rsidR="00EF7EC3" w:rsidRPr="00EF7EC3">
        <w:rPr>
          <w:rFonts w:ascii="Angsana New" w:hAnsi="Angsana New" w:cs="Angsana New"/>
          <w:lang w:val="en-US"/>
        </w:rPr>
        <w:t>DPLUS</w:t>
      </w:r>
      <w:r w:rsidRPr="00EF7EC3">
        <w:rPr>
          <w:rFonts w:ascii="Angsana New" w:hAnsi="Angsana New" w:cs="Angsana New"/>
          <w:lang w:val="en-US"/>
        </w:rPr>
        <w:t xml:space="preserve">) </w:t>
      </w:r>
      <w:r w:rsidR="00E202FF">
        <w:rPr>
          <w:rFonts w:ascii="Angsana New" w:hAnsi="Angsana New" w:cs="Angsana New" w:hint="cs"/>
          <w:cs/>
          <w:lang w:val="en-US"/>
        </w:rPr>
        <w:t>ซึ่ง</w:t>
      </w:r>
      <w:r w:rsidRPr="00EF7EC3">
        <w:rPr>
          <w:rFonts w:ascii="Angsana New" w:hAnsi="Angsana New" w:cs="Angsana New" w:hint="cs"/>
          <w:cs/>
          <w:lang w:val="en-US"/>
        </w:rPr>
        <w:t>มีนโยบายการลงทุน</w:t>
      </w:r>
      <w:r w:rsidR="00EF7EC3" w:rsidRPr="00EF7EC3">
        <w:rPr>
          <w:rFonts w:ascii="Angsana New" w:hAnsi="Angsana New" w:cs="Angsana New" w:hint="cs"/>
          <w:cs/>
          <w:lang w:val="en-US"/>
        </w:rPr>
        <w:t>ในตราสารหนี้ ตราสารทางการเงิน และ</w:t>
      </w:r>
      <w:r w:rsidR="00EF7EC3" w:rsidRPr="00EF7EC3">
        <w:rPr>
          <w:rFonts w:ascii="Angsana New" w:hAnsi="Angsana New" w:cs="Angsana New"/>
          <w:lang w:val="en-US"/>
        </w:rPr>
        <w:t>/</w:t>
      </w:r>
      <w:r w:rsidR="00BA4550">
        <w:rPr>
          <w:rFonts w:ascii="Angsana New" w:hAnsi="Angsana New" w:cs="Angsana New" w:hint="cs"/>
          <w:cs/>
          <w:lang w:val="en-US"/>
        </w:rPr>
        <w:t>หรือเงินฝากที่เสนอ</w:t>
      </w:r>
      <w:r w:rsidR="00EF7EC3" w:rsidRPr="00EF7EC3">
        <w:rPr>
          <w:rFonts w:ascii="Angsana New" w:hAnsi="Angsana New" w:cs="Angsana New" w:hint="cs"/>
          <w:cs/>
          <w:lang w:val="en-US"/>
        </w:rPr>
        <w:t xml:space="preserve">ขายทั้งในประเทศ และต่างประเทศ </w:t>
      </w:r>
      <w:r w:rsidR="00E202FF">
        <w:rPr>
          <w:rFonts w:ascii="Angsana New" w:hAnsi="Angsana New" w:cs="Angsana New" w:hint="cs"/>
          <w:cs/>
          <w:lang w:val="en-US"/>
        </w:rPr>
        <w:t>โดยมีอันดับความน่าเชื่อถือของตราสารหรือผู้ออกตราสารอยู่ในระดับที่สามารถลงทุนได้</w:t>
      </w:r>
      <w:r w:rsidR="00EF7EC3" w:rsidRPr="00EF7EC3">
        <w:rPr>
          <w:rFonts w:ascii="Angsana New" w:hAnsi="Angsana New" w:cs="Angsana New" w:hint="cs"/>
          <w:cs/>
          <w:lang w:val="en-US"/>
        </w:rPr>
        <w:t xml:space="preserve"> </w:t>
      </w:r>
      <w:r w:rsidRPr="00EF7EC3">
        <w:rPr>
          <w:rFonts w:ascii="Angsana New" w:hAnsi="Angsana New" w:cs="Angsana New" w:hint="cs"/>
          <w:cs/>
          <w:lang w:val="en-US"/>
        </w:rPr>
        <w:t xml:space="preserve">บริษัทได้ซื้อหน่วยลงทุนรวมทั้งสิ้น </w:t>
      </w:r>
      <w:r w:rsidR="00EF7EC3" w:rsidRPr="00EF7EC3">
        <w:rPr>
          <w:rFonts w:ascii="Angsana New" w:hAnsi="Angsana New" w:cs="Angsana New" w:hint="cs"/>
          <w:cs/>
          <w:lang w:val="en-US"/>
        </w:rPr>
        <w:t>10</w:t>
      </w:r>
      <w:r w:rsidRPr="00EF7EC3">
        <w:rPr>
          <w:rFonts w:ascii="Angsana New" w:hAnsi="Angsana New" w:cs="Angsana New"/>
          <w:lang w:val="en-US"/>
        </w:rPr>
        <w:t xml:space="preserve"> </w:t>
      </w:r>
      <w:r w:rsidRPr="00EF7EC3">
        <w:rPr>
          <w:rFonts w:ascii="Angsana New" w:hAnsi="Angsana New" w:cs="Angsana New" w:hint="cs"/>
          <w:cs/>
          <w:lang w:val="en-US"/>
        </w:rPr>
        <w:t xml:space="preserve">ล้านหน่วย หรือคิดเป็นเงินลงทุน </w:t>
      </w:r>
      <w:r w:rsidR="00EF7EC3" w:rsidRPr="00EF7EC3">
        <w:rPr>
          <w:rFonts w:ascii="Angsana New" w:hAnsi="Angsana New" w:cs="Angsana New" w:hint="cs"/>
          <w:cs/>
          <w:lang w:val="en-US"/>
        </w:rPr>
        <w:t>1</w:t>
      </w:r>
      <w:r w:rsidRPr="00EF7EC3">
        <w:rPr>
          <w:rFonts w:ascii="Angsana New" w:hAnsi="Angsana New" w:cs="Angsana New"/>
          <w:lang w:val="en-US"/>
        </w:rPr>
        <w:t xml:space="preserve">00 </w:t>
      </w:r>
      <w:r w:rsidRPr="00EF7EC3">
        <w:rPr>
          <w:rFonts w:ascii="Angsana New" w:hAnsi="Angsana New" w:cs="Angsana New" w:hint="cs"/>
          <w:cs/>
          <w:lang w:val="en-US"/>
        </w:rPr>
        <w:t>ล้านบาท</w:t>
      </w:r>
      <w:r w:rsidRPr="00EF7EC3">
        <w:rPr>
          <w:rFonts w:ascii="Angsana New" w:hAnsi="Angsana New" w:cs="Angsana New"/>
          <w:lang w:val="en-US"/>
        </w:rPr>
        <w:t xml:space="preserve"> </w:t>
      </w:r>
      <w:r w:rsidRPr="00EF7EC3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Pr="00EF7EC3">
        <w:rPr>
          <w:rFonts w:ascii="Angsana New" w:hAnsi="Angsana New" w:cs="Angsana New"/>
          <w:lang w:val="en-US"/>
        </w:rPr>
        <w:t xml:space="preserve">31 </w:t>
      </w:r>
      <w:r w:rsidRPr="00EF7EC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EF7EC3">
        <w:rPr>
          <w:rFonts w:ascii="Angsana New" w:hAnsi="Angsana New" w:cs="Angsana New"/>
          <w:lang w:val="en-US"/>
        </w:rPr>
        <w:t xml:space="preserve">2560 </w:t>
      </w:r>
      <w:r w:rsidRPr="00EF7EC3">
        <w:rPr>
          <w:rFonts w:ascii="Angsana New" w:hAnsi="Angsana New" w:cs="Angsana New" w:hint="cs"/>
          <w:cs/>
          <w:lang w:val="en-US"/>
        </w:rPr>
        <w:t xml:space="preserve">มูลค่ายุติธรรมของเงินลงทุนในกองทุนดังกล่าวเป็นจำนวนเงิน </w:t>
      </w:r>
      <w:r w:rsidR="00EF7EC3" w:rsidRPr="00EF7EC3">
        <w:rPr>
          <w:rFonts w:ascii="Angsana New" w:hAnsi="Angsana New" w:cs="Angsana New" w:hint="cs"/>
          <w:cs/>
          <w:lang w:val="en-US"/>
        </w:rPr>
        <w:t>100</w:t>
      </w:r>
      <w:r w:rsidRPr="00EF7EC3">
        <w:rPr>
          <w:rFonts w:ascii="Angsana New" w:hAnsi="Angsana New" w:cs="Angsana New"/>
          <w:lang w:val="en-US"/>
        </w:rPr>
        <w:t xml:space="preserve"> </w:t>
      </w:r>
      <w:r w:rsidRPr="00EF7EC3">
        <w:rPr>
          <w:rFonts w:ascii="Angsana New" w:hAnsi="Angsana New" w:cs="Angsana New" w:hint="cs"/>
          <w:cs/>
          <w:lang w:val="en-US"/>
        </w:rPr>
        <w:t>ล้านบาท</w:t>
      </w:r>
      <w:r w:rsidR="00052375">
        <w:rPr>
          <w:rFonts w:ascii="Angsana New" w:hAnsi="Angsana New" w:cs="Angsana New"/>
          <w:lang w:val="en-US"/>
        </w:rPr>
        <w:t xml:space="preserve"> </w:t>
      </w:r>
      <w:r w:rsidR="00052375" w:rsidRPr="00052375">
        <w:rPr>
          <w:rFonts w:asciiTheme="majorBidi" w:hAnsiTheme="majorBidi" w:cstheme="majorBidi"/>
          <w:i/>
          <w:iCs/>
          <w:cs/>
          <w:lang w:val="en-US"/>
        </w:rPr>
        <w:t>(</w:t>
      </w:r>
      <w:r w:rsidR="00052375" w:rsidRPr="00052375">
        <w:rPr>
          <w:rFonts w:asciiTheme="majorBidi" w:hAnsiTheme="majorBidi" w:cstheme="majorBidi"/>
          <w:i/>
          <w:iCs/>
          <w:lang w:val="en-US"/>
        </w:rPr>
        <w:t xml:space="preserve">31 </w:t>
      </w:r>
      <w:r w:rsidR="00052375" w:rsidRPr="00052375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52375" w:rsidRPr="00052375">
        <w:rPr>
          <w:rFonts w:asciiTheme="majorBidi" w:hAnsiTheme="majorBidi" w:cstheme="majorBidi"/>
          <w:i/>
          <w:iCs/>
          <w:lang w:val="en-US"/>
        </w:rPr>
        <w:t xml:space="preserve">2559: </w:t>
      </w:r>
      <w:r w:rsidR="00052375" w:rsidRPr="00052375">
        <w:rPr>
          <w:rFonts w:asciiTheme="majorBidi" w:hAnsiTheme="majorBidi" w:cstheme="majorBidi"/>
          <w:i/>
          <w:iCs/>
          <w:cs/>
          <w:lang w:val="en-US"/>
        </w:rPr>
        <w:t>ไม่มี)</w:t>
      </w:r>
    </w:p>
    <w:p w:rsidR="00CF7566" w:rsidRDefault="00CF756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p w:rsidR="00C10DFE" w:rsidRPr="005A64AC" w:rsidRDefault="007B2482" w:rsidP="00ED338C">
      <w:pPr>
        <w:pStyle w:val="Caption"/>
      </w:pPr>
      <w:r w:rsidRPr="005A64AC">
        <w:rPr>
          <w:cs/>
        </w:rPr>
        <w:lastRenderedPageBreak/>
        <w:t>ลูกหนี้การค้า</w:t>
      </w:r>
    </w:p>
    <w:p w:rsidR="006171B1" w:rsidRPr="00DA7DEA" w:rsidRDefault="006171B1" w:rsidP="00ED338C">
      <w:pPr>
        <w:spacing w:line="240" w:lineRule="auto"/>
        <w:ind w:left="720" w:right="389"/>
        <w:jc w:val="both"/>
        <w:rPr>
          <w:rFonts w:ascii="Angsana New" w:hAnsi="Angsana New"/>
          <w:b/>
          <w:bCs/>
          <w:sz w:val="6"/>
          <w:szCs w:val="6"/>
          <w:lang w:val="en-US"/>
        </w:rPr>
      </w:pPr>
    </w:p>
    <w:tbl>
      <w:tblPr>
        <w:tblW w:w="912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78"/>
        <w:gridCol w:w="810"/>
        <w:gridCol w:w="972"/>
        <w:gridCol w:w="270"/>
        <w:gridCol w:w="1170"/>
        <w:gridCol w:w="270"/>
        <w:gridCol w:w="1152"/>
        <w:gridCol w:w="270"/>
        <w:gridCol w:w="1134"/>
      </w:tblGrid>
      <w:tr w:rsidR="00AB33FD" w:rsidRPr="005A64AC" w:rsidTr="00ED338C">
        <w:tc>
          <w:tcPr>
            <w:tcW w:w="3078" w:type="dxa"/>
          </w:tcPr>
          <w:p w:rsidR="00AB33FD" w:rsidRPr="005A64AC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B33FD" w:rsidRPr="005A64AC" w:rsidRDefault="00AB33FD" w:rsidP="00ED338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AB33FD" w:rsidRPr="005A64AC" w:rsidRDefault="00AB33FD" w:rsidP="00ED338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5A64AC" w:rsidRDefault="00AB33FD" w:rsidP="00ED338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AB33FD" w:rsidRPr="005A64AC" w:rsidRDefault="00FB6CCE" w:rsidP="00ED338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33FD" w:rsidRPr="005A64AC" w:rsidRDefault="00FB6CCE" w:rsidP="00ED338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B33FD" w:rsidRPr="005A64AC" w:rsidTr="00ED338C">
        <w:tc>
          <w:tcPr>
            <w:tcW w:w="3078" w:type="dxa"/>
          </w:tcPr>
          <w:p w:rsidR="00AB33FD" w:rsidRPr="005A64AC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B33FD" w:rsidRPr="005A64AC" w:rsidRDefault="00AB33FD" w:rsidP="00ED338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AB33FD" w:rsidRPr="005A64AC" w:rsidRDefault="00AB33FD" w:rsidP="00ED338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5A64AC" w:rsidRDefault="00AB33FD" w:rsidP="00ED338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6" w:type="dxa"/>
            <w:gridSpan w:val="3"/>
          </w:tcPr>
          <w:p w:rsidR="00AB33FD" w:rsidRPr="005A64AC" w:rsidRDefault="00AB33FD" w:rsidP="00ED338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A64A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5A64AC" w:rsidTr="00ED338C">
        <w:tc>
          <w:tcPr>
            <w:tcW w:w="3078" w:type="dxa"/>
          </w:tcPr>
          <w:p w:rsidR="00AB33FD" w:rsidRPr="005A64AC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AB33FD" w:rsidRPr="005A64AC" w:rsidRDefault="00FB6CCE" w:rsidP="00194578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B33FD" w:rsidRPr="005A64AC" w:rsidRDefault="00813ED1" w:rsidP="00ED338C">
            <w:pPr>
              <w:tabs>
                <w:tab w:val="decimal" w:pos="8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93,007</w:t>
            </w: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33FD" w:rsidRPr="005A64AC" w:rsidRDefault="00FB6CCE" w:rsidP="00ED338C">
            <w:pPr>
              <w:tabs>
                <w:tab w:val="decimal" w:pos="8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AB33FD" w:rsidRPr="005A64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</w:tr>
      <w:tr w:rsidR="00AB33FD" w:rsidRPr="005A64AC" w:rsidTr="00ED338C">
        <w:tc>
          <w:tcPr>
            <w:tcW w:w="3078" w:type="dxa"/>
          </w:tcPr>
          <w:p w:rsidR="00AB33FD" w:rsidRPr="005A64AC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  <w:vAlign w:val="center"/>
          </w:tcPr>
          <w:p w:rsidR="00AB33FD" w:rsidRPr="005A64AC" w:rsidRDefault="00AB33FD" w:rsidP="00ED338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B33FD" w:rsidRPr="005A64AC" w:rsidRDefault="00813ED1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643,985</w:t>
            </w: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33FD" w:rsidRPr="005A64AC" w:rsidRDefault="00FB6CCE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  <w:r w:rsidR="00AB33FD" w:rsidRPr="005A64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AB33FD" w:rsidRPr="005A64AC" w:rsidTr="00ED338C">
        <w:tc>
          <w:tcPr>
            <w:tcW w:w="3078" w:type="dxa"/>
          </w:tcPr>
          <w:p w:rsidR="00AB33FD" w:rsidRPr="005A64AC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B33FD" w:rsidRPr="005A64AC" w:rsidRDefault="00813ED1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736,992</w:t>
            </w:r>
          </w:p>
        </w:tc>
        <w:tc>
          <w:tcPr>
            <w:tcW w:w="270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3FD" w:rsidRPr="005A64AC" w:rsidRDefault="00FB6CCE" w:rsidP="00055A98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  <w:r w:rsidR="00AB33FD" w:rsidRPr="005A64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  <w:tr w:rsidR="00AB33FD" w:rsidRPr="005A64AC" w:rsidTr="00ED338C">
        <w:tc>
          <w:tcPr>
            <w:tcW w:w="3078" w:type="dxa"/>
          </w:tcPr>
          <w:p w:rsidR="00AB33FD" w:rsidRPr="005A64AC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AB33FD" w:rsidRPr="005A64AC" w:rsidRDefault="00AB33FD" w:rsidP="00ED338C">
            <w:pPr>
              <w:pStyle w:val="BodyText"/>
              <w:tabs>
                <w:tab w:val="decimal" w:pos="89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5A64AC" w:rsidRDefault="00AB33FD" w:rsidP="00ED338C">
            <w:pPr>
              <w:pStyle w:val="BodyText"/>
              <w:tabs>
                <w:tab w:val="decimal" w:pos="62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B33FD" w:rsidRPr="005A64AC" w:rsidRDefault="00813ED1" w:rsidP="00ED338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B33FD" w:rsidRPr="005A64AC" w:rsidRDefault="00AB33FD" w:rsidP="00ED338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33FD" w:rsidRPr="005A64AC" w:rsidTr="00ED338C">
        <w:tc>
          <w:tcPr>
            <w:tcW w:w="3078" w:type="dxa"/>
          </w:tcPr>
          <w:p w:rsidR="00AB33FD" w:rsidRPr="005A64AC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AB33FD" w:rsidRPr="005A64AC" w:rsidRDefault="00AB33FD" w:rsidP="00ED338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5A64AC" w:rsidRDefault="00813ED1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736,992</w:t>
            </w: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5A64AC" w:rsidRDefault="00FB6CCE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  <w:r w:rsidR="00AB33FD" w:rsidRPr="005A64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  <w:tr w:rsidR="00AB33FD" w:rsidRPr="00813ED1" w:rsidTr="00ED338C">
        <w:tc>
          <w:tcPr>
            <w:tcW w:w="3078" w:type="dxa"/>
          </w:tcPr>
          <w:p w:rsidR="00AB33FD" w:rsidRPr="00813ED1" w:rsidRDefault="00AB33FD" w:rsidP="00ED338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:rsidR="00AB33FD" w:rsidRPr="00813ED1" w:rsidRDefault="00AB33FD" w:rsidP="00ED338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72" w:type="dxa"/>
          </w:tcPr>
          <w:p w:rsidR="00AB33FD" w:rsidRPr="00813ED1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AB33FD" w:rsidRPr="00813ED1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</w:tcPr>
          <w:p w:rsidR="00AB33FD" w:rsidRPr="00813ED1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AB33FD" w:rsidRPr="00813ED1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B33FD" w:rsidRPr="00813ED1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AB33FD" w:rsidRPr="00813ED1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33FD" w:rsidRPr="00813ED1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B33FD" w:rsidRPr="005A64AC" w:rsidTr="00ED338C">
        <w:tc>
          <w:tcPr>
            <w:tcW w:w="4860" w:type="dxa"/>
            <w:gridSpan w:val="3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AB33FD" w:rsidRPr="005A64AC" w:rsidRDefault="00813ED1" w:rsidP="00ED33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AB33FD" w:rsidRPr="005A64AC" w:rsidRDefault="00AB33FD" w:rsidP="00ED338C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AB33FD" w:rsidRPr="005A64AC" w:rsidRDefault="00AB33FD" w:rsidP="00ED33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787023" w:rsidRPr="003F6269" w:rsidRDefault="00787023">
      <w:pPr>
        <w:rPr>
          <w:rFonts w:asciiTheme="majorBidi" w:hAnsiTheme="majorBidi" w:cstheme="majorBidi"/>
          <w:sz w:val="2"/>
          <w:szCs w:val="2"/>
        </w:rPr>
      </w:pPr>
    </w:p>
    <w:p w:rsidR="00310B91" w:rsidRPr="003F6269" w:rsidRDefault="00FC5A67" w:rsidP="003F6269">
      <w:pPr>
        <w:ind w:left="540"/>
        <w:rPr>
          <w:rFonts w:ascii="Angsana New" w:hAnsi="Angsana New"/>
          <w:color w:val="000000"/>
          <w:sz w:val="6"/>
          <w:szCs w:val="6"/>
          <w:lang w:val="en-US"/>
        </w:rPr>
      </w:pPr>
      <w:r w:rsidRPr="00ED338C">
        <w:rPr>
          <w:rFonts w:hint="cs"/>
          <w:sz w:val="30"/>
          <w:szCs w:val="30"/>
          <w:cs/>
        </w:rPr>
        <w:t>การวิเคราะห์อายุของลูกหนี้การค้า</w:t>
      </w:r>
      <w:r w:rsidR="00750D1A" w:rsidRPr="00ED338C">
        <w:rPr>
          <w:rFonts w:ascii="Angsana New" w:hAnsi="Angsana New"/>
          <w:sz w:val="30"/>
          <w:szCs w:val="30"/>
        </w:rPr>
        <w:t xml:space="preserve"> </w:t>
      </w:r>
      <w:r w:rsidRPr="00ED338C">
        <w:rPr>
          <w:rFonts w:hint="cs"/>
          <w:sz w:val="30"/>
          <w:szCs w:val="30"/>
          <w:cs/>
        </w:rPr>
        <w:t>มีดังนี้</w:t>
      </w:r>
      <w:r w:rsidR="003F6269">
        <w:rPr>
          <w:sz w:val="30"/>
          <w:szCs w:val="30"/>
        </w:rPr>
        <w:br/>
      </w:r>
    </w:p>
    <w:tbl>
      <w:tblPr>
        <w:tblW w:w="9121" w:type="dxa"/>
        <w:tblInd w:w="540" w:type="dxa"/>
        <w:tblLook w:val="04A0" w:firstRow="1" w:lastRow="0" w:firstColumn="1" w:lastColumn="0" w:noHBand="0" w:noVBand="1"/>
      </w:tblPr>
      <w:tblGrid>
        <w:gridCol w:w="3877"/>
        <w:gridCol w:w="17"/>
        <w:gridCol w:w="966"/>
        <w:gridCol w:w="270"/>
        <w:gridCol w:w="1169"/>
        <w:gridCol w:w="270"/>
        <w:gridCol w:w="1166"/>
        <w:gridCol w:w="270"/>
        <w:gridCol w:w="1116"/>
      </w:tblGrid>
      <w:tr w:rsidR="00AB33FD" w:rsidRPr="003F6269" w:rsidTr="003F6269">
        <w:trPr>
          <w:trHeight w:val="290"/>
        </w:trPr>
        <w:tc>
          <w:tcPr>
            <w:tcW w:w="3894" w:type="dxa"/>
            <w:gridSpan w:val="2"/>
          </w:tcPr>
          <w:p w:rsidR="00AB33FD" w:rsidRPr="003F6269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66" w:type="dxa"/>
          </w:tcPr>
          <w:p w:rsidR="00AB33FD" w:rsidRPr="003F6269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AB33FD" w:rsidRPr="003F6269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9" w:type="dxa"/>
          </w:tcPr>
          <w:p w:rsidR="00AB33FD" w:rsidRPr="003F6269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AB33FD" w:rsidRPr="003F6269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6" w:type="dxa"/>
          </w:tcPr>
          <w:p w:rsidR="00AB33FD" w:rsidRPr="003F6269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F6269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270" w:type="dxa"/>
          </w:tcPr>
          <w:p w:rsidR="00AB33FD" w:rsidRPr="003F6269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</w:tcPr>
          <w:p w:rsidR="00AB33FD" w:rsidRPr="003F6269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6269">
              <w:rPr>
                <w:rFonts w:ascii="Angsana New" w:hAnsi="Angsana New"/>
                <w:sz w:val="29"/>
                <w:szCs w:val="29"/>
              </w:rPr>
              <w:t>2559</w:t>
            </w:r>
          </w:p>
        </w:tc>
      </w:tr>
      <w:tr w:rsidR="00AB33FD" w:rsidRPr="00ED338C" w:rsidTr="00ED338C">
        <w:tc>
          <w:tcPr>
            <w:tcW w:w="3894" w:type="dxa"/>
            <w:gridSpan w:val="2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ED338C" w:rsidTr="00ED338C">
        <w:tc>
          <w:tcPr>
            <w:tcW w:w="3894" w:type="dxa"/>
            <w:gridSpan w:val="2"/>
          </w:tcPr>
          <w:p w:rsidR="00AB33FD" w:rsidRPr="00ED338C" w:rsidRDefault="00AB33FD" w:rsidP="00AB33FD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6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ED338C" w:rsidTr="00ED338C">
        <w:tc>
          <w:tcPr>
            <w:tcW w:w="3894" w:type="dxa"/>
            <w:gridSpan w:val="2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6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AB33FD" w:rsidRPr="00ED338C" w:rsidRDefault="00813ED1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86,997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B33FD" w:rsidRPr="00ED338C" w:rsidRDefault="00FB6CCE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</w:tr>
      <w:tr w:rsidR="00AB33FD" w:rsidRPr="00ED338C" w:rsidTr="00ED338C">
        <w:tc>
          <w:tcPr>
            <w:tcW w:w="3894" w:type="dxa"/>
            <w:gridSpan w:val="2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6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ED338C" w:rsidTr="00ED338C">
        <w:tc>
          <w:tcPr>
            <w:tcW w:w="3894" w:type="dxa"/>
            <w:gridSpan w:val="2"/>
          </w:tcPr>
          <w:p w:rsidR="00AB33FD" w:rsidRPr="00ED338C" w:rsidRDefault="00AB33FD" w:rsidP="00AB33F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FB6CC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6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AB33FD" w:rsidRPr="00ED338C" w:rsidRDefault="00813ED1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6,010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B33FD" w:rsidRPr="00ED338C" w:rsidRDefault="00FB6CCE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</w:tr>
      <w:tr w:rsidR="00AB33FD" w:rsidRPr="00ED338C" w:rsidTr="00055A98">
        <w:tc>
          <w:tcPr>
            <w:tcW w:w="3894" w:type="dxa"/>
            <w:gridSpan w:val="2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AB33FD" w:rsidRPr="00ED338C" w:rsidRDefault="00813ED1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93,007</w:t>
            </w:r>
          </w:p>
        </w:tc>
        <w:tc>
          <w:tcPr>
            <w:tcW w:w="270" w:type="dxa"/>
          </w:tcPr>
          <w:p w:rsidR="00AB33FD" w:rsidRPr="00ED338C" w:rsidRDefault="00AB33FD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AB33FD" w:rsidRPr="00ED338C" w:rsidRDefault="00FB6CCE" w:rsidP="00AB33F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AB33FD"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</w:tr>
      <w:tr w:rsidR="00055A98" w:rsidRPr="00ED338C" w:rsidTr="00055A98">
        <w:tc>
          <w:tcPr>
            <w:tcW w:w="3894" w:type="dxa"/>
            <w:gridSpan w:val="2"/>
          </w:tcPr>
          <w:p w:rsidR="00055A98" w:rsidRPr="00ED338C" w:rsidRDefault="00055A98" w:rsidP="00055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66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55A98" w:rsidRPr="00ED338C" w:rsidRDefault="00055A98" w:rsidP="00055A98">
            <w:pPr>
              <w:pStyle w:val="acctfourfigures"/>
              <w:tabs>
                <w:tab w:val="clear" w:pos="765"/>
                <w:tab w:val="left" w:pos="396"/>
                <w:tab w:val="center" w:pos="473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055A98" w:rsidRPr="00ED338C" w:rsidRDefault="00055A98" w:rsidP="00055A98">
            <w:pPr>
              <w:pStyle w:val="acctfourfigures"/>
              <w:tabs>
                <w:tab w:val="clear" w:pos="765"/>
                <w:tab w:val="left" w:pos="396"/>
                <w:tab w:val="center" w:pos="473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A98" w:rsidRPr="00ED338C" w:rsidTr="00ED338C">
        <w:tc>
          <w:tcPr>
            <w:tcW w:w="3894" w:type="dxa"/>
            <w:gridSpan w:val="2"/>
          </w:tcPr>
          <w:p w:rsidR="00055A98" w:rsidRPr="00ED338C" w:rsidRDefault="00055A98" w:rsidP="00055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93,007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</w:tr>
      <w:tr w:rsidR="00055A98" w:rsidRPr="00627911" w:rsidTr="00813ED1">
        <w:trPr>
          <w:trHeight w:val="42"/>
        </w:trPr>
        <w:tc>
          <w:tcPr>
            <w:tcW w:w="3894" w:type="dxa"/>
            <w:gridSpan w:val="2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66" w:type="dxa"/>
          </w:tcPr>
          <w:p w:rsidR="00055A98" w:rsidRPr="00813ED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055A98" w:rsidRPr="00813ED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69" w:type="dxa"/>
          </w:tcPr>
          <w:p w:rsidR="00055A98" w:rsidRPr="00813ED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055A98" w:rsidRPr="00813ED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55A98" w:rsidRPr="00813ED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055A98" w:rsidRPr="00813ED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643,402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643,985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6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55A98" w:rsidRPr="00ED338C" w:rsidRDefault="00055A98" w:rsidP="00055A98">
            <w:pPr>
              <w:pStyle w:val="acctfourfigures"/>
              <w:tabs>
                <w:tab w:val="clear" w:pos="765"/>
                <w:tab w:val="left" w:pos="396"/>
                <w:tab w:val="center" w:pos="473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055A98" w:rsidRPr="00ED338C" w:rsidRDefault="00055A98" w:rsidP="00055A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643,985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</w:tr>
      <w:tr w:rsidR="00055A98" w:rsidRPr="00627911" w:rsidTr="00ED338C">
        <w:tc>
          <w:tcPr>
            <w:tcW w:w="3877" w:type="dxa"/>
            <w:vAlign w:val="center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83" w:type="dxa"/>
            <w:gridSpan w:val="2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69" w:type="dxa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66" w:type="dxa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6" w:type="dxa"/>
          </w:tcPr>
          <w:p w:rsidR="00055A98" w:rsidRPr="00627911" w:rsidRDefault="00055A98" w:rsidP="00055A9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55A98" w:rsidRPr="00ED338C" w:rsidTr="00ED338C">
        <w:tc>
          <w:tcPr>
            <w:tcW w:w="3877" w:type="dxa"/>
            <w:vAlign w:val="center"/>
          </w:tcPr>
          <w:p w:rsidR="00055A98" w:rsidRPr="00ED338C" w:rsidRDefault="00055A98" w:rsidP="00055A9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736,992</w:t>
            </w:r>
          </w:p>
        </w:tc>
        <w:tc>
          <w:tcPr>
            <w:tcW w:w="270" w:type="dxa"/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055A98" w:rsidRPr="00ED338C" w:rsidRDefault="00055A98" w:rsidP="00055A98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:rsidR="007E53F7" w:rsidRPr="00DA7DEA" w:rsidRDefault="007E53F7" w:rsidP="00342B69">
      <w:pPr>
        <w:pStyle w:val="Bo-C1Content"/>
        <w:rPr>
          <w:sz w:val="10"/>
          <w:szCs w:val="10"/>
          <w:lang w:val="en-US"/>
        </w:rPr>
      </w:pPr>
    </w:p>
    <w:p w:rsidR="003F6269" w:rsidRDefault="003F6269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:rsidR="00902D74" w:rsidRPr="00ED338C" w:rsidRDefault="007B2482" w:rsidP="000A6A89">
      <w:pPr>
        <w:pStyle w:val="Bo-C1Content"/>
      </w:pPr>
      <w:r w:rsidRPr="00ED338C">
        <w:rPr>
          <w:cs/>
          <w:lang w:val="en-US"/>
        </w:rPr>
        <w:lastRenderedPageBreak/>
        <w:t>บริษัท</w:t>
      </w:r>
      <w:r w:rsidRPr="00ED338C">
        <w:rPr>
          <w:rFonts w:hint="cs"/>
          <w:cs/>
          <w:lang w:val="en-US"/>
        </w:rPr>
        <w:t>กำหนดให้ลูกค้าหลายรายนำเงิน</w:t>
      </w:r>
      <w:r w:rsidR="0099100D" w:rsidRPr="00ED338C">
        <w:rPr>
          <w:rFonts w:hint="cs"/>
          <w:cs/>
          <w:lang w:val="en-US"/>
        </w:rPr>
        <w:t>สดหรือหนังสือค้ำประกันโดยธนาคาร</w:t>
      </w:r>
      <w:r w:rsidRPr="00ED338C">
        <w:rPr>
          <w:rFonts w:hint="cs"/>
          <w:cs/>
          <w:lang w:val="en-US"/>
        </w:rPr>
        <w:t>มาใช้เป็นหลักประกัน</w:t>
      </w:r>
      <w:r w:rsidR="003659AC" w:rsidRPr="00ED338C">
        <w:rPr>
          <w:rFonts w:hint="cs"/>
          <w:cs/>
          <w:lang w:val="en-US"/>
        </w:rPr>
        <w:t xml:space="preserve"> </w:t>
      </w:r>
    </w:p>
    <w:p w:rsidR="00902D74" w:rsidRPr="00DA7DEA" w:rsidRDefault="00902D74" w:rsidP="00902D74">
      <w:pPr>
        <w:pStyle w:val="Bo-Blankline"/>
        <w:rPr>
          <w:sz w:val="10"/>
          <w:szCs w:val="10"/>
        </w:rPr>
      </w:pPr>
    </w:p>
    <w:p w:rsidR="00A46866" w:rsidRDefault="00DB0648" w:rsidP="00DA7DEA">
      <w:pPr>
        <w:pStyle w:val="Bo-C1Content"/>
      </w:pPr>
      <w:r w:rsidRPr="00ED338C">
        <w:rPr>
          <w:cs/>
        </w:rPr>
        <w:t>โดยปกติ</w:t>
      </w:r>
      <w:r w:rsidR="007B2482" w:rsidRPr="00ED338C">
        <w:rPr>
          <w:cs/>
        </w:rPr>
        <w:t>ระยะเว</w:t>
      </w:r>
      <w:r w:rsidR="00331CE4" w:rsidRPr="00ED338C">
        <w:rPr>
          <w:cs/>
        </w:rPr>
        <w:t>ลาการให้สินเชื่อแก่ลูกค้าของ</w:t>
      </w:r>
      <w:r w:rsidR="007B2482" w:rsidRPr="00ED338C">
        <w:rPr>
          <w:cs/>
        </w:rPr>
        <w:t>บริษัท</w:t>
      </w:r>
      <w:r w:rsidR="00AA41C9" w:rsidRPr="00ED338C">
        <w:rPr>
          <w:rFonts w:hint="cs"/>
          <w:cs/>
        </w:rPr>
        <w:t>มีระยะเวลาตั้งแต่</w:t>
      </w:r>
      <w:r w:rsidR="007B2482" w:rsidRPr="00ED338C">
        <w:rPr>
          <w:cs/>
        </w:rPr>
        <w:t xml:space="preserve"> </w:t>
      </w:r>
      <w:r w:rsidR="00FB6CCE">
        <w:rPr>
          <w:lang w:val="en-US"/>
        </w:rPr>
        <w:t>15</w:t>
      </w:r>
      <w:r w:rsidR="007B2482" w:rsidRPr="00ED338C">
        <w:t xml:space="preserve"> </w:t>
      </w:r>
      <w:r w:rsidR="00AA41C9" w:rsidRPr="00ED338C">
        <w:rPr>
          <w:rFonts w:hint="cs"/>
          <w:cs/>
        </w:rPr>
        <w:t>วัน ถึง</w:t>
      </w:r>
      <w:r w:rsidR="00104B1A" w:rsidRPr="00ED338C">
        <w:t xml:space="preserve"> </w:t>
      </w:r>
      <w:r w:rsidR="00FB6CCE">
        <w:t>3</w:t>
      </w:r>
      <w:r w:rsidR="00FB6CCE">
        <w:rPr>
          <w:rFonts w:hint="cs"/>
          <w:cs/>
        </w:rPr>
        <w:t>0</w:t>
      </w:r>
      <w:r w:rsidR="00104B1A" w:rsidRPr="00ED338C">
        <w:t xml:space="preserve"> </w:t>
      </w:r>
      <w:r w:rsidR="00104B1A" w:rsidRPr="00ED338C">
        <w:rPr>
          <w:rFonts w:hint="cs"/>
          <w:cs/>
        </w:rPr>
        <w:t>วัน</w:t>
      </w:r>
    </w:p>
    <w:p w:rsidR="003F6269" w:rsidRPr="003F6269" w:rsidRDefault="003F6269" w:rsidP="00DA7DEA">
      <w:pPr>
        <w:pStyle w:val="Bo-C1Content"/>
        <w:rPr>
          <w:sz w:val="20"/>
          <w:szCs w:val="20"/>
          <w:lang w:val="en-US"/>
        </w:rPr>
      </w:pPr>
    </w:p>
    <w:p w:rsidR="007B5563" w:rsidRPr="00ED338C" w:rsidRDefault="007B5563" w:rsidP="007D10DB">
      <w:pPr>
        <w:pStyle w:val="Caption"/>
        <w:ind w:left="567" w:hanging="567"/>
      </w:pPr>
      <w:r w:rsidRPr="00ED338C">
        <w:rPr>
          <w:rFonts w:hint="cs"/>
          <w:cs/>
        </w:rPr>
        <w:t>สินค้าคงเหลือ</w:t>
      </w:r>
    </w:p>
    <w:p w:rsidR="000D56E2" w:rsidRPr="00DA7DEA" w:rsidRDefault="000D56E2" w:rsidP="000D56E2">
      <w:pPr>
        <w:rPr>
          <w:sz w:val="20"/>
          <w:szCs w:val="20"/>
          <w:lang w:val="en-US"/>
        </w:rPr>
      </w:pP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3868"/>
        <w:gridCol w:w="876"/>
        <w:gridCol w:w="270"/>
        <w:gridCol w:w="1163"/>
        <w:gridCol w:w="270"/>
        <w:gridCol w:w="1191"/>
        <w:gridCol w:w="270"/>
        <w:gridCol w:w="1191"/>
      </w:tblGrid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AB33FD" w:rsidRPr="00ED338C" w:rsidRDefault="00FB6CCE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AB33FD" w:rsidRPr="00ED338C" w:rsidRDefault="00FB6CCE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:rsidR="00AB33FD" w:rsidRPr="00ED338C" w:rsidRDefault="00AB33FD" w:rsidP="00AB33F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AB33FD" w:rsidRPr="00ED338C" w:rsidRDefault="00627911" w:rsidP="00627911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21,538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75,810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100,040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280,714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478,461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 w:rsidR="00AB33FD"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(29,133)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8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449,328</w:t>
            </w:r>
          </w:p>
        </w:tc>
        <w:tc>
          <w:tcPr>
            <w:tcW w:w="27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392</w:t>
            </w:r>
            <w:r w:rsidR="00AB33FD" w:rsidRPr="00ED33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878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pStyle w:val="ListParagraph"/>
              <w:numPr>
                <w:ilvl w:val="0"/>
                <w:numId w:val="28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878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B33FD" w:rsidRPr="00ED33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  <w:r w:rsidR="00AB33FD" w:rsidRPr="00ED33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AB33FD" w:rsidRPr="00ED338C" w:rsidTr="005D4BF7">
        <w:tc>
          <w:tcPr>
            <w:tcW w:w="6189" w:type="dxa"/>
            <w:gridSpan w:val="4"/>
            <w:shd w:val="clear" w:color="auto" w:fill="auto"/>
          </w:tcPr>
          <w:p w:rsidR="00AB33FD" w:rsidRPr="00ED338C" w:rsidRDefault="00AB33FD" w:rsidP="00AB33FD">
            <w:pPr>
              <w:tabs>
                <w:tab w:val="left" w:pos="432"/>
              </w:tabs>
              <w:spacing w:line="240" w:lineRule="atLeast"/>
              <w:ind w:left="25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</w:rPr>
              <w:t>-</w:t>
            </w:r>
            <w:r w:rsidRPr="00ED338C">
              <w:rPr>
                <w:rFonts w:ascii="Angsana New" w:hAnsi="Angsana New"/>
                <w:sz w:val="30"/>
                <w:szCs w:val="30"/>
              </w:rPr>
              <w:tab/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3FD" w:rsidRPr="00ED338C" w:rsidRDefault="00FB6CCE" w:rsidP="00AB33FD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B33FD" w:rsidRPr="00ED33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AB33FD" w:rsidRPr="00ED338C" w:rsidTr="005D4BF7">
        <w:tc>
          <w:tcPr>
            <w:tcW w:w="3875" w:type="dxa"/>
            <w:shd w:val="clear" w:color="auto" w:fill="auto"/>
          </w:tcPr>
          <w:p w:rsidR="00AB33FD" w:rsidRPr="00ED338C" w:rsidRDefault="00AB33FD" w:rsidP="00AB33FD">
            <w:pPr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8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33FD" w:rsidRPr="00ED338C" w:rsidRDefault="00627911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2,227,535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33FD" w:rsidRPr="00ED338C" w:rsidRDefault="00FB6CCE" w:rsidP="00AB33F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B33FD"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  <w:r w:rsidR="00AB33FD"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</w:tr>
    </w:tbl>
    <w:p w:rsidR="00A46866" w:rsidRDefault="00A46866" w:rsidP="005736E3">
      <w:pPr>
        <w:pStyle w:val="Bo-Blankline"/>
      </w:pPr>
    </w:p>
    <w:p w:rsidR="00CB2E48" w:rsidRPr="003C1A84" w:rsidRDefault="00CF7566" w:rsidP="00CF7566">
      <w:pPr>
        <w:pStyle w:val="Caption"/>
        <w:numPr>
          <w:ilvl w:val="0"/>
          <w:numId w:val="0"/>
        </w:numPr>
        <w:ind w:left="540"/>
        <w:rPr>
          <w:sz w:val="28"/>
          <w:szCs w:val="28"/>
          <w:cs/>
        </w:rPr>
        <w:sectPr w:rsidR="00CB2E48" w:rsidRPr="003C1A84" w:rsidSect="00E534EC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aperSrc w:first="15" w:other="15"/>
          <w:pgNumType w:start="16"/>
          <w:cols w:space="737"/>
        </w:sectPr>
      </w:pPr>
      <w:r w:rsidRPr="003C1A84">
        <w:rPr>
          <w:sz w:val="28"/>
          <w:szCs w:val="28"/>
          <w:cs/>
        </w:rPr>
        <w:t xml:space="preserve"> </w:t>
      </w:r>
    </w:p>
    <w:p w:rsidR="00EB712A" w:rsidRPr="00896339" w:rsidRDefault="00F356C1" w:rsidP="00896339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p w:rsidR="00694CDF" w:rsidRPr="00896339" w:rsidRDefault="00694CDF" w:rsidP="00AE1AA6">
      <w:pPr>
        <w:pStyle w:val="Bo-Blankline"/>
      </w:pPr>
    </w:p>
    <w:tbl>
      <w:tblPr>
        <w:tblpPr w:leftFromText="180" w:rightFromText="180" w:vertAnchor="text" w:horzAnchor="margin" w:tblpX="455" w:tblpY="221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990"/>
        <w:gridCol w:w="180"/>
        <w:gridCol w:w="990"/>
        <w:gridCol w:w="180"/>
        <w:gridCol w:w="108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875B28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ยานพหนะ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:rsidTr="00E534EC">
        <w:trPr>
          <w:cantSplit/>
        </w:trPr>
        <w:tc>
          <w:tcPr>
            <w:tcW w:w="2070" w:type="dxa"/>
          </w:tcPr>
          <w:p w:rsidR="00875B28" w:rsidRPr="00CC0668" w:rsidRDefault="00875B28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</w:tcPr>
          <w:p w:rsidR="00875B28" w:rsidRPr="00CC0668" w:rsidRDefault="00875B28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:rsidR="00C23FDA" w:rsidRPr="00AB33FD" w:rsidRDefault="00C23FDA" w:rsidP="00C23F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579</w:t>
            </w:r>
          </w:p>
        </w:tc>
        <w:tc>
          <w:tcPr>
            <w:tcW w:w="180" w:type="dxa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AB33FD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80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467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78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AB33FD" w:rsidRDefault="00C23FDA" w:rsidP="00C23FD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178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AB33FD" w:rsidRDefault="00C23FDA" w:rsidP="001E58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180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Default="00875B28" w:rsidP="00875B28">
            <w:pPr>
              <w:pStyle w:val="acctfourfigures"/>
              <w:tabs>
                <w:tab w:val="clear" w:pos="765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C23FDA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AB33FD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Pr="00AB33F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180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3FDA" w:rsidRPr="00AB33FD" w:rsidRDefault="00C23FDA" w:rsidP="00C23F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016</w:t>
            </w:r>
            <w:r w:rsidRPr="00AB33F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80" w:type="dxa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33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AB33FD" w:rsidRDefault="00C23FDA" w:rsidP="00ED338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AB33F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738</w:t>
            </w:r>
            <w:r w:rsidRPr="00AB33F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018</w:t>
            </w:r>
          </w:p>
        </w:tc>
      </w:tr>
      <w:tr w:rsidR="00875B28" w:rsidRPr="00CC0668" w:rsidTr="00C23FDA">
        <w:trPr>
          <w:cantSplit/>
        </w:trPr>
        <w:tc>
          <w:tcPr>
            <w:tcW w:w="2070" w:type="dxa"/>
          </w:tcPr>
          <w:p w:rsidR="00875B28" w:rsidRPr="00CC0668" w:rsidRDefault="00875B28" w:rsidP="00875B2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7,600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19,995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1,740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Pr="001E5821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1E582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026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6,414,206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  <w:r>
              <w:rPr>
                <w:rFonts w:ascii="Angsana New" w:hAnsi="Angsana New"/>
                <w:sz w:val="26"/>
                <w:szCs w:val="26"/>
              </w:rPr>
              <w:t>,650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6,558,217</w:t>
            </w:r>
          </w:p>
        </w:tc>
      </w:tr>
      <w:tr w:rsidR="00875B28" w:rsidRPr="00CC0668" w:rsidTr="00C23FDA">
        <w:trPr>
          <w:cantSplit/>
        </w:trPr>
        <w:tc>
          <w:tcPr>
            <w:tcW w:w="2070" w:type="dxa"/>
          </w:tcPr>
          <w:p w:rsidR="00875B28" w:rsidRPr="00CC0668" w:rsidRDefault="00875B28" w:rsidP="00875B2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,525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2,066,114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3,592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1,742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875B28" w:rsidRPr="001E5821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Pr="001E5821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1E582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Pr="001E582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988</w:t>
            </w:r>
            <w:r w:rsidRPr="001E58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(2,144,985)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75B28" w:rsidRPr="00CC0668" w:rsidTr="00C23FDA">
        <w:trPr>
          <w:cantSplit/>
        </w:trPr>
        <w:tc>
          <w:tcPr>
            <w:tcW w:w="2070" w:type="dxa"/>
          </w:tcPr>
          <w:p w:rsidR="00875B28" w:rsidRPr="00CC0668" w:rsidRDefault="00875B28" w:rsidP="00875B2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CF13D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579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(7,600)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(77)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(369)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5B28" w:rsidRDefault="00875B28" w:rsidP="002E26EC">
            <w:pPr>
              <w:pStyle w:val="acctfourfigures"/>
              <w:tabs>
                <w:tab w:val="clear" w:pos="765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875B2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(18,625)</w:t>
            </w: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23FDA" w:rsidRPr="001E5821" w:rsidRDefault="00C23FDA" w:rsidP="001E58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C23FD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1E58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3FDA" w:rsidRPr="00CC0668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  <w:vAlign w:val="bottom"/>
          </w:tcPr>
          <w:p w:rsidR="00C23FDA" w:rsidRPr="00AB33FD" w:rsidRDefault="00C23FDA" w:rsidP="001E5821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B33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1E5821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176</w:t>
            </w:r>
            <w:r w:rsidRPr="001E58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365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1E5821" w:rsidRDefault="00C23FDA" w:rsidP="00ED33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1E58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533</w:t>
            </w:r>
            <w:r w:rsidRPr="001E58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993</w:t>
            </w:r>
          </w:p>
        </w:tc>
        <w:tc>
          <w:tcPr>
            <w:tcW w:w="178" w:type="dxa"/>
            <w:vAlign w:val="bottom"/>
          </w:tcPr>
          <w:p w:rsidR="00C23FDA" w:rsidRPr="0006380F" w:rsidRDefault="00C23FDA" w:rsidP="00ED33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C23FD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148,368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1E58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18,869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Default="00875B28" w:rsidP="002E26EC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C23FDA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C23FDA" w:rsidP="001E58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11,923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7,285,442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C23FDA" w:rsidP="001E58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102,650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17,277,610</w:t>
            </w:r>
          </w:p>
        </w:tc>
      </w:tr>
      <w:tr w:rsidR="00875B28" w:rsidRPr="00CC0668" w:rsidTr="00C23FDA">
        <w:trPr>
          <w:cantSplit/>
        </w:trPr>
        <w:tc>
          <w:tcPr>
            <w:tcW w:w="2070" w:type="dxa"/>
          </w:tcPr>
          <w:p w:rsidR="00875B28" w:rsidRPr="00CC0668" w:rsidRDefault="00875B28" w:rsidP="00875B2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8,427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31,211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3,954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5B28" w:rsidRPr="00DE5493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117</w:t>
            </w:r>
          </w:p>
        </w:tc>
        <w:tc>
          <w:tcPr>
            <w:tcW w:w="180" w:type="dxa"/>
          </w:tcPr>
          <w:p w:rsidR="00875B28" w:rsidRPr="00DE5493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6,453,24</w:t>
            </w:r>
            <w:r w:rsidR="00007D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Pr="00CC0668" w:rsidRDefault="00875B28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9,742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6,506,69</w:t>
            </w:r>
            <w:r w:rsidR="00007D7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2E26EC" w:rsidRPr="00CC0668" w:rsidTr="00C23FDA">
        <w:trPr>
          <w:cantSplit/>
        </w:trPr>
        <w:tc>
          <w:tcPr>
            <w:tcW w:w="2070" w:type="dxa"/>
          </w:tcPr>
          <w:p w:rsidR="002E26EC" w:rsidRPr="00CC0668" w:rsidRDefault="002E26EC" w:rsidP="002E26E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15,997</w:t>
            </w:r>
          </w:p>
        </w:tc>
        <w:tc>
          <w:tcPr>
            <w:tcW w:w="1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1,227,789</w:t>
            </w:r>
          </w:p>
        </w:tc>
        <w:tc>
          <w:tcPr>
            <w:tcW w:w="178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2E26EC" w:rsidRPr="002E26EC" w:rsidRDefault="002E26EC" w:rsidP="002E26EC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6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6,368</w:t>
            </w:r>
          </w:p>
        </w:tc>
        <w:tc>
          <w:tcPr>
            <w:tcW w:w="1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(1,250,214)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E26EC" w:rsidRPr="00CC0668" w:rsidTr="00C23FDA">
        <w:trPr>
          <w:cantSplit/>
        </w:trPr>
        <w:tc>
          <w:tcPr>
            <w:tcW w:w="2070" w:type="dxa"/>
          </w:tcPr>
          <w:p w:rsidR="002E26EC" w:rsidRPr="00CC0668" w:rsidRDefault="002E26EC" w:rsidP="002E26E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(128,609)</w:t>
            </w:r>
          </w:p>
        </w:tc>
        <w:tc>
          <w:tcPr>
            <w:tcW w:w="178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(40)</w:t>
            </w:r>
          </w:p>
        </w:tc>
        <w:tc>
          <w:tcPr>
            <w:tcW w:w="178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E26EC" w:rsidRPr="002E26EC" w:rsidRDefault="002E26EC" w:rsidP="002E26EC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6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E26EC" w:rsidRPr="00CC0668" w:rsidRDefault="002E26EC" w:rsidP="002E26E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(128,649)</w:t>
            </w:r>
          </w:p>
        </w:tc>
      </w:tr>
      <w:tr w:rsidR="00875B28" w:rsidRPr="00CC0668" w:rsidTr="00C23FDA">
        <w:trPr>
          <w:cantSplit/>
        </w:trPr>
        <w:tc>
          <w:tcPr>
            <w:tcW w:w="2070" w:type="dxa"/>
          </w:tcPr>
          <w:p w:rsidR="00875B28" w:rsidRPr="00CC0668" w:rsidRDefault="00875B28" w:rsidP="00875B2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192,362</w:t>
            </w:r>
          </w:p>
        </w:tc>
        <w:tc>
          <w:tcPr>
            <w:tcW w:w="180" w:type="dxa"/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10,641,600</w:t>
            </w:r>
          </w:p>
        </w:tc>
        <w:tc>
          <w:tcPr>
            <w:tcW w:w="178" w:type="dxa"/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179,539</w:t>
            </w:r>
          </w:p>
        </w:tc>
        <w:tc>
          <w:tcPr>
            <w:tcW w:w="178" w:type="dxa"/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22,883</w:t>
            </w:r>
          </w:p>
        </w:tc>
        <w:tc>
          <w:tcPr>
            <w:tcW w:w="180" w:type="dxa"/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27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117</w:t>
            </w:r>
          </w:p>
        </w:tc>
        <w:tc>
          <w:tcPr>
            <w:tcW w:w="180" w:type="dxa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</w:rPr>
              <w:t>18,291</w:t>
            </w:r>
          </w:p>
        </w:tc>
        <w:tc>
          <w:tcPr>
            <w:tcW w:w="180" w:type="dxa"/>
            <w:vAlign w:val="bottom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12,488,47</w:t>
            </w:r>
            <w:r w:rsidR="00007D7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80" w:type="dxa"/>
          </w:tcPr>
          <w:p w:rsidR="00875B28" w:rsidRPr="00562764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5B28" w:rsidRPr="00562764" w:rsidRDefault="00875B28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</w:rPr>
              <w:t>112,392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23,655,65</w:t>
            </w:r>
            <w:r w:rsidR="00007D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4"/>
          <w:szCs w:val="14"/>
          <w:lang w:val="en-US"/>
        </w:rPr>
      </w:pPr>
    </w:p>
    <w:p w:rsidR="00C23FDA" w:rsidRDefault="00C23FDA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</w:p>
    <w:p w:rsidR="00C23FDA" w:rsidRDefault="00C23FDA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</w:p>
    <w:p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378" w:tblpY="-98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1080"/>
        <w:gridCol w:w="178"/>
        <w:gridCol w:w="1172"/>
        <w:gridCol w:w="178"/>
        <w:gridCol w:w="1172"/>
        <w:gridCol w:w="180"/>
        <w:gridCol w:w="1091"/>
        <w:gridCol w:w="178"/>
        <w:gridCol w:w="1091"/>
        <w:gridCol w:w="178"/>
        <w:gridCol w:w="1152"/>
        <w:gridCol w:w="180"/>
        <w:gridCol w:w="1080"/>
        <w:gridCol w:w="180"/>
        <w:gridCol w:w="1080"/>
      </w:tblGrid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ยานพหนะ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:rsidTr="00E534EC">
        <w:trPr>
          <w:cantSplit/>
        </w:trPr>
        <w:tc>
          <w:tcPr>
            <w:tcW w:w="2160" w:type="dxa"/>
          </w:tcPr>
          <w:p w:rsidR="00875B28" w:rsidRPr="00CC0668" w:rsidRDefault="00875B28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  <w:vAlign w:val="bottom"/>
          </w:tcPr>
          <w:p w:rsidR="00875B28" w:rsidRPr="003F38BF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37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052375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375">
              <w:rPr>
                <w:rFonts w:ascii="Angsana New" w:hAnsi="Angsana New"/>
                <w:sz w:val="26"/>
                <w:szCs w:val="26"/>
                <w:lang w:val="en-US"/>
              </w:rPr>
              <w:t>9,684</w:t>
            </w:r>
          </w:p>
        </w:tc>
        <w:tc>
          <w:tcPr>
            <w:tcW w:w="180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375">
              <w:rPr>
                <w:rFonts w:ascii="Angsana New" w:hAnsi="Angsana New"/>
                <w:sz w:val="26"/>
                <w:szCs w:val="26"/>
                <w:lang w:val="en-US"/>
              </w:rPr>
              <w:t>1,380,915</w:t>
            </w:r>
          </w:p>
        </w:tc>
        <w:tc>
          <w:tcPr>
            <w:tcW w:w="178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052375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375">
              <w:rPr>
                <w:rFonts w:ascii="Angsana New" w:hAnsi="Angsana New"/>
                <w:sz w:val="26"/>
                <w:szCs w:val="26"/>
                <w:lang w:val="en-US"/>
              </w:rPr>
              <w:t>53,089</w:t>
            </w:r>
          </w:p>
        </w:tc>
        <w:tc>
          <w:tcPr>
            <w:tcW w:w="178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375">
              <w:rPr>
                <w:rFonts w:ascii="Angsana New" w:hAnsi="Angsana New"/>
                <w:sz w:val="26"/>
                <w:szCs w:val="26"/>
                <w:lang w:val="en-US"/>
              </w:rPr>
              <w:t>11,929</w:t>
            </w:r>
          </w:p>
        </w:tc>
        <w:tc>
          <w:tcPr>
            <w:tcW w:w="180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C23FDA" w:rsidRPr="00052375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3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23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3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3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052375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052375">
              <w:rPr>
                <w:rFonts w:ascii="Angsana New" w:hAnsi="Angsana New"/>
                <w:sz w:val="26"/>
                <w:szCs w:val="26"/>
                <w:lang w:val="en-US"/>
              </w:rPr>
              <w:t>1,455,617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4,916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348,733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12,150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1,928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991570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0743C7" w:rsidRDefault="00C23FDA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0743C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370,297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(7,064)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(77)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(368)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23FDA" w:rsidRPr="00991570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(7,509)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14,600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06380F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1,722,584</w:t>
            </w:r>
          </w:p>
        </w:tc>
        <w:tc>
          <w:tcPr>
            <w:tcW w:w="178" w:type="dxa"/>
            <w:vAlign w:val="bottom"/>
          </w:tcPr>
          <w:p w:rsidR="00C23FDA" w:rsidRPr="0006380F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65,162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13,489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0743C7" w:rsidRDefault="00C23FDA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0743C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570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1,818,405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6,703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337,741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875B28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13,51</w:t>
            </w:r>
            <w:r w:rsidR="00007D7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2,536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991570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78" w:type="dxa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C23FDA" w:rsidRPr="00991570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C23FDA" w:rsidRPr="00991570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875B28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3,669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364,1</w:t>
            </w:r>
            <w:r w:rsidR="00007D70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23FDA" w:rsidRPr="00CC0668" w:rsidRDefault="00C23FDA" w:rsidP="00C23FDA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(30,409)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23FDA" w:rsidRPr="00CC0668" w:rsidRDefault="00875B28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(40)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23FDA" w:rsidRPr="00CC066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C23FDA" w:rsidRPr="00991570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C23FDA" w:rsidRPr="00991570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C23FDA" w:rsidRPr="00991570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C23FDA" w:rsidRPr="00991570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(30,449)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21,303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2,029,916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562764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</w:t>
            </w:r>
            <w:r w:rsidR="00875B2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,63</w:t>
            </w:r>
            <w:r w:rsidR="00007D7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16,025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C23FDA" w:rsidRPr="00CC0668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FDA" w:rsidRPr="00CC0668" w:rsidRDefault="00875B28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6,239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23FDA" w:rsidRPr="00CC0668" w:rsidRDefault="00875B28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2,152,12</w:t>
            </w:r>
            <w:r w:rsidR="00007D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C23FDA" w:rsidRPr="000743C7" w:rsidTr="00C23FDA">
        <w:trPr>
          <w:cantSplit/>
        </w:trPr>
        <w:tc>
          <w:tcPr>
            <w:tcW w:w="2160" w:type="dxa"/>
          </w:tcPr>
          <w:p w:rsidR="00C23FDA" w:rsidRPr="000743C7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80" w:type="dxa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23FDA" w:rsidRPr="000743C7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23FDA" w:rsidRPr="000743C7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23FDA" w:rsidRPr="000743C7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579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086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964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769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827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C23FDA" w:rsidRDefault="00875B28" w:rsidP="00875B28">
            <w:pPr>
              <w:pStyle w:val="acctfourfigures"/>
              <w:tabs>
                <w:tab w:val="clear" w:pos="765"/>
                <w:tab w:val="left" w:pos="204"/>
                <w:tab w:val="center" w:pos="46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885</w:t>
            </w: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016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221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282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401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C23FDA" w:rsidRDefault="00C23FDA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C23FDA" w:rsidRDefault="00C23FDA" w:rsidP="000743C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C23FDA" w:rsidRDefault="00C23FDA" w:rsidP="00AB33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75B28" w:rsidRPr="00CC0668" w:rsidTr="00C23FDA">
        <w:trPr>
          <w:cantSplit/>
        </w:trPr>
        <w:tc>
          <w:tcPr>
            <w:tcW w:w="2160" w:type="dxa"/>
          </w:tcPr>
          <w:p w:rsidR="00875B28" w:rsidRPr="00CC0668" w:rsidRDefault="00875B28" w:rsidP="00875B2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และ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161,765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7,811,409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83,206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5,380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left" w:pos="204"/>
                <w:tab w:val="center" w:pos="46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11,923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7,285,442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Pr="000743C7" w:rsidRDefault="00875B28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0743C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080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15,459,205</w:t>
            </w:r>
          </w:p>
        </w:tc>
      </w:tr>
      <w:tr w:rsidR="00875B28" w:rsidRPr="00CC0668" w:rsidTr="00C23FDA">
        <w:trPr>
          <w:cantSplit/>
        </w:trPr>
        <w:tc>
          <w:tcPr>
            <w:tcW w:w="2160" w:type="dxa"/>
          </w:tcPr>
          <w:p w:rsidR="00875B28" w:rsidRPr="00CC0668" w:rsidRDefault="00875B28" w:rsidP="00875B2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171,059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Default="00562764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8,611,684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Default="00562764" w:rsidP="00875B2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100,90</w:t>
            </w:r>
            <w:r w:rsidR="00007D7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75B28" w:rsidRDefault="00562764" w:rsidP="00875B2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6,858</w:t>
            </w:r>
          </w:p>
        </w:tc>
        <w:tc>
          <w:tcPr>
            <w:tcW w:w="180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112</w:t>
            </w:r>
          </w:p>
        </w:tc>
        <w:tc>
          <w:tcPr>
            <w:tcW w:w="178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18,291</w:t>
            </w:r>
          </w:p>
        </w:tc>
        <w:tc>
          <w:tcPr>
            <w:tcW w:w="178" w:type="dxa"/>
            <w:vAlign w:val="bottom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875B2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12,488,47</w:t>
            </w:r>
            <w:r w:rsidR="00007D7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75B28" w:rsidRDefault="00875B28" w:rsidP="005627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106,153</w:t>
            </w:r>
          </w:p>
        </w:tc>
        <w:tc>
          <w:tcPr>
            <w:tcW w:w="180" w:type="dxa"/>
          </w:tcPr>
          <w:p w:rsidR="00875B28" w:rsidRPr="00CC0668" w:rsidRDefault="00875B28" w:rsidP="00875B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75B28" w:rsidRDefault="00562764" w:rsidP="00875B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21,503,529</w:t>
            </w:r>
          </w:p>
        </w:tc>
      </w:tr>
    </w:tbl>
    <w:p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CA1198" w:rsidSect="00AE1AA6">
          <w:footerReference w:type="default" r:id="rId10"/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:rsidR="00517951" w:rsidRPr="00ED338C" w:rsidRDefault="00D918F5" w:rsidP="00ED338C">
      <w:pPr>
        <w:ind w:left="540"/>
        <w:jc w:val="thaiDistribute"/>
        <w:rPr>
          <w:sz w:val="30"/>
          <w:szCs w:val="30"/>
        </w:rPr>
      </w:pPr>
      <w:r w:rsidRPr="00ED338C">
        <w:rPr>
          <w:rFonts w:ascii="Angsana New" w:hAnsi="Angsana New" w:hint="cs"/>
          <w:sz w:val="30"/>
          <w:szCs w:val="30"/>
          <w:cs/>
        </w:rPr>
        <w:lastRenderedPageBreak/>
        <w:t>รา</w:t>
      </w:r>
      <w:r w:rsidR="00517951" w:rsidRPr="00ED338C">
        <w:rPr>
          <w:rFonts w:ascii="Angsana New" w:hAnsi="Angsana New"/>
          <w:sz w:val="30"/>
          <w:szCs w:val="30"/>
          <w:cs/>
        </w:rPr>
        <w:t>คาทรัพย์สินของ</w:t>
      </w:r>
      <w:r w:rsidR="00517951" w:rsidRPr="00ED338C">
        <w:rPr>
          <w:rFonts w:ascii="Angsana New" w:hAnsi="Angsana New" w:hint="cs"/>
          <w:sz w:val="30"/>
          <w:szCs w:val="30"/>
          <w:cs/>
        </w:rPr>
        <w:t>บริษัท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FB6CCE">
        <w:rPr>
          <w:rFonts w:ascii="Angsana New" w:hAnsi="Angsana New"/>
          <w:sz w:val="30"/>
          <w:szCs w:val="30"/>
          <w:cs/>
        </w:rPr>
        <w:t>31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6CCE">
        <w:rPr>
          <w:rFonts w:ascii="Angsana New" w:hAnsi="Angsana New"/>
          <w:sz w:val="30"/>
          <w:szCs w:val="30"/>
          <w:cs/>
        </w:rPr>
        <w:t>25</w:t>
      </w:r>
      <w:r w:rsidR="00FB6CCE">
        <w:rPr>
          <w:rFonts w:ascii="Angsana New" w:hAnsi="Angsana New" w:hint="cs"/>
          <w:sz w:val="30"/>
          <w:szCs w:val="30"/>
          <w:cs/>
        </w:rPr>
        <w:t>60</w:t>
      </w:r>
      <w:r w:rsidR="00AB33FD" w:rsidRPr="00ED338C">
        <w:rPr>
          <w:rFonts w:ascii="Angsana New" w:hAnsi="Angsana New" w:hint="cs"/>
          <w:sz w:val="30"/>
          <w:szCs w:val="30"/>
          <w:cs/>
        </w:rPr>
        <w:t xml:space="preserve"> </w:t>
      </w:r>
      <w:r w:rsidR="00517951" w:rsidRPr="00ED338C">
        <w:rPr>
          <w:rFonts w:ascii="Angsana New" w:hAnsi="Angsana New"/>
          <w:sz w:val="30"/>
          <w:szCs w:val="30"/>
          <w:cs/>
        </w:rPr>
        <w:t>มี</w:t>
      </w:r>
      <w:r w:rsidR="00517951" w:rsidRPr="00052375">
        <w:rPr>
          <w:rFonts w:ascii="Angsana New" w:hAnsi="Angsana New"/>
          <w:sz w:val="30"/>
          <w:szCs w:val="30"/>
          <w:cs/>
        </w:rPr>
        <w:t>จำนวน</w:t>
      </w:r>
      <w:r w:rsidR="00052375" w:rsidRPr="00052375">
        <w:rPr>
          <w:rFonts w:ascii="Angsana New" w:hAnsi="Angsana New"/>
          <w:sz w:val="30"/>
          <w:szCs w:val="30"/>
        </w:rPr>
        <w:t xml:space="preserve"> 815</w:t>
      </w:r>
      <w:r w:rsidR="00517951" w:rsidRPr="00052375">
        <w:rPr>
          <w:rFonts w:ascii="Angsana New" w:hAnsi="Angsana New"/>
          <w:sz w:val="30"/>
          <w:szCs w:val="30"/>
          <w:cs/>
        </w:rPr>
        <w:t xml:space="preserve"> ล้าน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บาท 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  <w:cs/>
        </w:rPr>
        <w:t>255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753</w:t>
      </w:r>
      <w:r w:rsidR="00AB33FD" w:rsidRPr="00ED338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91214" w:rsidRPr="00ED338C">
        <w:rPr>
          <w:sz w:val="30"/>
          <w:szCs w:val="30"/>
          <w:cs/>
        </w:rPr>
        <w:t xml:space="preserve"> </w:t>
      </w:r>
    </w:p>
    <w:p w:rsidR="00857607" w:rsidRPr="000743C7" w:rsidRDefault="00857607" w:rsidP="00ED338C">
      <w:pPr>
        <w:pStyle w:val="Bo-Blankline"/>
      </w:pPr>
    </w:p>
    <w:p w:rsidR="00857607" w:rsidRPr="00ED338C" w:rsidRDefault="00857607" w:rsidP="00ED338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D338C">
        <w:rPr>
          <w:rFonts w:ascii="Angsana New" w:hAnsi="Angsana New"/>
          <w:sz w:val="30"/>
          <w:szCs w:val="30"/>
          <w:cs/>
        </w:rPr>
        <w:t xml:space="preserve">ต้นทุนการกู้ยืมที่เกี่ยวข้องกับการได้มาซึ่งโรงงานใหม่ได้บันทึกเป็นส่วนหนึ่งของต้นทุนสินทรัพย์ของบริษัท </w:t>
      </w:r>
      <w:r w:rsidR="00663717">
        <w:rPr>
          <w:rFonts w:ascii="Angsana New" w:hAnsi="Angsana New"/>
          <w:sz w:val="30"/>
          <w:szCs w:val="30"/>
        </w:rPr>
        <w:br/>
      </w:r>
      <w:r w:rsidRPr="00ED33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6CCE">
        <w:rPr>
          <w:rFonts w:ascii="Angsana New" w:hAnsi="Angsana New"/>
          <w:sz w:val="30"/>
          <w:szCs w:val="30"/>
        </w:rPr>
        <w:t>31</w:t>
      </w:r>
      <w:r w:rsidRPr="00ED33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6CCE">
        <w:rPr>
          <w:rFonts w:ascii="Angsana New" w:hAnsi="Angsana New"/>
          <w:sz w:val="30"/>
          <w:szCs w:val="30"/>
        </w:rPr>
        <w:t>25</w:t>
      </w:r>
      <w:r w:rsidR="00FB6CCE">
        <w:rPr>
          <w:rFonts w:ascii="Angsana New" w:hAnsi="Angsana New" w:hint="cs"/>
          <w:sz w:val="30"/>
          <w:szCs w:val="30"/>
          <w:cs/>
        </w:rPr>
        <w:t>60</w:t>
      </w:r>
      <w:r w:rsidR="00AB33FD" w:rsidRPr="00ED338C">
        <w:rPr>
          <w:rFonts w:ascii="Angsana New" w:hAnsi="Angsana New" w:hint="cs"/>
          <w:sz w:val="30"/>
          <w:szCs w:val="30"/>
          <w:cs/>
        </w:rPr>
        <w:t xml:space="preserve"> </w:t>
      </w:r>
      <w:r w:rsidR="002C17CA" w:rsidRPr="00ED338C">
        <w:rPr>
          <w:rFonts w:ascii="Angsana New" w:hAnsi="Angsana New"/>
          <w:sz w:val="30"/>
          <w:szCs w:val="30"/>
          <w:cs/>
        </w:rPr>
        <w:t xml:space="preserve">จำนวน </w:t>
      </w:r>
      <w:r w:rsidR="00B31150">
        <w:rPr>
          <w:rFonts w:ascii="Angsana New" w:hAnsi="Angsana New"/>
          <w:sz w:val="30"/>
          <w:szCs w:val="30"/>
          <w:lang w:val="en-US"/>
        </w:rPr>
        <w:t>55</w:t>
      </w:r>
      <w:r w:rsidRPr="00ED338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D338C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255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Pr="00ED338C">
        <w:rPr>
          <w:rFonts w:ascii="Angsana New" w:hAnsi="Angsana New"/>
          <w:i/>
          <w:iCs/>
          <w:sz w:val="30"/>
          <w:szCs w:val="30"/>
        </w:rPr>
        <w:t xml:space="preserve">: 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41</w:t>
      </w:r>
      <w:r w:rsidRPr="00ED338C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ED338C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มีอัตราดอกเบี้ยที่รับรู้ในงบการเงินร้อยละ </w:t>
      </w:r>
      <w:r w:rsidR="00A41FA1" w:rsidRPr="00ED338C">
        <w:rPr>
          <w:rFonts w:ascii="Angsana New" w:hAnsi="Angsana New"/>
          <w:sz w:val="30"/>
          <w:szCs w:val="30"/>
          <w:cs/>
        </w:rPr>
        <w:br/>
      </w:r>
      <w:r w:rsidR="00B31150" w:rsidRPr="00B31150">
        <w:rPr>
          <w:rFonts w:ascii="Angsana New" w:hAnsi="Angsana New"/>
          <w:sz w:val="30"/>
          <w:szCs w:val="30"/>
        </w:rPr>
        <w:t>MLR-</w:t>
      </w:r>
      <w:r w:rsidR="00B31150" w:rsidRPr="00B31150">
        <w:rPr>
          <w:rFonts w:ascii="Angsana New" w:hAnsi="Angsana New"/>
          <w:sz w:val="30"/>
          <w:szCs w:val="30"/>
          <w:cs/>
        </w:rPr>
        <w:t xml:space="preserve">1.75 ถึง </w:t>
      </w:r>
      <w:r w:rsidR="00B31150" w:rsidRPr="00B31150">
        <w:rPr>
          <w:rFonts w:ascii="Angsana New" w:hAnsi="Angsana New"/>
          <w:sz w:val="30"/>
          <w:szCs w:val="30"/>
        </w:rPr>
        <w:t>MLR-</w:t>
      </w:r>
      <w:r w:rsidR="00B31150" w:rsidRPr="00B31150">
        <w:rPr>
          <w:rFonts w:ascii="Angsana New" w:hAnsi="Angsana New"/>
          <w:sz w:val="30"/>
          <w:szCs w:val="30"/>
          <w:cs/>
        </w:rPr>
        <w:t>1.5</w:t>
      </w:r>
      <w:r w:rsidR="00B31150">
        <w:rPr>
          <w:rFonts w:ascii="Angsana New" w:hAnsi="Angsana New"/>
          <w:sz w:val="30"/>
          <w:szCs w:val="30"/>
        </w:rPr>
        <w:t xml:space="preserve"> </w:t>
      </w:r>
      <w:r w:rsidRPr="00ED338C">
        <w:rPr>
          <w:rFonts w:ascii="Angsana New" w:hAnsi="Angsana New"/>
          <w:i/>
          <w:iCs/>
          <w:sz w:val="30"/>
          <w:szCs w:val="30"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255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Pr="00ED338C">
        <w:rPr>
          <w:rFonts w:ascii="Angsana New" w:hAnsi="Angsana New"/>
          <w:i/>
          <w:iCs/>
          <w:sz w:val="30"/>
          <w:szCs w:val="30"/>
        </w:rPr>
        <w:t xml:space="preserve">: </w:t>
      </w:r>
      <w:r w:rsidRPr="00ED338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CC077F" w:rsidRPr="00ED338C">
        <w:rPr>
          <w:rFonts w:ascii="Angsana New" w:hAnsi="Angsana New"/>
          <w:i/>
          <w:iCs/>
          <w:sz w:val="30"/>
          <w:szCs w:val="30"/>
        </w:rPr>
        <w:t>MLR-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AB33FD" w:rsidRPr="00ED338C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75</w:t>
      </w:r>
      <w:r w:rsidR="00AB33FD" w:rsidRPr="00ED338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D338C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Pr="00ED338C">
        <w:rPr>
          <w:rFonts w:ascii="Angsana New" w:hAnsi="Angsana New"/>
          <w:i/>
          <w:iCs/>
          <w:sz w:val="30"/>
          <w:szCs w:val="30"/>
        </w:rPr>
        <w:t>MLR-</w:t>
      </w:r>
      <w:r w:rsidR="00FB6CCE">
        <w:rPr>
          <w:rFonts w:ascii="Angsana New" w:hAnsi="Angsana New"/>
          <w:i/>
          <w:iCs/>
          <w:sz w:val="30"/>
          <w:szCs w:val="30"/>
        </w:rPr>
        <w:t>1</w:t>
      </w:r>
      <w:r w:rsidR="009C4C55" w:rsidRPr="00ED338C">
        <w:rPr>
          <w:rFonts w:ascii="Angsana New" w:hAnsi="Angsana New"/>
          <w:i/>
          <w:iCs/>
          <w:sz w:val="30"/>
          <w:szCs w:val="30"/>
        </w:rPr>
        <w:t>.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Pr="00ED338C">
        <w:rPr>
          <w:rFonts w:ascii="Angsana New" w:hAnsi="Angsana New"/>
          <w:i/>
          <w:iCs/>
          <w:sz w:val="30"/>
          <w:szCs w:val="30"/>
        </w:rPr>
        <w:t>)</w:t>
      </w:r>
    </w:p>
    <w:p w:rsidR="00046860" w:rsidRPr="000743C7" w:rsidRDefault="00046860" w:rsidP="0019459F">
      <w:pPr>
        <w:pStyle w:val="Bo-Blankline"/>
      </w:pPr>
    </w:p>
    <w:p w:rsidR="00CD283E" w:rsidRPr="00ED338C" w:rsidRDefault="00CD283E" w:rsidP="006532ED">
      <w:pPr>
        <w:pStyle w:val="Caption"/>
      </w:pPr>
      <w:r w:rsidRPr="00ED338C">
        <w:rPr>
          <w:rFonts w:hint="cs"/>
          <w:cs/>
        </w:rPr>
        <w:t>ภาษีเงินได้รอการตัดบัญชี</w:t>
      </w:r>
    </w:p>
    <w:p w:rsidR="00CD283E" w:rsidRPr="000743C7" w:rsidRDefault="00CD283E" w:rsidP="00896339">
      <w:pPr>
        <w:pStyle w:val="Bo-Blankline"/>
      </w:pPr>
    </w:p>
    <w:p w:rsidR="00224937" w:rsidRPr="00ED338C" w:rsidRDefault="00224937" w:rsidP="00224937">
      <w:pPr>
        <w:pStyle w:val="Bo-C1Content"/>
      </w:pPr>
      <w:r w:rsidRPr="00ED338C">
        <w:rPr>
          <w:cs/>
        </w:rPr>
        <w:t>สินทรัพย์และหนี้สินภาษีเงินได้รอการตัดบัญชี</w:t>
      </w:r>
      <w:r w:rsidRPr="00ED338C">
        <w:rPr>
          <w:rFonts w:hint="cs"/>
          <w:cs/>
        </w:rPr>
        <w:t xml:space="preserve"> </w:t>
      </w:r>
      <w:r w:rsidRPr="00ED338C">
        <w:rPr>
          <w:cs/>
        </w:rPr>
        <w:t xml:space="preserve">ณ วันที่ </w:t>
      </w:r>
      <w:r w:rsidR="00FB6CCE">
        <w:t>31</w:t>
      </w:r>
      <w:r w:rsidRPr="00ED338C">
        <w:t xml:space="preserve"> </w:t>
      </w:r>
      <w:r w:rsidR="00B2366E" w:rsidRPr="00ED338C">
        <w:rPr>
          <w:rFonts w:hint="cs"/>
          <w:cs/>
        </w:rPr>
        <w:t xml:space="preserve">ธันวาคม </w:t>
      </w:r>
      <w:r w:rsidR="00B2366E" w:rsidRPr="00ED338C">
        <w:rPr>
          <w:cs/>
        </w:rPr>
        <w:t>มีดังนี้</w:t>
      </w:r>
    </w:p>
    <w:p w:rsidR="008800BC" w:rsidRPr="000743C7" w:rsidRDefault="008800BC" w:rsidP="00896339">
      <w:pPr>
        <w:pStyle w:val="Bo-Blankline"/>
      </w:pPr>
    </w:p>
    <w:tbl>
      <w:tblPr>
        <w:tblW w:w="9106" w:type="dxa"/>
        <w:tblInd w:w="534" w:type="dxa"/>
        <w:tblLook w:val="04A0" w:firstRow="1" w:lastRow="0" w:firstColumn="1" w:lastColumn="0" w:noHBand="0" w:noVBand="1"/>
      </w:tblPr>
      <w:tblGrid>
        <w:gridCol w:w="3741"/>
        <w:gridCol w:w="1164"/>
        <w:gridCol w:w="260"/>
        <w:gridCol w:w="1163"/>
        <w:gridCol w:w="242"/>
        <w:gridCol w:w="1164"/>
        <w:gridCol w:w="269"/>
        <w:gridCol w:w="1103"/>
      </w:tblGrid>
      <w:tr w:rsidR="00493505" w:rsidRPr="00ED338C" w:rsidTr="00A4002D">
        <w:tc>
          <w:tcPr>
            <w:tcW w:w="3741" w:type="dxa"/>
            <w:shd w:val="clear" w:color="auto" w:fill="auto"/>
          </w:tcPr>
          <w:p w:rsidR="00493505" w:rsidRPr="00ED338C" w:rsidRDefault="00493505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:rsidR="00493505" w:rsidRPr="00ED338C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:rsidR="00493505" w:rsidRPr="00ED338C" w:rsidRDefault="00493505" w:rsidP="00B566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shd w:val="clear" w:color="auto" w:fill="auto"/>
          </w:tcPr>
          <w:p w:rsidR="00493505" w:rsidRPr="00ED338C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B33FD" w:rsidRPr="00ED338C" w:rsidTr="00A4002D">
        <w:tc>
          <w:tcPr>
            <w:tcW w:w="3741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AB33FD" w:rsidRPr="00ED338C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:rsidR="00AB33FD" w:rsidRPr="00ED338C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2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AB33FD" w:rsidRPr="00ED338C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:rsidR="00AB33FD" w:rsidRPr="00ED338C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B33FD" w:rsidRPr="00ED338C" w:rsidTr="00A4002D">
        <w:tc>
          <w:tcPr>
            <w:tcW w:w="3741" w:type="dxa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5" w:type="dxa"/>
            <w:gridSpan w:val="7"/>
            <w:shd w:val="clear" w:color="auto" w:fill="auto"/>
          </w:tcPr>
          <w:p w:rsidR="00AB33FD" w:rsidRPr="00ED338C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ED338C" w:rsidTr="00A4002D">
        <w:tc>
          <w:tcPr>
            <w:tcW w:w="3741" w:type="dxa"/>
            <w:shd w:val="clear" w:color="auto" w:fill="auto"/>
          </w:tcPr>
          <w:p w:rsidR="00AB33FD" w:rsidRPr="00ED338C" w:rsidRDefault="00AB33FD" w:rsidP="00AB33FD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AB33FD" w:rsidRPr="00ED338C" w:rsidRDefault="00055A98" w:rsidP="00AB33F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115,065</w:t>
            </w:r>
          </w:p>
        </w:tc>
        <w:tc>
          <w:tcPr>
            <w:tcW w:w="260" w:type="dxa"/>
            <w:shd w:val="clear" w:color="auto" w:fill="auto"/>
          </w:tcPr>
          <w:p w:rsidR="00AB33FD" w:rsidRPr="00ED338C" w:rsidRDefault="00AB33FD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AB33FD" w:rsidRPr="00ED338C" w:rsidRDefault="00FB6CCE" w:rsidP="00AB33F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  <w:r w:rsidR="00AB33FD" w:rsidRPr="00ED33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AB33FD" w:rsidRPr="00ED338C" w:rsidRDefault="00A9223B" w:rsidP="00055A98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55A98">
              <w:rPr>
                <w:rFonts w:ascii="Angsana New" w:hAnsi="Angsana New"/>
                <w:sz w:val="30"/>
                <w:szCs w:val="30"/>
              </w:rPr>
              <w:t>309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B33FD" w:rsidRPr="00ED338C" w:rsidRDefault="00AB33FD" w:rsidP="00AB33F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B33FD" w:rsidRPr="00ED338C" w:rsidRDefault="00AB33FD" w:rsidP="00A27D1E">
            <w:pPr>
              <w:tabs>
                <w:tab w:val="decimal" w:pos="45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2D" w:rsidRPr="00ED338C" w:rsidTr="00A4002D">
        <w:trPr>
          <w:trHeight w:val="70"/>
        </w:trPr>
        <w:tc>
          <w:tcPr>
            <w:tcW w:w="3741" w:type="dxa"/>
            <w:shd w:val="clear" w:color="auto" w:fill="auto"/>
          </w:tcPr>
          <w:p w:rsidR="00A4002D" w:rsidRPr="00ED338C" w:rsidRDefault="00A4002D" w:rsidP="00A4002D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60" w:type="dxa"/>
            <w:shd w:val="clear" w:color="auto" w:fill="auto"/>
          </w:tcPr>
          <w:p w:rsidR="00A4002D" w:rsidRPr="00ED338C" w:rsidRDefault="00A4002D" w:rsidP="00A400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45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02D" w:rsidRPr="00ED338C" w:rsidTr="00A4002D">
        <w:tc>
          <w:tcPr>
            <w:tcW w:w="3741" w:type="dxa"/>
            <w:shd w:val="clear" w:color="auto" w:fill="auto"/>
            <w:vAlign w:val="bottom"/>
          </w:tcPr>
          <w:p w:rsidR="00A4002D" w:rsidRPr="00ED338C" w:rsidRDefault="00A4002D" w:rsidP="00A4002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114,756</w:t>
            </w:r>
          </w:p>
        </w:tc>
        <w:tc>
          <w:tcPr>
            <w:tcW w:w="260" w:type="dxa"/>
            <w:shd w:val="clear" w:color="auto" w:fill="auto"/>
          </w:tcPr>
          <w:p w:rsidR="00A4002D" w:rsidRPr="00ED338C" w:rsidRDefault="00A4002D" w:rsidP="00A4002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45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002D" w:rsidRPr="00ED338C" w:rsidRDefault="00A4002D" w:rsidP="00A4002D">
            <w:pPr>
              <w:tabs>
                <w:tab w:val="decimal" w:pos="45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A6F99" w:rsidRPr="00406945" w:rsidRDefault="00DA6F99" w:rsidP="00896339">
      <w:pPr>
        <w:pStyle w:val="Bo-Blankline"/>
      </w:pPr>
    </w:p>
    <w:p w:rsidR="00CD283E" w:rsidRPr="00ED338C" w:rsidRDefault="005B5F60" w:rsidP="00AB33FD">
      <w:pPr>
        <w:pStyle w:val="Bo-C1Content"/>
        <w:ind w:left="540"/>
        <w:rPr>
          <w:cs/>
        </w:rPr>
      </w:pPr>
      <w:r>
        <w:rPr>
          <w:cs/>
        </w:rPr>
        <w:br w:type="page"/>
      </w:r>
      <w:r w:rsidR="00A04415" w:rsidRPr="00ED338C">
        <w:rPr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  <w:r w:rsidR="00A9223B">
        <w:tab/>
      </w:r>
    </w:p>
    <w:p w:rsidR="00C74898" w:rsidRPr="000743C7" w:rsidRDefault="00C74898" w:rsidP="009835E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06" w:type="dxa"/>
        <w:tblInd w:w="540" w:type="dxa"/>
        <w:tblLook w:val="04A0" w:firstRow="1" w:lastRow="0" w:firstColumn="1" w:lastColumn="0" w:noHBand="0" w:noVBand="1"/>
      </w:tblPr>
      <w:tblGrid>
        <w:gridCol w:w="3774"/>
        <w:gridCol w:w="1140"/>
        <w:gridCol w:w="235"/>
        <w:gridCol w:w="1164"/>
        <w:gridCol w:w="235"/>
        <w:gridCol w:w="1183"/>
        <w:gridCol w:w="235"/>
        <w:gridCol w:w="1140"/>
      </w:tblGrid>
      <w:tr w:rsidR="00927C24" w:rsidRPr="00ED338C" w:rsidTr="0020336C">
        <w:tc>
          <w:tcPr>
            <w:tcW w:w="3774" w:type="dxa"/>
          </w:tcPr>
          <w:p w:rsidR="00927C24" w:rsidRPr="00ED338C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927C24" w:rsidRPr="00ED338C" w:rsidRDefault="00927C24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235" w:type="dxa"/>
            <w:vAlign w:val="bottom"/>
          </w:tcPr>
          <w:p w:rsidR="00927C24" w:rsidRPr="00ED338C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  <w:vAlign w:val="bottom"/>
          </w:tcPr>
          <w:p w:rsidR="00927C24" w:rsidRPr="00ED338C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5" w:type="dxa"/>
            <w:vAlign w:val="bottom"/>
          </w:tcPr>
          <w:p w:rsidR="00927C24" w:rsidRPr="00ED338C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927C24" w:rsidRPr="00ED338C" w:rsidRDefault="00927C24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927C24" w:rsidRPr="006E4F8A" w:rsidTr="0020336C">
        <w:tc>
          <w:tcPr>
            <w:tcW w:w="3774" w:type="dxa"/>
          </w:tcPr>
          <w:p w:rsidR="00927C24" w:rsidRPr="006E4F8A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/>
            <w:vAlign w:val="bottom"/>
          </w:tcPr>
          <w:p w:rsidR="00927C24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top w:val="single" w:sz="4" w:space="0" w:color="auto"/>
            </w:tcBorders>
            <w:vAlign w:val="bottom"/>
          </w:tcPr>
          <w:p w:rsidR="00927C24" w:rsidRPr="000D352B" w:rsidRDefault="00927C24" w:rsidP="000743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A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2E78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52375"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  <w:r w:rsidRPr="00EC3D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/>
            <w:vAlign w:val="bottom"/>
          </w:tcPr>
          <w:p w:rsidR="00927C24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7C24" w:rsidRPr="006E4F8A" w:rsidTr="0020336C">
        <w:tc>
          <w:tcPr>
            <w:tcW w:w="3774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5" w:type="dxa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Merge/>
            <w:vAlign w:val="bottom"/>
          </w:tcPr>
          <w:p w:rsidR="00927C24" w:rsidRPr="00D70047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7C24" w:rsidRPr="006E4F8A" w:rsidTr="0020336C">
        <w:tc>
          <w:tcPr>
            <w:tcW w:w="3774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5" w:type="dxa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Merge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7C24" w:rsidRPr="006E4F8A" w:rsidTr="0020336C">
        <w:tc>
          <w:tcPr>
            <w:tcW w:w="3774" w:type="dxa"/>
          </w:tcPr>
          <w:p w:rsidR="00927C24" w:rsidRPr="001703A0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2" w:type="dxa"/>
            <w:gridSpan w:val="7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27C24" w:rsidRPr="006E4F8A" w:rsidTr="0020336C">
        <w:tc>
          <w:tcPr>
            <w:tcW w:w="3774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27C24" w:rsidRPr="00D70047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150" w:rsidRPr="006E4F8A" w:rsidTr="0020336C">
        <w:tc>
          <w:tcPr>
            <w:tcW w:w="3774" w:type="dxa"/>
          </w:tcPr>
          <w:p w:rsidR="00B31150" w:rsidRPr="00C74898" w:rsidRDefault="00B31150" w:rsidP="00B3115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0433">
              <w:rPr>
                <w:rFonts w:ascii="Angsana New" w:hAnsi="Angsana New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40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95,881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B31150" w:rsidRPr="002E781E" w:rsidRDefault="00A9223B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(10,305)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31150" w:rsidRPr="006E4F8A" w:rsidRDefault="0020336C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85,576</w:t>
            </w:r>
          </w:p>
        </w:tc>
      </w:tr>
      <w:tr w:rsidR="00B31150" w:rsidRPr="006E4F8A" w:rsidTr="0020336C">
        <w:tc>
          <w:tcPr>
            <w:tcW w:w="3774" w:type="dxa"/>
          </w:tcPr>
          <w:p w:rsidR="00B31150" w:rsidRPr="003E0433" w:rsidRDefault="00B31150" w:rsidP="00B3115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40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B31150" w:rsidRPr="00F9646F" w:rsidRDefault="00A9223B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31150" w:rsidRPr="006E4F8A" w:rsidRDefault="0020336C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</w:tr>
      <w:tr w:rsidR="00B31150" w:rsidRPr="006E4F8A" w:rsidTr="0020336C">
        <w:tc>
          <w:tcPr>
            <w:tcW w:w="3774" w:type="dxa"/>
          </w:tcPr>
          <w:p w:rsidR="00B31150" w:rsidRPr="009F4DF6" w:rsidRDefault="00576E30" w:rsidP="00B31150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0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6,441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</w:tr>
      <w:tr w:rsidR="00B31150" w:rsidRPr="006E4F8A" w:rsidTr="0020336C">
        <w:tc>
          <w:tcPr>
            <w:tcW w:w="3774" w:type="dxa"/>
          </w:tcPr>
          <w:p w:rsidR="00B31150" w:rsidRPr="009F4DF6" w:rsidRDefault="00B31150" w:rsidP="00B31150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40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83,668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(67,888)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31150" w:rsidRPr="006E4F8A" w:rsidRDefault="0020336C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15,780</w:t>
            </w:r>
          </w:p>
        </w:tc>
      </w:tr>
      <w:tr w:rsidR="00B31150" w:rsidRPr="006E4F8A" w:rsidTr="0020336C">
        <w:tc>
          <w:tcPr>
            <w:tcW w:w="3774" w:type="dxa"/>
            <w:vAlign w:val="bottom"/>
          </w:tcPr>
          <w:p w:rsidR="00B31150" w:rsidRPr="006E4F8A" w:rsidRDefault="00B31150" w:rsidP="00B3115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189,743</w:t>
            </w: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(75,272)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115,065</w:t>
            </w:r>
          </w:p>
        </w:tc>
      </w:tr>
      <w:tr w:rsidR="00B31150" w:rsidRPr="006E4F8A" w:rsidTr="0020336C">
        <w:tc>
          <w:tcPr>
            <w:tcW w:w="3774" w:type="dxa"/>
          </w:tcPr>
          <w:p w:rsidR="00B31150" w:rsidRPr="00AE6359" w:rsidRDefault="00B31150" w:rsidP="00B31150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B31150" w:rsidRPr="00AE6359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B31150" w:rsidRPr="00AE6359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31150" w:rsidRPr="006E4F8A" w:rsidTr="0020336C">
        <w:tc>
          <w:tcPr>
            <w:tcW w:w="3774" w:type="dxa"/>
          </w:tcPr>
          <w:p w:rsidR="00B31150" w:rsidRPr="000D352B" w:rsidRDefault="00B31150" w:rsidP="00B3115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vAlign w:val="bottom"/>
          </w:tcPr>
          <w:p w:rsidR="00B31150" w:rsidRPr="00D70047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B31150" w:rsidRPr="00D70047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150" w:rsidRPr="006E4F8A" w:rsidTr="0020336C">
        <w:tc>
          <w:tcPr>
            <w:tcW w:w="3774" w:type="dxa"/>
          </w:tcPr>
          <w:p w:rsidR="00B31150" w:rsidRPr="009F4DF6" w:rsidRDefault="00B31150" w:rsidP="00B31150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140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B31150" w:rsidRPr="00782E64" w:rsidRDefault="00B31150" w:rsidP="00B31150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B31150" w:rsidRPr="004A6AE7" w:rsidRDefault="0020336C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35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31150" w:rsidRPr="006E4F8A" w:rsidRDefault="0020336C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B31150" w:rsidRPr="00E27870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B31150" w:rsidRPr="004A6AE7" w:rsidRDefault="0020336C" w:rsidP="0020336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</w:tr>
      <w:tr w:rsidR="0020336C" w:rsidRPr="006E4F8A" w:rsidTr="0020336C">
        <w:tc>
          <w:tcPr>
            <w:tcW w:w="3774" w:type="dxa"/>
            <w:vAlign w:val="bottom"/>
          </w:tcPr>
          <w:p w:rsidR="0020336C" w:rsidRPr="006E4F8A" w:rsidRDefault="0020336C" w:rsidP="002033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336C" w:rsidRPr="0020336C" w:rsidRDefault="0020336C" w:rsidP="002033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36C">
              <w:rPr>
                <w:rFonts w:ascii="Angsana New" w:hAnsi="Angsana New"/>
                <w:b/>
                <w:bCs/>
                <w:sz w:val="30"/>
                <w:szCs w:val="30"/>
              </w:rPr>
              <w:t>(309)</w:t>
            </w:r>
          </w:p>
        </w:tc>
        <w:tc>
          <w:tcPr>
            <w:tcW w:w="235" w:type="dxa"/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20336C" w:rsidRPr="00C11497" w:rsidRDefault="0020336C" w:rsidP="0020336C">
            <w:pPr>
              <w:tabs>
                <w:tab w:val="left" w:pos="55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20336C" w:rsidRPr="00E27870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336C" w:rsidRPr="0020336C" w:rsidRDefault="0020336C" w:rsidP="0020336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36C">
              <w:rPr>
                <w:rFonts w:ascii="Angsana New" w:hAnsi="Angsana New"/>
                <w:b/>
                <w:bCs/>
                <w:sz w:val="30"/>
                <w:szCs w:val="30"/>
              </w:rPr>
              <w:t>(309)</w:t>
            </w:r>
          </w:p>
        </w:tc>
      </w:tr>
      <w:tr w:rsidR="0020336C" w:rsidRPr="006E4F8A" w:rsidTr="0020336C">
        <w:tc>
          <w:tcPr>
            <w:tcW w:w="3774" w:type="dxa"/>
          </w:tcPr>
          <w:p w:rsidR="0020336C" w:rsidRPr="006E4F8A" w:rsidRDefault="0020336C" w:rsidP="0020336C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  <w:vAlign w:val="bottom"/>
          </w:tcPr>
          <w:p w:rsidR="0020336C" w:rsidRPr="00AE6359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20336C" w:rsidRPr="006E4F8A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</w:tcPr>
          <w:p w:rsidR="0020336C" w:rsidRPr="006E4F8A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20336C" w:rsidRPr="006E4F8A" w:rsidRDefault="0020336C" w:rsidP="002033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20336C" w:rsidRPr="006E4F8A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20336C" w:rsidRPr="006E4F8A" w:rsidRDefault="0020336C" w:rsidP="002033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20336C" w:rsidRPr="00AE6359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20336C" w:rsidRPr="006E4F8A" w:rsidTr="0020336C">
        <w:tc>
          <w:tcPr>
            <w:tcW w:w="3774" w:type="dxa"/>
            <w:vAlign w:val="bottom"/>
          </w:tcPr>
          <w:p w:rsidR="0020336C" w:rsidRPr="006E4F8A" w:rsidRDefault="0020336C" w:rsidP="002033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189,743</w:t>
            </w:r>
          </w:p>
        </w:tc>
        <w:tc>
          <w:tcPr>
            <w:tcW w:w="235" w:type="dxa"/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(75,581)</w:t>
            </w:r>
          </w:p>
        </w:tc>
        <w:tc>
          <w:tcPr>
            <w:tcW w:w="235" w:type="dxa"/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5" w:type="dxa"/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20336C" w:rsidRPr="0020336C" w:rsidRDefault="0020336C" w:rsidP="0020336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,756</w:t>
            </w:r>
          </w:p>
        </w:tc>
      </w:tr>
    </w:tbl>
    <w:p w:rsidR="00514347" w:rsidRDefault="00514347" w:rsidP="00804F2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14347" w:rsidRDefault="00514347" w:rsidP="00514347">
      <w:r>
        <w:br w:type="page"/>
      </w:r>
    </w:p>
    <w:tbl>
      <w:tblPr>
        <w:tblW w:w="9097" w:type="dxa"/>
        <w:tblInd w:w="540" w:type="dxa"/>
        <w:tblLook w:val="04A0" w:firstRow="1" w:lastRow="0" w:firstColumn="1" w:lastColumn="0" w:noHBand="0" w:noVBand="1"/>
      </w:tblPr>
      <w:tblGrid>
        <w:gridCol w:w="3780"/>
        <w:gridCol w:w="1140"/>
        <w:gridCol w:w="235"/>
        <w:gridCol w:w="1163"/>
        <w:gridCol w:w="235"/>
        <w:gridCol w:w="1183"/>
        <w:gridCol w:w="235"/>
        <w:gridCol w:w="1126"/>
      </w:tblGrid>
      <w:tr w:rsidR="00AB33FD" w:rsidRPr="003A3233" w:rsidTr="00576E30">
        <w:tc>
          <w:tcPr>
            <w:tcW w:w="3780" w:type="dxa"/>
          </w:tcPr>
          <w:p w:rsidR="00AB33FD" w:rsidRPr="006E4F8A" w:rsidRDefault="00AB33FD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255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Merge w:val="restart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255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AB33FD" w:rsidTr="00576E30">
        <w:tc>
          <w:tcPr>
            <w:tcW w:w="3780" w:type="dxa"/>
          </w:tcPr>
          <w:p w:rsidR="00AB33FD" w:rsidRPr="006E4F8A" w:rsidRDefault="00AB33FD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/>
            <w:vAlign w:val="bottom"/>
          </w:tcPr>
          <w:p w:rsidR="00AB33FD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</w:tcBorders>
            <w:vAlign w:val="bottom"/>
          </w:tcPr>
          <w:p w:rsidR="00AB33FD" w:rsidRPr="000D352B" w:rsidRDefault="00AB33FD" w:rsidP="000523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A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2E78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B6CC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052375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EC3D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Merge/>
            <w:vAlign w:val="bottom"/>
          </w:tcPr>
          <w:p w:rsidR="00AB33FD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B33FD" w:rsidRPr="00D70047" w:rsidTr="00576E30">
        <w:tc>
          <w:tcPr>
            <w:tcW w:w="3780" w:type="dxa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5" w:type="dxa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Merge/>
            <w:vAlign w:val="bottom"/>
          </w:tcPr>
          <w:p w:rsidR="00AB33FD" w:rsidRPr="00D70047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3A3233" w:rsidTr="00576E30">
        <w:tc>
          <w:tcPr>
            <w:tcW w:w="3780" w:type="dxa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5" w:type="dxa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Merge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B33FD" w:rsidRPr="006E4F8A" w:rsidTr="00576E30">
        <w:tc>
          <w:tcPr>
            <w:tcW w:w="3780" w:type="dxa"/>
          </w:tcPr>
          <w:p w:rsidR="00AB33FD" w:rsidRPr="001703A0" w:rsidRDefault="00AB33FD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7" w:type="dxa"/>
            <w:gridSpan w:val="7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D70047" w:rsidTr="00576E30">
        <w:tc>
          <w:tcPr>
            <w:tcW w:w="3780" w:type="dxa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D70047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4A6AE7" w:rsidTr="00576E30">
        <w:tc>
          <w:tcPr>
            <w:tcW w:w="3780" w:type="dxa"/>
          </w:tcPr>
          <w:p w:rsidR="00AB33FD" w:rsidRPr="00C74898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0433">
              <w:rPr>
                <w:rFonts w:ascii="Angsana New" w:hAnsi="Angsana New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40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AB33FD" w:rsidRPr="002E781E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AB33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AB33FD" w:rsidRPr="004A6AE7" w:rsidTr="00576E30">
        <w:tc>
          <w:tcPr>
            <w:tcW w:w="3780" w:type="dxa"/>
          </w:tcPr>
          <w:p w:rsidR="00AB33FD" w:rsidRPr="003E0433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40" w:type="dxa"/>
            <w:vAlign w:val="bottom"/>
          </w:tcPr>
          <w:p w:rsidR="00AB33FD" w:rsidRDefault="00AB33FD" w:rsidP="0078123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AB33FD" w:rsidRPr="00F9646F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AB33FD" w:rsidRPr="004A6AE7" w:rsidTr="00576E30">
        <w:tc>
          <w:tcPr>
            <w:tcW w:w="3780" w:type="dxa"/>
          </w:tcPr>
          <w:p w:rsidR="00AB33FD" w:rsidRPr="009F4DF6" w:rsidRDefault="00576E30" w:rsidP="0078123E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0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AB33FD" w:rsidRPr="004A6AE7" w:rsidTr="00576E30">
        <w:tc>
          <w:tcPr>
            <w:tcW w:w="3780" w:type="dxa"/>
          </w:tcPr>
          <w:p w:rsidR="00AB33FD" w:rsidRPr="009F4DF6" w:rsidRDefault="00AB33FD" w:rsidP="0078123E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40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33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AB33FD" w:rsidRPr="004A6AE7" w:rsidTr="00576E30">
        <w:tc>
          <w:tcPr>
            <w:tcW w:w="3780" w:type="dxa"/>
            <w:vAlign w:val="bottom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824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</w:p>
        </w:tc>
      </w:tr>
      <w:tr w:rsidR="00AB33FD" w:rsidRPr="00AE6359" w:rsidTr="00576E30">
        <w:tc>
          <w:tcPr>
            <w:tcW w:w="3780" w:type="dxa"/>
          </w:tcPr>
          <w:p w:rsidR="00AB33FD" w:rsidRPr="00AE6359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AB33FD" w:rsidRPr="00AE6359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AE6359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B33FD" w:rsidRPr="00D70047" w:rsidTr="00576E30">
        <w:tc>
          <w:tcPr>
            <w:tcW w:w="3780" w:type="dxa"/>
          </w:tcPr>
          <w:p w:rsidR="00AB33FD" w:rsidRPr="000D352B" w:rsidRDefault="00AB33FD" w:rsidP="0078123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vAlign w:val="bottom"/>
          </w:tcPr>
          <w:p w:rsidR="00AB33FD" w:rsidRPr="00D70047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D70047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4A6AE7" w:rsidTr="00576E30">
        <w:tc>
          <w:tcPr>
            <w:tcW w:w="3780" w:type="dxa"/>
          </w:tcPr>
          <w:p w:rsidR="00AB33FD" w:rsidRPr="009F4DF6" w:rsidRDefault="00AB33FD" w:rsidP="0078123E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140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AB33FD" w:rsidRPr="00782E64" w:rsidRDefault="00AB33FD" w:rsidP="0078123E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B33FD" w:rsidRPr="00E27870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33FD" w:rsidRPr="004A6AE7" w:rsidTr="00576E30">
        <w:tc>
          <w:tcPr>
            <w:tcW w:w="3780" w:type="dxa"/>
            <w:vAlign w:val="bottom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C11497" w:rsidRDefault="00AB33FD" w:rsidP="0078123E">
            <w:pPr>
              <w:tabs>
                <w:tab w:val="left" w:pos="55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B33FD" w:rsidRPr="00E27870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B33FD" w:rsidRPr="00AE6359" w:rsidTr="00576E30">
        <w:tc>
          <w:tcPr>
            <w:tcW w:w="3780" w:type="dxa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  <w:vAlign w:val="bottom"/>
          </w:tcPr>
          <w:p w:rsidR="00AB33FD" w:rsidRPr="00AE6359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AB33FD" w:rsidRPr="00AE6359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B33FD" w:rsidRPr="004A6AE7" w:rsidTr="00576E30">
        <w:tc>
          <w:tcPr>
            <w:tcW w:w="3780" w:type="dxa"/>
            <w:vAlign w:val="bottom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824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AB33FD" w:rsidRPr="004A6AE7" w:rsidRDefault="00AB33FD" w:rsidP="007812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:rsidR="00AB33FD" w:rsidRPr="004A6AE7" w:rsidRDefault="00FB6CCE" w:rsidP="0078123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</w:p>
        </w:tc>
      </w:tr>
    </w:tbl>
    <w:p w:rsidR="00AB33FD" w:rsidRDefault="00AB33FD" w:rsidP="00FA35F9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</w:rPr>
      </w:pPr>
    </w:p>
    <w:p w:rsidR="007C76DF" w:rsidRDefault="00FA35F9" w:rsidP="00FA35F9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</w:rPr>
      </w:pPr>
      <w:r>
        <w:rPr>
          <w:b w:val="0"/>
          <w:bCs w:val="0"/>
          <w:cs/>
        </w:rPr>
        <w:t>บริษัทรับรู</w:t>
      </w:r>
      <w:r>
        <w:rPr>
          <w:rFonts w:hint="cs"/>
          <w:b w:val="0"/>
          <w:bCs w:val="0"/>
          <w:cs/>
        </w:rPr>
        <w:t>้</w:t>
      </w:r>
      <w:r w:rsidRPr="00FA35F9">
        <w:rPr>
          <w:b w:val="0"/>
          <w:bCs w:val="0"/>
          <w:cs/>
        </w:rPr>
        <w:t xml:space="preserve">สินทรัพย์ภาษีเงินได้รอการตัดบัญชีของขาดทุนสะสมทางภาษีในงบการเงิน ณ วันที่ </w:t>
      </w:r>
      <w:r w:rsidR="00FB6CCE">
        <w:rPr>
          <w:b w:val="0"/>
          <w:bCs w:val="0"/>
          <w:cs/>
        </w:rPr>
        <w:t>31</w:t>
      </w:r>
      <w:r w:rsidRPr="00FA35F9">
        <w:rPr>
          <w:b w:val="0"/>
          <w:bCs w:val="0"/>
          <w:cs/>
        </w:rPr>
        <w:t xml:space="preserve"> ธันวาคม </w:t>
      </w:r>
      <w:r w:rsidR="00FB6CCE">
        <w:rPr>
          <w:b w:val="0"/>
          <w:bCs w:val="0"/>
          <w:cs/>
        </w:rPr>
        <w:t>25</w:t>
      </w:r>
      <w:r w:rsidR="00FB6CCE">
        <w:rPr>
          <w:rFonts w:hint="cs"/>
          <w:b w:val="0"/>
          <w:bCs w:val="0"/>
          <w:cs/>
        </w:rPr>
        <w:t>60</w:t>
      </w:r>
      <w:r w:rsidR="000743C7">
        <w:rPr>
          <w:b w:val="0"/>
          <w:bCs w:val="0"/>
          <w:cs/>
        </w:rPr>
        <w:t>เป็น</w:t>
      </w:r>
      <w:r w:rsidR="000743C7" w:rsidRPr="0020336C">
        <w:rPr>
          <w:b w:val="0"/>
          <w:bCs w:val="0"/>
          <w:cs/>
        </w:rPr>
        <w:t xml:space="preserve">จำนวน </w:t>
      </w:r>
      <w:r w:rsidR="00B31150" w:rsidRPr="0020336C">
        <w:rPr>
          <w:b w:val="0"/>
          <w:bCs w:val="0"/>
        </w:rPr>
        <w:t>79</w:t>
      </w:r>
      <w:r w:rsidRPr="0020336C">
        <w:rPr>
          <w:b w:val="0"/>
          <w:bCs w:val="0"/>
          <w:cs/>
        </w:rPr>
        <w:t xml:space="preserve"> ล้านบาทซึ่งจะสิ้นอายุใน</w:t>
      </w:r>
      <w:r w:rsidR="008D2415" w:rsidRPr="0020336C">
        <w:rPr>
          <w:rFonts w:hint="cs"/>
          <w:b w:val="0"/>
          <w:bCs w:val="0"/>
          <w:cs/>
        </w:rPr>
        <w:t>ระหว่าง</w:t>
      </w:r>
      <w:r w:rsidRPr="0020336C">
        <w:rPr>
          <w:b w:val="0"/>
          <w:bCs w:val="0"/>
          <w:cs/>
        </w:rPr>
        <w:t xml:space="preserve">ปี </w:t>
      </w:r>
      <w:r w:rsidR="00FB6CCE" w:rsidRPr="0020336C">
        <w:rPr>
          <w:b w:val="0"/>
          <w:bCs w:val="0"/>
          <w:cs/>
        </w:rPr>
        <w:t>2563</w:t>
      </w:r>
      <w:r w:rsidR="009148E6" w:rsidRPr="0020336C">
        <w:rPr>
          <w:rFonts w:hint="cs"/>
          <w:b w:val="0"/>
          <w:bCs w:val="0"/>
          <w:cs/>
        </w:rPr>
        <w:t xml:space="preserve"> ถึง </w:t>
      </w:r>
      <w:r w:rsidR="00FB6CCE" w:rsidRPr="0020336C">
        <w:rPr>
          <w:rFonts w:hint="cs"/>
          <w:b w:val="0"/>
          <w:bCs w:val="0"/>
          <w:cs/>
        </w:rPr>
        <w:t>2564</w:t>
      </w:r>
      <w:r w:rsidRPr="0020336C">
        <w:rPr>
          <w:b w:val="0"/>
          <w:bCs w:val="0"/>
          <w:cs/>
        </w:rPr>
        <w:t xml:space="preserve"> เนื่อ</w:t>
      </w:r>
      <w:r w:rsidRPr="00FA35F9">
        <w:rPr>
          <w:b w:val="0"/>
          <w:bCs w:val="0"/>
          <w:cs/>
        </w:rPr>
        <w:t>งจากผู้บริหารพิจารณาว่ามีความเป็นไปได้ค่อนข้างแน่ว่าจะมีกำไรทางภาษี</w:t>
      </w:r>
      <w:r w:rsidR="00AB47A4">
        <w:rPr>
          <w:rFonts w:hint="cs"/>
          <w:b w:val="0"/>
          <w:bCs w:val="0"/>
          <w:cs/>
        </w:rPr>
        <w:t>เ</w:t>
      </w:r>
      <w:r w:rsidRPr="00FA35F9">
        <w:rPr>
          <w:b w:val="0"/>
          <w:bCs w:val="0"/>
          <w:cs/>
        </w:rPr>
        <w:t>พียงพอที่จะใช้ประโยชน์ทางภาษีดังกล่าว</w:t>
      </w:r>
    </w:p>
    <w:p w:rsidR="00655966" w:rsidRPr="00AB33FD" w:rsidRDefault="0064714B" w:rsidP="000743C7">
      <w:pPr>
        <w:pStyle w:val="Caption"/>
        <w:ind w:left="567" w:hanging="567"/>
      </w:pPr>
      <w:r>
        <w:rPr>
          <w:cs/>
        </w:rPr>
        <w:br w:type="page"/>
      </w:r>
    </w:p>
    <w:p w:rsidR="00CD283E" w:rsidRPr="00AB33FD" w:rsidRDefault="003E0819" w:rsidP="00514347">
      <w:pPr>
        <w:pStyle w:val="Caption"/>
        <w:numPr>
          <w:ilvl w:val="0"/>
          <w:numId w:val="35"/>
        </w:numPr>
      </w:pPr>
      <w:r w:rsidRPr="00AB33FD">
        <w:rPr>
          <w:cs/>
        </w:rPr>
        <w:lastRenderedPageBreak/>
        <w:t>หนี้สินที่มีภาระดอกเบี้ย</w:t>
      </w:r>
    </w:p>
    <w:p w:rsidR="00CD283E" w:rsidRPr="003F6269" w:rsidRDefault="00CD283E" w:rsidP="00CD283E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0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05"/>
        <w:gridCol w:w="1008"/>
        <w:gridCol w:w="270"/>
        <w:gridCol w:w="1350"/>
        <w:gridCol w:w="270"/>
        <w:gridCol w:w="1260"/>
      </w:tblGrid>
      <w:tr w:rsidR="00AB33FD" w:rsidRPr="00342292" w:rsidTr="00AB33FD">
        <w:trPr>
          <w:tblHeader/>
        </w:trPr>
        <w:tc>
          <w:tcPr>
            <w:tcW w:w="4905" w:type="dxa"/>
          </w:tcPr>
          <w:p w:rsidR="00AB33FD" w:rsidRPr="00B03C6A" w:rsidRDefault="00AB33FD" w:rsidP="00D71FD1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AB33FD" w:rsidRPr="00B03C6A" w:rsidRDefault="00AB33FD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3C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AB33FD" w:rsidRPr="00B03C6A" w:rsidRDefault="00AB33FD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B33FD" w:rsidRDefault="00FB6CCE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B33FD" w:rsidRPr="00B03C6A" w:rsidRDefault="00AB33FD" w:rsidP="00D71FD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Default="00FB6CCE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B33FD" w:rsidRPr="00342292" w:rsidTr="00AB33FD">
        <w:trPr>
          <w:tblHeader/>
        </w:trPr>
        <w:tc>
          <w:tcPr>
            <w:tcW w:w="4905" w:type="dxa"/>
          </w:tcPr>
          <w:p w:rsidR="00AB33FD" w:rsidRPr="00B03C6A" w:rsidRDefault="00AB33FD" w:rsidP="00D71FD1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AB33FD" w:rsidRPr="00B03C6A" w:rsidRDefault="00AB33FD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B03C6A" w:rsidRDefault="00AB33FD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AB33FD" w:rsidRDefault="00AB33FD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FD" w:rsidRPr="00342292" w:rsidTr="00AB33FD">
        <w:tc>
          <w:tcPr>
            <w:tcW w:w="4905" w:type="dxa"/>
            <w:vAlign w:val="bottom"/>
          </w:tcPr>
          <w:p w:rsidR="00AB33FD" w:rsidRPr="00B03C6A" w:rsidRDefault="00AB33FD" w:rsidP="00D71FD1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08" w:type="dxa"/>
            <w:vAlign w:val="bottom"/>
          </w:tcPr>
          <w:p w:rsidR="00AB33FD" w:rsidRPr="00B03C6A" w:rsidRDefault="00AB33FD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B03C6A" w:rsidRDefault="00AB33FD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B03C6A" w:rsidRDefault="00AB33FD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B03C6A" w:rsidRDefault="00AB33FD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B33FD" w:rsidRPr="00B03C6A" w:rsidRDefault="00AB33FD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342292" w:rsidTr="00AB33FD">
        <w:tc>
          <w:tcPr>
            <w:tcW w:w="4905" w:type="dxa"/>
            <w:vAlign w:val="bottom"/>
          </w:tcPr>
          <w:p w:rsidR="00AB33FD" w:rsidRPr="00B03C6A" w:rsidRDefault="00AB33FD" w:rsidP="00D71FD1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เงินกู้ยืมระย</w:t>
            </w:r>
            <w:r w:rsidRPr="00B03C6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ะสั้นจากสถาบันการเงิน</w:t>
            </w:r>
          </w:p>
        </w:tc>
        <w:tc>
          <w:tcPr>
            <w:tcW w:w="1008" w:type="dxa"/>
            <w:vAlign w:val="bottom"/>
          </w:tcPr>
          <w:p w:rsidR="00AB33FD" w:rsidRPr="00B03C6A" w:rsidRDefault="00AB33FD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B03C6A" w:rsidRDefault="00AB33FD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B03C6A" w:rsidRDefault="00AB33FD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B03C6A" w:rsidRDefault="00AB33FD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B33FD" w:rsidRPr="00B03C6A" w:rsidRDefault="00AB33FD" w:rsidP="00D71FD1">
            <w:pPr>
              <w:tabs>
                <w:tab w:val="decimal" w:pos="48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FD" w:rsidRPr="00342292" w:rsidTr="00AB33FD">
        <w:tc>
          <w:tcPr>
            <w:tcW w:w="4905" w:type="dxa"/>
            <w:vAlign w:val="bottom"/>
          </w:tcPr>
          <w:p w:rsidR="00AB33FD" w:rsidRPr="00B03C6A" w:rsidRDefault="00AB33FD" w:rsidP="00AB33FD">
            <w:pPr>
              <w:spacing w:line="240" w:lineRule="atLeast"/>
              <w:ind w:right="-115" w:firstLine="169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08" w:type="dxa"/>
            <w:vAlign w:val="bottom"/>
          </w:tcPr>
          <w:p w:rsidR="00AB33FD" w:rsidRPr="00B03C6A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B03C6A" w:rsidRDefault="00AB33FD" w:rsidP="00AB33F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B03C6A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B33FD" w:rsidRPr="00B03C6A" w:rsidRDefault="00AB33FD" w:rsidP="00AB33F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B33FD" w:rsidRPr="00B03C6A" w:rsidRDefault="00FB6CCE" w:rsidP="005F6AF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AB33FD" w:rsidRPr="00342292" w:rsidTr="00AB33FD">
        <w:tc>
          <w:tcPr>
            <w:tcW w:w="4905" w:type="dxa"/>
            <w:vAlign w:val="bottom"/>
          </w:tcPr>
          <w:p w:rsidR="00AB33FD" w:rsidRPr="00B03C6A" w:rsidRDefault="00AB33FD" w:rsidP="00AB33FD">
            <w:pPr>
              <w:spacing w:line="240" w:lineRule="atLeast"/>
              <w:ind w:left="270" w:right="-115" w:hanging="27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03C6A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เงินกู้ยืมระยะยาว</w:t>
            </w:r>
            <w:r w:rsidRPr="00B03C6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08" w:type="dxa"/>
            <w:vAlign w:val="bottom"/>
          </w:tcPr>
          <w:p w:rsidR="00AB33FD" w:rsidRPr="00B03C6A" w:rsidRDefault="00AB33FD" w:rsidP="00AB33F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B03C6A" w:rsidRDefault="00AB33FD" w:rsidP="00AB33F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B03C6A" w:rsidRDefault="00AB33FD" w:rsidP="005F6AF9">
            <w:pPr>
              <w:tabs>
                <w:tab w:val="decimal" w:pos="107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B03C6A" w:rsidRDefault="00AB33FD" w:rsidP="00AB33F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B33FD" w:rsidRPr="00B03C6A" w:rsidRDefault="00AB33FD" w:rsidP="005F6AF9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-115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</w:t>
            </w: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1150" w:rsidRPr="00B03C6A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-115" w:firstLine="169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31150" w:rsidRPr="00B03C6A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31150" w:rsidRPr="00B03C6A" w:rsidRDefault="00B31150" w:rsidP="00B31150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</w:tr>
      <w:tr w:rsidR="00B31150" w:rsidRPr="0056032F" w:rsidTr="00AB33FD">
        <w:tc>
          <w:tcPr>
            <w:tcW w:w="4905" w:type="dxa"/>
            <w:vAlign w:val="bottom"/>
          </w:tcPr>
          <w:p w:rsidR="00B31150" w:rsidRPr="00EC46A6" w:rsidRDefault="00B31150" w:rsidP="00B31150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B31150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1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9B4A56" w:rsidRDefault="00B31150" w:rsidP="00B31150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9B4A56" w:rsidRDefault="00B31150" w:rsidP="00B31150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193,726</w:t>
            </w:r>
          </w:p>
        </w:tc>
      </w:tr>
      <w:tr w:rsidR="00B31150" w:rsidRPr="00342292" w:rsidTr="00AB33FD">
        <w:trPr>
          <w:trHeight w:val="175"/>
        </w:trPr>
        <w:tc>
          <w:tcPr>
            <w:tcW w:w="4905" w:type="dxa"/>
            <w:vAlign w:val="bottom"/>
          </w:tcPr>
          <w:p w:rsidR="00B31150" w:rsidRPr="0071126A" w:rsidRDefault="00B31150" w:rsidP="00B31150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:rsidR="00B31150" w:rsidRPr="0071126A" w:rsidRDefault="00B31150" w:rsidP="00B3115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B31150" w:rsidRPr="007112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B31150" w:rsidRPr="0071126A" w:rsidRDefault="00B31150" w:rsidP="00B31150">
            <w:pPr>
              <w:tabs>
                <w:tab w:val="decimal" w:pos="918"/>
                <w:tab w:val="decimal" w:pos="1071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B31150" w:rsidRPr="007112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B31150" w:rsidRPr="0071126A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31150" w:rsidRPr="00B03C6A" w:rsidRDefault="00B31150" w:rsidP="00B31150">
            <w:pPr>
              <w:tabs>
                <w:tab w:val="decimal" w:pos="918"/>
                <w:tab w:val="decimal" w:pos="107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1150" w:rsidRPr="00B03C6A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31150" w:rsidRPr="00B03C6A" w:rsidRDefault="00B31150" w:rsidP="00B31150">
            <w:pPr>
              <w:tabs>
                <w:tab w:val="decimal" w:pos="918"/>
                <w:tab w:val="decimal" w:pos="107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1150" w:rsidRPr="00B03C6A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-115" w:firstLine="162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1150" w:rsidRPr="00B03C6A" w:rsidRDefault="00B31150" w:rsidP="00B31150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2,331,629</w:t>
            </w: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left="162" w:right="-11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B03C6A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31150" w:rsidRPr="00B03C6A" w:rsidRDefault="00B31150" w:rsidP="00B31150">
            <w:pPr>
              <w:tabs>
                <w:tab w:val="decimal" w:pos="107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1150" w:rsidRDefault="00B31150" w:rsidP="00B31150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F038A5" w:rsidRDefault="00B31150" w:rsidP="00B31150">
            <w:pPr>
              <w:spacing w:line="240" w:lineRule="atLeast"/>
              <w:ind w:left="162" w:right="-115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08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31150" w:rsidRPr="00B03C6A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31150" w:rsidRPr="00B03C6A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4,528,846</w:t>
            </w: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</w:t>
            </w:r>
            <w:r w:rsidRPr="00B03C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08" w:type="dxa"/>
            <w:vAlign w:val="bottom"/>
          </w:tcPr>
          <w:p w:rsidR="00B31150" w:rsidRPr="00EC46A6" w:rsidRDefault="00B31150" w:rsidP="00B31150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B31150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1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B03C6A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EC46A6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6,860,475</w:t>
            </w: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0642B6" w:rsidRDefault="00B31150" w:rsidP="00B31150">
            <w:pPr>
              <w:spacing w:line="240" w:lineRule="atLeast"/>
              <w:ind w:right="-11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:rsidR="00B31150" w:rsidRPr="000642B6" w:rsidRDefault="00B31150" w:rsidP="00B3115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B31150" w:rsidRPr="000642B6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vAlign w:val="bottom"/>
          </w:tcPr>
          <w:p w:rsidR="00B31150" w:rsidRPr="00B31150" w:rsidRDefault="00B31150" w:rsidP="00B31150">
            <w:pPr>
              <w:tabs>
                <w:tab w:val="decimal" w:pos="1071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B31150" w:rsidRPr="000642B6" w:rsidRDefault="00B31150" w:rsidP="00B31150">
            <w:pPr>
              <w:spacing w:line="240" w:lineRule="atLeast"/>
              <w:ind w:right="6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vAlign w:val="bottom"/>
          </w:tcPr>
          <w:p w:rsidR="00B31150" w:rsidRPr="000642B6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31150" w:rsidRPr="00342292" w:rsidTr="00AB33FD">
        <w:tc>
          <w:tcPr>
            <w:tcW w:w="4905" w:type="dxa"/>
            <w:vAlign w:val="bottom"/>
          </w:tcPr>
          <w:p w:rsidR="00B31150" w:rsidRPr="00BE0BA5" w:rsidRDefault="00B31150" w:rsidP="00B31150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0B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B31150" w:rsidRPr="00BE0BA5" w:rsidRDefault="00B31150" w:rsidP="00B31150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BE0BA5" w:rsidRDefault="00B31150" w:rsidP="00B31150">
            <w:pPr>
              <w:tabs>
                <w:tab w:val="decimal" w:pos="880"/>
              </w:tabs>
              <w:spacing w:line="240" w:lineRule="atLeast"/>
              <w:ind w:left="-119"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31150" w:rsidRPr="00B31150" w:rsidRDefault="00B31150" w:rsidP="00B31150">
            <w:pPr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1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BE0BA5" w:rsidRDefault="00B31150" w:rsidP="00B31150">
            <w:pPr>
              <w:tabs>
                <w:tab w:val="decimal" w:pos="880"/>
              </w:tabs>
              <w:spacing w:line="240" w:lineRule="atLeast"/>
              <w:ind w:left="-119"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31150" w:rsidRPr="00BE0BA5" w:rsidRDefault="00B31150" w:rsidP="00B31150">
            <w:pPr>
              <w:tabs>
                <w:tab w:val="decimal" w:pos="981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7,054,201</w:t>
            </w:r>
          </w:p>
        </w:tc>
      </w:tr>
    </w:tbl>
    <w:p w:rsidR="008800BC" w:rsidRPr="00EC46A6" w:rsidRDefault="008800BC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20"/>
          <w:szCs w:val="20"/>
          <w:cs/>
        </w:rPr>
      </w:pPr>
    </w:p>
    <w:p w:rsidR="00867D8A" w:rsidRPr="00AB33FD" w:rsidRDefault="0064714B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67D8A" w:rsidRPr="00AB33FD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="00867D8A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867D8A"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6CCE">
        <w:rPr>
          <w:rFonts w:ascii="Angsana New" w:hAnsi="Angsana New"/>
          <w:sz w:val="30"/>
          <w:szCs w:val="30"/>
          <w:cs/>
        </w:rPr>
        <w:t>31</w:t>
      </w:r>
      <w:r w:rsidR="00867D8A" w:rsidRPr="00AB33FD">
        <w:rPr>
          <w:rFonts w:ascii="Angsana New" w:hAnsi="Angsana New"/>
          <w:sz w:val="30"/>
          <w:szCs w:val="30"/>
          <w:cs/>
        </w:rPr>
        <w:t xml:space="preserve"> ธันวาคม ได้ดังนี้</w:t>
      </w:r>
    </w:p>
    <w:p w:rsidR="00DA6F99" w:rsidRPr="005F6AF9" w:rsidRDefault="00DA6F99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531" w:type="dxa"/>
        <w:tblLook w:val="04A0" w:firstRow="1" w:lastRow="0" w:firstColumn="1" w:lastColumn="0" w:noHBand="0" w:noVBand="1"/>
      </w:tblPr>
      <w:tblGrid>
        <w:gridCol w:w="4059"/>
        <w:gridCol w:w="792"/>
        <w:gridCol w:w="270"/>
        <w:gridCol w:w="828"/>
        <w:gridCol w:w="270"/>
        <w:gridCol w:w="1350"/>
        <w:gridCol w:w="270"/>
        <w:gridCol w:w="1260"/>
      </w:tblGrid>
      <w:tr w:rsidR="00AB33FD" w:rsidRPr="00AB33FD" w:rsidTr="004A2EAC">
        <w:trPr>
          <w:trHeight w:val="425"/>
        </w:trPr>
        <w:tc>
          <w:tcPr>
            <w:tcW w:w="4059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B33FD" w:rsidRPr="00AB33FD" w:rsidTr="004A2EAC">
        <w:tc>
          <w:tcPr>
            <w:tcW w:w="4059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B33FD" w:rsidRPr="00AB33FD" w:rsidTr="004A2EAC">
        <w:tc>
          <w:tcPr>
            <w:tcW w:w="4059" w:type="dxa"/>
          </w:tcPr>
          <w:p w:rsidR="00AB33FD" w:rsidRPr="00AB33FD" w:rsidRDefault="00AB33FD" w:rsidP="00AB33FD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:rsidR="00AB33FD" w:rsidRPr="00AB33FD" w:rsidRDefault="00AB33FD" w:rsidP="00AB33FD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AB33FD" w:rsidRPr="00AB33FD" w:rsidRDefault="00AB33FD" w:rsidP="00AB33FD">
            <w:pPr>
              <w:tabs>
                <w:tab w:val="decimal" w:pos="60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B31150" w:rsidP="00B3115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B33FD" w:rsidRPr="00AB33FD" w:rsidRDefault="00FB6CCE" w:rsidP="004A2EAC">
            <w:pPr>
              <w:tabs>
                <w:tab w:val="decimal" w:pos="92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  <w:r w:rsidR="00AB33FD" w:rsidRP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B31150" w:rsidRPr="00AB33FD" w:rsidTr="004A2EAC">
        <w:tc>
          <w:tcPr>
            <w:tcW w:w="4059" w:type="dxa"/>
          </w:tcPr>
          <w:p w:rsidR="00B31150" w:rsidRPr="00AB33FD" w:rsidRDefault="00B31150" w:rsidP="00B3115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792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31150" w:rsidRPr="00AB33FD" w:rsidRDefault="00B31150" w:rsidP="00B3115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1150" w:rsidRPr="00AB33FD" w:rsidRDefault="00B31150" w:rsidP="00B31150">
            <w:pPr>
              <w:tabs>
                <w:tab w:val="decimal" w:pos="92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507</w:t>
            </w:r>
            <w:r w:rsidRP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B31150" w:rsidRPr="00AB33FD" w:rsidTr="004A2EAC">
        <w:tc>
          <w:tcPr>
            <w:tcW w:w="4059" w:type="dxa"/>
          </w:tcPr>
          <w:p w:rsidR="00B31150" w:rsidRPr="00AB33FD" w:rsidRDefault="00B31150" w:rsidP="00B31150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792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B31150" w:rsidRPr="00AB33FD" w:rsidRDefault="00B31150" w:rsidP="00B31150">
            <w:pPr>
              <w:tabs>
                <w:tab w:val="decimal" w:pos="60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31150" w:rsidRPr="00AB33FD" w:rsidRDefault="00B31150" w:rsidP="00B3115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31150" w:rsidRPr="00AB33FD" w:rsidRDefault="00B31150" w:rsidP="00B31150">
            <w:pPr>
              <w:tabs>
                <w:tab w:val="decimal" w:pos="92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</w:t>
            </w:r>
            <w:r w:rsidRP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B31150" w:rsidRPr="00AB33FD" w:rsidTr="004A2EAC">
        <w:tc>
          <w:tcPr>
            <w:tcW w:w="4059" w:type="dxa"/>
            <w:vAlign w:val="bottom"/>
          </w:tcPr>
          <w:p w:rsidR="00B31150" w:rsidRPr="00AB33FD" w:rsidRDefault="00B31150" w:rsidP="00B31150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B31150" w:rsidRDefault="00B31150" w:rsidP="00B3115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1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1150" w:rsidRPr="00AB33FD" w:rsidRDefault="00B31150" w:rsidP="00B31150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AB33FD" w:rsidRDefault="00B31150" w:rsidP="00B31150">
            <w:pPr>
              <w:tabs>
                <w:tab w:val="decimal" w:pos="92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</w:tr>
    </w:tbl>
    <w:p w:rsidR="00C863C6" w:rsidRPr="005F6AF9" w:rsidRDefault="00C863C6" w:rsidP="00C863C6">
      <w:pPr>
        <w:pStyle w:val="BodyText"/>
        <w:spacing w:after="0" w:line="240" w:lineRule="auto"/>
        <w:ind w:left="540"/>
        <w:rPr>
          <w:rFonts w:ascii="Angsana New" w:hAnsi="Angsana New"/>
          <w:sz w:val="20"/>
          <w:szCs w:val="20"/>
          <w:highlight w:val="yellow"/>
          <w:lang w:val="en-US"/>
        </w:rPr>
      </w:pPr>
    </w:p>
    <w:p w:rsidR="004937B4" w:rsidRPr="00AB33FD" w:rsidRDefault="00400D18" w:rsidP="00C863C6">
      <w:pPr>
        <w:pStyle w:val="Bo-C1Content"/>
        <w:rPr>
          <w:i/>
          <w:iCs/>
          <w:lang w:val="en-US"/>
        </w:rPr>
      </w:pPr>
      <w:r w:rsidRPr="00AB33FD">
        <w:rPr>
          <w:rFonts w:hint="cs"/>
          <w:cs/>
        </w:rPr>
        <w:t xml:space="preserve">ณ วันที่ </w:t>
      </w:r>
      <w:r w:rsidR="00FB6CCE">
        <w:t>31</w:t>
      </w:r>
      <w:r w:rsidR="004937B4" w:rsidRPr="00AB33FD">
        <w:rPr>
          <w:rFonts w:hint="cs"/>
          <w:cs/>
        </w:rPr>
        <w:t xml:space="preserve"> ธันวาคม </w:t>
      </w:r>
      <w:r w:rsidR="00FB6CCE">
        <w:rPr>
          <w:rFonts w:hint="cs"/>
          <w:cs/>
        </w:rPr>
        <w:t>2560</w:t>
      </w:r>
      <w:r w:rsidR="00AB33FD" w:rsidRPr="00AB33FD">
        <w:rPr>
          <w:rFonts w:hint="cs"/>
          <w:cs/>
        </w:rPr>
        <w:t xml:space="preserve"> </w:t>
      </w:r>
      <w:r w:rsidR="0053066A" w:rsidRPr="00AB33FD">
        <w:rPr>
          <w:rFonts w:hint="cs"/>
          <w:cs/>
        </w:rPr>
        <w:t>บริษัท</w:t>
      </w:r>
      <w:r w:rsidR="009864E7">
        <w:rPr>
          <w:rFonts w:hint="cs"/>
          <w:cs/>
        </w:rPr>
        <w:t>ไม่</w:t>
      </w:r>
      <w:r w:rsidR="004937B4" w:rsidRPr="00AB33FD">
        <w:rPr>
          <w:rFonts w:hint="cs"/>
          <w:cs/>
        </w:rPr>
        <w:t>มีวงเงินสินเชื่อซึ่งยังมิได้เบิกใช้</w:t>
      </w:r>
      <w:r w:rsidR="00974D16" w:rsidRPr="00AB33FD">
        <w:t xml:space="preserve"> </w:t>
      </w:r>
      <w:r w:rsidR="004937B4" w:rsidRPr="00AB33FD">
        <w:rPr>
          <w:rFonts w:hint="cs"/>
          <w:i/>
          <w:iCs/>
          <w:cs/>
        </w:rPr>
        <w:t>(</w:t>
      </w:r>
      <w:r w:rsidR="00FB6CCE">
        <w:rPr>
          <w:rFonts w:hint="cs"/>
          <w:i/>
          <w:iCs/>
          <w:cs/>
        </w:rPr>
        <w:t>2559</w:t>
      </w:r>
      <w:r w:rsidR="004937B4" w:rsidRPr="00AB33FD">
        <w:rPr>
          <w:i/>
          <w:iCs/>
          <w:lang w:val="en-US"/>
        </w:rPr>
        <w:t xml:space="preserve">: </w:t>
      </w:r>
      <w:r w:rsidR="00AB33FD" w:rsidRPr="00AB33FD">
        <w:rPr>
          <w:rFonts w:hint="cs"/>
          <w:i/>
          <w:iCs/>
          <w:cs/>
          <w:lang w:val="en-US"/>
        </w:rPr>
        <w:t xml:space="preserve"> </w:t>
      </w:r>
      <w:r w:rsidR="00FB6CCE">
        <w:rPr>
          <w:rFonts w:hint="cs"/>
          <w:i/>
          <w:iCs/>
          <w:cs/>
          <w:lang w:val="en-US"/>
        </w:rPr>
        <w:t>803</w:t>
      </w:r>
      <w:r w:rsidR="00AB33FD" w:rsidRPr="00AB33FD">
        <w:rPr>
          <w:rFonts w:hint="cs"/>
          <w:i/>
          <w:iCs/>
          <w:cs/>
          <w:lang w:val="en-US"/>
        </w:rPr>
        <w:t xml:space="preserve"> ล้านบาท</w:t>
      </w:r>
      <w:r w:rsidR="004937B4" w:rsidRPr="00AB33FD">
        <w:rPr>
          <w:rFonts w:hint="cs"/>
          <w:i/>
          <w:iCs/>
          <w:cs/>
          <w:lang w:val="en-US"/>
        </w:rPr>
        <w:t>)</w:t>
      </w:r>
    </w:p>
    <w:p w:rsidR="00620B46" w:rsidRPr="008B7269" w:rsidRDefault="00620B46" w:rsidP="004035FC">
      <w:pPr>
        <w:pStyle w:val="Bo-Blankline"/>
        <w:rPr>
          <w:cs/>
        </w:rPr>
      </w:pPr>
    </w:p>
    <w:p w:rsidR="00D528E6" w:rsidRPr="00AB33FD" w:rsidRDefault="00D528E6" w:rsidP="00D528E6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>
        <w:rPr>
          <w:rFonts w:ascii="Angsana New" w:hAnsi="Angsana New"/>
          <w:sz w:val="30"/>
          <w:szCs w:val="30"/>
        </w:rPr>
        <w:t>9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 w:hint="cs"/>
          <w:sz w:val="30"/>
          <w:szCs w:val="30"/>
          <w:cs/>
        </w:rPr>
        <w:t>มีนา</w:t>
      </w:r>
      <w:r w:rsidRPr="00AB33FD">
        <w:rPr>
          <w:rFonts w:ascii="Angsana New" w:hAnsi="Angsana New"/>
          <w:sz w:val="30"/>
          <w:szCs w:val="30"/>
          <w:cs/>
        </w:rPr>
        <w:t xml:space="preserve">คม </w:t>
      </w:r>
      <w:r w:rsidR="00FB6CCE">
        <w:rPr>
          <w:rFonts w:ascii="Angsana New" w:hAnsi="Angsana New"/>
          <w:sz w:val="30"/>
          <w:szCs w:val="30"/>
        </w:rPr>
        <w:t>2559</w:t>
      </w:r>
      <w:r w:rsidRPr="00AB33FD">
        <w:rPr>
          <w:rFonts w:ascii="Angsana New" w:hAnsi="Angsana New"/>
          <w:sz w:val="30"/>
          <w:szCs w:val="30"/>
          <w:cs/>
        </w:rPr>
        <w:t xml:space="preserve"> บริษัทได้ลงนามในสัญญากู้เงินจากสถาบันการเงินในประเทศ ในวงเงินรวม </w:t>
      </w:r>
      <w:r w:rsidR="00FB6CCE">
        <w:rPr>
          <w:rFonts w:ascii="Angsana New" w:hAnsi="Angsana New"/>
          <w:sz w:val="30"/>
          <w:szCs w:val="30"/>
        </w:rPr>
        <w:t>3</w:t>
      </w:r>
      <w:r w:rsidRPr="00AB33FD"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/>
          <w:sz w:val="30"/>
          <w:szCs w:val="30"/>
        </w:rPr>
        <w:t>300</w:t>
      </w:r>
      <w:r w:rsidRPr="00AB33FD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="00FB6CCE">
        <w:rPr>
          <w:rFonts w:ascii="Angsana New" w:hAnsi="Angsana New"/>
          <w:sz w:val="30"/>
          <w:szCs w:val="30"/>
        </w:rPr>
        <w:t>7</w:t>
      </w:r>
      <w:r w:rsidRPr="00AB33FD">
        <w:rPr>
          <w:rFonts w:ascii="Angsana New" w:hAnsi="Angsana New"/>
          <w:sz w:val="30"/>
          <w:szCs w:val="30"/>
          <w:cs/>
        </w:rPr>
        <w:t xml:space="preserve"> ปี </w:t>
      </w:r>
      <w:r w:rsidRPr="00AB33FD">
        <w:rPr>
          <w:rFonts w:ascii="Angsana New" w:hAnsi="Angsana New" w:hint="cs"/>
          <w:sz w:val="30"/>
          <w:szCs w:val="30"/>
          <w:cs/>
        </w:rPr>
        <w:t xml:space="preserve">เริ่มชำระคืนงวดแรกเมื่อครบกำหนดระยะเวลา </w:t>
      </w:r>
      <w:r w:rsidR="00FB6CCE">
        <w:rPr>
          <w:rFonts w:ascii="Angsana New" w:hAnsi="Angsana New"/>
          <w:sz w:val="30"/>
          <w:szCs w:val="30"/>
        </w:rPr>
        <w:t>2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 w:hint="cs"/>
          <w:sz w:val="30"/>
          <w:szCs w:val="30"/>
          <w:cs/>
        </w:rPr>
        <w:t xml:space="preserve">ปี </w:t>
      </w:r>
      <w:r w:rsidRPr="00AB33FD">
        <w:rPr>
          <w:rFonts w:ascii="Angsana New" w:hAnsi="Angsana New"/>
          <w:sz w:val="30"/>
          <w:szCs w:val="30"/>
          <w:cs/>
        </w:rPr>
        <w:t xml:space="preserve">อัตราดอกเบี้ยเป็นไปตามที่ระบุในสัญญา เพื่อลงทุนในโครงการโรงไฟฟ้าพลังงานทดแทนจากขยะขนาด </w:t>
      </w:r>
      <w:r w:rsidR="00FB6CCE">
        <w:rPr>
          <w:rFonts w:ascii="Angsana New" w:hAnsi="Angsana New"/>
          <w:sz w:val="30"/>
          <w:szCs w:val="30"/>
        </w:rPr>
        <w:t>70</w:t>
      </w:r>
      <w:r w:rsidR="001E12BC" w:rsidRPr="00AB33FD">
        <w:rPr>
          <w:rFonts w:ascii="Angsana New" w:hAnsi="Angsana New"/>
          <w:sz w:val="30"/>
          <w:szCs w:val="30"/>
          <w:cs/>
        </w:rPr>
        <w:t xml:space="preserve"> เม</w:t>
      </w:r>
      <w:r w:rsidRPr="00AB33FD">
        <w:rPr>
          <w:rFonts w:ascii="Angsana New" w:hAnsi="Angsana New"/>
          <w:sz w:val="30"/>
          <w:szCs w:val="30"/>
          <w:cs/>
        </w:rPr>
        <w:t>กะวัตต์</w:t>
      </w:r>
      <w:r w:rsidR="00620B46" w:rsidRPr="00AB33FD">
        <w:rPr>
          <w:rFonts w:ascii="Angsana New" w:hAnsi="Angsana New" w:hint="cs"/>
          <w:sz w:val="30"/>
          <w:szCs w:val="30"/>
          <w:cs/>
        </w:rPr>
        <w:t xml:space="preserve"> ณ </w:t>
      </w:r>
      <w:r w:rsidR="00620B46" w:rsidRPr="00AB33FD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FB6CCE">
        <w:rPr>
          <w:rFonts w:ascii="Angsana New" w:hAnsi="Angsana New"/>
          <w:spacing w:val="-4"/>
          <w:sz w:val="30"/>
          <w:szCs w:val="30"/>
        </w:rPr>
        <w:t>3</w:t>
      </w:r>
      <w:r w:rsidR="00FB6CC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620B46" w:rsidRPr="00AB33FD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20B46" w:rsidRPr="00AB33FD">
        <w:rPr>
          <w:rFonts w:ascii="Angsana New" w:hAnsi="Angsana New" w:hint="cs"/>
          <w:spacing w:val="-4"/>
          <w:sz w:val="30"/>
          <w:szCs w:val="30"/>
          <w:cs/>
          <w:lang w:val="en-US"/>
        </w:rPr>
        <w:t>ธันวาคม</w:t>
      </w:r>
      <w:r w:rsidR="00620B46" w:rsidRPr="00AB33F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B6CCE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CE5EAB">
        <w:rPr>
          <w:rFonts w:ascii="Angsana New" w:hAnsi="Angsana New" w:hint="cs"/>
          <w:spacing w:val="-4"/>
          <w:sz w:val="30"/>
          <w:szCs w:val="30"/>
          <w:cs/>
        </w:rPr>
        <w:t>60</w:t>
      </w:r>
      <w:r w:rsidR="00620B46" w:rsidRPr="00AB33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72D9C">
        <w:rPr>
          <w:rFonts w:ascii="Angsana New" w:hAnsi="Angsana New" w:hint="cs"/>
          <w:spacing w:val="-4"/>
          <w:sz w:val="30"/>
          <w:szCs w:val="30"/>
          <w:cs/>
        </w:rPr>
        <w:t>ไม่มี</w:t>
      </w:r>
      <w:r w:rsidR="00CE5EAB">
        <w:rPr>
          <w:rFonts w:ascii="Angsana New" w:hAnsi="Angsana New" w:hint="cs"/>
          <w:spacing w:val="-4"/>
          <w:sz w:val="30"/>
          <w:szCs w:val="30"/>
          <w:cs/>
        </w:rPr>
        <w:t>ยอดคงเหลือของเงินกู้ยืมตามวงเงินกู้นี้ เนื่องจากได้</w:t>
      </w:r>
      <w:r w:rsidR="00CE5EA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ชำระคืนทั้งจำนวนแล้วในปี </w:t>
      </w:r>
      <w:r w:rsidR="00CE5EAB">
        <w:rPr>
          <w:rFonts w:ascii="Angsana New" w:hAnsi="Angsana New"/>
          <w:spacing w:val="-4"/>
          <w:sz w:val="30"/>
          <w:szCs w:val="30"/>
          <w:lang w:val="en-US"/>
        </w:rPr>
        <w:t xml:space="preserve">2560 </w:t>
      </w:r>
      <w:r w:rsidR="00CE5EAB" w:rsidRPr="00CE5EAB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(</w:t>
      </w:r>
      <w:r w:rsidR="00CE5EAB" w:rsidRPr="00CE5EAB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2559: 2,497 </w:t>
      </w:r>
      <w:r w:rsidR="00CE5EAB" w:rsidRPr="00CE5EAB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ล้านบาท)</w:t>
      </w:r>
    </w:p>
    <w:p w:rsidR="00D24CF4" w:rsidRPr="00CE5EAB" w:rsidRDefault="00D24CF4" w:rsidP="002623B6">
      <w:pPr>
        <w:pStyle w:val="Bo-Blankline"/>
        <w:rPr>
          <w:cs/>
        </w:rPr>
      </w:pPr>
    </w:p>
    <w:p w:rsidR="00144F7F" w:rsidRPr="00AB33FD" w:rsidRDefault="00965A20" w:rsidP="009D66B9">
      <w:pPr>
        <w:pStyle w:val="Caption"/>
        <w:ind w:left="567" w:hanging="567"/>
      </w:pPr>
      <w:r w:rsidRPr="00AB33FD">
        <w:rPr>
          <w:rFonts w:hint="cs"/>
          <w:cs/>
        </w:rPr>
        <w:t>เจ้าหนี้การค้า</w:t>
      </w:r>
    </w:p>
    <w:p w:rsidR="00FA215F" w:rsidRPr="008B7269" w:rsidRDefault="00FA215F" w:rsidP="002623B6">
      <w:pPr>
        <w:pStyle w:val="Bo-Blankline"/>
      </w:pPr>
    </w:p>
    <w:tbl>
      <w:tblPr>
        <w:tblW w:w="9099" w:type="dxa"/>
        <w:tblInd w:w="531" w:type="dxa"/>
        <w:tblLook w:val="04A0" w:firstRow="1" w:lastRow="0" w:firstColumn="1" w:lastColumn="0" w:noHBand="0" w:noVBand="1"/>
      </w:tblPr>
      <w:tblGrid>
        <w:gridCol w:w="3339"/>
        <w:gridCol w:w="873"/>
        <w:gridCol w:w="404"/>
        <w:gridCol w:w="343"/>
        <w:gridCol w:w="976"/>
        <w:gridCol w:w="284"/>
        <w:gridCol w:w="1336"/>
        <w:gridCol w:w="284"/>
        <w:gridCol w:w="1260"/>
      </w:tblGrid>
      <w:tr w:rsidR="00AB33FD" w:rsidRPr="00AB33FD" w:rsidTr="004A2EAC">
        <w:tc>
          <w:tcPr>
            <w:tcW w:w="3339" w:type="dxa"/>
          </w:tcPr>
          <w:p w:rsidR="00AB33FD" w:rsidRPr="00AB33FD" w:rsidRDefault="00AB33FD" w:rsidP="00AB33F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4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4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B33FD" w:rsidRPr="00AB33FD" w:rsidTr="004A2EAC">
        <w:tc>
          <w:tcPr>
            <w:tcW w:w="3339" w:type="dxa"/>
          </w:tcPr>
          <w:p w:rsidR="00AB33FD" w:rsidRPr="00AB33FD" w:rsidRDefault="00AB33FD" w:rsidP="00AB33F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4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AB33FD" w:rsidTr="004A2EAC">
        <w:tc>
          <w:tcPr>
            <w:tcW w:w="3339" w:type="dxa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3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4" w:type="dxa"/>
          </w:tcPr>
          <w:p w:rsidR="00AB33FD" w:rsidRPr="00AB33FD" w:rsidRDefault="00AB33FD" w:rsidP="00AB33FD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center"/>
          </w:tcPr>
          <w:p w:rsidR="00AB33FD" w:rsidRPr="00AB33FD" w:rsidRDefault="00FB6CCE" w:rsidP="00AB33FD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AB33FD" w:rsidRPr="00AB33FD" w:rsidRDefault="00CE5EAB" w:rsidP="00052375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74,748</w:t>
            </w:r>
          </w:p>
        </w:tc>
        <w:tc>
          <w:tcPr>
            <w:tcW w:w="284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4A2EAC" w:rsidRDefault="00FB6CCE" w:rsidP="00052375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AB33FD" w:rsidRPr="004A2E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AB33FD" w:rsidRPr="00AB33FD" w:rsidTr="004A2EAC">
        <w:tc>
          <w:tcPr>
            <w:tcW w:w="3339" w:type="dxa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73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4" w:type="dxa"/>
          </w:tcPr>
          <w:p w:rsidR="00AB33FD" w:rsidRPr="00AB33FD" w:rsidRDefault="00AB33FD" w:rsidP="00AB33FD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AB33FD" w:rsidRPr="00AB33FD" w:rsidRDefault="00AB33FD" w:rsidP="00AB33FD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AB33FD" w:rsidRPr="00AB33FD" w:rsidRDefault="00CE5EAB" w:rsidP="00052375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B33FD" w:rsidRPr="004A2EAC" w:rsidRDefault="00FB6CCE" w:rsidP="00052375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AB33FD" w:rsidRPr="004A2E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AB33FD" w:rsidRPr="00AB33FD" w:rsidTr="004A2EAC">
        <w:tc>
          <w:tcPr>
            <w:tcW w:w="3339" w:type="dxa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4" w:type="dxa"/>
          </w:tcPr>
          <w:p w:rsidR="00AB33FD" w:rsidRPr="00AB33FD" w:rsidRDefault="00AB33FD" w:rsidP="00AB33FD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3" w:type="dxa"/>
          </w:tcPr>
          <w:p w:rsidR="00AB33FD" w:rsidRPr="00AB33FD" w:rsidRDefault="00AB33FD" w:rsidP="00AB33F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:rsidR="00AB33FD" w:rsidRPr="00AB33FD" w:rsidRDefault="00AB33FD" w:rsidP="00AB33FD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AB33FD" w:rsidRPr="00AB33FD" w:rsidRDefault="00AB33FD" w:rsidP="00AB33F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AB33FD" w:rsidRDefault="00CE5EAB" w:rsidP="00052375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173,248</w:t>
            </w:r>
          </w:p>
        </w:tc>
        <w:tc>
          <w:tcPr>
            <w:tcW w:w="284" w:type="dxa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B33FD" w:rsidRPr="004A2EAC" w:rsidRDefault="00FB6CCE" w:rsidP="00052375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AB33FD" w:rsidRPr="004A2E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</w:tr>
    </w:tbl>
    <w:p w:rsidR="00DA6F99" w:rsidRPr="008B7269" w:rsidRDefault="00DA6F99" w:rsidP="00F964E7">
      <w:pPr>
        <w:spacing w:line="240" w:lineRule="auto"/>
        <w:ind w:left="540" w:right="2"/>
        <w:rPr>
          <w:rFonts w:ascii="Angsana New" w:hAnsi="Angsana New"/>
          <w:sz w:val="20"/>
          <w:szCs w:val="20"/>
        </w:rPr>
      </w:pPr>
    </w:p>
    <w:p w:rsidR="008B7269" w:rsidRDefault="008B7269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144F7F" w:rsidRPr="00AB33FD" w:rsidRDefault="00B96B7A" w:rsidP="007D10DB">
      <w:pPr>
        <w:pStyle w:val="Caption"/>
        <w:ind w:left="567" w:hanging="567"/>
      </w:pPr>
      <w:r w:rsidRPr="00AB33FD">
        <w:rPr>
          <w:rFonts w:hint="cs"/>
          <w:cs/>
        </w:rPr>
        <w:lastRenderedPageBreak/>
        <w:t>เจ้าหนี้อื่น</w:t>
      </w:r>
    </w:p>
    <w:p w:rsidR="00A25865" w:rsidRPr="008B7269" w:rsidRDefault="00A25865" w:rsidP="00D56B02">
      <w:pPr>
        <w:pStyle w:val="Bo-Blankline"/>
        <w:rPr>
          <w:lang w:val="en-US"/>
        </w:rPr>
      </w:pPr>
    </w:p>
    <w:tbl>
      <w:tblPr>
        <w:tblW w:w="9099" w:type="dxa"/>
        <w:tblInd w:w="531" w:type="dxa"/>
        <w:tblLook w:val="04A0" w:firstRow="1" w:lastRow="0" w:firstColumn="1" w:lastColumn="0" w:noHBand="0" w:noVBand="1"/>
      </w:tblPr>
      <w:tblGrid>
        <w:gridCol w:w="3582"/>
        <w:gridCol w:w="972"/>
        <w:gridCol w:w="270"/>
        <w:gridCol w:w="945"/>
        <w:gridCol w:w="360"/>
        <w:gridCol w:w="1350"/>
        <w:gridCol w:w="270"/>
        <w:gridCol w:w="1350"/>
      </w:tblGrid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20336C" w:rsidRDefault="0020336C" w:rsidP="00052375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1,480,805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FB6CCE" w:rsidP="00AB33FD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B33FD" w:rsidRPr="00AB33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619</w:t>
            </w:r>
            <w:r w:rsidR="00AB33FD" w:rsidRPr="00AB33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</w:p>
        </w:tc>
      </w:tr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20336C" w:rsidP="00052375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1,357,630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FB6CCE" w:rsidP="00052375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633</w:t>
            </w:r>
            <w:r w:rsidR="00AB33FD" w:rsidRPr="00AB33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</w:p>
        </w:tc>
      </w:tr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AB33FD" w:rsidRPr="00AB33FD" w:rsidRDefault="00AB33FD" w:rsidP="00AB33FD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406CE3" w:rsidP="00052375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FB6CCE" w:rsidP="00AB33FD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AB33FD" w:rsidRP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406CE3" w:rsidP="000523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33FD" w:rsidRPr="00AB33FD" w:rsidRDefault="00FB6CCE" w:rsidP="000523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AB33FD" w:rsidRPr="00AB33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B33FD" w:rsidRPr="00AB33FD" w:rsidRDefault="00406CE3" w:rsidP="00052375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26,429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B33FD" w:rsidRPr="00AB33FD" w:rsidRDefault="00FB6CCE" w:rsidP="00AB33FD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 w:rsidR="00AB33FD" w:rsidRPr="00AB33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276</w:t>
            </w:r>
          </w:p>
        </w:tc>
      </w:tr>
      <w:tr w:rsidR="00AB33FD" w:rsidRPr="00AB33FD" w:rsidTr="00052375">
        <w:tc>
          <w:tcPr>
            <w:tcW w:w="3582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:rsidR="00AB33FD" w:rsidRPr="00AB33FD" w:rsidRDefault="00AB33FD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33FD" w:rsidRPr="00AB33FD" w:rsidRDefault="005D4BF7" w:rsidP="00052375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2,902,911</w:t>
            </w:r>
          </w:p>
        </w:tc>
        <w:tc>
          <w:tcPr>
            <w:tcW w:w="270" w:type="dxa"/>
            <w:shd w:val="clear" w:color="auto" w:fill="auto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33FD" w:rsidRPr="00AB33FD" w:rsidRDefault="00FB6CCE" w:rsidP="00AB33FD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AB33FD" w:rsidRPr="00AB3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382</w:t>
            </w:r>
            <w:r w:rsidR="00AB33FD" w:rsidRPr="00AB3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163</w:t>
            </w:r>
          </w:p>
        </w:tc>
      </w:tr>
      <w:tr w:rsidR="008B7269" w:rsidRPr="004A2EAC" w:rsidTr="00052375">
        <w:tc>
          <w:tcPr>
            <w:tcW w:w="3582" w:type="dxa"/>
            <w:shd w:val="clear" w:color="auto" w:fill="auto"/>
          </w:tcPr>
          <w:p w:rsidR="008B7269" w:rsidRPr="004A2EAC" w:rsidRDefault="008B7269" w:rsidP="00AB33F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8B7269" w:rsidRPr="004A2EAC" w:rsidRDefault="008B7269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B7269" w:rsidRPr="004A2EAC" w:rsidRDefault="008B7269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auto"/>
          </w:tcPr>
          <w:p w:rsidR="008B7269" w:rsidRPr="004A2EAC" w:rsidRDefault="008B7269" w:rsidP="00AB33FD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8B7269" w:rsidRPr="004A2EAC" w:rsidRDefault="008B7269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8B7269" w:rsidRPr="004A2EAC" w:rsidRDefault="008B7269" w:rsidP="00AB33FD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B7269" w:rsidRPr="004A2EAC" w:rsidRDefault="008B7269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8B7269" w:rsidRPr="004A2EAC" w:rsidRDefault="008B7269" w:rsidP="00AB33FD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74E5D" w:rsidRPr="00DE399F" w:rsidRDefault="00474E5D" w:rsidP="00675CB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94B8F" w:rsidRPr="00AB33FD" w:rsidRDefault="00DE399F" w:rsidP="00DE399F">
      <w:pPr>
        <w:pStyle w:val="Caption"/>
      </w:pPr>
      <w:r w:rsidRPr="00DE399F">
        <w:rPr>
          <w:cs/>
        </w:rPr>
        <w:t>ประมาณการหนี้สินสำหรับ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:rsidR="0061303D" w:rsidRPr="00DE399F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270"/>
        <w:gridCol w:w="1060"/>
        <w:gridCol w:w="270"/>
        <w:gridCol w:w="1342"/>
        <w:gridCol w:w="270"/>
        <w:gridCol w:w="1358"/>
      </w:tblGrid>
      <w:tr w:rsidR="00AB33FD" w:rsidRPr="00AB33FD" w:rsidTr="00052375">
        <w:trPr>
          <w:tblHeader/>
        </w:trPr>
        <w:tc>
          <w:tcPr>
            <w:tcW w:w="3510" w:type="dxa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B33FD" w:rsidRPr="00AB33FD" w:rsidTr="00052375">
        <w:trPr>
          <w:tblHeader/>
        </w:trPr>
        <w:tc>
          <w:tcPr>
            <w:tcW w:w="3510" w:type="dxa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AB33FD" w:rsidTr="00052375">
        <w:tc>
          <w:tcPr>
            <w:tcW w:w="3510" w:type="dxa"/>
          </w:tcPr>
          <w:p w:rsidR="00AB33FD" w:rsidRPr="00AB33FD" w:rsidRDefault="00AB33FD" w:rsidP="00AB33F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B33FD" w:rsidRPr="00AB33FD" w:rsidRDefault="00AB33FD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AB33FD" w:rsidRPr="00AB33FD" w:rsidRDefault="00AB33FD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:rsidR="00AB33FD" w:rsidRPr="00AB33FD" w:rsidRDefault="00AB33FD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AB33FD" w:rsidTr="00052375">
        <w:tc>
          <w:tcPr>
            <w:tcW w:w="4502" w:type="dxa"/>
            <w:gridSpan w:val="2"/>
          </w:tcPr>
          <w:p w:rsidR="00AB33FD" w:rsidRPr="00AB33FD" w:rsidRDefault="00DE399F" w:rsidP="00803C54">
            <w:pPr>
              <w:spacing w:line="240" w:lineRule="atLeast"/>
              <w:ind w:left="-115" w:right="-115" w:firstLine="115"/>
              <w:rPr>
                <w:rFonts w:ascii="Angsana New" w:hAnsi="Angsana New"/>
                <w:sz w:val="30"/>
                <w:szCs w:val="30"/>
              </w:rPr>
            </w:pPr>
            <w:r w:rsidRPr="00DE399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</w:t>
            </w:r>
            <w:r w:rsidRPr="00DE399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FEC" w:rsidRPr="00AB33FD" w:rsidTr="00052375">
        <w:tc>
          <w:tcPr>
            <w:tcW w:w="5832" w:type="dxa"/>
            <w:gridSpan w:val="4"/>
            <w:vAlign w:val="bottom"/>
          </w:tcPr>
          <w:p w:rsidR="00D67FEC" w:rsidRPr="00AB33FD" w:rsidRDefault="00D67FEC" w:rsidP="004B32D8">
            <w:pPr>
              <w:tabs>
                <w:tab w:val="decimal" w:pos="1062"/>
              </w:tabs>
              <w:spacing w:line="240" w:lineRule="atLeast"/>
              <w:ind w:left="-115" w:right="-115" w:firstLine="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:rsidR="00D67FEC" w:rsidRPr="00AB33FD" w:rsidRDefault="00D67FEC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:rsidR="00D67FEC" w:rsidRPr="00052375" w:rsidRDefault="00D67FEC" w:rsidP="00052375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375">
              <w:rPr>
                <w:rFonts w:ascii="Angsana New" w:hAnsi="Angsana New"/>
                <w:b/>
                <w:bCs/>
                <w:sz w:val="30"/>
                <w:szCs w:val="30"/>
              </w:rPr>
              <w:t>70,645</w:t>
            </w:r>
          </w:p>
        </w:tc>
        <w:tc>
          <w:tcPr>
            <w:tcW w:w="270" w:type="dxa"/>
          </w:tcPr>
          <w:p w:rsidR="00D67FEC" w:rsidRPr="00AB33FD" w:rsidRDefault="00D67FEC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</w:tcPr>
          <w:p w:rsidR="00D67FEC" w:rsidRPr="00DE399F" w:rsidRDefault="00D67FEC" w:rsidP="00DE399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Pr="00DE39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</w:tr>
      <w:tr w:rsidR="00DE399F" w:rsidRPr="00DE399F" w:rsidTr="00052375">
        <w:tc>
          <w:tcPr>
            <w:tcW w:w="3510" w:type="dxa"/>
            <w:vAlign w:val="bottom"/>
          </w:tcPr>
          <w:p w:rsidR="00DE399F" w:rsidRPr="00DE399F" w:rsidRDefault="00DE399F" w:rsidP="00AB33F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DE399F" w:rsidRPr="00DE399F" w:rsidRDefault="00DE399F" w:rsidP="00AB33FD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DE399F" w:rsidRPr="00DE399F" w:rsidRDefault="00DE399F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</w:tcPr>
          <w:p w:rsidR="00DE399F" w:rsidRPr="00DE399F" w:rsidRDefault="00DE399F" w:rsidP="00AB33FD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DE399F" w:rsidRPr="00DE399F" w:rsidRDefault="00DE399F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E399F" w:rsidRPr="00DE399F" w:rsidRDefault="00DE399F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E399F" w:rsidRPr="00AB33FD" w:rsidTr="00052375">
        <w:tc>
          <w:tcPr>
            <w:tcW w:w="3510" w:type="dxa"/>
            <w:vAlign w:val="bottom"/>
          </w:tcPr>
          <w:p w:rsidR="00DE399F" w:rsidRPr="00AB33FD" w:rsidRDefault="00DE399F" w:rsidP="00AB33F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B6C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:rsidR="00DE399F" w:rsidRPr="00AB33FD" w:rsidRDefault="00DE399F" w:rsidP="00AB33FD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99F" w:rsidRPr="00AB33FD" w:rsidRDefault="00DE399F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DE399F" w:rsidRPr="00AB33FD" w:rsidRDefault="00DE399F" w:rsidP="00AB33FD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99F" w:rsidRPr="00AB33FD" w:rsidRDefault="00DE399F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399F" w:rsidRPr="00AB33FD" w:rsidRDefault="00DE399F" w:rsidP="00AB33F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399F" w:rsidRPr="00AB33FD" w:rsidTr="00052375">
        <w:tc>
          <w:tcPr>
            <w:tcW w:w="3510" w:type="dxa"/>
          </w:tcPr>
          <w:p w:rsidR="00DE399F" w:rsidRPr="00AB33FD" w:rsidRDefault="00DE399F" w:rsidP="00DE399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992" w:type="dxa"/>
          </w:tcPr>
          <w:p w:rsidR="00DE399F" w:rsidRPr="00AB33FD" w:rsidRDefault="00DE399F" w:rsidP="00DE399F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99F" w:rsidRPr="00AB33FD" w:rsidRDefault="00DE399F" w:rsidP="00DE39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DE399F" w:rsidRPr="00AB33FD" w:rsidRDefault="00DE399F" w:rsidP="00DE399F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99F" w:rsidRPr="00AB33FD" w:rsidRDefault="00DE399F" w:rsidP="00DE39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399F" w:rsidRPr="00AB33FD" w:rsidRDefault="00DE399F" w:rsidP="00DE39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399F" w:rsidRPr="00AB33FD" w:rsidTr="00052375">
        <w:tc>
          <w:tcPr>
            <w:tcW w:w="3510" w:type="dxa"/>
          </w:tcPr>
          <w:p w:rsidR="00DE399F" w:rsidRPr="00AB33FD" w:rsidRDefault="00DE399F" w:rsidP="00DE399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2" w:type="dxa"/>
          </w:tcPr>
          <w:p w:rsidR="00DE399F" w:rsidRPr="00AB33FD" w:rsidRDefault="00DE399F" w:rsidP="00DE399F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99F" w:rsidRPr="00AB33FD" w:rsidRDefault="00DE399F" w:rsidP="00DE39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DE399F" w:rsidRPr="00AB33FD" w:rsidRDefault="00DE399F" w:rsidP="00DE399F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399F" w:rsidRPr="00AB33FD" w:rsidRDefault="00DE399F" w:rsidP="00DE39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399F" w:rsidRPr="00AB33FD" w:rsidRDefault="00DE399F" w:rsidP="00DE39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:rsidR="00DE399F" w:rsidRPr="00DE399F" w:rsidRDefault="00DE399F" w:rsidP="00DE399F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7FEC" w:rsidRPr="00AB33FD" w:rsidTr="00052375">
        <w:tc>
          <w:tcPr>
            <w:tcW w:w="5832" w:type="dxa"/>
            <w:gridSpan w:val="4"/>
          </w:tcPr>
          <w:p w:rsidR="00D67FEC" w:rsidRPr="00AB33FD" w:rsidRDefault="00D67FEC" w:rsidP="004B32D8">
            <w:pPr>
              <w:tabs>
                <w:tab w:val="decimal" w:pos="1062"/>
              </w:tabs>
              <w:spacing w:line="240" w:lineRule="atLeast"/>
              <w:ind w:left="-115" w:right="-115" w:firstLine="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5,638</w:t>
            </w:r>
          </w:p>
        </w:tc>
        <w:tc>
          <w:tcPr>
            <w:tcW w:w="270" w:type="dxa"/>
          </w:tcPr>
          <w:p w:rsidR="00D67FEC" w:rsidRPr="00D67FEC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FEC">
              <w:rPr>
                <w:rFonts w:ascii="Angsana New" w:hAnsi="Angsana New"/>
                <w:b/>
                <w:bCs/>
                <w:sz w:val="30"/>
                <w:szCs w:val="30"/>
              </w:rPr>
              <w:t>5,269</w:t>
            </w:r>
          </w:p>
        </w:tc>
      </w:tr>
      <w:tr w:rsidR="00D67FEC" w:rsidRPr="00DE399F" w:rsidTr="00052375">
        <w:tc>
          <w:tcPr>
            <w:tcW w:w="3510" w:type="dxa"/>
            <w:vAlign w:val="bottom"/>
          </w:tcPr>
          <w:p w:rsidR="00D67FEC" w:rsidRPr="00DE399F" w:rsidRDefault="00D67FEC" w:rsidP="00D67FE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D67FEC" w:rsidRPr="00DE399F" w:rsidRDefault="00D67FEC" w:rsidP="00D67FE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D67FEC" w:rsidRPr="00DE399F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</w:tcPr>
          <w:p w:rsidR="00D67FEC" w:rsidRPr="00DE399F" w:rsidRDefault="00D67FEC" w:rsidP="00D67FE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D67FEC" w:rsidRPr="00DE399F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42" w:type="dxa"/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67FEC" w:rsidRPr="00DE399F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8" w:type="dxa"/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67FEC" w:rsidRPr="00AB33FD" w:rsidTr="00052375">
        <w:tc>
          <w:tcPr>
            <w:tcW w:w="3510" w:type="dxa"/>
            <w:vAlign w:val="bottom"/>
          </w:tcPr>
          <w:p w:rsidR="00D67FEC" w:rsidRPr="00AB33FD" w:rsidRDefault="00D67FEC" w:rsidP="00D67FE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2" w:type="dxa"/>
          </w:tcPr>
          <w:p w:rsidR="00D67FEC" w:rsidRPr="00AB33FD" w:rsidRDefault="00D67FEC" w:rsidP="00D67FE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D67FEC" w:rsidRPr="00AB33FD" w:rsidRDefault="00D67FEC" w:rsidP="00D67FE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7FEC" w:rsidRPr="00AB33FD" w:rsidTr="00052375">
        <w:tc>
          <w:tcPr>
            <w:tcW w:w="5832" w:type="dxa"/>
            <w:gridSpan w:val="4"/>
            <w:vAlign w:val="bottom"/>
          </w:tcPr>
          <w:p w:rsidR="00D67FEC" w:rsidRPr="00AB33FD" w:rsidRDefault="00D67FEC" w:rsidP="00D67FEC">
            <w:pPr>
              <w:tabs>
                <w:tab w:val="decimal" w:pos="1062"/>
              </w:tabs>
              <w:spacing w:line="240" w:lineRule="atLeast"/>
              <w:ind w:left="-115" w:right="-115" w:firstLine="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กำไร) </w:t>
            </w:r>
            <w:r w:rsidRPr="00AB3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ขาดทุนจากการประมาณ</w:t>
            </w: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7FEC" w:rsidRPr="00AB33FD" w:rsidTr="00052375">
        <w:tc>
          <w:tcPr>
            <w:tcW w:w="3510" w:type="dxa"/>
            <w:vAlign w:val="bottom"/>
          </w:tcPr>
          <w:p w:rsidR="00D67FEC" w:rsidRPr="00AB33FD" w:rsidRDefault="00D67FEC" w:rsidP="00D67FE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AB33FD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992" w:type="dxa"/>
          </w:tcPr>
          <w:p w:rsidR="00D67FEC" w:rsidRPr="00AB33FD" w:rsidRDefault="00D67FEC" w:rsidP="00D67FE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D67FEC" w:rsidRPr="00AB33FD" w:rsidRDefault="00D67FEC" w:rsidP="00D67FE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2,968</w:t>
            </w:r>
          </w:p>
        </w:tc>
        <w:tc>
          <w:tcPr>
            <w:tcW w:w="270" w:type="dxa"/>
          </w:tcPr>
          <w:p w:rsidR="00D67FEC" w:rsidRPr="00AB33FD" w:rsidRDefault="00D67FEC" w:rsidP="00D67F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</w:tcPr>
          <w:p w:rsidR="00D67FEC" w:rsidRPr="00DE399F" w:rsidRDefault="00D67FEC" w:rsidP="00D67FEC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BA263A" w:rsidRPr="00BA263A" w:rsidRDefault="00BA263A" w:rsidP="00BA263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F87B7A" w:rsidRPr="00AB33FD" w:rsidRDefault="00540611" w:rsidP="00F87B7A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A55FF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:rsidR="00540611" w:rsidRPr="00A55FFB" w:rsidRDefault="00540611" w:rsidP="0014544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40611" w:rsidRPr="00AB33FD" w:rsidRDefault="0061303D" w:rsidP="00145440">
      <w:pPr>
        <w:pStyle w:val="Bo-C1Content"/>
      </w:pPr>
      <w:r w:rsidRPr="00AB33FD">
        <w:rPr>
          <w:rFonts w:hint="cs"/>
          <w:cs/>
        </w:rPr>
        <w:t>บริษัท</w:t>
      </w:r>
      <w:r w:rsidR="00540611" w:rsidRPr="00AB33FD">
        <w:rPr>
          <w:cs/>
        </w:rPr>
        <w:t>จัดการ</w:t>
      </w:r>
      <w:r w:rsidR="00540611" w:rsidRPr="00A55FFB">
        <w:rPr>
          <w:cs/>
        </w:rPr>
        <w:t>โครงการ</w:t>
      </w:r>
      <w:r w:rsidR="00A55FFB" w:rsidRPr="00A55FFB">
        <w:rPr>
          <w:rFonts w:hint="cs"/>
          <w:cs/>
        </w:rPr>
        <w:t>ผลประโยชน์ที่กำหนดไว้</w:t>
      </w:r>
      <w:r w:rsidR="00540611" w:rsidRPr="00A55FFB">
        <w:rPr>
          <w:cs/>
        </w:rPr>
        <w:t>ตาม</w:t>
      </w:r>
      <w:r w:rsidR="00540611" w:rsidRPr="00AB33FD">
        <w:rPr>
          <w:cs/>
        </w:rPr>
        <w:t xml:space="preserve">ข้อกำหนดของพระราชบัญญัติคุ้มครองแรงงาน พ.ศ. </w:t>
      </w:r>
      <w:r w:rsidR="00FB6CCE">
        <w:t>2541</w:t>
      </w:r>
      <w:r w:rsidR="00540611" w:rsidRPr="00AB33FD">
        <w:rPr>
          <w:rFonts w:hint="cs"/>
          <w:cs/>
        </w:rPr>
        <w:t xml:space="preserve"> </w:t>
      </w:r>
      <w:r w:rsidR="00540611" w:rsidRPr="00AB33FD">
        <w:rPr>
          <w:cs/>
        </w:rPr>
        <w:t>ในการให้ผลประโยชน์เมื่อเกษียณแก่พนักงานตามสิทธิและอายุงาน</w:t>
      </w:r>
    </w:p>
    <w:p w:rsidR="009C4D19" w:rsidRPr="00A55FFB" w:rsidRDefault="009C4D19" w:rsidP="003C3324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54FCB" w:rsidRPr="00AB33FD" w:rsidRDefault="00154FCB" w:rsidP="003C33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lastRenderedPageBreak/>
        <w:t>โครงการผลประโยชน์</w:t>
      </w:r>
      <w:r w:rsidRPr="00AB33FD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AB33FD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490590" w:rsidRPr="00A55FFB" w:rsidRDefault="00490590" w:rsidP="00490590">
      <w:pPr>
        <w:pStyle w:val="Bo-Blankline"/>
      </w:pPr>
    </w:p>
    <w:p w:rsidR="009C4D19" w:rsidRPr="00AB33FD" w:rsidRDefault="009C4D19" w:rsidP="00145440">
      <w:pPr>
        <w:pStyle w:val="Bo-C1Content"/>
      </w:pPr>
      <w:r w:rsidRPr="00AB33FD">
        <w:rPr>
          <w:cs/>
        </w:rPr>
        <w:t>การเปลี่ยนแปลงในมูลค่าปัจจุบันของ</w:t>
      </w:r>
      <w:r w:rsidRPr="00AB33FD">
        <w:rPr>
          <w:rFonts w:hint="cs"/>
          <w:cs/>
        </w:rPr>
        <w:t>ภาระผูกพันของ</w:t>
      </w:r>
      <w:r w:rsidRPr="00AB33FD">
        <w:rPr>
          <w:cs/>
        </w:rPr>
        <w:t>โครงการผลประโยชน์</w:t>
      </w:r>
    </w:p>
    <w:p w:rsidR="007450F8" w:rsidRPr="00A55FFB" w:rsidRDefault="007450F8" w:rsidP="00145440">
      <w:pPr>
        <w:pStyle w:val="Bo-C1Content"/>
        <w:rPr>
          <w:sz w:val="20"/>
          <w:szCs w:val="20"/>
          <w:cs/>
          <w:lang w:val="en-US"/>
        </w:rPr>
      </w:pPr>
    </w:p>
    <w:tbl>
      <w:tblPr>
        <w:tblW w:w="9072" w:type="dxa"/>
        <w:tblInd w:w="576" w:type="dxa"/>
        <w:tblLook w:val="04A0" w:firstRow="1" w:lastRow="0" w:firstColumn="1" w:lastColumn="0" w:noHBand="0" w:noVBand="1"/>
      </w:tblPr>
      <w:tblGrid>
        <w:gridCol w:w="5260"/>
        <w:gridCol w:w="236"/>
        <w:gridCol w:w="408"/>
        <w:gridCol w:w="270"/>
        <w:gridCol w:w="1350"/>
        <w:gridCol w:w="270"/>
        <w:gridCol w:w="1278"/>
      </w:tblGrid>
      <w:tr w:rsidR="00AB33FD" w:rsidRPr="00AB33FD" w:rsidTr="00A55FFB">
        <w:trPr>
          <w:tblHeader/>
        </w:trPr>
        <w:tc>
          <w:tcPr>
            <w:tcW w:w="5260" w:type="dxa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B33FD" w:rsidRPr="00AB33FD" w:rsidRDefault="00FB6CCE" w:rsidP="00A55FFB">
            <w:pPr>
              <w:spacing w:line="240" w:lineRule="atLeast"/>
              <w:ind w:left="-108" w:right="-115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B33FD" w:rsidRPr="00AB33FD" w:rsidTr="00A55FFB">
        <w:trPr>
          <w:tblHeader/>
        </w:trPr>
        <w:tc>
          <w:tcPr>
            <w:tcW w:w="5260" w:type="dxa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AB33FD" w:rsidTr="00A55FFB">
        <w:tc>
          <w:tcPr>
            <w:tcW w:w="5260" w:type="dxa"/>
          </w:tcPr>
          <w:p w:rsidR="00AB33FD" w:rsidRPr="00AB33FD" w:rsidRDefault="00AB33FD" w:rsidP="00AB33FD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8" w:type="dxa"/>
            <w:vAlign w:val="bottom"/>
          </w:tcPr>
          <w:p w:rsidR="00AB33FD" w:rsidRPr="00AB33FD" w:rsidRDefault="00AB33FD" w:rsidP="00AB33FD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F30815" w:rsidP="00AB33FD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58,148</w:t>
            </w: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B33FD" w:rsidRPr="00AB33FD" w:rsidRDefault="00FB6CCE" w:rsidP="00A27D1E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B33FD" w:rsidRPr="00AB33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</w:tr>
      <w:tr w:rsidR="00AB33FD" w:rsidRPr="00AB33FD" w:rsidTr="00A55FFB">
        <w:tc>
          <w:tcPr>
            <w:tcW w:w="5260" w:type="dxa"/>
          </w:tcPr>
          <w:p w:rsidR="00AB33FD" w:rsidRPr="00AB33FD" w:rsidRDefault="00AB33FD" w:rsidP="00AB33F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36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8" w:type="dxa"/>
            <w:vAlign w:val="bottom"/>
          </w:tcPr>
          <w:p w:rsidR="00AB33FD" w:rsidRPr="00AB33FD" w:rsidRDefault="00AB33FD" w:rsidP="00AB33FD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AB33FD" w:rsidP="00AB33FD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B33FD" w:rsidRPr="00AB33FD" w:rsidRDefault="00AB33FD" w:rsidP="00A27D1E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AB33FD" w:rsidTr="00A55FFB">
        <w:tc>
          <w:tcPr>
            <w:tcW w:w="5260" w:type="dxa"/>
          </w:tcPr>
          <w:p w:rsidR="00AB33FD" w:rsidRPr="00AB33FD" w:rsidRDefault="00AB33FD" w:rsidP="00AB33F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236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8" w:type="dxa"/>
            <w:vAlign w:val="bottom"/>
          </w:tcPr>
          <w:p w:rsidR="00AB33FD" w:rsidRPr="00AB33FD" w:rsidRDefault="00AB33FD" w:rsidP="00AB33FD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F30815" w:rsidP="00AB33FD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5,638</w:t>
            </w: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B33FD" w:rsidRPr="00AB33FD" w:rsidRDefault="00FB6CCE" w:rsidP="00A27D1E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B33FD" w:rsidRPr="00AB33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</w:tr>
      <w:tr w:rsidR="00AB33FD" w:rsidRPr="00AB33FD" w:rsidTr="00A55FFB">
        <w:tc>
          <w:tcPr>
            <w:tcW w:w="5260" w:type="dxa"/>
          </w:tcPr>
          <w:p w:rsidR="00AB33FD" w:rsidRPr="00AB33FD" w:rsidRDefault="00AB33FD" w:rsidP="00AB33F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8" w:type="dxa"/>
            <w:vAlign w:val="bottom"/>
          </w:tcPr>
          <w:p w:rsidR="00AB33FD" w:rsidRPr="00AB33FD" w:rsidRDefault="00AB33FD" w:rsidP="00AB33FD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AB33FD" w:rsidP="00AB33FD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B33FD" w:rsidRPr="00AB33FD" w:rsidRDefault="00AB33FD" w:rsidP="00A27D1E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AB33FD" w:rsidTr="00A55FFB">
        <w:tc>
          <w:tcPr>
            <w:tcW w:w="5260" w:type="dxa"/>
          </w:tcPr>
          <w:p w:rsidR="00AB33FD" w:rsidRPr="00AB33FD" w:rsidRDefault="00AB33FD" w:rsidP="00AB33FD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236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8" w:type="dxa"/>
            <w:vAlign w:val="bottom"/>
          </w:tcPr>
          <w:p w:rsidR="00AB33FD" w:rsidRPr="00AB33FD" w:rsidRDefault="00AB33FD" w:rsidP="00AB33FD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F30815" w:rsidP="00AB33FD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2,968</w:t>
            </w: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vAlign w:val="bottom"/>
          </w:tcPr>
          <w:p w:rsidR="00AB33FD" w:rsidRPr="00AB33FD" w:rsidRDefault="00AB33FD" w:rsidP="00A27D1E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B33FD" w:rsidRPr="00AB33FD" w:rsidTr="00A55FFB">
        <w:tc>
          <w:tcPr>
            <w:tcW w:w="5260" w:type="dxa"/>
          </w:tcPr>
          <w:p w:rsidR="00AB33FD" w:rsidRPr="00AB33FD" w:rsidRDefault="00AB33FD" w:rsidP="00AB33F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" w:type="dxa"/>
            <w:vAlign w:val="bottom"/>
          </w:tcPr>
          <w:p w:rsidR="00AB33FD" w:rsidRPr="00AB33FD" w:rsidRDefault="00AB33FD" w:rsidP="00AB33FD">
            <w:pPr>
              <w:tabs>
                <w:tab w:val="decimal" w:pos="81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AB33FD" w:rsidP="00AB33FD">
            <w:pPr>
              <w:tabs>
                <w:tab w:val="decimal" w:pos="81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AB33FD" w:rsidRPr="00AB33FD" w:rsidRDefault="00AB33FD" w:rsidP="00A27D1E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0815" w:rsidRPr="00AB33FD" w:rsidTr="00A55FFB">
        <w:tc>
          <w:tcPr>
            <w:tcW w:w="5260" w:type="dxa"/>
          </w:tcPr>
          <w:p w:rsidR="00F30815" w:rsidRPr="00A55FFB" w:rsidRDefault="00F30815" w:rsidP="00F3081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36" w:type="dxa"/>
            <w:vAlign w:val="bottom"/>
          </w:tcPr>
          <w:p w:rsidR="00F30815" w:rsidRPr="00AB33FD" w:rsidRDefault="00F30815" w:rsidP="00F308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" w:type="dxa"/>
            <w:vAlign w:val="bottom"/>
          </w:tcPr>
          <w:p w:rsidR="00F30815" w:rsidRPr="00AB33FD" w:rsidRDefault="00F30815" w:rsidP="00F30815">
            <w:pPr>
              <w:tabs>
                <w:tab w:val="decimal" w:pos="81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30815" w:rsidRPr="00AB33FD" w:rsidRDefault="00F30815" w:rsidP="00F308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30815" w:rsidRPr="00AB33FD" w:rsidRDefault="00F30815" w:rsidP="00F30815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(1,396)</w:t>
            </w:r>
          </w:p>
        </w:tc>
        <w:tc>
          <w:tcPr>
            <w:tcW w:w="270" w:type="dxa"/>
            <w:vAlign w:val="bottom"/>
          </w:tcPr>
          <w:p w:rsidR="00F30815" w:rsidRPr="00AB33FD" w:rsidRDefault="00F30815" w:rsidP="00F308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F30815" w:rsidRPr="00AB33FD" w:rsidRDefault="00F30815" w:rsidP="00F3081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30815" w:rsidRPr="00AB33FD" w:rsidTr="00A55FFB">
        <w:tc>
          <w:tcPr>
            <w:tcW w:w="5260" w:type="dxa"/>
          </w:tcPr>
          <w:p w:rsidR="00F30815" w:rsidRPr="00AB33FD" w:rsidRDefault="00F30815" w:rsidP="00F3081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รับโอนภาระผูกพันของโครงการผลประโยชน์</w:t>
            </w:r>
          </w:p>
        </w:tc>
        <w:tc>
          <w:tcPr>
            <w:tcW w:w="236" w:type="dxa"/>
            <w:vAlign w:val="bottom"/>
          </w:tcPr>
          <w:p w:rsidR="00F30815" w:rsidRPr="00AB33FD" w:rsidRDefault="00F30815" w:rsidP="00F308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" w:type="dxa"/>
            <w:vAlign w:val="bottom"/>
          </w:tcPr>
          <w:p w:rsidR="00F30815" w:rsidRPr="00AB33FD" w:rsidRDefault="00F30815" w:rsidP="00F30815">
            <w:pPr>
              <w:tabs>
                <w:tab w:val="decimal" w:pos="6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30815" w:rsidRPr="00AB33FD" w:rsidRDefault="00F30815" w:rsidP="00F308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30815" w:rsidRPr="00AB33FD" w:rsidRDefault="00F30815" w:rsidP="00F30815">
            <w:pPr>
              <w:tabs>
                <w:tab w:val="decimal" w:pos="95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5,287</w:t>
            </w:r>
          </w:p>
        </w:tc>
        <w:tc>
          <w:tcPr>
            <w:tcW w:w="270" w:type="dxa"/>
            <w:vAlign w:val="bottom"/>
          </w:tcPr>
          <w:p w:rsidR="00F30815" w:rsidRPr="00AB33FD" w:rsidRDefault="00F30815" w:rsidP="00F3081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F30815" w:rsidRPr="00AB33FD" w:rsidRDefault="00F30815" w:rsidP="00F30815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948</w:t>
            </w:r>
          </w:p>
        </w:tc>
      </w:tr>
      <w:tr w:rsidR="00F30815" w:rsidRPr="00AB33FD" w:rsidTr="00A55FFB">
        <w:tc>
          <w:tcPr>
            <w:tcW w:w="5260" w:type="dxa"/>
            <w:vAlign w:val="bottom"/>
          </w:tcPr>
          <w:p w:rsidR="00F30815" w:rsidRPr="00AB33FD" w:rsidRDefault="00F30815" w:rsidP="00F3081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F30815" w:rsidRPr="00AB33FD" w:rsidRDefault="00F30815" w:rsidP="00F30815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  <w:vAlign w:val="bottom"/>
          </w:tcPr>
          <w:p w:rsidR="00F30815" w:rsidRPr="00AB33FD" w:rsidRDefault="00F30815" w:rsidP="00F30815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30815" w:rsidRPr="00AB33FD" w:rsidRDefault="00F30815" w:rsidP="00F30815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30815" w:rsidRPr="00AB33FD" w:rsidRDefault="00F30815" w:rsidP="00F3081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70,645</w:t>
            </w:r>
          </w:p>
        </w:tc>
        <w:tc>
          <w:tcPr>
            <w:tcW w:w="270" w:type="dxa"/>
            <w:vAlign w:val="bottom"/>
          </w:tcPr>
          <w:p w:rsidR="00F30815" w:rsidRPr="00AB33FD" w:rsidRDefault="00F30815" w:rsidP="00F30815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:rsidR="00F30815" w:rsidRPr="00AB33FD" w:rsidRDefault="00F30815" w:rsidP="00F30815">
            <w:pPr>
              <w:tabs>
                <w:tab w:val="decimal" w:pos="99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</w:p>
        </w:tc>
      </w:tr>
    </w:tbl>
    <w:p w:rsidR="00DA6F99" w:rsidRPr="00A55FFB" w:rsidRDefault="00DA6F99" w:rsidP="003C3324">
      <w:pPr>
        <w:pStyle w:val="Bo-C1Content"/>
        <w:rPr>
          <w:sz w:val="20"/>
          <w:szCs w:val="20"/>
        </w:rPr>
      </w:pPr>
    </w:p>
    <w:p w:rsidR="0023320A" w:rsidRPr="00AB33FD" w:rsidRDefault="005E5925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B33FD">
        <w:rPr>
          <w:rFonts w:ascii="Angsana New" w:eastAsia="Calibri" w:hAnsi="Angsana New"/>
          <w:sz w:val="30"/>
          <w:szCs w:val="30"/>
          <w:cs/>
        </w:rPr>
        <w:t>กำไร</w:t>
      </w:r>
      <w:r w:rsidRPr="00AB33FD">
        <w:rPr>
          <w:rFonts w:ascii="Angsana New" w:eastAsia="Calibri" w:hAnsi="Angsana New" w:hint="cs"/>
          <w:sz w:val="30"/>
          <w:szCs w:val="30"/>
          <w:cs/>
        </w:rPr>
        <w:t>และ</w:t>
      </w:r>
      <w:r w:rsidRPr="00AB33FD">
        <w:rPr>
          <w:rFonts w:ascii="Angsana New" w:eastAsia="Calibri" w:hAnsi="Angsana New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824EC4" w:rsidRPr="00AB33FD">
        <w:rPr>
          <w:rFonts w:ascii="Angsana New" w:eastAsia="Calibri" w:hAnsi="Angsana New" w:hint="cs"/>
          <w:sz w:val="30"/>
          <w:szCs w:val="30"/>
          <w:cs/>
        </w:rPr>
        <w:t>ส่วนใหญ่</w:t>
      </w:r>
      <w:r w:rsidRPr="00AB33FD">
        <w:rPr>
          <w:rFonts w:ascii="Angsana New" w:eastAsia="Calibri" w:hAnsi="Angsana New"/>
          <w:sz w:val="30"/>
          <w:szCs w:val="30"/>
          <w:cs/>
        </w:rPr>
        <w:t>เกิดขึ้นจาก</w:t>
      </w:r>
      <w:r w:rsidR="001A2486" w:rsidRPr="00AB33FD">
        <w:rPr>
          <w:rFonts w:ascii="Angsana New" w:eastAsia="Calibri" w:hAnsi="Angsana New" w:hint="cs"/>
          <w:sz w:val="30"/>
          <w:szCs w:val="30"/>
          <w:cs/>
        </w:rPr>
        <w:t xml:space="preserve">การเปลี่ยนแปลงอัตราหมุนเวียนพนักงาน </w:t>
      </w:r>
      <w:r w:rsidR="0023320A" w:rsidRPr="00AB33FD">
        <w:rPr>
          <w:rFonts w:ascii="Angsana New" w:eastAsia="Calibri" w:hAnsi="Angsana New" w:hint="cs"/>
          <w:sz w:val="30"/>
          <w:szCs w:val="30"/>
          <w:cs/>
        </w:rPr>
        <w:t>อัตราคิดลดและการเพิ่มขึ้น</w:t>
      </w:r>
      <w:r w:rsidR="00580D84" w:rsidRPr="00AB33FD">
        <w:rPr>
          <w:rFonts w:ascii="Angsana New" w:eastAsia="Calibri" w:hAnsi="Angsana New" w:hint="cs"/>
          <w:sz w:val="30"/>
          <w:szCs w:val="30"/>
          <w:cs/>
        </w:rPr>
        <w:t>ของเงินเดือนในอนาคต</w:t>
      </w:r>
    </w:p>
    <w:p w:rsidR="00A55FFB" w:rsidRPr="007450F8" w:rsidRDefault="00A55FFB" w:rsidP="00A55FFB">
      <w:pPr>
        <w:shd w:val="clear" w:color="auto" w:fill="FFFFFF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:rsidR="005E5925" w:rsidRPr="00A55FFB" w:rsidRDefault="005E5925" w:rsidP="00580D84">
      <w:pPr>
        <w:ind w:firstLine="540"/>
        <w:jc w:val="both"/>
        <w:rPr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5E5925" w:rsidRPr="00A55FFB" w:rsidRDefault="005E5925" w:rsidP="005E5925">
      <w:pPr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5E5925" w:rsidRPr="00AB33FD" w:rsidRDefault="005E5925" w:rsidP="005E5925">
      <w:pPr>
        <w:ind w:left="540"/>
        <w:jc w:val="thaiDistribute"/>
        <w:rPr>
          <w:rFonts w:cs="Cordia New"/>
          <w:b/>
          <w:bCs/>
          <w:i/>
          <w:iCs/>
          <w:color w:val="0000FF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AE1AA6" w:rsidRPr="003739AB" w:rsidRDefault="00AE1AA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062"/>
        <w:gridCol w:w="270"/>
        <w:gridCol w:w="1350"/>
        <w:gridCol w:w="270"/>
        <w:gridCol w:w="1260"/>
      </w:tblGrid>
      <w:tr w:rsidR="00AB33FD" w:rsidRPr="00AB33FD" w:rsidTr="00693434">
        <w:tc>
          <w:tcPr>
            <w:tcW w:w="3240" w:type="dxa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B33FD" w:rsidRPr="00AB33FD" w:rsidTr="00693434">
        <w:tc>
          <w:tcPr>
            <w:tcW w:w="3240" w:type="dxa"/>
          </w:tcPr>
          <w:p w:rsidR="00AB33FD" w:rsidRPr="00AB33FD" w:rsidRDefault="00AB33FD" w:rsidP="00AB33F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AB33FD" w:rsidRPr="00AB33FD" w:rsidTr="00693434">
        <w:tc>
          <w:tcPr>
            <w:tcW w:w="3240" w:type="dxa"/>
          </w:tcPr>
          <w:p w:rsidR="00AB33FD" w:rsidRPr="00AB33FD" w:rsidRDefault="00AB33FD" w:rsidP="00AB33FD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F30815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3.12</w:t>
            </w: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33FD" w:rsidRPr="00AB33F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AB33FD" w:rsidRPr="00AB33FD" w:rsidTr="00693434">
        <w:tc>
          <w:tcPr>
            <w:tcW w:w="3240" w:type="dxa"/>
          </w:tcPr>
          <w:p w:rsidR="00AB33FD" w:rsidRPr="00AB33FD" w:rsidRDefault="00AB33FD" w:rsidP="00AB33FD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B33FD" w:rsidRPr="00AB33FD" w:rsidRDefault="00F30815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6.73</w:t>
            </w:r>
          </w:p>
        </w:tc>
        <w:tc>
          <w:tcPr>
            <w:tcW w:w="270" w:type="dxa"/>
            <w:vAlign w:val="bottom"/>
          </w:tcPr>
          <w:p w:rsidR="00AB33FD" w:rsidRPr="00AB33FD" w:rsidRDefault="00AB33FD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AB33FD" w:rsidRPr="00AB33FD" w:rsidRDefault="00FB6CCE" w:rsidP="00AB33F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B33FD" w:rsidRPr="00AB33F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</w:tbl>
    <w:p w:rsidR="00DA6F99" w:rsidRPr="00A55FFB" w:rsidRDefault="00DA6F99" w:rsidP="00B56688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:rsidR="00DA6F99" w:rsidRPr="00A55FFB" w:rsidRDefault="00DA6F99" w:rsidP="00DA6F99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:rsidR="002412D2" w:rsidRPr="00AB33FD" w:rsidRDefault="002412D2" w:rsidP="0049626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6CCE">
        <w:rPr>
          <w:rFonts w:ascii="Angsana New" w:hAnsi="Angsana New"/>
          <w:sz w:val="30"/>
          <w:szCs w:val="30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FB6CCE">
        <w:rPr>
          <w:rFonts w:ascii="Angsana New" w:hAnsi="Angsana New"/>
          <w:sz w:val="30"/>
          <w:szCs w:val="30"/>
        </w:rPr>
        <w:t>25</w:t>
      </w:r>
      <w:r w:rsidR="00FB6CCE">
        <w:rPr>
          <w:rFonts w:ascii="Angsana New" w:hAnsi="Angsana New" w:hint="cs"/>
          <w:sz w:val="30"/>
          <w:szCs w:val="30"/>
          <w:cs/>
        </w:rPr>
        <w:t>60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F30815">
        <w:rPr>
          <w:rFonts w:ascii="Angsana New" w:hAnsi="Angsana New"/>
          <w:sz w:val="30"/>
          <w:szCs w:val="30"/>
        </w:rPr>
        <w:t>28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255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FB6CCE">
        <w:rPr>
          <w:rFonts w:ascii="Angsana New" w:hAnsi="Angsana New"/>
          <w:i/>
          <w:iCs/>
          <w:sz w:val="30"/>
          <w:szCs w:val="30"/>
        </w:rPr>
        <w:t>2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7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2412D2" w:rsidRPr="00A55FFB" w:rsidRDefault="002412D2" w:rsidP="00804837">
      <w:pPr>
        <w:pStyle w:val="Bo-Blankline"/>
      </w:pPr>
    </w:p>
    <w:p w:rsidR="003A74F8" w:rsidRPr="00AB33FD" w:rsidRDefault="003A74F8" w:rsidP="00804837">
      <w:pPr>
        <w:spacing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="00691214"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04837" w:rsidRPr="00A55FFB" w:rsidRDefault="00804837" w:rsidP="00804837">
      <w:pPr>
        <w:pStyle w:val="Bo-Blankline"/>
      </w:pPr>
    </w:p>
    <w:p w:rsidR="00233CEA" w:rsidRPr="00AB33FD" w:rsidRDefault="00D922BC" w:rsidP="00580D8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052375">
        <w:rPr>
          <w:rFonts w:ascii="Angsana New" w:hAnsi="Angsana New" w:hint="cs"/>
          <w:sz w:val="30"/>
          <w:szCs w:val="30"/>
          <w:cs/>
        </w:rPr>
        <w:t>ของโครงการ</w:t>
      </w:r>
      <w:r w:rsidR="003A74F8" w:rsidRPr="00AB33FD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233CEA" w:rsidRPr="00A55FFB" w:rsidRDefault="00233CEA" w:rsidP="00804837">
      <w:pPr>
        <w:pStyle w:val="Bo-Blankline"/>
      </w:pPr>
    </w:p>
    <w:tbl>
      <w:tblPr>
        <w:tblW w:w="9119" w:type="dxa"/>
        <w:tblInd w:w="558" w:type="dxa"/>
        <w:tblLook w:val="01E0" w:firstRow="1" w:lastRow="1" w:firstColumn="1" w:lastColumn="1" w:noHBand="0" w:noVBand="0"/>
      </w:tblPr>
      <w:tblGrid>
        <w:gridCol w:w="4930"/>
        <w:gridCol w:w="236"/>
        <w:gridCol w:w="236"/>
        <w:gridCol w:w="1006"/>
        <w:gridCol w:w="270"/>
        <w:gridCol w:w="1080"/>
        <w:gridCol w:w="270"/>
        <w:gridCol w:w="1091"/>
      </w:tblGrid>
      <w:tr w:rsidR="00804837" w:rsidRPr="00AB33FD" w:rsidTr="00693434">
        <w:tc>
          <w:tcPr>
            <w:tcW w:w="6408" w:type="dxa"/>
            <w:gridSpan w:val="4"/>
          </w:tcPr>
          <w:p w:rsidR="00804837" w:rsidRPr="00AB33FD" w:rsidRDefault="00804837" w:rsidP="001645BA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4837" w:rsidRPr="00AB33FD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04837" w:rsidRPr="00AB33FD" w:rsidRDefault="00804837" w:rsidP="00CF2819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</w:tcPr>
          <w:p w:rsidR="00804837" w:rsidRPr="00AB33FD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04837" w:rsidRPr="00AB33FD" w:rsidRDefault="00804837" w:rsidP="00CF2819">
            <w:pPr>
              <w:pStyle w:val="acctfourfigures"/>
              <w:tabs>
                <w:tab w:val="clear" w:pos="765"/>
              </w:tabs>
              <w:spacing w:line="240" w:lineRule="atLeast"/>
              <w:ind w:left="-79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A55FFB" w:rsidRPr="00AB33FD" w:rsidTr="005F4C44">
        <w:tc>
          <w:tcPr>
            <w:tcW w:w="4930" w:type="dxa"/>
          </w:tcPr>
          <w:p w:rsidR="00A55FFB" w:rsidRPr="00AB33FD" w:rsidRDefault="00A55FFB" w:rsidP="0080483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5FFB" w:rsidRPr="00AB33FD" w:rsidRDefault="00A55FFB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55FFB" w:rsidRPr="00AB33FD" w:rsidRDefault="00A55FFB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A55FFB" w:rsidRPr="00AB33FD" w:rsidRDefault="00A55FFB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FFB" w:rsidRPr="00AB33FD" w:rsidRDefault="00A55FFB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55FFB" w:rsidRPr="00052375" w:rsidRDefault="00A55FFB" w:rsidP="00052375">
            <w:pPr>
              <w:pStyle w:val="acctfourfigures"/>
              <w:tabs>
                <w:tab w:val="clear" w:pos="765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="000523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1645BA" w:rsidRPr="00AB33FD" w:rsidTr="005F4C44">
        <w:tc>
          <w:tcPr>
            <w:tcW w:w="4930" w:type="dxa"/>
          </w:tcPr>
          <w:p w:rsidR="001645BA" w:rsidRPr="00AB33FD" w:rsidRDefault="001645BA" w:rsidP="0080483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1645BA" w:rsidRPr="00AB33FD" w:rsidRDefault="001645BA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645BA" w:rsidRPr="00AB33FD" w:rsidRDefault="001645BA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1645BA" w:rsidRPr="00AB33FD" w:rsidRDefault="001645BA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45BA" w:rsidRPr="00AB33FD" w:rsidRDefault="001645BA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1645BA" w:rsidRPr="00AB33FD" w:rsidRDefault="001645BA" w:rsidP="00A55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04837" w:rsidRPr="00AB33FD" w:rsidTr="00693434">
        <w:tc>
          <w:tcPr>
            <w:tcW w:w="4930" w:type="dxa"/>
          </w:tcPr>
          <w:p w:rsidR="00804837" w:rsidRPr="00AB33FD" w:rsidRDefault="00804837" w:rsidP="0080483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:rsidR="00804837" w:rsidRPr="00AB33FD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804837" w:rsidRPr="00AB33FD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804837" w:rsidRPr="00AB33FD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04837" w:rsidRPr="00AB33FD" w:rsidRDefault="00804837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804837" w:rsidRPr="00AB33FD" w:rsidRDefault="00F30815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(9,022)</w:t>
            </w:r>
          </w:p>
        </w:tc>
        <w:tc>
          <w:tcPr>
            <w:tcW w:w="270" w:type="dxa"/>
            <w:vAlign w:val="center"/>
          </w:tcPr>
          <w:p w:rsidR="00804837" w:rsidRPr="00AB33FD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804837" w:rsidRPr="00AB33FD" w:rsidRDefault="00F30815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10,910</w:t>
            </w:r>
          </w:p>
        </w:tc>
      </w:tr>
      <w:tr w:rsidR="00804837" w:rsidRPr="00AB33FD" w:rsidTr="00693434">
        <w:tc>
          <w:tcPr>
            <w:tcW w:w="4930" w:type="dxa"/>
          </w:tcPr>
          <w:p w:rsidR="00804837" w:rsidRPr="00AB33FD" w:rsidRDefault="00804837" w:rsidP="0080483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804837" w:rsidRPr="00AB33FD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04837" w:rsidRPr="00AB33FD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804837" w:rsidRPr="00AB33FD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837" w:rsidRPr="00AB33FD" w:rsidRDefault="00804837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04837" w:rsidRPr="00AB33FD" w:rsidRDefault="00F30815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9,646</w:t>
            </w:r>
          </w:p>
        </w:tc>
        <w:tc>
          <w:tcPr>
            <w:tcW w:w="270" w:type="dxa"/>
          </w:tcPr>
          <w:p w:rsidR="00804837" w:rsidRPr="00AB33FD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04837" w:rsidRPr="00AB33FD" w:rsidRDefault="00F30815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(8,234)</w:t>
            </w:r>
          </w:p>
        </w:tc>
      </w:tr>
      <w:tr w:rsidR="00A55FFB" w:rsidRPr="001645BA" w:rsidTr="00693434">
        <w:tc>
          <w:tcPr>
            <w:tcW w:w="4930" w:type="dxa"/>
          </w:tcPr>
          <w:p w:rsidR="00A55FFB" w:rsidRPr="001645BA" w:rsidRDefault="00A55FFB" w:rsidP="00804837">
            <w:pPr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A55FFB" w:rsidRPr="001645BA" w:rsidRDefault="00A55FFB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55FFB" w:rsidRPr="001645BA" w:rsidRDefault="00A55FFB" w:rsidP="00804837">
            <w:pPr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6" w:type="dxa"/>
          </w:tcPr>
          <w:p w:rsidR="00A55FFB" w:rsidRPr="001645BA" w:rsidRDefault="00A55FFB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A55FFB" w:rsidRPr="001645BA" w:rsidRDefault="00A55FFB" w:rsidP="00804837">
            <w:pPr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A55FFB" w:rsidRPr="001645BA" w:rsidRDefault="00A55FFB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A55FFB" w:rsidRPr="001645BA" w:rsidRDefault="00A55FFB" w:rsidP="00804837">
            <w:pPr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:rsidR="00A55FFB" w:rsidRPr="001645BA" w:rsidRDefault="00A55FFB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645BA" w:rsidRPr="00AB33FD" w:rsidTr="00693434">
        <w:tc>
          <w:tcPr>
            <w:tcW w:w="4930" w:type="dxa"/>
          </w:tcPr>
          <w:p w:rsidR="001645BA" w:rsidRPr="001645BA" w:rsidRDefault="001645BA" w:rsidP="00804837">
            <w:pPr>
              <w:ind w:left="234" w:hanging="2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</w:tcPr>
          <w:p w:rsidR="001645BA" w:rsidRPr="00AB33FD" w:rsidRDefault="001645BA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645BA" w:rsidRPr="00AB33FD" w:rsidRDefault="001645BA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1645BA" w:rsidRPr="00AB33FD" w:rsidRDefault="001645BA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645BA" w:rsidRPr="00AB33FD" w:rsidRDefault="001645BA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645BA" w:rsidRPr="00AB33FD" w:rsidRDefault="001645BA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645BA" w:rsidRPr="00AB33FD" w:rsidRDefault="001645BA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1645BA" w:rsidRPr="00AB33FD" w:rsidRDefault="001645BA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45BA" w:rsidRPr="00AB33FD" w:rsidTr="005F4C44">
        <w:tc>
          <w:tcPr>
            <w:tcW w:w="4930" w:type="dxa"/>
          </w:tcPr>
          <w:p w:rsidR="001645BA" w:rsidRPr="00AB33FD" w:rsidRDefault="001645BA" w:rsidP="001645B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1645BA" w:rsidRPr="00AB33FD" w:rsidRDefault="001645BA" w:rsidP="001645BA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645BA" w:rsidRPr="00AB33FD" w:rsidRDefault="001645BA" w:rsidP="001645B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1645BA" w:rsidRPr="00AB33FD" w:rsidRDefault="001645BA" w:rsidP="001645BA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645BA" w:rsidRPr="00AB33FD" w:rsidRDefault="001645BA" w:rsidP="001645B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645BA" w:rsidRPr="00AB33FD" w:rsidRDefault="001645BA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:rsidR="001645BA" w:rsidRPr="00AB33FD" w:rsidRDefault="001645BA" w:rsidP="001645B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1645BA" w:rsidRPr="00AB33FD" w:rsidRDefault="00FB6CCE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645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</w:tr>
      <w:tr w:rsidR="001645BA" w:rsidRPr="00AB33FD" w:rsidTr="00693434">
        <w:tc>
          <w:tcPr>
            <w:tcW w:w="4930" w:type="dxa"/>
          </w:tcPr>
          <w:p w:rsidR="001645BA" w:rsidRPr="00AB33FD" w:rsidRDefault="001645BA" w:rsidP="001645B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1645BA" w:rsidRPr="00AB33FD" w:rsidRDefault="001645BA" w:rsidP="001645BA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645BA" w:rsidRPr="00AB33FD" w:rsidRDefault="001645BA" w:rsidP="001645B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1645BA" w:rsidRPr="00AB33FD" w:rsidRDefault="001645BA" w:rsidP="001645BA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645BA" w:rsidRPr="00AB33FD" w:rsidRDefault="001645BA" w:rsidP="001645BA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645BA" w:rsidRPr="00AB33FD" w:rsidRDefault="00FB6CCE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645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:rsidR="001645BA" w:rsidRPr="00AB33FD" w:rsidRDefault="001645BA" w:rsidP="001645B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1645BA" w:rsidRPr="00AB33FD" w:rsidRDefault="001645BA" w:rsidP="001645BA">
            <w:pPr>
              <w:tabs>
                <w:tab w:val="decimal" w:pos="75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F30815" w:rsidRPr="00F30815" w:rsidRDefault="00F30815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:rsidR="003A74F8" w:rsidRPr="00AB33FD" w:rsidRDefault="003A74F8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AB33FD">
        <w:rPr>
          <w:rFonts w:ascii="Angsana New" w:hAnsi="Angsana New" w:hint="cs"/>
          <w:sz w:val="30"/>
          <w:szCs w:val="30"/>
          <w:cs/>
        </w:rPr>
        <w:t>แสดง</w:t>
      </w:r>
      <w:r w:rsidR="00580D84" w:rsidRPr="00AB33FD">
        <w:rPr>
          <w:rFonts w:ascii="Angsana New" w:hAnsi="Angsana New"/>
          <w:sz w:val="30"/>
          <w:szCs w:val="30"/>
          <w:cs/>
        </w:rPr>
        <w:t>ประมาณการความอ่อนไหวของ</w:t>
      </w:r>
      <w:r w:rsidR="000D7F44" w:rsidRPr="00AB33FD">
        <w:rPr>
          <w:rFonts w:ascii="Angsana New" w:hAnsi="Angsana New" w:hint="cs"/>
          <w:sz w:val="30"/>
          <w:szCs w:val="30"/>
          <w:cs/>
        </w:rPr>
        <w:t>ข้อสมมติ</w:t>
      </w:r>
      <w:r w:rsidR="00580D84" w:rsidRPr="00AB33FD">
        <w:rPr>
          <w:rFonts w:ascii="Angsana New" w:hAnsi="Angsana New" w:hint="cs"/>
          <w:sz w:val="30"/>
          <w:szCs w:val="30"/>
          <w:cs/>
        </w:rPr>
        <w:t>ต่างๆ</w:t>
      </w:r>
    </w:p>
    <w:p w:rsidR="00580D84" w:rsidRPr="003F02B6" w:rsidRDefault="00580D84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:rsidR="00BB7A6E" w:rsidRPr="00AB33FD" w:rsidRDefault="00FE1189" w:rsidP="007D10DB">
      <w:pPr>
        <w:pStyle w:val="Caption"/>
        <w:ind w:left="567" w:hanging="567"/>
      </w:pPr>
      <w:r w:rsidRPr="00AB33FD">
        <w:rPr>
          <w:cs/>
        </w:rPr>
        <w:t>ประมาณการหนี้สิน</w:t>
      </w:r>
      <w:r w:rsidR="006158DF" w:rsidRPr="00AB33FD">
        <w:rPr>
          <w:rFonts w:hint="cs"/>
          <w:cs/>
        </w:rPr>
        <w:t>สำหรับต้นทุนในการรื้อถอน</w:t>
      </w:r>
    </w:p>
    <w:p w:rsidR="00FE1189" w:rsidRPr="00A94E5D" w:rsidRDefault="00FE1189" w:rsidP="00FE1189">
      <w:pPr>
        <w:pStyle w:val="Bo-Blankline"/>
        <w:rPr>
          <w:lang w:val="en-US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288"/>
        <w:gridCol w:w="252"/>
        <w:gridCol w:w="2601"/>
        <w:gridCol w:w="1359"/>
      </w:tblGrid>
      <w:tr w:rsidR="00241C67" w:rsidRPr="00AB33FD" w:rsidTr="00AA05B9">
        <w:tc>
          <w:tcPr>
            <w:tcW w:w="4572" w:type="dxa"/>
            <w:shd w:val="clear" w:color="auto" w:fill="auto"/>
          </w:tcPr>
          <w:p w:rsidR="00241C67" w:rsidRPr="00AB33FD" w:rsidRDefault="00241C67" w:rsidP="00693434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241C67" w:rsidRPr="00AB33FD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:rsidR="00241C67" w:rsidRPr="00AB33FD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1" w:type="dxa"/>
            <w:vAlign w:val="bottom"/>
          </w:tcPr>
          <w:p w:rsidR="00241C67" w:rsidRPr="00AB33FD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:rsidR="00241C67" w:rsidRPr="00AB33FD" w:rsidRDefault="00241C67" w:rsidP="00241C67">
            <w:pPr>
              <w:jc w:val="center"/>
              <w:rPr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C67" w:rsidRPr="00AB33FD" w:rsidTr="00AA05B9">
        <w:tc>
          <w:tcPr>
            <w:tcW w:w="4572" w:type="dxa"/>
            <w:shd w:val="clear" w:color="auto" w:fill="auto"/>
            <w:vAlign w:val="bottom"/>
          </w:tcPr>
          <w:p w:rsidR="00241C67" w:rsidRPr="00AB33FD" w:rsidRDefault="00A94E5D" w:rsidP="006934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F745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FB6CC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8" w:type="dxa"/>
            <w:vAlign w:val="bottom"/>
          </w:tcPr>
          <w:p w:rsidR="00241C67" w:rsidRPr="00AB33FD" w:rsidRDefault="00241C67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241C67" w:rsidRPr="00AB33FD" w:rsidRDefault="00241C67" w:rsidP="00241C6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vAlign w:val="bottom"/>
          </w:tcPr>
          <w:p w:rsidR="00241C67" w:rsidRPr="00AB33FD" w:rsidRDefault="00241C67" w:rsidP="00241C6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:rsidR="00241C67" w:rsidRPr="00052375" w:rsidRDefault="00A94E5D" w:rsidP="00CA36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4E5D" w:rsidRPr="00AB33FD" w:rsidTr="00BC7255">
        <w:tc>
          <w:tcPr>
            <w:tcW w:w="4572" w:type="dxa"/>
            <w:shd w:val="clear" w:color="auto" w:fill="auto"/>
            <w:vAlign w:val="bottom"/>
          </w:tcPr>
          <w:p w:rsidR="00A94E5D" w:rsidRPr="00AB33FD" w:rsidRDefault="00A94E5D" w:rsidP="006934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:rsidR="00A94E5D" w:rsidRPr="00AB33FD" w:rsidRDefault="00A94E5D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A94E5D" w:rsidRPr="00AB33FD" w:rsidRDefault="00A94E5D" w:rsidP="00241C6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vAlign w:val="bottom"/>
          </w:tcPr>
          <w:p w:rsidR="00A94E5D" w:rsidRPr="00AB33FD" w:rsidRDefault="00A94E5D" w:rsidP="00241C6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A94E5D" w:rsidRPr="00A94E5D" w:rsidRDefault="00FB6CCE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  <w:r w:rsidR="00A94E5D" w:rsidRPr="00A94E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A94E5D" w:rsidRPr="00AB33FD" w:rsidTr="00BC7255">
        <w:tc>
          <w:tcPr>
            <w:tcW w:w="4572" w:type="dxa"/>
            <w:shd w:val="clear" w:color="auto" w:fill="auto"/>
            <w:vAlign w:val="bottom"/>
          </w:tcPr>
          <w:p w:rsidR="00A94E5D" w:rsidRPr="00AB33FD" w:rsidRDefault="00A94E5D" w:rsidP="00A94E5D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88" w:type="dxa"/>
            <w:vAlign w:val="bottom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A94E5D" w:rsidRPr="00AB33FD" w:rsidRDefault="00A94E5D" w:rsidP="00A94E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vAlign w:val="bottom"/>
          </w:tcPr>
          <w:p w:rsidR="00A94E5D" w:rsidRPr="00AB33FD" w:rsidRDefault="00A94E5D" w:rsidP="00A94E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A94E5D" w:rsidRPr="00A94E5D" w:rsidRDefault="00FB6CCE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  <w:r w:rsidR="00A94E5D" w:rsidRPr="00A94E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861</w:t>
            </w:r>
          </w:p>
        </w:tc>
      </w:tr>
      <w:tr w:rsidR="00A94E5D" w:rsidRPr="00AB33FD" w:rsidTr="00BC7255">
        <w:tc>
          <w:tcPr>
            <w:tcW w:w="4572" w:type="dxa"/>
            <w:shd w:val="clear" w:color="auto" w:fill="auto"/>
            <w:vAlign w:val="bottom"/>
          </w:tcPr>
          <w:p w:rsidR="00A94E5D" w:rsidRPr="00AB33FD" w:rsidRDefault="00A94E5D" w:rsidP="00A94E5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A94E5D" w:rsidRPr="00AB33FD" w:rsidRDefault="00A94E5D" w:rsidP="00A94E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  <w:vAlign w:val="bottom"/>
          </w:tcPr>
          <w:p w:rsidR="00A94E5D" w:rsidRPr="00AB33FD" w:rsidRDefault="00A94E5D" w:rsidP="00A94E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:rsidR="00A94E5D" w:rsidRPr="00A94E5D" w:rsidRDefault="00BA263A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12,951</w:t>
            </w:r>
          </w:p>
        </w:tc>
      </w:tr>
      <w:tr w:rsidR="00A94E5D" w:rsidRPr="00AB33FD" w:rsidTr="00AA05B9">
        <w:tc>
          <w:tcPr>
            <w:tcW w:w="4572" w:type="dxa"/>
            <w:shd w:val="clear" w:color="auto" w:fill="auto"/>
          </w:tcPr>
          <w:p w:rsidR="00A94E5D" w:rsidRPr="00AB33FD" w:rsidRDefault="00A94E5D" w:rsidP="00A94E5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E5D" w:rsidRPr="00A94E5D" w:rsidRDefault="00BA263A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117,812</w:t>
            </w:r>
          </w:p>
        </w:tc>
      </w:tr>
      <w:tr w:rsidR="00A94E5D" w:rsidRPr="00AB33FD" w:rsidTr="00AA05B9">
        <w:tc>
          <w:tcPr>
            <w:tcW w:w="4572" w:type="dxa"/>
            <w:shd w:val="clear" w:color="auto" w:fill="auto"/>
          </w:tcPr>
          <w:p w:rsidR="00A94E5D" w:rsidRPr="00AB33FD" w:rsidRDefault="00A94E5D" w:rsidP="00A94E5D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01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94E5D" w:rsidRPr="00AB33FD" w:rsidTr="00AA05B9">
        <w:tc>
          <w:tcPr>
            <w:tcW w:w="4572" w:type="dxa"/>
            <w:shd w:val="clear" w:color="auto" w:fill="auto"/>
          </w:tcPr>
          <w:p w:rsidR="00A94E5D" w:rsidRPr="00AB33FD" w:rsidRDefault="00A94E5D" w:rsidP="00A94E5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4E5D" w:rsidRPr="003739AB" w:rsidTr="00A94E5D">
        <w:tc>
          <w:tcPr>
            <w:tcW w:w="4572" w:type="dxa"/>
            <w:shd w:val="clear" w:color="auto" w:fill="auto"/>
          </w:tcPr>
          <w:p w:rsidR="00A94E5D" w:rsidRPr="00AB33FD" w:rsidRDefault="00A94E5D" w:rsidP="00A94E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:rsidR="00A94E5D" w:rsidRPr="003739AB" w:rsidRDefault="00BA263A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  <w:r w:rsidRPr="00A94E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861</w:t>
            </w:r>
          </w:p>
        </w:tc>
      </w:tr>
      <w:tr w:rsidR="00A94E5D" w:rsidRPr="00A94E5D" w:rsidTr="00A94E5D">
        <w:tc>
          <w:tcPr>
            <w:tcW w:w="4572" w:type="dxa"/>
            <w:shd w:val="clear" w:color="auto" w:fill="auto"/>
          </w:tcPr>
          <w:p w:rsidR="00A94E5D" w:rsidRPr="00A94E5D" w:rsidRDefault="00A94E5D" w:rsidP="00A94E5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A94E5D" w:rsidRPr="00A94E5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:rsidR="00A94E5D" w:rsidRPr="00A94E5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01" w:type="dxa"/>
          </w:tcPr>
          <w:p w:rsidR="00A94E5D" w:rsidRPr="00A94E5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:rsidR="00A94E5D" w:rsidRPr="00A94E5D" w:rsidRDefault="00A94E5D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4E5D" w:rsidRPr="00AB33FD" w:rsidTr="00AA05B9">
        <w:tc>
          <w:tcPr>
            <w:tcW w:w="4572" w:type="dxa"/>
            <w:shd w:val="clear" w:color="auto" w:fill="auto"/>
          </w:tcPr>
          <w:p w:rsidR="00A94E5D" w:rsidRPr="00AB33FD" w:rsidRDefault="00A94E5D" w:rsidP="00A94E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4E5D" w:rsidRPr="00AB33FD" w:rsidTr="00AA05B9">
        <w:tc>
          <w:tcPr>
            <w:tcW w:w="4572" w:type="dxa"/>
            <w:shd w:val="clear" w:color="auto" w:fill="auto"/>
          </w:tcPr>
          <w:p w:rsidR="00A94E5D" w:rsidRPr="00AB33FD" w:rsidRDefault="00A94E5D" w:rsidP="00A94E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:rsidR="00A94E5D" w:rsidRPr="00AB33FD" w:rsidRDefault="00A94E5D" w:rsidP="00A94E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dxa"/>
          </w:tcPr>
          <w:p w:rsidR="00A94E5D" w:rsidRPr="00AB33FD" w:rsidRDefault="00A94E5D" w:rsidP="00A94E5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:rsidR="00A94E5D" w:rsidRPr="00A94E5D" w:rsidRDefault="00BA263A" w:rsidP="00A94E5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117,812</w:t>
            </w:r>
          </w:p>
        </w:tc>
      </w:tr>
    </w:tbl>
    <w:p w:rsidR="002C3982" w:rsidRDefault="002C398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FE1189" w:rsidRPr="00AB33FD" w:rsidRDefault="00FE1189" w:rsidP="00FE1189">
      <w:pPr>
        <w:pStyle w:val="Caption"/>
      </w:pPr>
      <w:r w:rsidRPr="00AB33FD">
        <w:rPr>
          <w:rFonts w:hint="cs"/>
          <w:cs/>
        </w:rPr>
        <w:lastRenderedPageBreak/>
        <w:t>ทุนเรือนหุ้น</w:t>
      </w:r>
    </w:p>
    <w:p w:rsidR="00FB23C6" w:rsidRDefault="00FB23C6">
      <w:pPr>
        <w:spacing w:line="240" w:lineRule="auto"/>
        <w:rPr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FB23C6" w:rsidRPr="002C3982" w:rsidTr="002C3982">
        <w:trPr>
          <w:tblHeader/>
        </w:trPr>
        <w:tc>
          <w:tcPr>
            <w:tcW w:w="3150" w:type="dxa"/>
          </w:tcPr>
          <w:p w:rsidR="00FB23C6" w:rsidRPr="002C3982" w:rsidRDefault="00FB23C6" w:rsidP="005F4C4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</w:p>
        </w:tc>
      </w:tr>
      <w:tr w:rsidR="00FB23C6" w:rsidRPr="002C3982" w:rsidTr="002C3982">
        <w:trPr>
          <w:tblHeader/>
        </w:trPr>
        <w:tc>
          <w:tcPr>
            <w:tcW w:w="3150" w:type="dxa"/>
          </w:tcPr>
          <w:p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FB23C6" w:rsidRPr="002C3982" w:rsidTr="002C3982">
        <w:trPr>
          <w:tblHeader/>
        </w:trPr>
        <w:tc>
          <w:tcPr>
            <w:tcW w:w="3150" w:type="dxa"/>
          </w:tcPr>
          <w:p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FB23C6" w:rsidRPr="002C3982" w:rsidRDefault="00FB23C6" w:rsidP="005F4C44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FB23C6" w:rsidRPr="002C3982" w:rsidRDefault="00FB23C6" w:rsidP="005F4C44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2C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FB23C6" w:rsidRPr="002C3982" w:rsidRDefault="00FB23C6" w:rsidP="005F4C44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FB23C6" w:rsidRPr="002C3982" w:rsidRDefault="00FB23C6" w:rsidP="005F4C44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900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:rsidR="00FB23C6" w:rsidRPr="002C3982" w:rsidRDefault="00FB23C6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 xml:space="preserve">จาก </w:t>
            </w:r>
            <w:r w:rsidR="00FB6CCE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เป็น </w:t>
            </w:r>
            <w:r w:rsidR="00FB6CC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FB23C6" w:rsidRPr="002C3982" w:rsidTr="002C3982">
        <w:tc>
          <w:tcPr>
            <w:tcW w:w="3960" w:type="dxa"/>
            <w:gridSpan w:val="2"/>
          </w:tcPr>
          <w:p w:rsidR="00FB23C6" w:rsidRPr="002C3982" w:rsidRDefault="002C3982" w:rsidP="002C398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FB23C6" w:rsidRPr="002C3982" w:rsidRDefault="00FB23C6" w:rsidP="005F4C44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:rsidR="00FB23C6" w:rsidRPr="002C3982" w:rsidRDefault="00FB23C6" w:rsidP="005F4C4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FB23C6" w:rsidRPr="002C3982" w:rsidRDefault="00FB23C6" w:rsidP="005F4C44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2C3982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:rsidR="00FB23C6" w:rsidRPr="002C3982" w:rsidRDefault="00FB23C6" w:rsidP="005F4C44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FB23C6" w:rsidRPr="002C3982" w:rsidRDefault="00FB23C6" w:rsidP="005F4C4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23C6" w:rsidRPr="002C3982" w:rsidRDefault="00FB23C6" w:rsidP="005F4C44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2C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FB23C6" w:rsidRPr="002C3982" w:rsidRDefault="00FB23C6" w:rsidP="005F4C44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FB23C6" w:rsidRPr="002C3982" w:rsidRDefault="00FB23C6" w:rsidP="005F4C44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FB23C6" w:rsidRPr="002C3982" w:rsidRDefault="00FB23C6" w:rsidP="005F4C44">
            <w:pPr>
              <w:pStyle w:val="ASSETS"/>
              <w:tabs>
                <w:tab w:val="decimal" w:pos="986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900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:rsidR="00FB23C6" w:rsidRPr="002C3982" w:rsidRDefault="00FB23C6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 xml:space="preserve">จาก </w:t>
            </w:r>
            <w:r w:rsidR="00FB6CCE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เป็น </w:t>
            </w:r>
            <w:r w:rsidR="00FB6CC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500</w:t>
            </w:r>
            <w:r w:rsidR="00FB23C6"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FB23C6"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B23C6" w:rsidRPr="002C3982" w:rsidTr="002C3982">
        <w:tc>
          <w:tcPr>
            <w:tcW w:w="3960" w:type="dxa"/>
            <w:gridSpan w:val="2"/>
          </w:tcPr>
          <w:p w:rsidR="00FB23C6" w:rsidRPr="002C3982" w:rsidRDefault="002C3982" w:rsidP="005F4C44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sz w:val="30"/>
                <w:szCs w:val="30"/>
                <w:u w:val="none"/>
                <w:cs/>
              </w:rPr>
              <w:t>31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FB23C6" w:rsidRPr="002C3982" w:rsidRDefault="00FB6CCE" w:rsidP="005F4C4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36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900</w:t>
            </w:r>
            <w:r w:rsidR="00FB23C6"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B23C6" w:rsidRPr="002C3982" w:rsidRDefault="00FB6CCE" w:rsidP="005F4C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  <w:r w:rsidR="00FB23C6"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EE7E3B" w:rsidRPr="00AA05B9" w:rsidRDefault="00EE7E3B">
      <w:pPr>
        <w:spacing w:line="240" w:lineRule="auto"/>
        <w:rPr>
          <w:sz w:val="2"/>
          <w:szCs w:val="2"/>
        </w:rPr>
      </w:pPr>
    </w:p>
    <w:p w:rsidR="00804837" w:rsidRDefault="00804837" w:rsidP="00804837">
      <w:pPr>
        <w:pStyle w:val="Bo-Blankline"/>
      </w:pPr>
    </w:p>
    <w:p w:rsidR="00EA5B1C" w:rsidRPr="00E34840" w:rsidRDefault="00EA5B1C" w:rsidP="00EA5B1C">
      <w:pPr>
        <w:pStyle w:val="Bo-C1Content"/>
        <w:ind w:left="540"/>
        <w:rPr>
          <w:b/>
          <w:bCs/>
          <w:i/>
          <w:iCs/>
        </w:rPr>
      </w:pPr>
      <w:r w:rsidRPr="00E34840">
        <w:rPr>
          <w:b/>
          <w:bCs/>
          <w:i/>
          <w:iCs/>
          <w:cs/>
        </w:rPr>
        <w:t>การปรับลดมูลค่าหุ้นและการเพิ่มทุนจดทะเบียน</w:t>
      </w:r>
    </w:p>
    <w:p w:rsidR="00EA5B1C" w:rsidRPr="00A85D22" w:rsidRDefault="00EA5B1C" w:rsidP="00EA5B1C">
      <w:pPr>
        <w:pStyle w:val="Bo-C1Content"/>
        <w:ind w:left="540"/>
        <w:rPr>
          <w:b/>
          <w:bCs/>
          <w:sz w:val="20"/>
          <w:szCs w:val="20"/>
        </w:rPr>
      </w:pPr>
    </w:p>
    <w:p w:rsidR="00EA5B1C" w:rsidRDefault="00EA5B1C" w:rsidP="00EA5B1C">
      <w:pPr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>
        <w:rPr>
          <w:rFonts w:ascii="Angsana New" w:hAnsi="Angsana New"/>
          <w:sz w:val="30"/>
          <w:szCs w:val="30"/>
          <w:cs/>
        </w:rPr>
        <w:t>19</w:t>
      </w:r>
      <w:r w:rsidRPr="00E34840">
        <w:rPr>
          <w:rFonts w:ascii="Angsana New" w:hAnsi="Angsana New"/>
          <w:sz w:val="30"/>
          <w:szCs w:val="30"/>
          <w:cs/>
        </w:rPr>
        <w:t xml:space="preserve"> เมษายน </w:t>
      </w:r>
      <w:r w:rsidR="00FB6CCE">
        <w:rPr>
          <w:rFonts w:ascii="Angsana New" w:hAnsi="Angsana New"/>
          <w:sz w:val="30"/>
          <w:szCs w:val="30"/>
          <w:cs/>
        </w:rPr>
        <w:t>2559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ที่ประชุมสามัญผู้ถือหุ้นมีมติอนุมัติการลดมูลค่าหุ้นจากหุ้นละ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FB6CCE">
        <w:rPr>
          <w:rFonts w:ascii="Angsana New" w:hAnsi="Angsana New"/>
          <w:sz w:val="30"/>
          <w:szCs w:val="30"/>
        </w:rPr>
        <w:t>100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บาทเป็นหุ้นละ </w:t>
      </w:r>
      <w:r w:rsidR="00FB6CCE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บาท และเพิ่มทุนจดทะเบียนของบริษัทจำนวน </w:t>
      </w:r>
      <w:r w:rsidR="00FB6CCE">
        <w:rPr>
          <w:rFonts w:ascii="Angsana New" w:hAnsi="Angsana New"/>
          <w:sz w:val="30"/>
          <w:szCs w:val="30"/>
        </w:rPr>
        <w:t>2</w:t>
      </w:r>
      <w:r w:rsidRPr="00E34840"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/>
          <w:sz w:val="30"/>
          <w:szCs w:val="30"/>
        </w:rPr>
        <w:t>500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 (เพิ่มทุนจดทะเบียนจาก </w:t>
      </w:r>
      <w:r w:rsidR="00FB6CCE">
        <w:rPr>
          <w:rFonts w:ascii="Angsana New" w:hAnsi="Angsana New"/>
          <w:sz w:val="30"/>
          <w:szCs w:val="30"/>
        </w:rPr>
        <w:t>5</w:t>
      </w:r>
      <w:r w:rsidRPr="00E34840"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/>
          <w:sz w:val="30"/>
          <w:szCs w:val="30"/>
        </w:rPr>
        <w:t>900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ล้านบาทเป็นทุนจดทะเบียนจำนวน </w:t>
      </w:r>
      <w:r w:rsidR="00FB6CCE">
        <w:rPr>
          <w:rFonts w:ascii="Angsana New" w:hAnsi="Angsana New"/>
          <w:sz w:val="30"/>
          <w:szCs w:val="30"/>
        </w:rPr>
        <w:t>8</w:t>
      </w:r>
      <w:r w:rsidRPr="00E34840"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/>
          <w:sz w:val="30"/>
          <w:szCs w:val="30"/>
        </w:rPr>
        <w:t>400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ล้านบาท) โดยออกหุ้นสามัญเพิ่มทุนเป็นจำนวน </w:t>
      </w:r>
      <w:r w:rsidR="00FB6CCE">
        <w:rPr>
          <w:rFonts w:ascii="Angsana New" w:hAnsi="Angsana New"/>
          <w:sz w:val="30"/>
          <w:szCs w:val="30"/>
        </w:rPr>
        <w:t>2</w:t>
      </w:r>
      <w:r w:rsidRPr="00E34840"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/>
          <w:sz w:val="30"/>
          <w:szCs w:val="30"/>
        </w:rPr>
        <w:t>500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="00FB6CCE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E34840">
        <w:rPr>
          <w:rFonts w:ascii="Angsana New" w:hAnsi="Angsana New"/>
          <w:sz w:val="30"/>
          <w:szCs w:val="30"/>
        </w:rPr>
        <w:t xml:space="preserve">Initial Public Offering) </w:t>
      </w:r>
      <w:r w:rsidRPr="00E34840">
        <w:rPr>
          <w:rFonts w:ascii="Angsana New" w:hAnsi="Angsana New"/>
          <w:sz w:val="30"/>
          <w:szCs w:val="30"/>
          <w:cs/>
        </w:rPr>
        <w:t xml:space="preserve">และอนุมัติให้นำหุ้นสามัญของบริษัทเข้าจดทะเบียนเป็นหลักทรัพย์จดทะเบียนในตลาดหลักทรัพย์ ซึ่งบริษัทได้จดทะเบียนลดมูลค่าหุ้นและเพิ่มทุนกับกระทรวงพาณิชย์แล้วเมื่อวันที่ </w:t>
      </w:r>
      <w:r w:rsidR="00FB6CCE">
        <w:rPr>
          <w:rFonts w:ascii="Angsana New" w:hAnsi="Angsana New"/>
          <w:sz w:val="30"/>
          <w:szCs w:val="30"/>
          <w:cs/>
        </w:rPr>
        <w:t>2</w:t>
      </w:r>
      <w:r w:rsidRPr="00E34840">
        <w:rPr>
          <w:rFonts w:ascii="Angsana New" w:hAnsi="Angsana New"/>
          <w:sz w:val="30"/>
          <w:szCs w:val="30"/>
          <w:cs/>
        </w:rPr>
        <w:t xml:space="preserve"> พฤษภาคม </w:t>
      </w:r>
      <w:r w:rsidR="00FB6CCE">
        <w:rPr>
          <w:rFonts w:ascii="Angsana New" w:hAnsi="Angsana New"/>
          <w:sz w:val="30"/>
          <w:szCs w:val="30"/>
          <w:cs/>
        </w:rPr>
        <w:t>2559</w:t>
      </w:r>
      <w:r>
        <w:rPr>
          <w:rFonts w:ascii="Angsana New" w:hAnsi="Angsana New"/>
          <w:sz w:val="30"/>
          <w:szCs w:val="30"/>
          <w:cs/>
        </w:rPr>
        <w:br w:type="page"/>
      </w:r>
    </w:p>
    <w:p w:rsidR="00EA5B1C" w:rsidRPr="00E34840" w:rsidRDefault="00EA5B1C" w:rsidP="00EA5B1C">
      <w:pPr>
        <w:tabs>
          <w:tab w:val="left" w:pos="540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348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:rsidR="00EA5B1C" w:rsidRPr="00A85D22" w:rsidRDefault="00EA5B1C" w:rsidP="00EA5B1C">
      <w:pPr>
        <w:pStyle w:val="Bo-Blankline"/>
      </w:pPr>
    </w:p>
    <w:p w:rsidR="00EA5B1C" w:rsidRPr="00E34840" w:rsidRDefault="00EA5B1C" w:rsidP="00EA5B1C">
      <w:pPr>
        <w:autoSpaceDE w:val="0"/>
        <w:autoSpaceDN w:val="0"/>
        <w:adjustRightInd w:val="0"/>
        <w:spacing w:line="240" w:lineRule="auto"/>
        <w:ind w:left="540"/>
        <w:jc w:val="thaiDistribute"/>
        <w:rPr>
          <w:rStyle w:val="Bo-C1ContentChar"/>
        </w:rPr>
      </w:pP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ในเดือนมีนาคม </w:t>
      </w:r>
      <w:r w:rsidR="00FB6CCE">
        <w:rPr>
          <w:rFonts w:ascii="Angsana New" w:hAnsi="Angsana New"/>
          <w:sz w:val="30"/>
          <w:szCs w:val="30"/>
          <w:lang w:val="en-US"/>
        </w:rPr>
        <w:t>25</w:t>
      </w:r>
      <w:r w:rsidR="00FB6CCE">
        <w:rPr>
          <w:rFonts w:ascii="Angsana New" w:hAnsi="Angsana New"/>
          <w:sz w:val="30"/>
          <w:szCs w:val="30"/>
          <w:cs/>
          <w:lang w:val="en-US"/>
        </w:rPr>
        <w:t>60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บริษัทได้เสนอขายหุ้นใหม่ต่อประชาชนทั่วไปเป็นครั้งแรกเสร็จสิ้นจำนวน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2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FB6CCE">
        <w:rPr>
          <w:rFonts w:ascii="Angsana New" w:hAnsi="Angsana New"/>
          <w:sz w:val="30"/>
          <w:szCs w:val="30"/>
          <w:lang w:val="en-US"/>
        </w:rPr>
        <w:t>500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ล้านหุ้นในราคาหุ้นละ </w:t>
      </w:r>
      <w:r w:rsidR="00FB6CCE">
        <w:rPr>
          <w:rFonts w:ascii="Angsana New" w:hAnsi="Angsana New"/>
          <w:sz w:val="30"/>
          <w:szCs w:val="30"/>
          <w:cs/>
          <w:lang w:val="en-US"/>
        </w:rPr>
        <w:t>7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(</w:t>
      </w:r>
      <w:r w:rsidRPr="00E34840">
        <w:rPr>
          <w:rFonts w:ascii="Angsana New" w:hAnsi="Angsana New"/>
          <w:sz w:val="30"/>
          <w:szCs w:val="30"/>
          <w:cs/>
          <w:lang w:val="en-US"/>
        </w:rPr>
        <w:t>มูลค่าที่ตราไว้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1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และส่วนเกินมูลค่าหุ้น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6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)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เป็นจำนวนเงินรวม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17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FB6CCE">
        <w:rPr>
          <w:rFonts w:ascii="Angsana New" w:hAnsi="Angsana New"/>
          <w:sz w:val="30"/>
          <w:szCs w:val="30"/>
          <w:cs/>
          <w:lang w:val="en-US"/>
        </w:rPr>
        <w:t>5</w:t>
      </w:r>
      <w:r w:rsidR="00FB6CCE">
        <w:rPr>
          <w:rFonts w:ascii="Angsana New" w:hAnsi="Angsana New"/>
          <w:sz w:val="30"/>
          <w:szCs w:val="30"/>
          <w:lang w:val="en-US"/>
        </w:rPr>
        <w:t>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15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FB6CCE">
        <w:rPr>
          <w:rFonts w:ascii="Angsana New" w:hAnsi="Angsana New"/>
          <w:sz w:val="30"/>
          <w:szCs w:val="30"/>
          <w:lang w:val="en-US"/>
        </w:rPr>
        <w:t>000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โดยมีค่าใช้จ่ายที่เกี่ยวข้องโดยตรงกับการเสนอขายหุ้นจำนวนเงินรวมประมาณ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419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หุ้นของบริษัทเริ่ม</w:t>
      </w:r>
      <w:r w:rsidRPr="00E34840">
        <w:rPr>
          <w:rStyle w:val="Bo-C1ContentChar"/>
          <w:cs/>
        </w:rPr>
        <w:t>การซื้อขายในตลาดหลักทรัพย์แห่งประเทศไทยในวันที่</w:t>
      </w:r>
      <w:r w:rsidRPr="00E34840">
        <w:rPr>
          <w:rStyle w:val="Bo-C1ContentChar"/>
        </w:rPr>
        <w:t xml:space="preserve"> </w:t>
      </w:r>
      <w:r w:rsidR="00FB6CCE">
        <w:rPr>
          <w:rStyle w:val="Bo-C1ContentChar"/>
        </w:rPr>
        <w:t>5</w:t>
      </w:r>
      <w:r w:rsidRPr="00E34840">
        <w:rPr>
          <w:rStyle w:val="Bo-C1ContentChar"/>
        </w:rPr>
        <w:t xml:space="preserve"> </w:t>
      </w:r>
      <w:r w:rsidRPr="00E34840">
        <w:rPr>
          <w:rStyle w:val="Bo-C1ContentChar"/>
          <w:cs/>
        </w:rPr>
        <w:t xml:space="preserve">เมษายน </w:t>
      </w:r>
      <w:r w:rsidR="00FB6CCE">
        <w:rPr>
          <w:rStyle w:val="Bo-C1ContentChar"/>
          <w:cs/>
        </w:rPr>
        <w:t>2560</w:t>
      </w:r>
    </w:p>
    <w:p w:rsidR="00B81463" w:rsidRPr="00693434" w:rsidRDefault="00B81463" w:rsidP="00EA5B1C">
      <w:pPr>
        <w:tabs>
          <w:tab w:val="left" w:pos="540"/>
        </w:tabs>
        <w:spacing w:line="240" w:lineRule="auto"/>
        <w:rPr>
          <w:sz w:val="16"/>
          <w:szCs w:val="16"/>
          <w:lang w:val="en-US"/>
        </w:rPr>
      </w:pPr>
    </w:p>
    <w:p w:rsidR="0046250C" w:rsidRPr="0078123E" w:rsidRDefault="0046250C" w:rsidP="00625BD4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t>สำรอง</w:t>
      </w:r>
    </w:p>
    <w:p w:rsidR="0046250C" w:rsidRPr="00693434" w:rsidRDefault="0046250C" w:rsidP="00EE34D8">
      <w:pPr>
        <w:pStyle w:val="Bo-Blankline"/>
        <w:rPr>
          <w:sz w:val="16"/>
          <w:szCs w:val="16"/>
          <w:lang w:val="en-US"/>
        </w:rPr>
      </w:pPr>
    </w:p>
    <w:p w:rsidR="00B71D21" w:rsidRPr="0078123E" w:rsidRDefault="00B71D21" w:rsidP="0078123E">
      <w:pPr>
        <w:pStyle w:val="BodyText"/>
        <w:spacing w:after="0" w:line="240" w:lineRule="auto"/>
        <w:ind w:left="547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:rsidR="00B71D21" w:rsidRPr="00693434" w:rsidRDefault="00B71D21" w:rsidP="0078123E">
      <w:pPr>
        <w:pStyle w:val="Bo-Blankline"/>
        <w:ind w:left="547"/>
        <w:rPr>
          <w:sz w:val="16"/>
          <w:szCs w:val="16"/>
          <w:cs/>
          <w:lang w:val="en-US"/>
        </w:rPr>
      </w:pPr>
    </w:p>
    <w:p w:rsidR="00EE34D8" w:rsidRPr="0078123E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FB6CCE">
        <w:rPr>
          <w:sz w:val="30"/>
          <w:szCs w:val="30"/>
          <w:cs/>
          <w:lang w:eastAsia="en-US"/>
        </w:rPr>
        <w:t>2535</w:t>
      </w:r>
      <w:r w:rsidRPr="0078123E">
        <w:rPr>
          <w:sz w:val="30"/>
          <w:szCs w:val="30"/>
          <w:cs/>
          <w:lang w:eastAsia="en-US"/>
        </w:rPr>
        <w:t xml:space="preserve"> มาตรา </w:t>
      </w:r>
      <w:r w:rsidR="00FB6CCE">
        <w:rPr>
          <w:sz w:val="30"/>
          <w:szCs w:val="30"/>
          <w:cs/>
          <w:lang w:eastAsia="en-US"/>
        </w:rPr>
        <w:t>116</w:t>
      </w:r>
      <w:r w:rsidRPr="0078123E">
        <w:rPr>
          <w:sz w:val="30"/>
          <w:szCs w:val="30"/>
          <w:cs/>
          <w:lang w:eastAsia="en-US"/>
        </w:rPr>
        <w:t xml:space="preserve"> 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 xml:space="preserve">อย่างน้อยร้อยละ </w:t>
      </w:r>
      <w:r w:rsidR="00FB6CCE">
        <w:rPr>
          <w:sz w:val="30"/>
          <w:szCs w:val="30"/>
          <w:cs/>
          <w:lang w:eastAsia="en-US"/>
        </w:rPr>
        <w:t>5</w:t>
      </w:r>
      <w:r w:rsidRPr="0078123E">
        <w:rPr>
          <w:sz w:val="30"/>
          <w:szCs w:val="30"/>
          <w:cs/>
          <w:lang w:eastAsia="en-US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FB6CCE">
        <w:rPr>
          <w:sz w:val="30"/>
          <w:szCs w:val="30"/>
          <w:cs/>
          <w:lang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:rsidR="009A6E01" w:rsidRPr="00693434" w:rsidRDefault="009A6E01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16"/>
          <w:szCs w:val="16"/>
        </w:rPr>
      </w:pPr>
    </w:p>
    <w:p w:rsidR="00C21040" w:rsidRPr="0078123E" w:rsidRDefault="00C21040" w:rsidP="00E43453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t>ส่วนงานดำเนินงาน</w:t>
      </w:r>
    </w:p>
    <w:p w:rsidR="00C21040" w:rsidRPr="00693434" w:rsidRDefault="00C21040" w:rsidP="00C21040">
      <w:pPr>
        <w:pStyle w:val="Bo-Blankline"/>
        <w:rPr>
          <w:sz w:val="16"/>
          <w:szCs w:val="16"/>
          <w:lang w:val="en-US"/>
        </w:rPr>
      </w:pPr>
    </w:p>
    <w:p w:rsidR="00921BD1" w:rsidRPr="0078123E" w:rsidRDefault="00921BD1" w:rsidP="00921BD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921BD1" w:rsidRPr="00693434" w:rsidRDefault="00921BD1" w:rsidP="00921BD1">
      <w:pPr>
        <w:pStyle w:val="Bo-Blankline"/>
        <w:rPr>
          <w:sz w:val="16"/>
          <w:szCs w:val="16"/>
          <w:lang w:val="en-US"/>
        </w:rPr>
      </w:pPr>
    </w:p>
    <w:p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eastAsia="x-none"/>
        </w:rPr>
        <w:t>การเกษตร</w:t>
      </w:r>
      <w:r w:rsidR="00C30615">
        <w:rPr>
          <w:rFonts w:ascii="Angsana New" w:hAnsi="Angsana New" w:hint="cs"/>
          <w:sz w:val="30"/>
          <w:szCs w:val="30"/>
          <w:cs/>
          <w:lang w:eastAsia="x-none"/>
        </w:rPr>
        <w:t>และอื่นๆ</w:t>
      </w:r>
    </w:p>
    <w:p w:rsidR="00921BD1" w:rsidRPr="00693434" w:rsidRDefault="00921BD1" w:rsidP="00921BD1">
      <w:pPr>
        <w:pStyle w:val="Bo-Blankline"/>
        <w:rPr>
          <w:sz w:val="16"/>
          <w:szCs w:val="16"/>
          <w:lang w:val="en-US"/>
        </w:rPr>
      </w:pPr>
    </w:p>
    <w:p w:rsidR="003D354D" w:rsidRPr="0078123E" w:rsidRDefault="00921BD1" w:rsidP="00921BD1">
      <w:pPr>
        <w:pStyle w:val="Bo-Blankline"/>
        <w:jc w:val="thaiDistribute"/>
        <w:rPr>
          <w:sz w:val="30"/>
          <w:szCs w:val="30"/>
        </w:rPr>
      </w:pPr>
      <w:r w:rsidRPr="0078123E">
        <w:rPr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ผลการดำเนินงานวัดโดยใช้กำไรก่อนภาษีเงินได้ของส่วนงาน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21040" w:rsidRDefault="00C21040" w:rsidP="00C2104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CC077F"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C21040" w:rsidRDefault="00C21040" w:rsidP="00C21040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61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3294"/>
        <w:gridCol w:w="1160"/>
        <w:gridCol w:w="270"/>
        <w:gridCol w:w="1071"/>
        <w:gridCol w:w="270"/>
        <w:gridCol w:w="982"/>
        <w:gridCol w:w="270"/>
        <w:gridCol w:w="982"/>
        <w:gridCol w:w="270"/>
        <w:gridCol w:w="1052"/>
        <w:gridCol w:w="270"/>
        <w:gridCol w:w="1080"/>
        <w:gridCol w:w="270"/>
        <w:gridCol w:w="1080"/>
        <w:gridCol w:w="270"/>
        <w:gridCol w:w="1170"/>
      </w:tblGrid>
      <w:tr w:rsidR="00EA5B1C" w:rsidRPr="00844EC7" w:rsidTr="00817D99">
        <w:tc>
          <w:tcPr>
            <w:tcW w:w="3294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2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EA5B1C" w:rsidRPr="00844EC7" w:rsidTr="00817D99">
        <w:tc>
          <w:tcPr>
            <w:tcW w:w="3294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A5B1C" w:rsidRPr="00844EC7" w:rsidRDefault="00FB6CCE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</w:p>
        </w:tc>
      </w:tr>
      <w:tr w:rsidR="00EA5B1C" w:rsidRPr="00844EC7" w:rsidTr="00817D99">
        <w:tc>
          <w:tcPr>
            <w:tcW w:w="3294" w:type="dxa"/>
            <w:shd w:val="clear" w:color="auto" w:fill="auto"/>
          </w:tcPr>
          <w:p w:rsidR="00EA5B1C" w:rsidRPr="00844EC7" w:rsidRDefault="00EA5B1C" w:rsidP="00EA5B1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67" w:type="dxa"/>
            <w:gridSpan w:val="15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844E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B87AB6" w:rsidRPr="003818AE" w:rsidTr="00817D99">
        <w:tc>
          <w:tcPr>
            <w:tcW w:w="3294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decimal" w:pos="88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4,164,727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decimal" w:pos="80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3,509,561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B87AB6" w:rsidRPr="00844EC7" w:rsidRDefault="00B87AB6" w:rsidP="00817D99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4,164,727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87AB6" w:rsidRPr="00844EC7" w:rsidRDefault="00B87AB6" w:rsidP="00817D99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3,509,561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87AB6" w:rsidRPr="004A7B04" w:rsidRDefault="00B87AB6" w:rsidP="00817D99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2,603,324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87AB6" w:rsidRPr="00D30733" w:rsidRDefault="00B87AB6" w:rsidP="00817D99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1,844,894</w:t>
            </w:r>
          </w:p>
        </w:tc>
      </w:tr>
      <w:tr w:rsidR="00B87AB6" w:rsidRPr="003818AE" w:rsidTr="00817D99">
        <w:tc>
          <w:tcPr>
            <w:tcW w:w="3294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uto"/>
              <w:ind w:right="-396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decimal" w:pos="88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700,087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decimal" w:pos="80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781,258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B87AB6" w:rsidRPr="00844EC7" w:rsidRDefault="00B87AB6" w:rsidP="00817D99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700,087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87AB6" w:rsidRPr="00844EC7" w:rsidRDefault="00B87AB6" w:rsidP="00817D99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781,258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87AB6" w:rsidRPr="004A7B04" w:rsidRDefault="00B87AB6" w:rsidP="00817D99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46,724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87AB6" w:rsidRPr="00D30733" w:rsidRDefault="00B87AB6" w:rsidP="00817D99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(13,526)</w:t>
            </w:r>
          </w:p>
        </w:tc>
      </w:tr>
      <w:tr w:rsidR="00B87AB6" w:rsidRPr="003818AE" w:rsidTr="00817D99">
        <w:tc>
          <w:tcPr>
            <w:tcW w:w="3294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  <w:r w:rsidR="00C30615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decimal" w:pos="80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B87AB6" w:rsidRPr="00844EC7" w:rsidRDefault="00B87AB6" w:rsidP="00B87AB6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87AB6" w:rsidRPr="00844EC7" w:rsidRDefault="00B87AB6" w:rsidP="00817D99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87AB6" w:rsidRPr="004A7B04" w:rsidRDefault="00B87AB6" w:rsidP="00817D99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17,064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87AB6" w:rsidRPr="00844EC7" w:rsidRDefault="00B87AB6" w:rsidP="00B87A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87AB6" w:rsidRPr="00D30733" w:rsidRDefault="00B87AB6" w:rsidP="00817D99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(14,025)</w:t>
            </w:r>
          </w:p>
        </w:tc>
      </w:tr>
      <w:tr w:rsidR="00EA5B1C" w:rsidRPr="003818AE" w:rsidTr="00817D99">
        <w:tc>
          <w:tcPr>
            <w:tcW w:w="3294" w:type="dxa"/>
            <w:shd w:val="clear" w:color="auto" w:fill="auto"/>
            <w:vAlign w:val="center"/>
          </w:tcPr>
          <w:p w:rsidR="00EA5B1C" w:rsidRPr="00844EC7" w:rsidRDefault="00EA5B1C" w:rsidP="00EA5B1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B87AB6" w:rsidP="00EA5B1C">
            <w:pPr>
              <w:tabs>
                <w:tab w:val="decimal" w:pos="88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4,864,814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FB6CCE" w:rsidP="00EA5B1C">
            <w:pPr>
              <w:tabs>
                <w:tab w:val="decimal" w:pos="80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D30733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D30733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B87AB6" w:rsidP="00817D99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4,864,814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FB6CCE" w:rsidP="00817D99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817D99" w:rsidP="00817D99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2,667,112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FB6CCE" w:rsidP="00817D99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817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</w:p>
        </w:tc>
      </w:tr>
      <w:tr w:rsidR="00EA5B1C" w:rsidRPr="003818AE" w:rsidTr="00817D99">
        <w:trPr>
          <w:trHeight w:val="58"/>
        </w:trPr>
        <w:tc>
          <w:tcPr>
            <w:tcW w:w="3294" w:type="dxa"/>
            <w:shd w:val="clear" w:color="auto" w:fill="auto"/>
            <w:vAlign w:val="center"/>
          </w:tcPr>
          <w:p w:rsidR="00EA5B1C" w:rsidRPr="00844EC7" w:rsidRDefault="00EA5B1C" w:rsidP="00EA5B1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3818AE" w:rsidRDefault="00EA5B1C" w:rsidP="00EA5B1C">
            <w:pPr>
              <w:tabs>
                <w:tab w:val="decimal" w:pos="88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EA5B1C" w:rsidRPr="003818AE" w:rsidTr="00817D99">
        <w:tc>
          <w:tcPr>
            <w:tcW w:w="3294" w:type="dxa"/>
            <w:shd w:val="clear" w:color="auto" w:fill="auto"/>
            <w:vAlign w:val="center"/>
          </w:tcPr>
          <w:p w:rsidR="00EA5B1C" w:rsidRPr="00844EC7" w:rsidRDefault="00EA5B1C" w:rsidP="00EA5B1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040">
              <w:rPr>
                <w:rFonts w:ascii="Angsana New" w:hAnsi="Angsana New"/>
                <w:sz w:val="30"/>
                <w:szCs w:val="30"/>
                <w:cs/>
              </w:rPr>
              <w:t>ขาดทุนอื่น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817D99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432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5B1C" w:rsidRPr="003818AE" w:rsidTr="00817D99">
        <w:tc>
          <w:tcPr>
            <w:tcW w:w="3294" w:type="dxa"/>
            <w:shd w:val="clear" w:color="auto" w:fill="auto"/>
            <w:vAlign w:val="center"/>
          </w:tcPr>
          <w:p w:rsidR="00EA5B1C" w:rsidRPr="00844EC7" w:rsidRDefault="00EA5B1C" w:rsidP="00EA5B1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817D99" w:rsidP="00817D99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2,667,112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B1C" w:rsidRPr="00844EC7" w:rsidRDefault="00FB6CCE" w:rsidP="00817D99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817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</w:p>
        </w:tc>
      </w:tr>
      <w:tr w:rsidR="00EA5B1C" w:rsidRPr="003818AE" w:rsidTr="00817D99">
        <w:tc>
          <w:tcPr>
            <w:tcW w:w="5795" w:type="dxa"/>
            <w:gridSpan w:val="4"/>
            <w:shd w:val="clear" w:color="auto" w:fill="auto"/>
            <w:vAlign w:val="center"/>
          </w:tcPr>
          <w:p w:rsidR="00EA5B1C" w:rsidRPr="00844EC7" w:rsidRDefault="00EA5B1C" w:rsidP="00EA5B1C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B1C" w:rsidRPr="00B646CC" w:rsidRDefault="00817D99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B646CC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B1C" w:rsidRPr="00B646CC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5B1C" w:rsidRPr="003818AE" w:rsidTr="00817D99">
        <w:tc>
          <w:tcPr>
            <w:tcW w:w="5795" w:type="dxa"/>
            <w:gridSpan w:val="4"/>
            <w:shd w:val="clear" w:color="auto" w:fill="auto"/>
            <w:vAlign w:val="center"/>
          </w:tcPr>
          <w:p w:rsidR="00EA5B1C" w:rsidRPr="00090330" w:rsidRDefault="00EA5B1C" w:rsidP="00EA5B1C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090330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A5B1C" w:rsidRPr="00844EC7" w:rsidRDefault="00817D99" w:rsidP="00817D99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2,667,112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A5B1C" w:rsidRPr="00844EC7" w:rsidRDefault="00EA5B1C" w:rsidP="00EA5B1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A5B1C" w:rsidRPr="00844EC7" w:rsidRDefault="00FB6CCE" w:rsidP="00817D99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817</w:t>
            </w:r>
            <w:r w:rsidR="00EA5B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</w:p>
        </w:tc>
      </w:tr>
    </w:tbl>
    <w:p w:rsidR="00B36DB8" w:rsidRDefault="00B36DB8" w:rsidP="00B36DB8">
      <w:pPr>
        <w:pStyle w:val="Bo-Blankline"/>
        <w:rPr>
          <w:lang w:val="en-US"/>
        </w:rPr>
      </w:pPr>
    </w:p>
    <w:p w:rsidR="00C21040" w:rsidRDefault="00C21040" w:rsidP="00C21040">
      <w:pPr>
        <w:rPr>
          <w:lang w:val="en-US"/>
        </w:rPr>
      </w:pPr>
    </w:p>
    <w:p w:rsidR="00C21040" w:rsidRDefault="00C21040" w:rsidP="00C21040">
      <w:pPr>
        <w:rPr>
          <w:lang w:val="en-US"/>
        </w:rPr>
        <w:sectPr w:rsidR="00C21040" w:rsidSect="00994E11">
          <w:footerReference w:type="default" r:id="rId11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78123E" w:rsidRDefault="005A69E3" w:rsidP="005A69E3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5A69E3" w:rsidRPr="0078123E" w:rsidRDefault="005A69E3" w:rsidP="005A69E3">
      <w:pPr>
        <w:spacing w:line="240" w:lineRule="auto"/>
        <w:ind w:right="389"/>
        <w:jc w:val="both"/>
        <w:rPr>
          <w:rFonts w:ascii="Angsana New" w:hAnsi="Angsana New"/>
          <w:sz w:val="30"/>
          <w:szCs w:val="30"/>
        </w:rPr>
      </w:pPr>
    </w:p>
    <w:tbl>
      <w:tblPr>
        <w:tblW w:w="9127" w:type="dxa"/>
        <w:tblInd w:w="540" w:type="dxa"/>
        <w:tblLook w:val="04A0" w:firstRow="1" w:lastRow="0" w:firstColumn="1" w:lastColumn="0" w:noHBand="0" w:noVBand="1"/>
      </w:tblPr>
      <w:tblGrid>
        <w:gridCol w:w="4968"/>
        <w:gridCol w:w="846"/>
        <w:gridCol w:w="234"/>
        <w:gridCol w:w="1440"/>
        <w:gridCol w:w="234"/>
        <w:gridCol w:w="1405"/>
      </w:tblGrid>
      <w:tr w:rsidR="005A69E3" w:rsidRPr="0078123E" w:rsidTr="00C30615">
        <w:tc>
          <w:tcPr>
            <w:tcW w:w="4968" w:type="dxa"/>
            <w:shd w:val="clear" w:color="auto" w:fill="auto"/>
          </w:tcPr>
          <w:p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auto"/>
          </w:tcPr>
          <w:p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8123E" w:rsidRPr="0078123E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78123E" w:rsidRPr="0078123E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  <w:vAlign w:val="center"/>
          </w:tcPr>
          <w:p w:rsidR="0078123E" w:rsidRPr="0078123E" w:rsidRDefault="0078123E" w:rsidP="007812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8123E" w:rsidRPr="00C30615" w:rsidRDefault="00C30615" w:rsidP="00052375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22,954,338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78123E" w:rsidRPr="0078123E" w:rsidRDefault="00C30615" w:rsidP="00052375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17,518,308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  <w:vAlign w:val="center"/>
          </w:tcPr>
          <w:p w:rsidR="0078123E" w:rsidRPr="0078123E" w:rsidRDefault="0078123E" w:rsidP="007812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8123E" w:rsidRPr="0078123E" w:rsidRDefault="00C30615" w:rsidP="00C30615">
            <w:pPr>
              <w:tabs>
                <w:tab w:val="decimal" w:pos="104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52,770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78123E" w:rsidRPr="0078123E" w:rsidRDefault="00C30615" w:rsidP="00052375">
            <w:pPr>
              <w:tabs>
                <w:tab w:val="decimal" w:pos="10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56,569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  <w:vAlign w:val="center"/>
          </w:tcPr>
          <w:p w:rsidR="0078123E" w:rsidRPr="0078123E" w:rsidRDefault="0078123E" w:rsidP="007812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  <w:r w:rsidR="00C30615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8123E" w:rsidRPr="0078123E" w:rsidRDefault="00C30615" w:rsidP="00052375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78123E" w:rsidRPr="0078123E" w:rsidRDefault="00FB6CCE" w:rsidP="00052375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78123E" w:rsidRPr="007812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23E" w:rsidRPr="0078123E" w:rsidRDefault="00C30615" w:rsidP="00052375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23,012,652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23E" w:rsidRPr="0078123E" w:rsidRDefault="00C30615" w:rsidP="00C30615">
            <w:pPr>
              <w:tabs>
                <w:tab w:val="decimal" w:pos="108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17,667,535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23E" w:rsidRPr="0078123E" w:rsidRDefault="00C30615" w:rsidP="00052375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4,554,256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123E" w:rsidRPr="0078123E" w:rsidRDefault="00C30615" w:rsidP="00C30615">
            <w:pPr>
              <w:tabs>
                <w:tab w:val="decimal" w:pos="10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501,811</w:t>
            </w:r>
          </w:p>
        </w:tc>
      </w:tr>
      <w:tr w:rsidR="0078123E" w:rsidRPr="0078123E" w:rsidTr="00C30615">
        <w:tc>
          <w:tcPr>
            <w:tcW w:w="4968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8123E" w:rsidRPr="0078123E" w:rsidRDefault="00C30615" w:rsidP="00052375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27,566,908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8123E" w:rsidRPr="0078123E" w:rsidRDefault="00FB6CCE" w:rsidP="00052375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78123E" w:rsidRPr="00781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 w:rsidR="0078123E" w:rsidRPr="00781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</w:tr>
    </w:tbl>
    <w:p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:rsidR="005A69E3" w:rsidRPr="00693434" w:rsidRDefault="005A69E3" w:rsidP="005A69E3">
      <w:pPr>
        <w:pStyle w:val="Bo-C1Content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:rsidR="005A69E3" w:rsidRPr="00EA5B1C" w:rsidRDefault="005A69E3" w:rsidP="005A69E3">
      <w:pPr>
        <w:pStyle w:val="Bo-Blankline"/>
      </w:pPr>
    </w:p>
    <w:p w:rsidR="005A69E3" w:rsidRPr="00693434" w:rsidRDefault="005A69E3" w:rsidP="00AA5767">
      <w:pPr>
        <w:pStyle w:val="Bo-C1Content"/>
        <w:rPr>
          <w:rFonts w:eastAsia="Calibri"/>
        </w:rPr>
      </w:pPr>
      <w:r w:rsidRPr="00693434">
        <w:rPr>
          <w:rFonts w:eastAsia="Calibri"/>
          <w:cs/>
        </w:rPr>
        <w:t>บ</w:t>
      </w:r>
      <w:r w:rsidR="008E1464" w:rsidRPr="00693434">
        <w:rPr>
          <w:rFonts w:eastAsia="Calibri"/>
          <w:cs/>
        </w:rPr>
        <w:t>ริษัทดำเนินธุรกิจเฉพาะในประเทศ</w:t>
      </w:r>
      <w:r w:rsidR="00944713" w:rsidRPr="00693434">
        <w:rPr>
          <w:rFonts w:eastAsia="Calibri" w:hint="cs"/>
          <w:cs/>
        </w:rPr>
        <w:t>เท่านั้น ไม่มีรายได้จากต่างประเทศหรือ</w:t>
      </w:r>
      <w:r w:rsidRPr="00693434">
        <w:rPr>
          <w:rFonts w:eastAsia="Calibri"/>
          <w:cs/>
        </w:rPr>
        <w:t>สินทรัพย์ในต่างประเทศที่มีสาระสำคัญ</w:t>
      </w:r>
    </w:p>
    <w:p w:rsidR="00860B68" w:rsidRPr="00EA5B1C" w:rsidRDefault="00860B68" w:rsidP="00860B68">
      <w:pPr>
        <w:pStyle w:val="Bo-Blankline"/>
        <w:rPr>
          <w:rFonts w:eastAsia="Calibri"/>
        </w:rPr>
      </w:pPr>
    </w:p>
    <w:p w:rsidR="00860B68" w:rsidRPr="00693434" w:rsidRDefault="00860B68" w:rsidP="00860B68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693434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:rsidR="00860B68" w:rsidRPr="00EA5B1C" w:rsidRDefault="00860B68" w:rsidP="00860B68">
      <w:pPr>
        <w:pStyle w:val="Bo-Blankline"/>
        <w:rPr>
          <w:lang w:val="en-US"/>
        </w:rPr>
      </w:pPr>
    </w:p>
    <w:p w:rsidR="00860B68" w:rsidRDefault="00860B68" w:rsidP="00860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ของบริษัทเป็นเงินประมาณ</w:t>
      </w:r>
      <w:r w:rsidR="004D6D42" w:rsidRPr="00693434">
        <w:rPr>
          <w:rFonts w:ascii="Angsana New" w:hAnsi="Angsana New"/>
          <w:sz w:val="30"/>
          <w:szCs w:val="30"/>
        </w:rPr>
        <w:t xml:space="preserve"> </w:t>
      </w:r>
      <w:r w:rsidR="00CE5EAB">
        <w:rPr>
          <w:rFonts w:ascii="Angsana New" w:hAnsi="Angsana New"/>
          <w:sz w:val="30"/>
          <w:szCs w:val="30"/>
        </w:rPr>
        <w:t>4,</w:t>
      </w:r>
      <w:r w:rsidR="006A429B">
        <w:rPr>
          <w:rFonts w:ascii="Angsana New" w:hAnsi="Angsana New"/>
          <w:sz w:val="30"/>
          <w:szCs w:val="30"/>
        </w:rPr>
        <w:t>206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255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="009D66B9" w:rsidRPr="00693434">
        <w:rPr>
          <w:rFonts w:ascii="Angsana New" w:hAnsi="Angsana New"/>
          <w:i/>
          <w:iCs/>
          <w:sz w:val="30"/>
          <w:szCs w:val="30"/>
        </w:rPr>
        <w:t>,</w:t>
      </w:r>
      <w:r w:rsidR="00FB6CCE">
        <w:rPr>
          <w:rFonts w:ascii="Angsana New" w:hAnsi="Angsana New" w:hint="cs"/>
          <w:i/>
          <w:iCs/>
          <w:sz w:val="30"/>
          <w:szCs w:val="30"/>
          <w:cs/>
        </w:rPr>
        <w:t>547</w:t>
      </w:r>
      <w:r w:rsidR="0078123E"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:rsidR="00EA5B1C" w:rsidRPr="00052375" w:rsidRDefault="00EA5B1C" w:rsidP="00860B6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E26D00" w:rsidRPr="00693434" w:rsidRDefault="00E26D00" w:rsidP="007D10DB">
      <w:pPr>
        <w:pStyle w:val="Caption"/>
        <w:ind w:left="567" w:hanging="567"/>
      </w:pPr>
      <w:r w:rsidRPr="00693434">
        <w:rPr>
          <w:rFonts w:hint="cs"/>
          <w:cs/>
        </w:rPr>
        <w:t>รายได้จากการลงทุน</w:t>
      </w:r>
    </w:p>
    <w:p w:rsidR="00E26D00" w:rsidRPr="00052375" w:rsidRDefault="00E26D00" w:rsidP="00E26D00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54" w:type="dxa"/>
        <w:tblInd w:w="576" w:type="dxa"/>
        <w:tblLook w:val="04A0" w:firstRow="1" w:lastRow="0" w:firstColumn="1" w:lastColumn="0" w:noHBand="0" w:noVBand="1"/>
      </w:tblPr>
      <w:tblGrid>
        <w:gridCol w:w="2699"/>
        <w:gridCol w:w="874"/>
        <w:gridCol w:w="596"/>
        <w:gridCol w:w="617"/>
        <w:gridCol w:w="1010"/>
        <w:gridCol w:w="252"/>
        <w:gridCol w:w="1349"/>
        <w:gridCol w:w="243"/>
        <w:gridCol w:w="1414"/>
      </w:tblGrid>
      <w:tr w:rsidR="00A27D1E" w:rsidRPr="00693434" w:rsidTr="00793EE3">
        <w:tc>
          <w:tcPr>
            <w:tcW w:w="2699" w:type="dxa"/>
          </w:tcPr>
          <w:p w:rsidR="00A27D1E" w:rsidRPr="00693434" w:rsidRDefault="00A27D1E" w:rsidP="00A27D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dxa"/>
          </w:tcPr>
          <w:p w:rsidR="00A27D1E" w:rsidRPr="00693434" w:rsidRDefault="00A27D1E" w:rsidP="00A27D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A27D1E" w:rsidRPr="00693434" w:rsidRDefault="00FB6CC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A27D1E" w:rsidRPr="00693434" w:rsidRDefault="00A27D1E" w:rsidP="00A27D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A27D1E" w:rsidRPr="00693434" w:rsidRDefault="00FB6CCE" w:rsidP="00793EE3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27D1E" w:rsidRPr="00693434" w:rsidTr="00793EE3">
        <w:tc>
          <w:tcPr>
            <w:tcW w:w="2699" w:type="dxa"/>
          </w:tcPr>
          <w:p w:rsidR="00A27D1E" w:rsidRPr="00693434" w:rsidRDefault="00A27D1E" w:rsidP="00A27D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dxa"/>
          </w:tcPr>
          <w:p w:rsidR="00A27D1E" w:rsidRPr="00693434" w:rsidRDefault="00A27D1E" w:rsidP="00A27D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6" w:type="dxa"/>
            <w:gridSpan w:val="3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27D1E" w:rsidRPr="00693434" w:rsidTr="00793EE3">
        <w:tc>
          <w:tcPr>
            <w:tcW w:w="2699" w:type="dxa"/>
          </w:tcPr>
          <w:p w:rsidR="00A27D1E" w:rsidRPr="00EA5B1C" w:rsidRDefault="00A27D1E" w:rsidP="00A27D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5B1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74" w:type="dxa"/>
            <w:vAlign w:val="center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dxa"/>
          </w:tcPr>
          <w:p w:rsidR="00A27D1E" w:rsidRPr="00693434" w:rsidRDefault="00A27D1E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dxa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</w:tcPr>
          <w:p w:rsidR="00A27D1E" w:rsidRPr="00693434" w:rsidRDefault="00A27D1E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A27D1E" w:rsidRPr="00052375" w:rsidRDefault="00AF0C66" w:rsidP="00052375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</w:rPr>
              <w:t>64,964</w:t>
            </w:r>
          </w:p>
        </w:tc>
        <w:tc>
          <w:tcPr>
            <w:tcW w:w="243" w:type="dxa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A27D1E" w:rsidRPr="00793EE3" w:rsidRDefault="00FB6CCE" w:rsidP="00793EE3">
            <w:pPr>
              <w:tabs>
                <w:tab w:val="decimal" w:pos="110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793EE3">
              <w:rPr>
                <w:rFonts w:ascii="Angsana New" w:hAnsi="Angsana New"/>
                <w:sz w:val="30"/>
                <w:szCs w:val="30"/>
              </w:rPr>
              <w:t>809</w:t>
            </w:r>
          </w:p>
        </w:tc>
      </w:tr>
      <w:tr w:rsidR="00A27D1E" w:rsidRPr="00693434" w:rsidTr="00793EE3">
        <w:tc>
          <w:tcPr>
            <w:tcW w:w="3573" w:type="dxa"/>
            <w:gridSpan w:val="2"/>
          </w:tcPr>
          <w:p w:rsidR="00A27D1E" w:rsidRPr="00693434" w:rsidRDefault="00A27D1E" w:rsidP="00AF0C66">
            <w:pPr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dxa"/>
          </w:tcPr>
          <w:p w:rsidR="00A27D1E" w:rsidRPr="00693434" w:rsidRDefault="00A27D1E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dxa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</w:tcPr>
          <w:p w:rsidR="00A27D1E" w:rsidRPr="00693434" w:rsidRDefault="00A27D1E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A27D1E" w:rsidRPr="00693434" w:rsidRDefault="00AF0C66" w:rsidP="00052375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5,670</w:t>
            </w:r>
          </w:p>
        </w:tc>
        <w:tc>
          <w:tcPr>
            <w:tcW w:w="243" w:type="dxa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A27D1E" w:rsidRPr="00793EE3" w:rsidRDefault="00FB6CCE" w:rsidP="00793EE3">
            <w:pPr>
              <w:tabs>
                <w:tab w:val="decimal" w:pos="110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793EE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A27D1E" w:rsidRPr="00793EE3">
              <w:rPr>
                <w:rFonts w:ascii="Angsana New" w:hAnsi="Angsana New"/>
                <w:sz w:val="30"/>
                <w:szCs w:val="30"/>
              </w:rPr>
              <w:t>,</w:t>
            </w:r>
            <w:r w:rsidRPr="00793EE3">
              <w:rPr>
                <w:rFonts w:ascii="Angsana New" w:hAnsi="Angsana New" w:hint="cs"/>
                <w:sz w:val="30"/>
                <w:szCs w:val="30"/>
                <w:cs/>
              </w:rPr>
              <w:t>227</w:t>
            </w:r>
          </w:p>
        </w:tc>
      </w:tr>
      <w:tr w:rsidR="00BA263A" w:rsidRPr="00693434" w:rsidTr="00793EE3">
        <w:tc>
          <w:tcPr>
            <w:tcW w:w="3573" w:type="dxa"/>
            <w:gridSpan w:val="2"/>
          </w:tcPr>
          <w:p w:rsidR="00BA263A" w:rsidRPr="00693434" w:rsidRDefault="00BA263A" w:rsidP="00A27D1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AF0C6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6" w:type="dxa"/>
          </w:tcPr>
          <w:p w:rsidR="00BA263A" w:rsidRPr="00693434" w:rsidRDefault="00BA263A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dxa"/>
            <w:vAlign w:val="center"/>
          </w:tcPr>
          <w:p w:rsidR="00BA263A" w:rsidRPr="00693434" w:rsidRDefault="00BA263A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</w:tcPr>
          <w:p w:rsidR="00BA263A" w:rsidRPr="00693434" w:rsidRDefault="00BA263A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:rsidR="00BA263A" w:rsidRPr="00693434" w:rsidRDefault="00BA263A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BA263A" w:rsidRPr="00693434" w:rsidRDefault="00AF0C66" w:rsidP="00052375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  <w:tc>
          <w:tcPr>
            <w:tcW w:w="243" w:type="dxa"/>
            <w:vAlign w:val="center"/>
          </w:tcPr>
          <w:p w:rsidR="00BA263A" w:rsidRPr="00693434" w:rsidRDefault="00BA263A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BA263A" w:rsidRDefault="00AF0C66" w:rsidP="00793EE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7D1E" w:rsidRPr="00693434" w:rsidTr="00793EE3">
        <w:tc>
          <w:tcPr>
            <w:tcW w:w="2699" w:type="dxa"/>
          </w:tcPr>
          <w:p w:rsidR="00A27D1E" w:rsidRPr="00693434" w:rsidRDefault="00A27D1E" w:rsidP="00A27D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dxa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6" w:type="dxa"/>
          </w:tcPr>
          <w:p w:rsidR="00A27D1E" w:rsidRPr="00693434" w:rsidRDefault="00A27D1E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dxa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:rsidR="00A27D1E" w:rsidRPr="00693434" w:rsidRDefault="00A27D1E" w:rsidP="00A27D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A27D1E" w:rsidRPr="00793EE3" w:rsidRDefault="00AF0C66" w:rsidP="00052375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EE3">
              <w:rPr>
                <w:rFonts w:ascii="Angsana New" w:hAnsi="Angsana New"/>
                <w:b/>
                <w:bCs/>
                <w:sz w:val="30"/>
                <w:szCs w:val="30"/>
              </w:rPr>
              <w:t>72,297</w:t>
            </w:r>
          </w:p>
        </w:tc>
        <w:tc>
          <w:tcPr>
            <w:tcW w:w="243" w:type="dxa"/>
          </w:tcPr>
          <w:p w:rsidR="00A27D1E" w:rsidRPr="00793EE3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A27D1E" w:rsidRPr="00693434" w:rsidRDefault="00FB6CCE" w:rsidP="00793EE3">
            <w:pPr>
              <w:tabs>
                <w:tab w:val="decimal" w:pos="1102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27D1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036</w:t>
            </w:r>
          </w:p>
        </w:tc>
      </w:tr>
    </w:tbl>
    <w:p w:rsidR="0096176A" w:rsidRPr="00693434" w:rsidRDefault="0096176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:rsidR="00202E76" w:rsidRDefault="00202E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583ACF" w:rsidRPr="00693434" w:rsidRDefault="00507DB5" w:rsidP="007D10DB">
      <w:pPr>
        <w:pStyle w:val="Caption"/>
        <w:ind w:left="567" w:hanging="567"/>
      </w:pPr>
      <w:r>
        <w:rPr>
          <w:rFonts w:hint="cs"/>
          <w:cs/>
        </w:rPr>
        <w:lastRenderedPageBreak/>
        <w:t>ค่าใช้จ่ายในการขาย</w:t>
      </w:r>
    </w:p>
    <w:p w:rsidR="00583ACF" w:rsidRPr="00202E76" w:rsidRDefault="00583ACF" w:rsidP="00B213EB">
      <w:pPr>
        <w:pStyle w:val="Bo-Blankline"/>
        <w:rPr>
          <w:lang w:val="en-US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00"/>
        <w:gridCol w:w="990"/>
        <w:gridCol w:w="585"/>
        <w:gridCol w:w="1485"/>
        <w:gridCol w:w="236"/>
        <w:gridCol w:w="1294"/>
      </w:tblGrid>
      <w:tr w:rsidR="0078123E" w:rsidRPr="00693434" w:rsidTr="00202E76">
        <w:tc>
          <w:tcPr>
            <w:tcW w:w="4500" w:type="dxa"/>
          </w:tcPr>
          <w:p w:rsidR="0078123E" w:rsidRPr="00693434" w:rsidRDefault="0078123E" w:rsidP="0078123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78123E" w:rsidRPr="00693434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78123E" w:rsidRPr="00693434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8123E" w:rsidRPr="00693434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123E" w:rsidRPr="00693434" w:rsidTr="00202E76">
        <w:tc>
          <w:tcPr>
            <w:tcW w:w="4500" w:type="dxa"/>
          </w:tcPr>
          <w:p w:rsidR="0078123E" w:rsidRPr="00693434" w:rsidRDefault="0078123E" w:rsidP="0078123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3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123E" w:rsidRPr="00693434" w:rsidTr="00202E76">
        <w:tc>
          <w:tcPr>
            <w:tcW w:w="4500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78123E" w:rsidRPr="00693434" w:rsidRDefault="006F718B" w:rsidP="00202E76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26,667</w:t>
            </w:r>
          </w:p>
        </w:tc>
        <w:tc>
          <w:tcPr>
            <w:tcW w:w="236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8123E" w:rsidRPr="00693434" w:rsidRDefault="00FB6CCE" w:rsidP="00202E76">
            <w:pPr>
              <w:tabs>
                <w:tab w:val="decimal" w:pos="10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78123E" w:rsidRPr="00693434" w:rsidTr="00202E76">
        <w:tc>
          <w:tcPr>
            <w:tcW w:w="4500" w:type="dxa"/>
          </w:tcPr>
          <w:p w:rsidR="0078123E" w:rsidRPr="00693434" w:rsidRDefault="0078123E" w:rsidP="0078123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center"/>
          </w:tcPr>
          <w:p w:rsidR="0078123E" w:rsidRPr="00693434" w:rsidRDefault="006F718B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11,534</w:t>
            </w:r>
          </w:p>
        </w:tc>
        <w:tc>
          <w:tcPr>
            <w:tcW w:w="236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78123E" w:rsidRPr="00202E76" w:rsidRDefault="00FB6CCE" w:rsidP="00202E76">
            <w:pPr>
              <w:tabs>
                <w:tab w:val="decimal" w:pos="10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78123E" w:rsidRPr="00202E7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78123E" w:rsidRPr="00693434" w:rsidTr="00202E76">
        <w:tc>
          <w:tcPr>
            <w:tcW w:w="4500" w:type="dxa"/>
          </w:tcPr>
          <w:p w:rsidR="0078123E" w:rsidRPr="00693434" w:rsidRDefault="0078123E" w:rsidP="0078123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dxa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:rsidR="0078123E" w:rsidRPr="00693434" w:rsidRDefault="006F718B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9,915</w:t>
            </w:r>
          </w:p>
        </w:tc>
        <w:tc>
          <w:tcPr>
            <w:tcW w:w="236" w:type="dxa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:rsidR="0078123E" w:rsidRPr="00202E76" w:rsidRDefault="00FB6CCE" w:rsidP="00202E76">
            <w:pPr>
              <w:tabs>
                <w:tab w:val="decimal" w:pos="10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78123E" w:rsidRPr="00693434" w:rsidTr="00202E76">
        <w:tc>
          <w:tcPr>
            <w:tcW w:w="4500" w:type="dxa"/>
          </w:tcPr>
          <w:p w:rsidR="0078123E" w:rsidRPr="00693434" w:rsidRDefault="0078123E" w:rsidP="0078123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dxa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:rsidR="0078123E" w:rsidRPr="00693434" w:rsidRDefault="006F718B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4,876</w:t>
            </w:r>
          </w:p>
        </w:tc>
        <w:tc>
          <w:tcPr>
            <w:tcW w:w="236" w:type="dxa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:rsidR="0078123E" w:rsidRPr="00202E76" w:rsidRDefault="00FB6CCE" w:rsidP="00202E76">
            <w:pPr>
              <w:tabs>
                <w:tab w:val="decimal" w:pos="10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78123E" w:rsidRPr="00693434" w:rsidTr="00202E76">
        <w:tc>
          <w:tcPr>
            <w:tcW w:w="4500" w:type="dxa"/>
          </w:tcPr>
          <w:p w:rsidR="0078123E" w:rsidRPr="00693434" w:rsidRDefault="0078123E" w:rsidP="0078123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dxa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:rsidR="0078123E" w:rsidRPr="00693434" w:rsidRDefault="006F718B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10,828</w:t>
            </w:r>
          </w:p>
        </w:tc>
        <w:tc>
          <w:tcPr>
            <w:tcW w:w="236" w:type="dxa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:rsidR="0078123E" w:rsidRPr="00202E76" w:rsidRDefault="00FB6CCE" w:rsidP="00202E76">
            <w:pPr>
              <w:tabs>
                <w:tab w:val="decimal" w:pos="10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8123E" w:rsidRPr="00202E7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</w:tr>
      <w:tr w:rsidR="0078123E" w:rsidRPr="00693434" w:rsidTr="00202E76">
        <w:tc>
          <w:tcPr>
            <w:tcW w:w="4500" w:type="dxa"/>
            <w:shd w:val="clear" w:color="auto" w:fill="auto"/>
          </w:tcPr>
          <w:p w:rsidR="0078123E" w:rsidRPr="00693434" w:rsidRDefault="0078123E" w:rsidP="0078123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123E" w:rsidRPr="002D4851" w:rsidRDefault="006F718B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63,820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8123E" w:rsidRPr="002D4851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123E" w:rsidRPr="002D4851" w:rsidRDefault="00FB6CCE" w:rsidP="00202E76">
            <w:pPr>
              <w:tabs>
                <w:tab w:val="decimal" w:pos="10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851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78123E" w:rsidRPr="002D48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4851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</w:p>
        </w:tc>
      </w:tr>
    </w:tbl>
    <w:p w:rsidR="0096176A" w:rsidRPr="00202E76" w:rsidRDefault="0096176A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757C00" w:rsidRPr="00693434" w:rsidRDefault="003739AB" w:rsidP="00693434">
      <w:pPr>
        <w:pStyle w:val="Caption"/>
        <w:tabs>
          <w:tab w:val="clear" w:pos="540"/>
        </w:tabs>
      </w:pPr>
      <w:r w:rsidRPr="00C00F69">
        <w:rPr>
          <w:cs/>
        </w:rPr>
        <w:t>ค่าใช้จ่าย</w:t>
      </w:r>
      <w:r w:rsidRPr="004C42C4">
        <w:rPr>
          <w:cs/>
        </w:rPr>
        <w:t>ในการ</w:t>
      </w:r>
      <w:r w:rsidRPr="004C42C4">
        <w:rPr>
          <w:rFonts w:hint="cs"/>
          <w:cs/>
        </w:rPr>
        <w:t>บริหาร</w:t>
      </w:r>
    </w:p>
    <w:p w:rsidR="00CA0314" w:rsidRPr="00202E76" w:rsidRDefault="00CA0314" w:rsidP="00637944">
      <w:pPr>
        <w:pStyle w:val="Bo-Blankline"/>
        <w:rPr>
          <w:lang w:val="en-US"/>
        </w:rPr>
      </w:pPr>
    </w:p>
    <w:tbl>
      <w:tblPr>
        <w:tblW w:w="9144" w:type="dxa"/>
        <w:tblInd w:w="531" w:type="dxa"/>
        <w:tblLook w:val="04A0" w:firstRow="1" w:lastRow="0" w:firstColumn="1" w:lastColumn="0" w:noHBand="0" w:noVBand="1"/>
      </w:tblPr>
      <w:tblGrid>
        <w:gridCol w:w="4509"/>
        <w:gridCol w:w="990"/>
        <w:gridCol w:w="576"/>
        <w:gridCol w:w="1494"/>
        <w:gridCol w:w="243"/>
        <w:gridCol w:w="1332"/>
      </w:tblGrid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</w:tcPr>
          <w:p w:rsidR="00A27D1E" w:rsidRPr="00693434" w:rsidRDefault="00FB6CC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A27D1E" w:rsidRPr="00693434" w:rsidRDefault="00FB6CC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3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</w:tcPr>
          <w:p w:rsidR="00A27D1E" w:rsidRPr="00693434" w:rsidRDefault="00C30615" w:rsidP="008902D7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54,163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A27D1E" w:rsidRPr="00693434" w:rsidRDefault="00C30615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51,239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</w:tcPr>
          <w:p w:rsidR="00A27D1E" w:rsidRPr="00693434" w:rsidRDefault="006F718B" w:rsidP="00A27D1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36,021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A27D1E" w:rsidRPr="00693434" w:rsidRDefault="00FB6CCE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A27D1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1D31AF" w:rsidRPr="00693434" w:rsidTr="00942932">
        <w:tc>
          <w:tcPr>
            <w:tcW w:w="4509" w:type="dxa"/>
            <w:shd w:val="clear" w:color="auto" w:fill="auto"/>
          </w:tcPr>
          <w:p w:rsidR="001D31AF" w:rsidRPr="00693434" w:rsidRDefault="001D31AF" w:rsidP="001D31A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31AF" w:rsidRPr="00693434" w:rsidRDefault="001D31AF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1D31AF" w:rsidRPr="00693434" w:rsidRDefault="001D31AF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</w:tcPr>
          <w:p w:rsidR="001D31AF" w:rsidRPr="001D31AF" w:rsidRDefault="001D31AF" w:rsidP="00A27D1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31,256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1D31AF" w:rsidRPr="00693434" w:rsidRDefault="001D31AF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1D31AF" w:rsidRDefault="001D31AF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3,941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A27D1E" w:rsidRPr="00693434" w:rsidRDefault="006F718B" w:rsidP="00A27D1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13,032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A27D1E" w:rsidRPr="00693434" w:rsidRDefault="00FB6CCE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A27D1E" w:rsidRPr="006934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A27D1E" w:rsidRPr="00693434" w:rsidRDefault="00942932" w:rsidP="00A27D1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10,598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A27D1E" w:rsidRPr="00693434" w:rsidRDefault="001D31AF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6,636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</w:tcPr>
          <w:p w:rsidR="00A27D1E" w:rsidRPr="00693434" w:rsidRDefault="00EC36A9" w:rsidP="00A27D1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19,229</w:t>
            </w:r>
          </w:p>
        </w:tc>
        <w:tc>
          <w:tcPr>
            <w:tcW w:w="243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A27D1E" w:rsidRPr="00693434" w:rsidRDefault="00FB6CCE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27D1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934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</w:tcPr>
          <w:p w:rsidR="00A27D1E" w:rsidRPr="00693434" w:rsidRDefault="00C30615" w:rsidP="001D31AF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24,471</w:t>
            </w:r>
          </w:p>
        </w:tc>
        <w:tc>
          <w:tcPr>
            <w:tcW w:w="243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A27D1E" w:rsidRPr="00693434" w:rsidRDefault="00C30615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13,921</w:t>
            </w:r>
          </w:p>
        </w:tc>
      </w:tr>
      <w:tr w:rsidR="00A27D1E" w:rsidRPr="00693434" w:rsidTr="00942932">
        <w:tc>
          <w:tcPr>
            <w:tcW w:w="4509" w:type="dxa"/>
            <w:shd w:val="clear" w:color="auto" w:fill="auto"/>
          </w:tcPr>
          <w:p w:rsidR="00A27D1E" w:rsidRPr="00693434" w:rsidRDefault="00A27D1E" w:rsidP="00A27D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7D1E" w:rsidRPr="00693434" w:rsidRDefault="00942932" w:rsidP="00A27D1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188,770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693434" w:rsidRDefault="00A27D1E" w:rsidP="00A2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7D1E" w:rsidRPr="00693434" w:rsidRDefault="00FB6CCE" w:rsidP="00AA05B9">
            <w:pPr>
              <w:tabs>
                <w:tab w:val="decimal" w:pos="104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  <w:r w:rsidR="00A27D1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</w:tr>
    </w:tbl>
    <w:p w:rsidR="0021685F" w:rsidRDefault="0021685F">
      <w:pPr>
        <w:spacing w:line="240" w:lineRule="auto"/>
        <w:rPr>
          <w:rFonts w:ascii="Angsana New" w:hAnsi="Angsana New"/>
          <w:sz w:val="20"/>
          <w:szCs w:val="20"/>
        </w:rPr>
      </w:pPr>
    </w:p>
    <w:p w:rsidR="002453D3" w:rsidRPr="0078123E" w:rsidRDefault="0064714B" w:rsidP="007D10DB">
      <w:pPr>
        <w:pStyle w:val="Caption"/>
        <w:ind w:left="567" w:hanging="567"/>
      </w:pPr>
      <w:r>
        <w:rPr>
          <w:cs/>
        </w:rPr>
        <w:br w:type="page"/>
      </w:r>
      <w:r w:rsidR="002453D3" w:rsidRPr="0078123E">
        <w:rPr>
          <w:cs/>
        </w:rPr>
        <w:lastRenderedPageBreak/>
        <w:t>ค่าใช้จ่ายผลประโยชน์ของพนักงา</w:t>
      </w:r>
      <w:r w:rsidR="002453D3" w:rsidRPr="0078123E">
        <w:rPr>
          <w:rFonts w:hint="cs"/>
          <w:cs/>
        </w:rPr>
        <w:t>น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12"/>
        <w:gridCol w:w="1530"/>
        <w:gridCol w:w="243"/>
        <w:gridCol w:w="1377"/>
      </w:tblGrid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AA05B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27D1E" w:rsidRDefault="00FB6CCE" w:rsidP="0069343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A27D1E" w:rsidRPr="003A3233" w:rsidRDefault="00A27D1E" w:rsidP="0069343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:rsidR="00A27D1E" w:rsidRDefault="00FB6CCE" w:rsidP="0069343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AA05B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:rsidR="00A27D1E" w:rsidRPr="0078123E" w:rsidRDefault="00A27D1E" w:rsidP="0069343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AA05B9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530" w:type="dxa"/>
            <w:shd w:val="clear" w:color="auto" w:fill="auto"/>
          </w:tcPr>
          <w:p w:rsidR="00A27D1E" w:rsidRPr="0078123E" w:rsidRDefault="00A27D1E" w:rsidP="0069343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69343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A27D1E" w:rsidRPr="0078123E" w:rsidRDefault="00A27D1E" w:rsidP="00693434">
            <w:pPr>
              <w:tabs>
                <w:tab w:val="decimal" w:pos="972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27D1E" w:rsidRPr="0078123E" w:rsidRDefault="00F85508" w:rsidP="00EC36A9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20,336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27D1E" w:rsidRPr="0078123E" w:rsidRDefault="00FB6CCE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A27D1E" w:rsidRPr="007812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</w:p>
        </w:tc>
      </w:tr>
      <w:tr w:rsidR="00A27D1E" w:rsidRPr="0078123E" w:rsidTr="00EC36A9">
        <w:trPr>
          <w:trHeight w:val="470"/>
        </w:trPr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27D1E" w:rsidRPr="0078123E" w:rsidRDefault="00F85508" w:rsidP="00EC36A9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27D1E" w:rsidRPr="0078123E" w:rsidRDefault="00FB6CCE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</w:tr>
      <w:tr w:rsidR="00A27D1E" w:rsidRPr="0078123E" w:rsidTr="00EC36A9">
        <w:trPr>
          <w:trHeight w:val="470"/>
        </w:trPr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27D1E" w:rsidRPr="0078123E" w:rsidRDefault="00FD3A84" w:rsidP="00EC36A9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15,860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27D1E" w:rsidRPr="0078123E" w:rsidRDefault="00FD3A84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15,460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7D1E" w:rsidRPr="0078123E" w:rsidRDefault="00FD3A84" w:rsidP="00EC36A9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36,846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7D1E" w:rsidRPr="0078123E" w:rsidRDefault="00FD3A84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33,797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27D1E" w:rsidRPr="0078123E" w:rsidRDefault="00A27D1E" w:rsidP="00EC36A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27D1E" w:rsidRPr="0078123E" w:rsidRDefault="00A27D1E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27D1E" w:rsidRPr="0078123E" w:rsidRDefault="00793EE3" w:rsidP="00793EE3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346,977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27D1E" w:rsidRPr="0078123E" w:rsidRDefault="00FB6CCE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 w:rsidR="00A27D1E" w:rsidRPr="007812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27D1E" w:rsidRPr="0078123E" w:rsidRDefault="00793EE3" w:rsidP="00EC36A9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4,988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27D1E" w:rsidRPr="0078123E" w:rsidRDefault="00FB6CCE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7D1E" w:rsidRPr="007812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D1E" w:rsidRPr="0078123E" w:rsidRDefault="00793EE3" w:rsidP="008770A2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</w:t>
            </w:r>
            <w:r w:rsidR="008E450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770A2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D1E" w:rsidRPr="0078123E" w:rsidRDefault="00793EE3" w:rsidP="008E4502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28,7</w:t>
            </w:r>
            <w:r w:rsidR="008E4502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7D1E" w:rsidRPr="0078123E" w:rsidRDefault="008770A2" w:rsidP="00EC36A9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382,855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7D1E" w:rsidRPr="0078123E" w:rsidRDefault="00793EE3" w:rsidP="00EC36A9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337,353</w:t>
            </w:r>
          </w:p>
        </w:tc>
      </w:tr>
      <w:tr w:rsidR="00A27D1E" w:rsidRPr="0078123E" w:rsidTr="00EC36A9">
        <w:tc>
          <w:tcPr>
            <w:tcW w:w="6012" w:type="dxa"/>
            <w:shd w:val="clear" w:color="auto" w:fill="auto"/>
          </w:tcPr>
          <w:p w:rsidR="00A27D1E" w:rsidRPr="0078123E" w:rsidRDefault="00A27D1E" w:rsidP="00EC3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7D1E" w:rsidRPr="0078123E" w:rsidRDefault="008770A2" w:rsidP="00EC36A9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419,701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27D1E" w:rsidRPr="0078123E" w:rsidRDefault="00A27D1E" w:rsidP="00EC36A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7D1E" w:rsidRPr="0078123E" w:rsidRDefault="00793EE3" w:rsidP="00793EE3">
            <w:pPr>
              <w:tabs>
                <w:tab w:val="decimal" w:pos="9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371,150</w:t>
            </w:r>
          </w:p>
        </w:tc>
      </w:tr>
    </w:tbl>
    <w:p w:rsidR="0096176A" w:rsidRPr="00693434" w:rsidRDefault="0096176A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</w:p>
    <w:p w:rsidR="005A2CDC" w:rsidRPr="0078123E" w:rsidRDefault="005A2CDC" w:rsidP="007D10DB">
      <w:pPr>
        <w:pStyle w:val="Caption"/>
        <w:ind w:left="567" w:hanging="567"/>
      </w:pPr>
      <w:r w:rsidRPr="0078123E">
        <w:rPr>
          <w:rFonts w:hint="cs"/>
          <w:cs/>
        </w:rPr>
        <w:t>ค่าใช้จ่ายตามลักษณะ</w:t>
      </w:r>
    </w:p>
    <w:p w:rsidR="005A2CDC" w:rsidRPr="00693434" w:rsidRDefault="005A2CDC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:rsidR="008C27FA" w:rsidRPr="00693434" w:rsidRDefault="008C27FA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83" w:type="dxa"/>
        <w:tblInd w:w="576" w:type="dxa"/>
        <w:tblLook w:val="04A0" w:firstRow="1" w:lastRow="0" w:firstColumn="1" w:lastColumn="0" w:noHBand="0" w:noVBand="1"/>
      </w:tblPr>
      <w:tblGrid>
        <w:gridCol w:w="4869"/>
        <w:gridCol w:w="720"/>
        <w:gridCol w:w="405"/>
        <w:gridCol w:w="1530"/>
        <w:gridCol w:w="236"/>
        <w:gridCol w:w="1323"/>
      </w:tblGrid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9" w:type="dxa"/>
            <w:gridSpan w:val="3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B25A7D" w:rsidRPr="0078123E" w:rsidRDefault="00B25A7D" w:rsidP="00803C5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A7D" w:rsidRPr="00793EE3" w:rsidTr="00C30615">
        <w:tc>
          <w:tcPr>
            <w:tcW w:w="4869" w:type="dxa"/>
            <w:shd w:val="clear" w:color="auto" w:fill="auto"/>
          </w:tcPr>
          <w:p w:rsidR="00B25A7D" w:rsidRPr="00793EE3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3EE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93EE3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93EE3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93EE3" w:rsidRDefault="00C30615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93EE3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93EE3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3EE3">
              <w:rPr>
                <w:rFonts w:ascii="Angsana New" w:hAnsi="Angsana New"/>
                <w:sz w:val="30"/>
                <w:szCs w:val="30"/>
              </w:rPr>
              <w:t>79,558</w:t>
            </w:r>
          </w:p>
        </w:tc>
      </w:tr>
      <w:tr w:rsidR="00B25A7D" w:rsidRPr="0078123E" w:rsidTr="00C30615">
        <w:tc>
          <w:tcPr>
            <w:tcW w:w="4869" w:type="dxa"/>
            <w:shd w:val="clear" w:color="auto" w:fill="auto"/>
          </w:tcPr>
          <w:p w:rsidR="00B25A7D" w:rsidRPr="00793EE3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3EE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93EE3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93EE3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93EE3" w:rsidRDefault="00C30615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1,434,041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93EE3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3EE3">
              <w:rPr>
                <w:rFonts w:ascii="Angsana New" w:hAnsi="Angsana New"/>
                <w:sz w:val="30"/>
                <w:szCs w:val="30"/>
              </w:rPr>
              <w:t>1,377,240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793EE3" w:rsidP="008770A2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</w:t>
            </w:r>
            <w:r w:rsidR="008770A2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793EE3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294,079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793EE3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340,334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23E">
              <w:rPr>
                <w:rFonts w:ascii="Angsana New" w:hAnsi="Angsana New"/>
                <w:sz w:val="30"/>
                <w:szCs w:val="30"/>
              </w:rPr>
              <w:t>361,186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B44F66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23E"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B44F66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23E"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793EE3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54,163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793EE3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51,239</w:t>
            </w:r>
          </w:p>
        </w:tc>
      </w:tr>
      <w:tr w:rsidR="00B25A7D" w:rsidRPr="0078123E" w:rsidTr="002210C4">
        <w:tc>
          <w:tcPr>
            <w:tcW w:w="4869" w:type="dxa"/>
            <w:shd w:val="clear" w:color="auto" w:fill="auto"/>
          </w:tcPr>
          <w:p w:rsidR="00B25A7D" w:rsidRPr="0078123E" w:rsidRDefault="00B25A7D" w:rsidP="00803C5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25A7D" w:rsidRPr="0078123E" w:rsidRDefault="00B44F66" w:rsidP="00803C54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25A7D" w:rsidRPr="0078123E" w:rsidRDefault="00B25A7D" w:rsidP="00803C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25A7D" w:rsidRPr="0078123E" w:rsidRDefault="00B25A7D" w:rsidP="00803C54">
            <w:pPr>
              <w:tabs>
                <w:tab w:val="decimal" w:pos="101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123E">
              <w:rPr>
                <w:rFonts w:ascii="Angsana New" w:hAnsi="Angsana New"/>
                <w:sz w:val="30"/>
                <w:szCs w:val="30"/>
              </w:rPr>
              <w:t>3,975</w:t>
            </w:r>
          </w:p>
        </w:tc>
      </w:tr>
    </w:tbl>
    <w:p w:rsidR="00504CCD" w:rsidRPr="00693434" w:rsidRDefault="00F25AC2" w:rsidP="007D10DB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lastRenderedPageBreak/>
        <w:t>ต้นทุนทางการเงิน</w:t>
      </w:r>
    </w:p>
    <w:p w:rsidR="00504CCD" w:rsidRPr="00693434" w:rsidRDefault="00504CCD" w:rsidP="00504CCD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202"/>
        <w:gridCol w:w="810"/>
        <w:gridCol w:w="1521"/>
        <w:gridCol w:w="243"/>
        <w:gridCol w:w="1386"/>
      </w:tblGrid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1" w:type="dxa"/>
          </w:tcPr>
          <w:p w:rsidR="0078123E" w:rsidRPr="00693434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78123E" w:rsidRPr="00693434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78123E" w:rsidRPr="00693434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1" w:type="dxa"/>
          </w:tcPr>
          <w:p w:rsidR="0078123E" w:rsidRPr="00693434" w:rsidRDefault="0078123E" w:rsidP="007812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78123E" w:rsidRPr="00693434" w:rsidRDefault="0078123E" w:rsidP="007812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:rsidR="0078123E" w:rsidRPr="00693434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1" w:type="dxa"/>
          </w:tcPr>
          <w:p w:rsidR="0078123E" w:rsidRPr="00693434" w:rsidRDefault="000E34DC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60,201</w:t>
            </w: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78123E" w:rsidRPr="00693434" w:rsidRDefault="00FB6CC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81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78123E" w:rsidRPr="00693434" w:rsidRDefault="000E34DC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32,943</w:t>
            </w: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78123E" w:rsidRPr="00693434" w:rsidRDefault="00FB6CC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78123E" w:rsidRPr="00693434" w:rsidRDefault="000E34DC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93,144</w:t>
            </w: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78123E" w:rsidRPr="00693434" w:rsidRDefault="00FB6CC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1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:rsidR="0078123E" w:rsidRPr="00693434" w:rsidRDefault="000E34DC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78123E" w:rsidRPr="00693434" w:rsidRDefault="00FB6CC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211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78123E" w:rsidRPr="00693434" w:rsidRDefault="000E34DC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96,352</w:t>
            </w: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78123E" w:rsidRPr="00693434" w:rsidRDefault="00FB6CC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34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1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1" w:type="dxa"/>
          </w:tcPr>
          <w:p w:rsidR="0078123E" w:rsidRPr="00693434" w:rsidRDefault="0078123E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78123E" w:rsidRPr="00693434" w:rsidRDefault="0078123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2D4851">
            <w:pPr>
              <w:spacing w:line="240" w:lineRule="atLeast"/>
              <w:ind w:left="414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93434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93434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10" w:type="dxa"/>
            <w:vAlign w:val="bottom"/>
          </w:tcPr>
          <w:p w:rsidR="0078123E" w:rsidRPr="00693434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78123E" w:rsidRPr="00693434" w:rsidRDefault="000E34DC" w:rsidP="0078123E">
            <w:pPr>
              <w:tabs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(55,436)</w:t>
            </w: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78123E" w:rsidRPr="00693434" w:rsidRDefault="0078123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41</w:t>
            </w:r>
            <w:r w:rsidRPr="00693434"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351</w:t>
            </w:r>
            <w:r w:rsidRPr="006934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23E" w:rsidRPr="00693434" w:rsidTr="005F4C44">
        <w:tc>
          <w:tcPr>
            <w:tcW w:w="5202" w:type="dxa"/>
          </w:tcPr>
          <w:p w:rsidR="0078123E" w:rsidRPr="00693434" w:rsidRDefault="0078123E" w:rsidP="007812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78123E" w:rsidRPr="00693434" w:rsidRDefault="000E34DC" w:rsidP="007812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40,916</w:t>
            </w:r>
          </w:p>
        </w:tc>
        <w:tc>
          <w:tcPr>
            <w:tcW w:w="243" w:type="dxa"/>
            <w:vAlign w:val="center"/>
          </w:tcPr>
          <w:p w:rsidR="0078123E" w:rsidRPr="00693434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:rsidR="0078123E" w:rsidRPr="00693434" w:rsidRDefault="00FB6CCE" w:rsidP="00AA05B9">
            <w:pPr>
              <w:tabs>
                <w:tab w:val="decimal" w:pos="9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</w:tr>
    </w:tbl>
    <w:p w:rsidR="00693434" w:rsidRPr="00693434" w:rsidRDefault="00693434" w:rsidP="00693434">
      <w:pPr>
        <w:pStyle w:val="Caption"/>
        <w:numPr>
          <w:ilvl w:val="0"/>
          <w:numId w:val="0"/>
        </w:numPr>
        <w:ind w:left="567"/>
        <w:rPr>
          <w:sz w:val="16"/>
          <w:szCs w:val="16"/>
        </w:rPr>
      </w:pPr>
    </w:p>
    <w:p w:rsidR="00C8429A" w:rsidRPr="0078123E" w:rsidRDefault="00C8429A" w:rsidP="007D10DB">
      <w:pPr>
        <w:pStyle w:val="Caption"/>
        <w:ind w:left="567" w:hanging="567"/>
      </w:pPr>
      <w:r w:rsidRPr="0078123E">
        <w:rPr>
          <w:rFonts w:hint="cs"/>
          <w:cs/>
        </w:rPr>
        <w:t>ภาษีเงินได้</w:t>
      </w:r>
    </w:p>
    <w:p w:rsidR="00C8429A" w:rsidRPr="00693434" w:rsidRDefault="00C8429A" w:rsidP="00C91FA7">
      <w:pPr>
        <w:pStyle w:val="Bo-Blankline"/>
        <w:rPr>
          <w:sz w:val="16"/>
          <w:szCs w:val="16"/>
          <w:lang w:val="en-US"/>
        </w:rPr>
      </w:pPr>
    </w:p>
    <w:p w:rsidR="00B022C2" w:rsidRPr="0078123E" w:rsidRDefault="00C91FA7" w:rsidP="00C8429A">
      <w:pPr>
        <w:spacing w:line="240" w:lineRule="atLeast"/>
        <w:ind w:left="547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78123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78123E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78123E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5220"/>
        <w:gridCol w:w="810"/>
        <w:gridCol w:w="1530"/>
        <w:gridCol w:w="270"/>
        <w:gridCol w:w="1350"/>
      </w:tblGrid>
      <w:tr w:rsidR="00AA05B9" w:rsidRPr="0078123E" w:rsidTr="002210C4">
        <w:tc>
          <w:tcPr>
            <w:tcW w:w="5220" w:type="dxa"/>
          </w:tcPr>
          <w:p w:rsidR="00AA05B9" w:rsidRPr="0078123E" w:rsidRDefault="00AA05B9" w:rsidP="0078123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A05B9" w:rsidRPr="0078123E" w:rsidRDefault="00AA05B9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:rsidR="00AA05B9" w:rsidRPr="0078123E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A05B9" w:rsidRPr="0078123E" w:rsidRDefault="00AA05B9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A05B9" w:rsidRPr="0078123E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A05B9" w:rsidRPr="0078123E" w:rsidTr="002210C4">
        <w:tc>
          <w:tcPr>
            <w:tcW w:w="5220" w:type="dxa"/>
          </w:tcPr>
          <w:p w:rsidR="00AA05B9" w:rsidRPr="0078123E" w:rsidRDefault="00AA05B9" w:rsidP="0069343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A05B9" w:rsidRPr="0078123E" w:rsidRDefault="00AA05B9" w:rsidP="006934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AA05B9" w:rsidRPr="0078123E" w:rsidRDefault="00AA05B9" w:rsidP="006934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A05B9" w:rsidRPr="0078123E" w:rsidTr="002210C4">
        <w:tc>
          <w:tcPr>
            <w:tcW w:w="5220" w:type="dxa"/>
            <w:vAlign w:val="bottom"/>
          </w:tcPr>
          <w:p w:rsidR="00AA05B9" w:rsidRPr="0078123E" w:rsidRDefault="00AA05B9" w:rsidP="0069343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810" w:type="dxa"/>
            <w:vAlign w:val="center"/>
          </w:tcPr>
          <w:p w:rsidR="00AA05B9" w:rsidRPr="0078123E" w:rsidRDefault="00AA05B9" w:rsidP="006934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AA05B9" w:rsidRPr="0078123E" w:rsidRDefault="00AA05B9" w:rsidP="006934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A05B9" w:rsidRPr="0078123E" w:rsidRDefault="00AA05B9" w:rsidP="006934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A05B9" w:rsidRPr="0078123E" w:rsidRDefault="00AA05B9" w:rsidP="0069343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0C4" w:rsidRPr="0078123E" w:rsidTr="002210C4">
        <w:tc>
          <w:tcPr>
            <w:tcW w:w="5220" w:type="dxa"/>
            <w:vAlign w:val="bottom"/>
          </w:tcPr>
          <w:p w:rsidR="002210C4" w:rsidRPr="0078123E" w:rsidRDefault="002210C4" w:rsidP="002210C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10" w:type="dxa"/>
            <w:vAlign w:val="center"/>
          </w:tcPr>
          <w:p w:rsidR="002210C4" w:rsidRPr="0078123E" w:rsidRDefault="002210C4" w:rsidP="0022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210C4" w:rsidRPr="0078123E" w:rsidRDefault="002210C4" w:rsidP="002210C4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10C4" w:rsidRPr="0078123E" w:rsidRDefault="002210C4" w:rsidP="002210C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210C4" w:rsidRPr="0078123E" w:rsidRDefault="002210C4" w:rsidP="0022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0C4" w:rsidRPr="00AA05B9" w:rsidTr="002210C4">
        <w:tc>
          <w:tcPr>
            <w:tcW w:w="5220" w:type="dxa"/>
          </w:tcPr>
          <w:p w:rsidR="002210C4" w:rsidRPr="00AA05B9" w:rsidRDefault="002210C4" w:rsidP="002210C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center"/>
          </w:tcPr>
          <w:p w:rsidR="002210C4" w:rsidRPr="00AA05B9" w:rsidRDefault="002210C4" w:rsidP="0022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</w:tcPr>
          <w:p w:rsidR="002210C4" w:rsidRPr="00AA05B9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210C4" w:rsidRPr="00AA05B9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210C4" w:rsidRPr="00AA05B9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10C4" w:rsidRPr="0078123E" w:rsidTr="002210C4">
        <w:tc>
          <w:tcPr>
            <w:tcW w:w="5220" w:type="dxa"/>
            <w:vAlign w:val="bottom"/>
          </w:tcPr>
          <w:p w:rsidR="002210C4" w:rsidRPr="0078123E" w:rsidRDefault="002210C4" w:rsidP="002210C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:rsidR="002210C4" w:rsidRPr="0078123E" w:rsidRDefault="002210C4" w:rsidP="0022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210C4" w:rsidRPr="0078123E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210C4" w:rsidRPr="0078123E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210C4" w:rsidRPr="0078123E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0C4" w:rsidRPr="0078123E" w:rsidTr="002210C4">
        <w:tc>
          <w:tcPr>
            <w:tcW w:w="5220" w:type="dxa"/>
            <w:vAlign w:val="bottom"/>
          </w:tcPr>
          <w:p w:rsidR="002210C4" w:rsidRPr="0078123E" w:rsidRDefault="002210C4" w:rsidP="002210C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  <w:vAlign w:val="center"/>
          </w:tcPr>
          <w:p w:rsidR="002210C4" w:rsidRPr="0078123E" w:rsidRDefault="002210C4" w:rsidP="0022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1530" w:type="dxa"/>
          </w:tcPr>
          <w:p w:rsidR="002210C4" w:rsidRPr="0078123E" w:rsidRDefault="002210C4" w:rsidP="002210C4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75,581</w:t>
            </w:r>
          </w:p>
        </w:tc>
        <w:tc>
          <w:tcPr>
            <w:tcW w:w="270" w:type="dxa"/>
          </w:tcPr>
          <w:p w:rsidR="002210C4" w:rsidRPr="0078123E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210C4" w:rsidRPr="0078123E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812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905</w:t>
            </w:r>
            <w:r w:rsidRPr="007812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10C4" w:rsidRPr="00AA05B9" w:rsidTr="002210C4">
        <w:tc>
          <w:tcPr>
            <w:tcW w:w="5220" w:type="dxa"/>
            <w:vAlign w:val="bottom"/>
          </w:tcPr>
          <w:p w:rsidR="002210C4" w:rsidRPr="00AA05B9" w:rsidRDefault="002210C4" w:rsidP="002210C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center"/>
          </w:tcPr>
          <w:p w:rsidR="002210C4" w:rsidRPr="00AA05B9" w:rsidRDefault="002210C4" w:rsidP="0022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210C4" w:rsidRPr="00AA05B9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210C4" w:rsidRPr="00AA05B9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210C4" w:rsidRPr="00AA05B9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10C4" w:rsidRPr="0078123E" w:rsidTr="002210C4">
        <w:tc>
          <w:tcPr>
            <w:tcW w:w="5220" w:type="dxa"/>
            <w:vAlign w:val="bottom"/>
          </w:tcPr>
          <w:p w:rsidR="002210C4" w:rsidRPr="0078123E" w:rsidRDefault="002210C4" w:rsidP="002210C4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793E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793E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vAlign w:val="center"/>
          </w:tcPr>
          <w:p w:rsidR="002210C4" w:rsidRPr="0078123E" w:rsidRDefault="002210C4" w:rsidP="0022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2210C4" w:rsidRPr="002210C4" w:rsidRDefault="002210C4" w:rsidP="002210C4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10C4">
              <w:rPr>
                <w:rFonts w:ascii="Angsana New" w:hAnsi="Angsana New"/>
                <w:b/>
                <w:bCs/>
                <w:sz w:val="30"/>
                <w:szCs w:val="30"/>
              </w:rPr>
              <w:t>75,581</w:t>
            </w:r>
          </w:p>
        </w:tc>
        <w:tc>
          <w:tcPr>
            <w:tcW w:w="270" w:type="dxa"/>
          </w:tcPr>
          <w:p w:rsidR="002210C4" w:rsidRPr="0078123E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2210C4" w:rsidRPr="0078123E" w:rsidRDefault="002210C4" w:rsidP="002210C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81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  <w:r w:rsidRPr="0078123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17422F" w:rsidRDefault="0017422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6C34A8" w:rsidRDefault="006C34A8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327186" w:rsidRDefault="0064714B" w:rsidP="0032718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327186" w:rsidRPr="00DA6F9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AA05B9" w:rsidRPr="00DA6F99" w:rsidRDefault="00AA05B9" w:rsidP="0032718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8980" w:type="dxa"/>
        <w:tblInd w:w="576" w:type="dxa"/>
        <w:tblLook w:val="04A0" w:firstRow="1" w:lastRow="0" w:firstColumn="1" w:lastColumn="0" w:noHBand="0" w:noVBand="1"/>
      </w:tblPr>
      <w:tblGrid>
        <w:gridCol w:w="3924"/>
        <w:gridCol w:w="909"/>
        <w:gridCol w:w="236"/>
        <w:gridCol w:w="1200"/>
        <w:gridCol w:w="236"/>
        <w:gridCol w:w="938"/>
        <w:gridCol w:w="236"/>
        <w:gridCol w:w="1301"/>
      </w:tblGrid>
      <w:tr w:rsidR="0078123E" w:rsidRPr="006E4F8A" w:rsidTr="00923094">
        <w:tc>
          <w:tcPr>
            <w:tcW w:w="3924" w:type="dxa"/>
          </w:tcPr>
          <w:p w:rsidR="0078123E" w:rsidRPr="006E4F8A" w:rsidRDefault="0078123E" w:rsidP="0078123E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5" w:type="dxa"/>
            <w:gridSpan w:val="3"/>
          </w:tcPr>
          <w:p w:rsidR="0078123E" w:rsidRPr="00327186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:rsidR="0078123E" w:rsidRPr="00327186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123E" w:rsidRPr="006E4F8A" w:rsidTr="00923094">
        <w:tc>
          <w:tcPr>
            <w:tcW w:w="3924" w:type="dxa"/>
          </w:tcPr>
          <w:p w:rsidR="0078123E" w:rsidRPr="006E4F8A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78123E" w:rsidRPr="003A323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78123E" w:rsidRPr="003A323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8123E" w:rsidRPr="003A323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123E" w:rsidRPr="003A323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78123E" w:rsidRPr="003A323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78123E" w:rsidRPr="003A323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78123E" w:rsidRPr="003A3233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23E" w:rsidRPr="006E4F8A" w:rsidTr="00923094">
        <w:tc>
          <w:tcPr>
            <w:tcW w:w="3924" w:type="dxa"/>
          </w:tcPr>
          <w:p w:rsidR="0078123E" w:rsidRPr="006E4F8A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1" w:type="dxa"/>
          </w:tcPr>
          <w:p w:rsidR="0078123E" w:rsidRPr="00327186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23E" w:rsidRPr="006E4F8A" w:rsidTr="00923094">
        <w:tc>
          <w:tcPr>
            <w:tcW w:w="3924" w:type="dxa"/>
          </w:tcPr>
          <w:p w:rsidR="0078123E" w:rsidRPr="00251BEC" w:rsidRDefault="0078123E" w:rsidP="0078123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</w:tcPr>
          <w:p w:rsidR="0078123E" w:rsidRPr="006E4F8A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123E" w:rsidRPr="006E4F8A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78123E" w:rsidRPr="0091773A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2,667,112</w:t>
            </w:r>
          </w:p>
        </w:tc>
        <w:tc>
          <w:tcPr>
            <w:tcW w:w="236" w:type="dxa"/>
          </w:tcPr>
          <w:p w:rsidR="0078123E" w:rsidRPr="006E4F8A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123E" w:rsidRPr="006E4F8A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:rsidR="0078123E" w:rsidRPr="0091773A" w:rsidRDefault="00FB6CCE" w:rsidP="00A27D1E">
            <w:pPr>
              <w:tabs>
                <w:tab w:val="decimal" w:pos="101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7812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817</w:t>
            </w:r>
            <w:r w:rsidR="007812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343</w:t>
            </w:r>
          </w:p>
        </w:tc>
      </w:tr>
      <w:tr w:rsidR="0078123E" w:rsidRPr="006E4F8A" w:rsidTr="00923094">
        <w:tc>
          <w:tcPr>
            <w:tcW w:w="3924" w:type="dxa"/>
          </w:tcPr>
          <w:p w:rsidR="0078123E" w:rsidRPr="00251BEC" w:rsidRDefault="0078123E" w:rsidP="0078123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9" w:type="dxa"/>
          </w:tcPr>
          <w:p w:rsidR="0078123E" w:rsidRPr="006E4F8A" w:rsidRDefault="001D3907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78123E" w:rsidRPr="006E4F8A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78123E" w:rsidRPr="0091773A" w:rsidRDefault="001D3907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533,422</w:t>
            </w:r>
          </w:p>
        </w:tc>
        <w:tc>
          <w:tcPr>
            <w:tcW w:w="236" w:type="dxa"/>
          </w:tcPr>
          <w:p w:rsidR="0078123E" w:rsidRPr="006E4F8A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78123E" w:rsidRPr="006E4F8A" w:rsidRDefault="00FB6CC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78123E" w:rsidRPr="006E4F8A" w:rsidRDefault="0078123E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</w:tcPr>
          <w:p w:rsidR="0078123E" w:rsidRPr="0091773A" w:rsidRDefault="00FB6CCE" w:rsidP="00A27D1E">
            <w:pPr>
              <w:tabs>
                <w:tab w:val="decimal" w:pos="101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 w:rsidR="007812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</w:tr>
      <w:tr w:rsidR="001D3907" w:rsidRPr="006E4F8A" w:rsidTr="00923094">
        <w:tc>
          <w:tcPr>
            <w:tcW w:w="3924" w:type="dxa"/>
          </w:tcPr>
          <w:p w:rsidR="001D3907" w:rsidRPr="00197592" w:rsidRDefault="00923094" w:rsidP="00923094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ผลแตกต่างถาวรระหว่างทางบัญชีและภาษี</w:t>
            </w:r>
          </w:p>
        </w:tc>
        <w:tc>
          <w:tcPr>
            <w:tcW w:w="909" w:type="dxa"/>
          </w:tcPr>
          <w:p w:rsidR="001D3907" w:rsidRPr="00197592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3907" w:rsidRPr="00197592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1D3907" w:rsidRPr="00197592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7592">
              <w:rPr>
                <w:rFonts w:ascii="Angsana New" w:hAnsi="Angsana New"/>
                <w:sz w:val="30"/>
                <w:szCs w:val="30"/>
                <w:lang w:val="en-US"/>
              </w:rPr>
              <w:t>(20,878)</w:t>
            </w:r>
          </w:p>
        </w:tc>
        <w:tc>
          <w:tcPr>
            <w:tcW w:w="236" w:type="dxa"/>
          </w:tcPr>
          <w:p w:rsidR="001D3907" w:rsidRPr="00197592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1D3907" w:rsidRPr="00197592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3907" w:rsidRPr="00197592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1D3907" w:rsidRPr="00717FCC" w:rsidRDefault="001D3907" w:rsidP="0019759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75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3907" w:rsidRPr="006E4F8A" w:rsidTr="00923094">
        <w:tc>
          <w:tcPr>
            <w:tcW w:w="3924" w:type="dxa"/>
          </w:tcPr>
          <w:p w:rsidR="001D3907" w:rsidRPr="006D32E8" w:rsidRDefault="001D3907" w:rsidP="001D3907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9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1D3907" w:rsidRPr="00717FCC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(440,644)</w:t>
            </w:r>
          </w:p>
        </w:tc>
        <w:tc>
          <w:tcPr>
            <w:tcW w:w="236" w:type="dxa"/>
          </w:tcPr>
          <w:p w:rsidR="001D3907" w:rsidRPr="00717FCC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1D3907" w:rsidRPr="00717FCC" w:rsidRDefault="001D3907" w:rsidP="001D3907">
            <w:pPr>
              <w:tabs>
                <w:tab w:val="decimal" w:pos="101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(371,512)</w:t>
            </w:r>
          </w:p>
        </w:tc>
      </w:tr>
      <w:tr w:rsidR="001D3907" w:rsidRPr="006E4F8A" w:rsidTr="00923094">
        <w:tc>
          <w:tcPr>
            <w:tcW w:w="3924" w:type="dxa"/>
          </w:tcPr>
          <w:p w:rsidR="001D3907" w:rsidRPr="006D32E8" w:rsidRDefault="001D3907" w:rsidP="001D3907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9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1D3907" w:rsidRPr="00717FCC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3,681</w:t>
            </w:r>
          </w:p>
        </w:tc>
        <w:tc>
          <w:tcPr>
            <w:tcW w:w="236" w:type="dxa"/>
          </w:tcPr>
          <w:p w:rsidR="001D3907" w:rsidRPr="00717FCC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3907" w:rsidRPr="006E4F8A" w:rsidRDefault="001D3907" w:rsidP="001D390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1D3907" w:rsidRPr="00717FCC" w:rsidRDefault="001D3907" w:rsidP="001D3907">
            <w:pPr>
              <w:tabs>
                <w:tab w:val="decimal" w:pos="101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1,138</w:t>
            </w:r>
          </w:p>
        </w:tc>
      </w:tr>
      <w:tr w:rsidR="001D3907" w:rsidRPr="006E4F8A" w:rsidTr="00923094">
        <w:tc>
          <w:tcPr>
            <w:tcW w:w="3924" w:type="dxa"/>
            <w:vAlign w:val="bottom"/>
          </w:tcPr>
          <w:p w:rsidR="001D3907" w:rsidRPr="006E4F8A" w:rsidRDefault="001D3907" w:rsidP="001D390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1D3907" w:rsidRPr="008F526B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2.8</w:t>
            </w:r>
          </w:p>
        </w:tc>
        <w:tc>
          <w:tcPr>
            <w:tcW w:w="236" w:type="dxa"/>
          </w:tcPr>
          <w:p w:rsidR="001D3907" w:rsidRPr="008F526B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3907" w:rsidRPr="008F526B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75,581</w:t>
            </w:r>
          </w:p>
        </w:tc>
        <w:tc>
          <w:tcPr>
            <w:tcW w:w="236" w:type="dxa"/>
          </w:tcPr>
          <w:p w:rsidR="001D3907" w:rsidRPr="008F526B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:rsidR="001D3907" w:rsidRPr="008F526B" w:rsidRDefault="001D3907" w:rsidP="001D39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(0.4)</w:t>
            </w:r>
          </w:p>
        </w:tc>
        <w:tc>
          <w:tcPr>
            <w:tcW w:w="236" w:type="dxa"/>
          </w:tcPr>
          <w:p w:rsidR="001D3907" w:rsidRPr="008F526B" w:rsidRDefault="001D3907" w:rsidP="001D390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1D3907" w:rsidRPr="008F526B" w:rsidRDefault="001D3907" w:rsidP="001D3907">
            <w:pPr>
              <w:tabs>
                <w:tab w:val="decimal" w:pos="101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(6,905)</w:t>
            </w:r>
          </w:p>
        </w:tc>
      </w:tr>
    </w:tbl>
    <w:p w:rsidR="006C34A8" w:rsidRDefault="006C34A8" w:rsidP="00CD79C7">
      <w:pPr>
        <w:pStyle w:val="Bo-Blankline"/>
        <w:rPr>
          <w:cs/>
        </w:rPr>
      </w:pPr>
    </w:p>
    <w:p w:rsidR="006C34A8" w:rsidRPr="00D43D8C" w:rsidRDefault="006C34A8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D43D8C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Pr="00D43D8C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D43D8C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:rsidR="006C34A8" w:rsidRPr="000E7CEE" w:rsidRDefault="006C34A8" w:rsidP="006C34A8">
      <w:pPr>
        <w:pStyle w:val="Bo-Blankline"/>
        <w:rPr>
          <w:highlight w:val="lightGray"/>
        </w:rPr>
      </w:pPr>
    </w:p>
    <w:p w:rsidR="006C34A8" w:rsidRDefault="006C34A8" w:rsidP="006C34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4A8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="00FB6CCE">
        <w:rPr>
          <w:rFonts w:ascii="Angsana New" w:hAnsi="Angsana New"/>
          <w:sz w:val="30"/>
          <w:szCs w:val="30"/>
        </w:rPr>
        <w:t>42</w:t>
      </w:r>
      <w:r w:rsidRPr="006C34A8">
        <w:rPr>
          <w:rFonts w:ascii="Angsana New" w:hAnsi="Angsana New"/>
          <w:sz w:val="30"/>
          <w:szCs w:val="30"/>
          <w:cs/>
        </w:rPr>
        <w:t xml:space="preserve"> พ.ศ. </w:t>
      </w:r>
      <w:r w:rsidR="00FB6CCE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</w:rPr>
        <w:t xml:space="preserve"> </w:t>
      </w:r>
      <w:r w:rsidRPr="006C34A8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FB6CCE">
        <w:rPr>
          <w:rFonts w:ascii="Angsana New" w:hAnsi="Angsana New"/>
          <w:sz w:val="30"/>
          <w:szCs w:val="30"/>
        </w:rPr>
        <w:t>3</w:t>
      </w:r>
      <w:r w:rsidRPr="006C34A8">
        <w:rPr>
          <w:rFonts w:ascii="Angsana New" w:hAnsi="Angsana New"/>
          <w:sz w:val="30"/>
          <w:szCs w:val="30"/>
          <w:cs/>
        </w:rPr>
        <w:t xml:space="preserve"> มีนาคม </w:t>
      </w:r>
      <w:r w:rsidR="00FB6CCE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="00FB6CCE">
        <w:rPr>
          <w:rFonts w:ascii="Angsana New" w:hAnsi="Angsana New"/>
          <w:sz w:val="30"/>
          <w:szCs w:val="30"/>
        </w:rPr>
        <w:t>20</w:t>
      </w:r>
      <w:r w:rsidRPr="006C34A8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="00FB6CCE">
        <w:rPr>
          <w:rFonts w:ascii="Angsana New" w:hAnsi="Angsana New"/>
          <w:sz w:val="30"/>
          <w:szCs w:val="30"/>
        </w:rPr>
        <w:t>1</w:t>
      </w:r>
      <w:r w:rsidRPr="006C34A8">
        <w:rPr>
          <w:rFonts w:ascii="Angsana New" w:hAnsi="Angsana New"/>
          <w:sz w:val="30"/>
          <w:szCs w:val="30"/>
          <w:cs/>
        </w:rPr>
        <w:t xml:space="preserve"> มกราคม </w:t>
      </w:r>
      <w:r w:rsidR="00FB6CCE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5F4C44" w:rsidRDefault="005F4C44" w:rsidP="006C34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4678D" w:rsidRPr="0078123E" w:rsidRDefault="00C4678D" w:rsidP="007D10DB">
      <w:pPr>
        <w:pStyle w:val="Caption"/>
        <w:ind w:left="567" w:hanging="567"/>
      </w:pPr>
      <w:r w:rsidRPr="00DA6F99">
        <w:rPr>
          <w:rFonts w:hint="cs"/>
          <w:cs/>
        </w:rPr>
        <w:t>สิ</w:t>
      </w:r>
      <w:r w:rsidRPr="0078123E">
        <w:rPr>
          <w:rFonts w:hint="cs"/>
          <w:cs/>
        </w:rPr>
        <w:t>ทธิประโยชน์จากการส่งเสริมการลงทุน</w:t>
      </w:r>
    </w:p>
    <w:p w:rsidR="00C4678D" w:rsidRPr="005F4C44" w:rsidRDefault="00C4678D" w:rsidP="00C4678D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86714" w:rsidRPr="0078123E" w:rsidRDefault="00C4678D" w:rsidP="00C4678D">
      <w:pPr>
        <w:pStyle w:val="Bo-C1Content"/>
      </w:pPr>
      <w:r w:rsidRPr="0078123E">
        <w:rPr>
          <w:rFonts w:hint="cs"/>
          <w:cs/>
          <w:lang w:val="en-US"/>
        </w:rPr>
        <w:t>คณะกรรมการ</w:t>
      </w:r>
      <w:r w:rsidRPr="0078123E">
        <w:rPr>
          <w:rFonts w:hint="cs"/>
          <w:cs/>
        </w:rPr>
        <w:t>ส่งเสริมการลงทุนอนุมัติให้</w:t>
      </w:r>
      <w:r w:rsidRPr="0078123E">
        <w:rPr>
          <w:cs/>
        </w:rPr>
        <w:t>บริษัทได้รับบัตร</w:t>
      </w:r>
      <w:r w:rsidRPr="0078123E">
        <w:rPr>
          <w:rFonts w:hint="cs"/>
          <w:cs/>
        </w:rPr>
        <w:t xml:space="preserve">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FB6CCE">
        <w:rPr>
          <w:rFonts w:hint="cs"/>
          <w:cs/>
        </w:rPr>
        <w:t>2520</w:t>
      </w:r>
      <w:r w:rsidRPr="0078123E">
        <w:rPr>
          <w:rFonts w:hint="cs"/>
          <w:cs/>
        </w:rPr>
        <w:t xml:space="preserve"> เกี่ยวกับ</w:t>
      </w:r>
      <w:r w:rsidRPr="0078123E">
        <w:rPr>
          <w:rFonts w:hint="cs"/>
          <w:cs/>
          <w:lang w:val="en-US"/>
        </w:rPr>
        <w:t>สถานีบริการก๊าซธรรมชาติ</w:t>
      </w:r>
      <w:r w:rsidRPr="0078123E">
        <w:rPr>
          <w:lang w:val="en-US"/>
        </w:rPr>
        <w:t xml:space="preserve"> </w:t>
      </w:r>
      <w:r w:rsidR="00A135D3" w:rsidRPr="0078123E">
        <w:rPr>
          <w:cs/>
        </w:rPr>
        <w:t>โรงไฟฟ้าและ</w:t>
      </w:r>
      <w:r w:rsidR="00A135D3" w:rsidRPr="0078123E">
        <w:rPr>
          <w:rFonts w:hint="cs"/>
          <w:cs/>
        </w:rPr>
        <w:t>ผลิตเชื้อเพลิงจากขยะ</w:t>
      </w:r>
      <w:r w:rsidRPr="0078123E">
        <w:rPr>
          <w:rFonts w:hint="cs"/>
          <w:cs/>
          <w:lang w:val="en-US"/>
        </w:rPr>
        <w:t xml:space="preserve"> </w:t>
      </w:r>
      <w:r w:rsidR="00A135D3" w:rsidRPr="0078123E">
        <w:rPr>
          <w:rFonts w:hint="cs"/>
          <w:cs/>
        </w:rPr>
        <w:t>รวมทั้งเศษหรือขยะหรือของเสีย</w:t>
      </w:r>
      <w:r w:rsidRPr="0078123E">
        <w:rPr>
          <w:lang w:val="en-US"/>
        </w:rPr>
        <w:t xml:space="preserve"> </w:t>
      </w:r>
      <w:r w:rsidRPr="0078123E">
        <w:rPr>
          <w:rFonts w:hint="cs"/>
          <w:cs/>
        </w:rPr>
        <w:t>ซึ่งพอสรุปสาระสำคัญได้ดังนี้</w:t>
      </w:r>
    </w:p>
    <w:p w:rsidR="003F3F73" w:rsidRPr="005F4C44" w:rsidRDefault="003F3F73" w:rsidP="00B17401">
      <w:pPr>
        <w:pStyle w:val="Bo-Blankline"/>
      </w:pPr>
    </w:p>
    <w:p w:rsidR="00C4678D" w:rsidRPr="00693434" w:rsidRDefault="00C4678D" w:rsidP="003F3F73">
      <w:pPr>
        <w:pStyle w:val="BodyTextIndent3"/>
        <w:numPr>
          <w:ilvl w:val="0"/>
          <w:numId w:val="7"/>
        </w:numPr>
        <w:tabs>
          <w:tab w:val="clear" w:pos="36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8123E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7812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8123E">
        <w:rPr>
          <w:rFonts w:ascii="Angsana New" w:hAnsi="Angsana New" w:hint="cs"/>
          <w:sz w:val="30"/>
          <w:szCs w:val="30"/>
          <w:cs/>
          <w:lang w:val="en-US"/>
        </w:rPr>
        <w:t>ๆ ที่ได้รับอนุมัติโดยคณะกรรมการ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ส่งเสริมการลงทุน</w:t>
      </w:r>
    </w:p>
    <w:p w:rsidR="00C4678D" w:rsidRPr="00693434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693434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693434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="00FB6CCE">
        <w:rPr>
          <w:rFonts w:ascii="Angsana New" w:hAnsi="Angsana New"/>
          <w:sz w:val="30"/>
          <w:szCs w:val="30"/>
          <w:lang w:val="en-US"/>
        </w:rPr>
        <w:t>8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:rsidR="00C4678D" w:rsidRPr="00693434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693434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="00FB6CCE">
        <w:rPr>
          <w:rFonts w:ascii="Angsana New" w:hAnsi="Angsana New"/>
          <w:sz w:val="30"/>
          <w:szCs w:val="30"/>
          <w:lang w:val="en-US"/>
        </w:rPr>
        <w:t>50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693434">
        <w:rPr>
          <w:rFonts w:ascii="Angsana New" w:hAnsi="Angsana New"/>
          <w:sz w:val="30"/>
          <w:szCs w:val="30"/>
          <w:cs/>
        </w:rPr>
        <w:t xml:space="preserve"> </w:t>
      </w:r>
      <w:r w:rsidR="00FB6CCE">
        <w:rPr>
          <w:rFonts w:ascii="Angsana New" w:hAnsi="Angsana New"/>
          <w:sz w:val="30"/>
          <w:szCs w:val="30"/>
          <w:cs/>
        </w:rPr>
        <w:t>5</w:t>
      </w:r>
      <w:r w:rsidRPr="00693434">
        <w:rPr>
          <w:rFonts w:ascii="Angsana New" w:hAnsi="Angsana New"/>
          <w:sz w:val="30"/>
          <w:szCs w:val="30"/>
          <w:cs/>
        </w:rPr>
        <w:t xml:space="preserve"> ปี</w:t>
      </w:r>
      <w:r w:rsidRPr="00693434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693434">
        <w:rPr>
          <w:rFonts w:ascii="Angsana New" w:hAnsi="Angsana New" w:hint="cs"/>
          <w:sz w:val="30"/>
          <w:szCs w:val="30"/>
          <w:lang w:val="en-US"/>
        </w:rPr>
        <w:t>(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3733C7" w:rsidRPr="00693434">
        <w:rPr>
          <w:rFonts w:ascii="Angsana New" w:hAnsi="Angsana New" w:hint="cs"/>
          <w:sz w:val="30"/>
          <w:szCs w:val="30"/>
          <w:lang w:val="en-US"/>
        </w:rPr>
        <w:t>)</w:t>
      </w:r>
    </w:p>
    <w:p w:rsidR="00C4678D" w:rsidRPr="00693434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693434">
        <w:rPr>
          <w:rFonts w:ascii="Angsana New" w:hAnsi="Angsana New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FB6CCE">
        <w:rPr>
          <w:rFonts w:ascii="Angsana New" w:hAnsi="Angsana New"/>
          <w:sz w:val="30"/>
          <w:szCs w:val="30"/>
          <w:cs/>
        </w:rPr>
        <w:t>2</w:t>
      </w:r>
      <w:r w:rsidRPr="00693434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FB6CCE">
        <w:rPr>
          <w:rFonts w:ascii="Angsana New" w:hAnsi="Angsana New"/>
          <w:sz w:val="30"/>
          <w:szCs w:val="30"/>
          <w:cs/>
        </w:rPr>
        <w:t>10</w:t>
      </w:r>
      <w:r w:rsidRPr="00693434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FB6CCE">
        <w:rPr>
          <w:rFonts w:ascii="Angsana New" w:hAnsi="Angsana New"/>
          <w:sz w:val="30"/>
          <w:szCs w:val="30"/>
          <w:cs/>
        </w:rPr>
        <w:t>25</w:t>
      </w:r>
      <w:r w:rsidRPr="00693434">
        <w:rPr>
          <w:rFonts w:ascii="Angsana New" w:hAnsi="Angsana New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01500" w:rsidRPr="00693434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3418B3" w:rsidRPr="00693434" w:rsidRDefault="003418B3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/>
          <w:sz w:val="30"/>
          <w:szCs w:val="30"/>
          <w:cs/>
        </w:rPr>
        <w:lastRenderedPageBreak/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FB6CCE">
        <w:rPr>
          <w:rFonts w:ascii="Angsana New" w:hAnsi="Angsana New"/>
          <w:sz w:val="30"/>
          <w:szCs w:val="30"/>
          <w:cs/>
        </w:rPr>
        <w:t>5</w:t>
      </w:r>
      <w:r w:rsidRPr="00693434">
        <w:rPr>
          <w:rFonts w:ascii="Angsana New" w:hAnsi="Angsana New"/>
          <w:sz w:val="30"/>
          <w:szCs w:val="30"/>
          <w:cs/>
        </w:rPr>
        <w:t xml:space="preserve"> ปี นับแต่วันพ้นกำหนดได้รับการส่งเสริม</w:t>
      </w:r>
    </w:p>
    <w:p w:rsidR="00C4678D" w:rsidRPr="005F4C44" w:rsidRDefault="00C4678D" w:rsidP="00C4678D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C4678D" w:rsidRPr="00693434" w:rsidRDefault="00C4678D" w:rsidP="00C4678D">
      <w:pPr>
        <w:pStyle w:val="Bo-C1Content"/>
      </w:pPr>
      <w:r w:rsidRPr="00693434">
        <w:rPr>
          <w:rFonts w:hint="cs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:rsidR="003D0037" w:rsidRPr="005F4C44" w:rsidRDefault="003D0037" w:rsidP="003D0037">
      <w:pPr>
        <w:pStyle w:val="Bo-Blankline"/>
      </w:pPr>
    </w:p>
    <w:p w:rsidR="00E26D00" w:rsidRPr="00693434" w:rsidRDefault="0090605F" w:rsidP="00E26D00">
      <w:pPr>
        <w:pStyle w:val="Bo-C1Content"/>
      </w:pPr>
      <w:r w:rsidRPr="00693434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2D4424" w:rsidRPr="005F4C44" w:rsidRDefault="002D4424" w:rsidP="000C71B1">
      <w:pPr>
        <w:spacing w:line="240" w:lineRule="auto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06" w:type="dxa"/>
        <w:tblInd w:w="585" w:type="dxa"/>
        <w:tblLayout w:type="fixed"/>
        <w:tblLook w:val="04A0" w:firstRow="1" w:lastRow="0" w:firstColumn="1" w:lastColumn="0" w:noHBand="0" w:noVBand="1"/>
      </w:tblPr>
      <w:tblGrid>
        <w:gridCol w:w="238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6616F4" w:rsidRPr="001405A2" w:rsidTr="006575E1">
        <w:tc>
          <w:tcPr>
            <w:tcW w:w="2385" w:type="dxa"/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16F4" w:rsidRPr="00693434" w:rsidRDefault="00FB6CCE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16F4" w:rsidRPr="00693434" w:rsidRDefault="00FB6CCE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616F4" w:rsidRPr="001405A2" w:rsidTr="006575E1">
        <w:tc>
          <w:tcPr>
            <w:tcW w:w="2385" w:type="dxa"/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616F4" w:rsidRPr="001405A2" w:rsidTr="006575E1">
        <w:tc>
          <w:tcPr>
            <w:tcW w:w="2385" w:type="dxa"/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shd w:val="clear" w:color="auto" w:fill="auto"/>
            <w:vAlign w:val="bottom"/>
          </w:tcPr>
          <w:p w:rsidR="006616F4" w:rsidRPr="00693434" w:rsidRDefault="006616F4" w:rsidP="00AA05B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23E" w:rsidRPr="001405A2" w:rsidTr="006575E1">
        <w:tc>
          <w:tcPr>
            <w:tcW w:w="2385" w:type="dxa"/>
            <w:shd w:val="clear" w:color="auto" w:fill="auto"/>
            <w:vAlign w:val="bottom"/>
          </w:tcPr>
          <w:p w:rsidR="0078123E" w:rsidRPr="00693434" w:rsidRDefault="0078123E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8123E" w:rsidRPr="00693434" w:rsidRDefault="00942932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3,556,971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8123E" w:rsidRPr="00693434" w:rsidRDefault="004E24EA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1,307,843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8123E" w:rsidRPr="00693434" w:rsidRDefault="00942932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4,864,814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8123E" w:rsidRPr="00693434" w:rsidRDefault="00FB6CCE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689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8123E" w:rsidRPr="00693434" w:rsidRDefault="00FB6CCE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8123E" w:rsidRPr="00693434" w:rsidRDefault="00FB6CCE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368</w:t>
            </w:r>
            <w:r w:rsidR="0078123E" w:rsidRPr="00693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78123E" w:rsidRPr="00846BA8" w:rsidTr="006575E1">
        <w:tc>
          <w:tcPr>
            <w:tcW w:w="2385" w:type="dxa"/>
            <w:shd w:val="clear" w:color="auto" w:fill="auto"/>
            <w:vAlign w:val="bottom"/>
          </w:tcPr>
          <w:p w:rsidR="0078123E" w:rsidRPr="00693434" w:rsidRDefault="0078123E" w:rsidP="00AA05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4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123E" w:rsidRPr="00693434" w:rsidRDefault="00942932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932">
              <w:rPr>
                <w:rFonts w:ascii="Angsana New" w:hAnsi="Angsana New"/>
                <w:b/>
                <w:bCs/>
                <w:sz w:val="30"/>
                <w:szCs w:val="30"/>
              </w:rPr>
              <w:t>3,556,971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123E" w:rsidRPr="00693434" w:rsidRDefault="004E24EA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1,307,843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123E" w:rsidRPr="00942932" w:rsidRDefault="00942932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932">
              <w:rPr>
                <w:rFonts w:ascii="Angsana New" w:hAnsi="Angsana New"/>
                <w:b/>
                <w:bCs/>
                <w:sz w:val="30"/>
                <w:szCs w:val="30"/>
              </w:rPr>
              <w:t>4,864,814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123E" w:rsidRPr="00693434" w:rsidRDefault="00FB6CCE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123E" w:rsidRPr="00693434" w:rsidRDefault="00FB6CCE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123E" w:rsidRPr="00693434" w:rsidRDefault="0078123E" w:rsidP="00AA05B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123E" w:rsidRPr="00693434" w:rsidRDefault="00FB6CCE" w:rsidP="00AA05B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="0078123E" w:rsidRPr="006934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</w:tr>
    </w:tbl>
    <w:p w:rsidR="003D0037" w:rsidRPr="00793EE3" w:rsidRDefault="003D0037">
      <w:pPr>
        <w:spacing w:line="240" w:lineRule="auto"/>
        <w:rPr>
          <w:rFonts w:ascii="Angsana New" w:hAnsi="Angsana New"/>
          <w:b/>
          <w:bCs/>
          <w:sz w:val="20"/>
          <w:szCs w:val="20"/>
          <w:cs/>
          <w:lang w:val="en-US"/>
        </w:rPr>
      </w:pPr>
    </w:p>
    <w:p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t>กำไรต่อหุ้น</w:t>
      </w:r>
      <w:r w:rsidR="00C9729C" w:rsidRPr="0078123E">
        <w:rPr>
          <w:rFonts w:hint="cs"/>
          <w:cs/>
        </w:rPr>
        <w:t>ขั้นพื้นฐาน</w:t>
      </w:r>
    </w:p>
    <w:p w:rsidR="00F90B1F" w:rsidRPr="005F4C44" w:rsidRDefault="00F90B1F" w:rsidP="00F46F21">
      <w:pPr>
        <w:pStyle w:val="Bo-Blankline"/>
        <w:rPr>
          <w:lang w:val="en-US"/>
        </w:rPr>
      </w:pPr>
    </w:p>
    <w:p w:rsidR="00B17401" w:rsidRPr="0078123E" w:rsidRDefault="00B17401" w:rsidP="00AA05B9">
      <w:pPr>
        <w:pStyle w:val="Bo-C1Content"/>
        <w:rPr>
          <w:spacing w:val="4"/>
        </w:rPr>
      </w:pPr>
      <w:r w:rsidRPr="0078123E">
        <w:rPr>
          <w:spacing w:val="4"/>
          <w:cs/>
        </w:rPr>
        <w:t>กำไรต่อหุ้นขั้นพื้นฐานสำหรับ</w:t>
      </w:r>
      <w:r w:rsidRPr="0078123E">
        <w:rPr>
          <w:rFonts w:hint="cs"/>
          <w:spacing w:val="4"/>
          <w:cs/>
        </w:rPr>
        <w:t>ปี</w:t>
      </w:r>
      <w:r w:rsidRPr="0078123E">
        <w:rPr>
          <w:spacing w:val="4"/>
          <w:cs/>
        </w:rPr>
        <w:t>สิ้นสุด</w:t>
      </w:r>
      <w:r w:rsidRPr="0078123E">
        <w:rPr>
          <w:rFonts w:hint="cs"/>
          <w:spacing w:val="4"/>
          <w:cs/>
        </w:rPr>
        <w:t>วั</w:t>
      </w:r>
      <w:r w:rsidRPr="0078123E">
        <w:rPr>
          <w:spacing w:val="4"/>
          <w:cs/>
        </w:rPr>
        <w:t xml:space="preserve">นที่ </w:t>
      </w:r>
      <w:r w:rsidR="00FB6CCE">
        <w:rPr>
          <w:spacing w:val="4"/>
          <w:cs/>
        </w:rPr>
        <w:t>3</w:t>
      </w:r>
      <w:r w:rsidR="00FB6CCE">
        <w:rPr>
          <w:rFonts w:hint="cs"/>
          <w:spacing w:val="4"/>
          <w:cs/>
        </w:rPr>
        <w:t>1</w:t>
      </w:r>
      <w:r w:rsidRPr="0078123E">
        <w:rPr>
          <w:spacing w:val="4"/>
          <w:cs/>
        </w:rPr>
        <w:t xml:space="preserve"> </w:t>
      </w:r>
      <w:r w:rsidRPr="0078123E">
        <w:rPr>
          <w:rFonts w:hint="cs"/>
          <w:spacing w:val="4"/>
          <w:cs/>
        </w:rPr>
        <w:t>ธันวาคม</w:t>
      </w:r>
      <w:r w:rsidRPr="0078123E">
        <w:rPr>
          <w:rFonts w:hint="cs"/>
          <w:cs/>
        </w:rPr>
        <w:t xml:space="preserve"> </w:t>
      </w:r>
      <w:r w:rsidR="00FB6CCE">
        <w:t>25</w:t>
      </w:r>
      <w:r w:rsidR="00FB6CCE">
        <w:rPr>
          <w:rFonts w:hint="cs"/>
          <w:cs/>
        </w:rPr>
        <w:t>60</w:t>
      </w:r>
      <w:r w:rsidR="0078123E">
        <w:rPr>
          <w:rFonts w:hint="cs"/>
          <w:cs/>
        </w:rPr>
        <w:t xml:space="preserve"> </w:t>
      </w:r>
      <w:r w:rsidRPr="0078123E">
        <w:rPr>
          <w:cs/>
        </w:rPr>
        <w:t xml:space="preserve">และ </w:t>
      </w:r>
      <w:r w:rsidR="00FB6CCE">
        <w:t>255</w:t>
      </w:r>
      <w:r w:rsidR="00FB6CCE">
        <w:rPr>
          <w:rFonts w:hint="cs"/>
          <w:cs/>
        </w:rPr>
        <w:t>9</w:t>
      </w:r>
      <w:r w:rsidR="0078123E">
        <w:rPr>
          <w:rFonts w:hint="cs"/>
          <w:cs/>
        </w:rPr>
        <w:t xml:space="preserve"> </w:t>
      </w:r>
      <w:r w:rsidRPr="0078123E">
        <w:rPr>
          <w:spacing w:val="4"/>
          <w:cs/>
        </w:rPr>
        <w:t>คำนวณจากกำไรสำหรับ</w:t>
      </w:r>
      <w:r w:rsidRPr="0078123E">
        <w:rPr>
          <w:rFonts w:hint="cs"/>
          <w:spacing w:val="4"/>
          <w:cs/>
        </w:rPr>
        <w:t>ปี</w:t>
      </w:r>
      <w:r w:rsidRPr="0078123E">
        <w:rPr>
          <w:spacing w:val="4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78123E">
        <w:rPr>
          <w:rFonts w:hint="cs"/>
          <w:spacing w:val="4"/>
          <w:cs/>
        </w:rPr>
        <w:t>ปี</w:t>
      </w:r>
      <w:r w:rsidRPr="0078123E">
        <w:rPr>
          <w:spacing w:val="4"/>
        </w:rPr>
        <w:t xml:space="preserve"> </w:t>
      </w:r>
      <w:r w:rsidRPr="0078123E">
        <w:rPr>
          <w:rFonts w:hint="cs"/>
          <w:spacing w:val="4"/>
          <w:cs/>
        </w:rPr>
        <w:t xml:space="preserve"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หุ้นละ </w:t>
      </w:r>
      <w:r w:rsidR="00FB6CCE">
        <w:rPr>
          <w:spacing w:val="4"/>
          <w:lang w:val="en-US"/>
        </w:rPr>
        <w:t>10</w:t>
      </w:r>
      <w:r w:rsidR="00FB6CCE">
        <w:rPr>
          <w:rFonts w:hint="cs"/>
          <w:spacing w:val="4"/>
          <w:cs/>
          <w:lang w:val="en-US"/>
        </w:rPr>
        <w:t>0</w:t>
      </w:r>
      <w:r w:rsidRPr="0078123E">
        <w:rPr>
          <w:spacing w:val="4"/>
          <w:lang w:val="en-US"/>
        </w:rPr>
        <w:t xml:space="preserve"> </w:t>
      </w:r>
      <w:r w:rsidRPr="0078123E">
        <w:rPr>
          <w:rFonts w:hint="cs"/>
          <w:spacing w:val="4"/>
          <w:cs/>
          <w:lang w:val="en-US"/>
        </w:rPr>
        <w:t xml:space="preserve">บาท เป็นหุ้นละ </w:t>
      </w:r>
      <w:r w:rsidR="00FB6CCE">
        <w:rPr>
          <w:spacing w:val="4"/>
          <w:lang w:val="en-US"/>
        </w:rPr>
        <w:t>1</w:t>
      </w:r>
      <w:r w:rsidRPr="0078123E">
        <w:rPr>
          <w:spacing w:val="4"/>
          <w:lang w:val="en-US"/>
        </w:rPr>
        <w:t xml:space="preserve"> </w:t>
      </w:r>
      <w:r w:rsidRPr="0078123E">
        <w:rPr>
          <w:rFonts w:hint="cs"/>
          <w:spacing w:val="4"/>
          <w:cs/>
          <w:lang w:val="en-US"/>
        </w:rPr>
        <w:t>โดย</w:t>
      </w:r>
      <w:r w:rsidRPr="0078123E">
        <w:rPr>
          <w:rFonts w:hint="cs"/>
          <w:spacing w:val="4"/>
          <w:cs/>
        </w:rPr>
        <w:t>กำไรต่อหุ้น</w:t>
      </w:r>
      <w:r w:rsidRPr="0078123E">
        <w:rPr>
          <w:rFonts w:hint="cs"/>
          <w:spacing w:val="2"/>
          <w:cs/>
        </w:rPr>
        <w:t>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</w:t>
      </w:r>
      <w:r w:rsidRPr="0078123E">
        <w:rPr>
          <w:rFonts w:hint="cs"/>
          <w:spacing w:val="4"/>
          <w:cs/>
        </w:rPr>
        <w:t>ที่เสนอรายงาน</w:t>
      </w:r>
      <w:r w:rsidRPr="0078123E">
        <w:rPr>
          <w:spacing w:val="4"/>
          <w:cs/>
        </w:rPr>
        <w:t xml:space="preserve"> โดยแสดงการคำนวณดังนี้</w:t>
      </w:r>
    </w:p>
    <w:p w:rsidR="00B17401" w:rsidRPr="005F4C44" w:rsidRDefault="00B17401" w:rsidP="00B17401">
      <w:pPr>
        <w:pStyle w:val="Bo-Blankline"/>
      </w:pPr>
    </w:p>
    <w:tbl>
      <w:tblPr>
        <w:tblW w:w="91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63"/>
        <w:gridCol w:w="1260"/>
        <w:gridCol w:w="270"/>
        <w:gridCol w:w="1260"/>
      </w:tblGrid>
      <w:tr w:rsidR="0078123E" w:rsidRPr="00D91B3F" w:rsidTr="00693434">
        <w:tc>
          <w:tcPr>
            <w:tcW w:w="6363" w:type="dxa"/>
          </w:tcPr>
          <w:p w:rsidR="0078123E" w:rsidRPr="003C652D" w:rsidRDefault="0078123E" w:rsidP="0078123E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8123E" w:rsidRDefault="00FB6CCE" w:rsidP="0078123E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8123E" w:rsidRPr="003C652D" w:rsidRDefault="0078123E" w:rsidP="0078123E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23E" w:rsidRDefault="00FB6CCE" w:rsidP="0078123E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123E" w:rsidRPr="00D91B3F" w:rsidTr="00693434">
        <w:tc>
          <w:tcPr>
            <w:tcW w:w="6363" w:type="dxa"/>
          </w:tcPr>
          <w:p w:rsidR="0078123E" w:rsidRPr="003C652D" w:rsidRDefault="0078123E" w:rsidP="0078123E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8123E" w:rsidRPr="003C652D" w:rsidRDefault="0078123E" w:rsidP="0078123E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8123E" w:rsidRPr="00D91B3F" w:rsidTr="009F4A27">
        <w:tc>
          <w:tcPr>
            <w:tcW w:w="6363" w:type="dxa"/>
          </w:tcPr>
          <w:p w:rsidR="0078123E" w:rsidRPr="003C652D" w:rsidRDefault="0078123E" w:rsidP="0078123E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8123E" w:rsidRPr="003C652D" w:rsidRDefault="00C00F68" w:rsidP="0078123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2,591,531</w:t>
            </w:r>
          </w:p>
        </w:tc>
        <w:tc>
          <w:tcPr>
            <w:tcW w:w="270" w:type="dxa"/>
          </w:tcPr>
          <w:p w:rsidR="0078123E" w:rsidRPr="003C652D" w:rsidRDefault="0078123E" w:rsidP="0078123E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8123E" w:rsidRPr="003C652D" w:rsidRDefault="00FB6CCE" w:rsidP="0078123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81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824</w:t>
            </w:r>
            <w:r w:rsidR="00781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</w:tr>
      <w:tr w:rsidR="0078123E" w:rsidRPr="00D91B3F" w:rsidTr="009F4A27">
        <w:tc>
          <w:tcPr>
            <w:tcW w:w="6363" w:type="dxa"/>
          </w:tcPr>
          <w:p w:rsidR="0078123E" w:rsidRPr="003C652D" w:rsidRDefault="0078123E" w:rsidP="0078123E">
            <w:pPr>
              <w:spacing w:line="240" w:lineRule="auto"/>
              <w:ind w:right="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78123E" w:rsidRPr="003C652D" w:rsidRDefault="0078123E" w:rsidP="0078123E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78123E" w:rsidRPr="003C652D" w:rsidRDefault="0078123E" w:rsidP="0078123E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8123E" w:rsidRPr="003C652D" w:rsidRDefault="0078123E" w:rsidP="0078123E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8123E" w:rsidRPr="00D91B3F" w:rsidTr="009F4A27">
        <w:tc>
          <w:tcPr>
            <w:tcW w:w="6363" w:type="dxa"/>
          </w:tcPr>
          <w:p w:rsidR="0078123E" w:rsidRPr="003C652D" w:rsidRDefault="0078123E" w:rsidP="0078123E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B6CCE">
              <w:rPr>
                <w:rFonts w:ascii="Angsana New" w:hAnsi="Angsana New"/>
                <w:sz w:val="30"/>
                <w:szCs w:val="30"/>
              </w:rPr>
              <w:t>1</w:t>
            </w: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:rsidR="0078123E" w:rsidRPr="00FF5B8F" w:rsidRDefault="00A45E38" w:rsidP="00A45E38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5,900,000</w:t>
            </w:r>
          </w:p>
        </w:tc>
        <w:tc>
          <w:tcPr>
            <w:tcW w:w="270" w:type="dxa"/>
          </w:tcPr>
          <w:p w:rsidR="0078123E" w:rsidRPr="003C652D" w:rsidRDefault="0078123E" w:rsidP="0078123E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23E" w:rsidRPr="00ED131C" w:rsidRDefault="00FB6CCE" w:rsidP="0078123E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7812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8123E" w:rsidRPr="00D91B3F" w:rsidTr="009F4A27">
        <w:tc>
          <w:tcPr>
            <w:tcW w:w="6363" w:type="dxa"/>
          </w:tcPr>
          <w:p w:rsidR="0078123E" w:rsidRPr="003C652D" w:rsidRDefault="0078123E" w:rsidP="00793EE3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60" w:type="dxa"/>
            <w:shd w:val="clear" w:color="auto" w:fill="auto"/>
          </w:tcPr>
          <w:p w:rsidR="0078123E" w:rsidRPr="00C12557" w:rsidRDefault="00793EE3" w:rsidP="00793EE3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1,890,411</w:t>
            </w:r>
          </w:p>
        </w:tc>
        <w:tc>
          <w:tcPr>
            <w:tcW w:w="270" w:type="dxa"/>
          </w:tcPr>
          <w:p w:rsidR="0078123E" w:rsidRPr="003C652D" w:rsidRDefault="0078123E" w:rsidP="0078123E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23E" w:rsidRPr="00D01BE0" w:rsidRDefault="0078123E" w:rsidP="00793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123E" w:rsidRPr="00D91B3F" w:rsidTr="009F4A27">
        <w:tc>
          <w:tcPr>
            <w:tcW w:w="6363" w:type="dxa"/>
          </w:tcPr>
          <w:p w:rsidR="0078123E" w:rsidRPr="003C652D" w:rsidRDefault="0078123E" w:rsidP="0078123E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8123E" w:rsidRPr="00793EE3" w:rsidRDefault="00793EE3" w:rsidP="00793EE3">
            <w:pPr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8123E" w:rsidRPr="003C652D" w:rsidRDefault="0078123E" w:rsidP="0078123E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123E" w:rsidRPr="00D01BE0" w:rsidRDefault="00FB6CCE" w:rsidP="0078123E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812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841</w:t>
            </w:r>
            <w:r w:rsidR="007812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8123E" w:rsidRPr="00D91B3F" w:rsidTr="009F4A27">
        <w:tc>
          <w:tcPr>
            <w:tcW w:w="6363" w:type="dxa"/>
          </w:tcPr>
          <w:p w:rsidR="0078123E" w:rsidRPr="003C652D" w:rsidRDefault="0078123E" w:rsidP="0078123E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8123E" w:rsidRPr="003C652D" w:rsidRDefault="00A45E38" w:rsidP="0078123E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7,790,411</w:t>
            </w:r>
          </w:p>
        </w:tc>
        <w:tc>
          <w:tcPr>
            <w:tcW w:w="270" w:type="dxa"/>
          </w:tcPr>
          <w:p w:rsidR="0078123E" w:rsidRPr="003C652D" w:rsidRDefault="0078123E" w:rsidP="0078123E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123E" w:rsidRPr="00D01BE0" w:rsidRDefault="00FB6CCE" w:rsidP="0078123E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81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  <w:r w:rsidR="00781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78123E" w:rsidRPr="00D91B3F" w:rsidTr="009F4A27">
        <w:tc>
          <w:tcPr>
            <w:tcW w:w="6363" w:type="dxa"/>
          </w:tcPr>
          <w:p w:rsidR="0078123E" w:rsidRPr="003C652D" w:rsidRDefault="0078123E" w:rsidP="0078123E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123E" w:rsidRPr="003C652D" w:rsidRDefault="00C00F68" w:rsidP="0078123E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0.333</w:t>
            </w:r>
          </w:p>
        </w:tc>
        <w:tc>
          <w:tcPr>
            <w:tcW w:w="270" w:type="dxa"/>
          </w:tcPr>
          <w:p w:rsidR="0078123E" w:rsidRPr="003C652D" w:rsidRDefault="0078123E" w:rsidP="0078123E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23E" w:rsidRPr="003C652D" w:rsidRDefault="00FB6CCE" w:rsidP="0078123E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8123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</w:tr>
    </w:tbl>
    <w:p w:rsidR="005F4C44" w:rsidRPr="005F4C44" w:rsidRDefault="005F4C44" w:rsidP="005F4C44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:rsidR="00793EE3" w:rsidRDefault="00793EE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2528F4" w:rsidRPr="00B4097B" w:rsidRDefault="00674E07" w:rsidP="007D10DB">
      <w:pPr>
        <w:pStyle w:val="Caption"/>
        <w:ind w:left="567" w:hanging="567"/>
      </w:pPr>
      <w:r w:rsidRPr="00B4097B">
        <w:rPr>
          <w:rFonts w:hint="cs"/>
          <w:cs/>
        </w:rPr>
        <w:lastRenderedPageBreak/>
        <w:t>การจัดสรรกำไรสะสม</w:t>
      </w:r>
    </w:p>
    <w:p w:rsidR="00DD4107" w:rsidRPr="005F4C44" w:rsidRDefault="00DD4107" w:rsidP="00DD4107">
      <w:pPr>
        <w:pStyle w:val="Bo-Blankline"/>
      </w:pPr>
    </w:p>
    <w:p w:rsidR="00DD4107" w:rsidRDefault="00DD4107" w:rsidP="00DD4107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30 </w:t>
      </w:r>
      <w:r>
        <w:rPr>
          <w:rFonts w:hint="cs"/>
          <w:cs/>
          <w:lang w:val="en-US"/>
        </w:rPr>
        <w:t>พฤศจิกายน</w:t>
      </w:r>
      <w:r w:rsidRPr="00E34840">
        <w:rPr>
          <w:cs/>
          <w:lang w:val="en-US"/>
        </w:rPr>
        <w:t xml:space="preserve"> </w:t>
      </w:r>
      <w:r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>
        <w:rPr>
          <w:lang w:val="en-US"/>
        </w:rPr>
        <w:t xml:space="preserve">30 </w:t>
      </w:r>
      <w:r>
        <w:rPr>
          <w:rFonts w:hint="cs"/>
          <w:cs/>
          <w:lang w:val="en-US"/>
        </w:rPr>
        <w:t>กันยายน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>
        <w:rPr>
          <w:lang w:val="en-US"/>
        </w:rPr>
        <w:t>06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>
        <w:rPr>
          <w:lang w:val="en-US"/>
        </w:rPr>
        <w:t>8</w:t>
      </w:r>
      <w:r w:rsidRPr="00E34840">
        <w:rPr>
          <w:lang w:val="en-US"/>
        </w:rPr>
        <w:t>,</w:t>
      </w:r>
      <w:r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>
        <w:rPr>
          <w:lang w:val="en-US"/>
        </w:rPr>
        <w:t>504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>
        <w:rPr>
          <w:lang w:val="en-US"/>
        </w:rPr>
        <w:t xml:space="preserve">27 </w:t>
      </w:r>
      <w:r>
        <w:rPr>
          <w:rFonts w:hint="cs"/>
          <w:cs/>
          <w:lang w:val="en-US"/>
        </w:rPr>
        <w:t>ธันวาคม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25</w:t>
      </w:r>
      <w:r>
        <w:rPr>
          <w:lang w:val="en-US"/>
        </w:rPr>
        <w:t>60</w:t>
      </w:r>
    </w:p>
    <w:p w:rsidR="00DD4107" w:rsidRPr="00DD4107" w:rsidRDefault="00DD4107" w:rsidP="002528F4">
      <w:pPr>
        <w:pStyle w:val="Bo-Blankline"/>
        <w:rPr>
          <w:lang w:val="en-US"/>
        </w:rPr>
      </w:pPr>
    </w:p>
    <w:p w:rsidR="005F4C44" w:rsidRDefault="005F4C44" w:rsidP="005F4C44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FB6CCE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สิงหาคม</w:t>
      </w:r>
      <w:r w:rsidRPr="00E34840">
        <w:rPr>
          <w:cs/>
          <w:lang w:val="en-US"/>
        </w:rPr>
        <w:t xml:space="preserve"> </w:t>
      </w:r>
      <w:r w:rsidR="00FB6CCE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FB6CCE">
        <w:rPr>
          <w:cs/>
          <w:lang w:val="en-US"/>
        </w:rPr>
        <w:t>3</w:t>
      </w:r>
      <w:r w:rsidR="00FB6CCE">
        <w:rPr>
          <w:rFonts w:hint="cs"/>
          <w:cs/>
          <w:lang w:val="en-US"/>
        </w:rPr>
        <w:t>0</w:t>
      </w:r>
      <w:r w:rsidRPr="00E34840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มิถุนายน</w:t>
      </w:r>
      <w:r w:rsidRPr="00E34840">
        <w:rPr>
          <w:cs/>
          <w:lang w:val="en-US"/>
        </w:rPr>
        <w:t xml:space="preserve"> </w:t>
      </w:r>
      <w:r w:rsidR="00FB6CCE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FB6CCE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FB6CCE"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FB6CCE">
        <w:rPr>
          <w:lang w:val="en-US"/>
        </w:rPr>
        <w:t>8</w:t>
      </w:r>
      <w:r w:rsidRPr="00E34840">
        <w:rPr>
          <w:lang w:val="en-US"/>
        </w:rPr>
        <w:t>,</w:t>
      </w:r>
      <w:r w:rsidR="00FB6CCE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FB6CCE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FB6CCE">
        <w:rPr>
          <w:lang w:val="en-US"/>
        </w:rPr>
        <w:t>2</w:t>
      </w:r>
      <w:r w:rsidR="00FB6CCE">
        <w:rPr>
          <w:rFonts w:hint="cs"/>
          <w:cs/>
          <w:lang w:val="en-US"/>
        </w:rPr>
        <w:t>2</w:t>
      </w:r>
      <w:r w:rsidRPr="00E34840"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กันยายน</w:t>
      </w:r>
      <w:r w:rsidRPr="00E34840">
        <w:rPr>
          <w:cs/>
          <w:lang w:val="en-US"/>
        </w:rPr>
        <w:t xml:space="preserve"> </w:t>
      </w:r>
      <w:r w:rsidR="00FB6CCE">
        <w:rPr>
          <w:cs/>
          <w:lang w:val="en-US"/>
        </w:rPr>
        <w:t>25</w:t>
      </w:r>
      <w:r w:rsidR="00FB6CCE">
        <w:rPr>
          <w:lang w:val="en-US"/>
        </w:rPr>
        <w:t>60</w:t>
      </w:r>
    </w:p>
    <w:p w:rsidR="005F4C44" w:rsidRPr="000342C8" w:rsidRDefault="005F4C44" w:rsidP="005F4C44">
      <w:pPr>
        <w:pStyle w:val="Bo-C1Content"/>
        <w:rPr>
          <w:sz w:val="20"/>
          <w:szCs w:val="20"/>
          <w:lang w:val="en-US"/>
        </w:rPr>
      </w:pPr>
    </w:p>
    <w:p w:rsidR="005F4C44" w:rsidRDefault="005F4C44" w:rsidP="005F4C44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FB6CCE">
        <w:rPr>
          <w:lang w:val="en-US"/>
        </w:rPr>
        <w:t>8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พฤษภาคม </w:t>
      </w:r>
      <w:r w:rsidR="00FB6CCE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FB6CCE">
        <w:rPr>
          <w:cs/>
          <w:lang w:val="en-US"/>
        </w:rPr>
        <w:t>31</w:t>
      </w:r>
      <w:r w:rsidRPr="00E34840">
        <w:rPr>
          <w:cs/>
          <w:lang w:val="en-US"/>
        </w:rPr>
        <w:t xml:space="preserve"> มีนาคม </w:t>
      </w:r>
      <w:r w:rsidR="00FB6CCE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FB6CCE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FB6CCE"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FB6CCE">
        <w:rPr>
          <w:lang w:val="en-US"/>
        </w:rPr>
        <w:t>8</w:t>
      </w:r>
      <w:r w:rsidRPr="00E34840">
        <w:rPr>
          <w:lang w:val="en-US"/>
        </w:rPr>
        <w:t>,</w:t>
      </w:r>
      <w:r w:rsidR="00FB6CCE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FB6CCE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FB6CCE">
        <w:rPr>
          <w:lang w:val="en-US"/>
        </w:rPr>
        <w:t>2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มิถุนายน </w:t>
      </w:r>
      <w:r w:rsidR="00FB6CCE">
        <w:rPr>
          <w:cs/>
          <w:lang w:val="en-US"/>
        </w:rPr>
        <w:t>25</w:t>
      </w:r>
      <w:r w:rsidR="00FB6CCE">
        <w:rPr>
          <w:lang w:val="en-US"/>
        </w:rPr>
        <w:t>60</w:t>
      </w:r>
    </w:p>
    <w:p w:rsidR="005F4C44" w:rsidRPr="00844ED6" w:rsidRDefault="005F4C44" w:rsidP="005F4C44">
      <w:pPr>
        <w:pStyle w:val="Bo-Blankline"/>
        <w:rPr>
          <w:highlight w:val="yellow"/>
          <w:lang w:val="en-US"/>
        </w:rPr>
      </w:pPr>
    </w:p>
    <w:p w:rsidR="001D3907" w:rsidRDefault="005F4C44" w:rsidP="001D3907">
      <w:pPr>
        <w:pStyle w:val="Bo-C1Content"/>
      </w:pPr>
      <w:r w:rsidRPr="00E34840">
        <w:rPr>
          <w:cs/>
        </w:rPr>
        <w:t xml:space="preserve">ในการประชุมสามัญประจำปีผู้ถือหุ้นของบริษัทเมื่อวันที่ </w:t>
      </w:r>
      <w:r w:rsidR="00FB6CCE">
        <w:rPr>
          <w:cs/>
        </w:rPr>
        <w:t>1</w:t>
      </w:r>
      <w:r w:rsidRPr="00E34840">
        <w:rPr>
          <w:cs/>
        </w:rPr>
        <w:t xml:space="preserve"> มีนาคม </w:t>
      </w:r>
      <w:r w:rsidR="00FB6CCE">
        <w:rPr>
          <w:cs/>
        </w:rPr>
        <w:t>2560</w:t>
      </w:r>
      <w:r w:rsidRPr="00E34840">
        <w:rPr>
          <w:cs/>
        </w:rPr>
        <w:t xml:space="preserve"> ผู้ถือหุ้นมีมติอนุมัติการจ่าย</w:t>
      </w:r>
      <w:r w:rsidRPr="00E34840">
        <w:rPr>
          <w:cs/>
        </w:rPr>
        <w:br/>
        <w:t xml:space="preserve">เงินปันผล ในอัตราหุ้นละ </w:t>
      </w:r>
      <w:r w:rsidR="00FB6CCE">
        <w:rPr>
          <w:cs/>
        </w:rPr>
        <w:t>0</w:t>
      </w:r>
      <w:r w:rsidRPr="00E34840">
        <w:rPr>
          <w:cs/>
        </w:rPr>
        <w:t>.</w:t>
      </w:r>
      <w:r w:rsidR="00FB6CCE">
        <w:rPr>
          <w:cs/>
        </w:rPr>
        <w:t>27</w:t>
      </w:r>
      <w:r w:rsidRPr="00E34840">
        <w:rPr>
          <w:cs/>
        </w:rPr>
        <w:t xml:space="preserve"> บาท</w:t>
      </w:r>
      <w:r w:rsidRPr="00E34840">
        <w:t xml:space="preserve"> </w:t>
      </w:r>
      <w:r w:rsidRPr="00E34840">
        <w:rPr>
          <w:cs/>
        </w:rPr>
        <w:t xml:space="preserve">สำหรับหุ้นสามัญจำนวน </w:t>
      </w:r>
      <w:r w:rsidR="00FB6CCE">
        <w:rPr>
          <w:cs/>
        </w:rPr>
        <w:t>5</w:t>
      </w:r>
      <w:r w:rsidRPr="00E34840">
        <w:rPr>
          <w:lang w:val="en-US"/>
        </w:rPr>
        <w:t>,</w:t>
      </w:r>
      <w:r w:rsidR="00FB6CCE">
        <w:rPr>
          <w:lang w:val="en-US"/>
        </w:rPr>
        <w:t>900</w:t>
      </w:r>
      <w:r w:rsidRPr="00E34840">
        <w:rPr>
          <w:cs/>
        </w:rPr>
        <w:t xml:space="preserve"> ล้านหุ้น เป็นจำนวนเงินทั้งสิ้น </w:t>
      </w:r>
      <w:r w:rsidR="00FB6CCE">
        <w:t>1</w:t>
      </w:r>
      <w:r w:rsidRPr="00E34840">
        <w:t>,</w:t>
      </w:r>
      <w:r w:rsidR="00FB6CCE">
        <w:t>593</w:t>
      </w:r>
      <w:r w:rsidRPr="00E34840">
        <w:rPr>
          <w:cs/>
        </w:rPr>
        <w:t xml:space="preserve"> ล้านบาท</w:t>
      </w:r>
      <w:r w:rsidRPr="00E34840">
        <w:t xml:space="preserve"> </w:t>
      </w:r>
      <w:r w:rsidRPr="00E34840">
        <w:rPr>
          <w:cs/>
        </w:rPr>
        <w:t xml:space="preserve">เงินปันผลดังกล่าวได้จ่ายให้แก่ผู้ถือหุ้นในวันที่ </w:t>
      </w:r>
      <w:r w:rsidR="00FB6CCE">
        <w:t>15</w:t>
      </w:r>
      <w:r w:rsidRPr="00E34840">
        <w:t xml:space="preserve"> </w:t>
      </w:r>
      <w:r w:rsidRPr="00E34840">
        <w:rPr>
          <w:cs/>
        </w:rPr>
        <w:t xml:space="preserve">มีนาคม </w:t>
      </w:r>
      <w:r w:rsidR="00FB6CCE">
        <w:rPr>
          <w:cs/>
        </w:rPr>
        <w:t>2560</w:t>
      </w:r>
    </w:p>
    <w:p w:rsidR="00793EE3" w:rsidRPr="00793EE3" w:rsidRDefault="00793EE3" w:rsidP="001D3907">
      <w:pPr>
        <w:pStyle w:val="Bo-C1Content"/>
        <w:rPr>
          <w:sz w:val="20"/>
          <w:szCs w:val="20"/>
          <w:cs/>
        </w:rPr>
      </w:pPr>
    </w:p>
    <w:p w:rsidR="00674E07" w:rsidRPr="00B4097B" w:rsidRDefault="00674E07" w:rsidP="00674E07">
      <w:pPr>
        <w:pStyle w:val="Bo-C1Content"/>
      </w:pPr>
      <w:r w:rsidRPr="00B4097B">
        <w:rPr>
          <w:rFonts w:hint="cs"/>
          <w:cs/>
        </w:rPr>
        <w:t xml:space="preserve">ในการประชุมสามัญประจำปีผู้ถือหุ้นของบริษัทเมื่อวันที่ </w:t>
      </w:r>
      <w:r w:rsidR="00FB6CCE">
        <w:rPr>
          <w:rFonts w:hint="cs"/>
          <w:cs/>
        </w:rPr>
        <w:t>19</w:t>
      </w:r>
      <w:r w:rsidRPr="00B4097B">
        <w:rPr>
          <w:rFonts w:hint="cs"/>
          <w:cs/>
        </w:rPr>
        <w:t xml:space="preserve"> เมษายน </w:t>
      </w:r>
      <w:r w:rsidR="00FB6CCE">
        <w:rPr>
          <w:rFonts w:hint="cs"/>
          <w:cs/>
        </w:rPr>
        <w:t>2559</w:t>
      </w:r>
      <w:r w:rsidRPr="00B4097B">
        <w:rPr>
          <w:rFonts w:hint="cs"/>
          <w:cs/>
        </w:rPr>
        <w:t xml:space="preserve"> ผู้ถือหุ้นมีมติอนุมัติการจ่าย</w:t>
      </w:r>
      <w:r w:rsidRPr="00B4097B">
        <w:rPr>
          <w:cs/>
        </w:rPr>
        <w:br/>
      </w:r>
      <w:r w:rsidRPr="00B4097B">
        <w:rPr>
          <w:rFonts w:hint="cs"/>
          <w:cs/>
        </w:rPr>
        <w:t xml:space="preserve">เงินปันผล ในอัตราหุ้นละ </w:t>
      </w:r>
      <w:r w:rsidR="00FB6CCE">
        <w:rPr>
          <w:rFonts w:hint="cs"/>
          <w:cs/>
        </w:rPr>
        <w:t>43</w:t>
      </w:r>
      <w:r w:rsidRPr="00B4097B">
        <w:rPr>
          <w:rFonts w:hint="cs"/>
          <w:cs/>
        </w:rPr>
        <w:t>.</w:t>
      </w:r>
      <w:r w:rsidR="00FB6CCE">
        <w:rPr>
          <w:rFonts w:hint="cs"/>
          <w:cs/>
        </w:rPr>
        <w:t>25</w:t>
      </w:r>
      <w:r w:rsidRPr="00B4097B">
        <w:rPr>
          <w:rFonts w:hint="cs"/>
          <w:cs/>
        </w:rPr>
        <w:t xml:space="preserve"> บาท</w:t>
      </w:r>
      <w:r w:rsidRPr="00B4097B">
        <w:t xml:space="preserve"> </w:t>
      </w:r>
      <w:r w:rsidRPr="00B4097B">
        <w:rPr>
          <w:rFonts w:hint="cs"/>
          <w:cs/>
        </w:rPr>
        <w:t xml:space="preserve">สำหรับหุ้นสามัญจำนวน </w:t>
      </w:r>
      <w:r w:rsidR="00FB6CCE">
        <w:rPr>
          <w:rFonts w:hint="cs"/>
          <w:cs/>
        </w:rPr>
        <w:t>59</w:t>
      </w:r>
      <w:r w:rsidRPr="00B4097B">
        <w:rPr>
          <w:rFonts w:hint="cs"/>
          <w:cs/>
        </w:rPr>
        <w:t xml:space="preserve"> ล้านหุ้น (จำนวนหุ้นสามัญก่อนการลดมูลค่าหุ้นตามที่ได้เปิดเผยในหมายเหตุประกอบงบการเงิน</w:t>
      </w:r>
      <w:r w:rsidR="002961CD" w:rsidRPr="00B4097B">
        <w:rPr>
          <w:rFonts w:hint="cs"/>
          <w:cs/>
        </w:rPr>
        <w:t xml:space="preserve">ข้อ </w:t>
      </w:r>
      <w:r w:rsidR="00FB6CCE">
        <w:t>1</w:t>
      </w:r>
      <w:r w:rsidR="00ED364B">
        <w:t>6</w:t>
      </w:r>
      <w:r w:rsidRPr="00B4097B">
        <w:rPr>
          <w:rFonts w:hint="cs"/>
          <w:cs/>
        </w:rPr>
        <w:t>)</w:t>
      </w:r>
      <w:r w:rsidRPr="00B4097B">
        <w:rPr>
          <w:lang w:val="en-US"/>
        </w:rPr>
        <w:t xml:space="preserve"> </w:t>
      </w:r>
      <w:r w:rsidRPr="00B4097B">
        <w:rPr>
          <w:rFonts w:hint="cs"/>
          <w:cs/>
        </w:rPr>
        <w:t xml:space="preserve">เป็นจำนวนเงินทั้งสิ้น </w:t>
      </w:r>
      <w:r w:rsidR="00FB6CCE">
        <w:rPr>
          <w:rFonts w:hint="cs"/>
          <w:cs/>
        </w:rPr>
        <w:t>2</w:t>
      </w:r>
      <w:r w:rsidRPr="00B4097B">
        <w:rPr>
          <w:lang w:val="en-US"/>
        </w:rPr>
        <w:t>,</w:t>
      </w:r>
      <w:r w:rsidR="00FB6CCE">
        <w:rPr>
          <w:lang w:val="en-US"/>
        </w:rPr>
        <w:t>552</w:t>
      </w:r>
      <w:r w:rsidRPr="00B4097B">
        <w:rPr>
          <w:rFonts w:hint="cs"/>
          <w:cs/>
        </w:rPr>
        <w:t xml:space="preserve"> ล้านบาท</w:t>
      </w:r>
      <w:r w:rsidRPr="00B4097B">
        <w:t xml:space="preserve"> </w:t>
      </w:r>
      <w:r w:rsidRPr="00B4097B">
        <w:rPr>
          <w:rFonts w:hint="cs"/>
          <w:cs/>
        </w:rPr>
        <w:t xml:space="preserve">เงินปันผลดังกล่าวได้จ่ายให้แก่ผู้ถือหุ้นในวันที่ </w:t>
      </w:r>
      <w:r w:rsidR="00FB6CCE">
        <w:rPr>
          <w:rFonts w:hint="cs"/>
          <w:cs/>
        </w:rPr>
        <w:t>4</w:t>
      </w:r>
      <w:r w:rsidRPr="00B4097B">
        <w:rPr>
          <w:rFonts w:hint="cs"/>
          <w:cs/>
        </w:rPr>
        <w:t xml:space="preserve"> พฤษภาคม </w:t>
      </w:r>
      <w:r w:rsidR="00FB6CCE">
        <w:rPr>
          <w:rFonts w:hint="cs"/>
          <w:cs/>
        </w:rPr>
        <w:t>2559</w:t>
      </w:r>
    </w:p>
    <w:p w:rsidR="002528F4" w:rsidRPr="005F4C44" w:rsidRDefault="002528F4" w:rsidP="00597804">
      <w:pPr>
        <w:pStyle w:val="Bo-Blankline"/>
      </w:pPr>
    </w:p>
    <w:p w:rsidR="0094733F" w:rsidRPr="006A429B" w:rsidRDefault="0023552A" w:rsidP="006A429B">
      <w:pPr>
        <w:pStyle w:val="Bo-Blankline"/>
        <w:jc w:val="thaiDistribute"/>
        <w:rPr>
          <w:sz w:val="30"/>
          <w:szCs w:val="30"/>
          <w:lang w:val="en-US"/>
        </w:rPr>
      </w:pPr>
      <w:r w:rsidRPr="00B4097B">
        <w:rPr>
          <w:rFonts w:hint="cs"/>
          <w:sz w:val="30"/>
          <w:szCs w:val="30"/>
          <w:cs/>
        </w:rPr>
        <w:t xml:space="preserve">เมื่อวันที่ </w:t>
      </w:r>
      <w:r w:rsidR="00FB6CCE">
        <w:rPr>
          <w:sz w:val="30"/>
          <w:szCs w:val="30"/>
          <w:lang w:val="en-US"/>
        </w:rPr>
        <w:t>31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FB6CCE">
        <w:rPr>
          <w:sz w:val="30"/>
          <w:szCs w:val="30"/>
          <w:lang w:val="en-US"/>
        </w:rPr>
        <w:t>25</w:t>
      </w:r>
      <w:r w:rsidR="007974A4">
        <w:rPr>
          <w:rFonts w:hint="cs"/>
          <w:sz w:val="30"/>
          <w:szCs w:val="30"/>
          <w:cs/>
          <w:lang w:val="en-US"/>
        </w:rPr>
        <w:t>60</w:t>
      </w:r>
      <w:r w:rsidR="00B4097B" w:rsidRPr="00B4097B">
        <w:rPr>
          <w:rFonts w:hint="cs"/>
          <w:sz w:val="30"/>
          <w:szCs w:val="30"/>
          <w:cs/>
          <w:lang w:val="en-US"/>
        </w:rPr>
        <w:t xml:space="preserve"> </w:t>
      </w:r>
      <w:r w:rsidRPr="00B4097B">
        <w:rPr>
          <w:sz w:val="30"/>
          <w:szCs w:val="30"/>
          <w:cs/>
        </w:rPr>
        <w:t>บริษัทจัดสรรกำไรจากผลการดำเนินงานของบริษัทเป็นทุนสำรองตามกฎหมาย</w:t>
      </w:r>
      <w:r w:rsidR="007003E7" w:rsidRPr="00B4097B">
        <w:rPr>
          <w:rFonts w:hint="cs"/>
          <w:sz w:val="30"/>
          <w:szCs w:val="30"/>
          <w:cs/>
        </w:rPr>
        <w:t>เพิ่มเติม</w:t>
      </w:r>
      <w:r w:rsidRPr="00B4097B">
        <w:rPr>
          <w:sz w:val="30"/>
          <w:szCs w:val="30"/>
          <w:cs/>
        </w:rPr>
        <w:t xml:space="preserve">จำนวน </w:t>
      </w:r>
      <w:r w:rsidR="001E3725">
        <w:rPr>
          <w:rFonts w:hint="cs"/>
          <w:sz w:val="30"/>
          <w:szCs w:val="30"/>
          <w:cs/>
        </w:rPr>
        <w:t>1</w:t>
      </w:r>
      <w:r w:rsidR="001E3725">
        <w:rPr>
          <w:sz w:val="30"/>
          <w:szCs w:val="30"/>
        </w:rPr>
        <w:t>29</w:t>
      </w:r>
      <w:r w:rsidRPr="00B4097B">
        <w:rPr>
          <w:sz w:val="30"/>
          <w:szCs w:val="30"/>
          <w:cs/>
        </w:rPr>
        <w:t xml:space="preserve"> ล้านบาท</w:t>
      </w:r>
      <w:r w:rsidRPr="00B4097B">
        <w:rPr>
          <w:sz w:val="30"/>
          <w:szCs w:val="30"/>
        </w:rPr>
        <w:t xml:space="preserve"> </w:t>
      </w:r>
      <w:r w:rsidRPr="00B4097B">
        <w:rPr>
          <w:rFonts w:hint="cs"/>
          <w:sz w:val="30"/>
          <w:szCs w:val="30"/>
          <w:cs/>
        </w:rPr>
        <w:t xml:space="preserve">รวมเป็นเงินสำรองตามกฎหมายทั้งสิ้น </w:t>
      </w:r>
      <w:r w:rsidR="007974A4">
        <w:rPr>
          <w:rFonts w:hint="cs"/>
          <w:sz w:val="30"/>
          <w:szCs w:val="30"/>
          <w:cs/>
          <w:lang w:val="en-US"/>
        </w:rPr>
        <w:t>348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>ล้านบาท</w:t>
      </w:r>
      <w:r w:rsidR="006A429B">
        <w:rPr>
          <w:sz w:val="30"/>
          <w:szCs w:val="30"/>
          <w:lang w:val="en-US"/>
        </w:rPr>
        <w:t xml:space="preserve"> </w:t>
      </w:r>
      <w:r w:rsidR="006A429B" w:rsidRPr="006A429B">
        <w:rPr>
          <w:rFonts w:hint="cs"/>
          <w:i/>
          <w:iCs/>
          <w:sz w:val="30"/>
          <w:szCs w:val="30"/>
          <w:cs/>
          <w:lang w:val="en-US"/>
        </w:rPr>
        <w:t>(</w:t>
      </w:r>
      <w:r w:rsidR="006A429B" w:rsidRPr="006A429B">
        <w:rPr>
          <w:i/>
          <w:iCs/>
          <w:sz w:val="30"/>
          <w:szCs w:val="30"/>
          <w:lang w:val="en-US"/>
        </w:rPr>
        <w:t xml:space="preserve">31 </w:t>
      </w:r>
      <w:r w:rsidR="006A429B" w:rsidRPr="006A429B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6A429B" w:rsidRPr="006A429B">
        <w:rPr>
          <w:i/>
          <w:iCs/>
          <w:sz w:val="30"/>
          <w:szCs w:val="30"/>
          <w:lang w:val="en-US"/>
        </w:rPr>
        <w:t xml:space="preserve">2559: </w:t>
      </w:r>
      <w:r w:rsidR="006A429B" w:rsidRPr="006A429B">
        <w:rPr>
          <w:i/>
          <w:iCs/>
          <w:sz w:val="30"/>
          <w:szCs w:val="30"/>
          <w:cs/>
          <w:lang w:val="en-US"/>
        </w:rPr>
        <w:t xml:space="preserve">บริษัทได้จัดสรรกำไรจากผลการดำเนินงานของบริษัทเป็นทุนสำรองตามกฎหมายเป็นจำนวน </w:t>
      </w:r>
      <w:r w:rsidR="00932B5B">
        <w:rPr>
          <w:i/>
          <w:iCs/>
          <w:sz w:val="30"/>
          <w:szCs w:val="30"/>
          <w:lang w:val="en-US"/>
        </w:rPr>
        <w:t>219</w:t>
      </w:r>
      <w:r w:rsidR="006A429B" w:rsidRPr="006A429B">
        <w:rPr>
          <w:i/>
          <w:iCs/>
          <w:sz w:val="30"/>
          <w:szCs w:val="30"/>
          <w:lang w:val="en-US"/>
        </w:rPr>
        <w:t xml:space="preserve"> </w:t>
      </w:r>
      <w:r w:rsidR="006A429B" w:rsidRPr="006A429B">
        <w:rPr>
          <w:i/>
          <w:iCs/>
          <w:sz w:val="30"/>
          <w:szCs w:val="30"/>
          <w:cs/>
          <w:lang w:val="en-US"/>
        </w:rPr>
        <w:t>ล้านบาท</w:t>
      </w:r>
      <w:r w:rsidR="006A429B" w:rsidRPr="006A429B">
        <w:rPr>
          <w:i/>
          <w:iCs/>
          <w:sz w:val="30"/>
          <w:szCs w:val="30"/>
          <w:lang w:val="en-US"/>
        </w:rPr>
        <w:t xml:space="preserve"> </w:t>
      </w:r>
      <w:r w:rsidR="006A429B" w:rsidRPr="006A429B">
        <w:rPr>
          <w:i/>
          <w:iCs/>
          <w:sz w:val="30"/>
          <w:szCs w:val="30"/>
          <w:cs/>
          <w:lang w:val="en-US"/>
        </w:rPr>
        <w:t xml:space="preserve">รวมเป็นเงินสำรองตามกฎหมายทั้งสิ้น </w:t>
      </w:r>
      <w:r w:rsidR="00932B5B">
        <w:rPr>
          <w:i/>
          <w:iCs/>
          <w:sz w:val="30"/>
          <w:szCs w:val="30"/>
          <w:lang w:val="en-US"/>
        </w:rPr>
        <w:t>219</w:t>
      </w:r>
      <w:r w:rsidR="006A429B" w:rsidRPr="006A429B">
        <w:rPr>
          <w:i/>
          <w:iCs/>
          <w:sz w:val="30"/>
          <w:szCs w:val="30"/>
          <w:lang w:val="en-US"/>
        </w:rPr>
        <w:t xml:space="preserve"> </w:t>
      </w:r>
      <w:r w:rsidR="006A429B" w:rsidRPr="006A429B">
        <w:rPr>
          <w:i/>
          <w:iCs/>
          <w:sz w:val="30"/>
          <w:szCs w:val="30"/>
          <w:cs/>
          <w:lang w:val="en-US"/>
        </w:rPr>
        <w:t>ล้านบาท</w:t>
      </w:r>
      <w:r w:rsidR="006A429B" w:rsidRPr="006A429B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7974A4" w:rsidRPr="007974A4" w:rsidRDefault="007974A4" w:rsidP="00597804">
      <w:pPr>
        <w:pStyle w:val="Bo-Blankline"/>
        <w:rPr>
          <w:cs/>
          <w:lang w:val="en-US"/>
        </w:rPr>
      </w:pPr>
    </w:p>
    <w:p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t>เครื่องมือทางการเงิน</w:t>
      </w:r>
    </w:p>
    <w:p w:rsidR="00B0756A" w:rsidRPr="005F4C44" w:rsidRDefault="00B0756A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D03891" w:rsidRPr="00B4097B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4097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D03891" w:rsidRPr="005F4C44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03891" w:rsidRPr="00B4097B" w:rsidRDefault="00D03891" w:rsidP="00D03891">
      <w:pPr>
        <w:pStyle w:val="Bo-C1Content"/>
      </w:pPr>
      <w:r w:rsidRPr="00B4097B">
        <w:rPr>
          <w:cs/>
        </w:rPr>
        <w:t>บริษัทมีความเสี่ยงจากการดำเนินธุรกิจตามปกติจากการเปลี่ยนแปลง</w:t>
      </w:r>
      <w:r w:rsidRPr="00B4097B">
        <w:rPr>
          <w:rFonts w:hint="cs"/>
          <w:cs/>
        </w:rPr>
        <w:t>ของ</w:t>
      </w:r>
      <w:r w:rsidRPr="00B4097B">
        <w:rPr>
          <w:cs/>
        </w:rPr>
        <w:t>อัตราดอกเบี้ยและอัตราแลกเปลี่ยนเงินตราต่างประเทศ และจากการไม่ปฏิบัติตามข</w:t>
      </w:r>
      <w:r w:rsidR="00002E34" w:rsidRPr="00B4097B">
        <w:rPr>
          <w:cs/>
        </w:rPr>
        <w:t xml:space="preserve">้อกำหนดตามสัญญาของคู่สัญญา </w:t>
      </w:r>
      <w:r w:rsidRPr="00B4097B">
        <w:rPr>
          <w:cs/>
        </w:rPr>
        <w:t>บริษัทไม่มี</w:t>
      </w:r>
      <w:r w:rsidRPr="00B4097B">
        <w:rPr>
          <w:rFonts w:hint="cs"/>
          <w:cs/>
        </w:rPr>
        <w:t>การถือหรือ</w:t>
      </w:r>
      <w:r w:rsidRPr="00B4097B">
        <w:rPr>
          <w:cs/>
        </w:rPr>
        <w:t>การออกเครื่องมือทางการ</w:t>
      </w:r>
      <w:r w:rsidRPr="00B4097B">
        <w:rPr>
          <w:rFonts w:hint="cs"/>
          <w:cs/>
        </w:rPr>
        <w:t>เงิน</w:t>
      </w:r>
      <w:r w:rsidRPr="00B4097B">
        <w:rPr>
          <w:cs/>
        </w:rPr>
        <w:t xml:space="preserve">ที่เป็นตราสารอนุพันธ์ เพื่อการเก็งกำไรหรือการค้า </w:t>
      </w:r>
    </w:p>
    <w:p w:rsidR="00D03891" w:rsidRPr="005F4C44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Pr="00B4097B" w:rsidRDefault="00D03891" w:rsidP="00D03891">
      <w:pPr>
        <w:pStyle w:val="Bo-C1Content"/>
      </w:pPr>
      <w:r w:rsidRPr="00B4097B">
        <w:rPr>
          <w:cs/>
        </w:rPr>
        <w:lastRenderedPageBreak/>
        <w:t>การ</w:t>
      </w:r>
      <w:r w:rsidRPr="00B4097B">
        <w:rPr>
          <w:rFonts w:hint="cs"/>
          <w:cs/>
        </w:rPr>
        <w:t>จัดการ</w:t>
      </w:r>
      <w:r w:rsidRPr="00B4097B">
        <w:rPr>
          <w:cs/>
        </w:rPr>
        <w:t>ความเสี่ยงเป็นส่วน</w:t>
      </w:r>
      <w:r w:rsidRPr="00B4097B">
        <w:rPr>
          <w:rFonts w:hint="cs"/>
          <w:cs/>
        </w:rPr>
        <w:t>ที่สำคัญ</w:t>
      </w:r>
      <w:r w:rsidR="00002E34" w:rsidRPr="00B4097B">
        <w:rPr>
          <w:cs/>
        </w:rPr>
        <w:t>ของธุรกิจของ</w:t>
      </w:r>
      <w:r w:rsidRPr="00B4097B">
        <w:rPr>
          <w:cs/>
        </w:rPr>
        <w:t>บริษัท</w:t>
      </w:r>
      <w:r w:rsidR="00002E34" w:rsidRPr="00B4097B">
        <w:rPr>
          <w:rFonts w:hint="cs"/>
          <w:cs/>
        </w:rPr>
        <w:t xml:space="preserve"> </w:t>
      </w:r>
      <w:r w:rsidRPr="00B4097B">
        <w:rPr>
          <w:rFonts w:hint="cs"/>
          <w:cs/>
        </w:rPr>
        <w:t>บริษัท</w:t>
      </w:r>
      <w:r w:rsidRPr="00B4097B">
        <w:rPr>
          <w:cs/>
        </w:rPr>
        <w:t>มีระบบในการควบคุมให้</w:t>
      </w:r>
      <w:r w:rsidRPr="00B4097B">
        <w:rPr>
          <w:rFonts w:hint="cs"/>
          <w:cs/>
        </w:rPr>
        <w:t>มี</w:t>
      </w:r>
      <w:r w:rsidRPr="00B4097B">
        <w:rPr>
          <w:cs/>
        </w:rPr>
        <w:t>ความสมดุลของ</w:t>
      </w:r>
      <w:r w:rsidRPr="00B4097B">
        <w:rPr>
          <w:rFonts w:hint="cs"/>
          <w:cs/>
        </w:rPr>
        <w:t>ระดับ</w:t>
      </w:r>
      <w:r w:rsidRPr="00B4097B">
        <w:rPr>
          <w:cs/>
        </w:rPr>
        <w:t>ความเสี่ยง</w:t>
      </w:r>
      <w:r w:rsidRPr="00B4097B">
        <w:rPr>
          <w:rFonts w:hint="cs"/>
          <w:cs/>
        </w:rPr>
        <w:t>ให้เป็นที่</w:t>
      </w:r>
      <w:r w:rsidRPr="00B4097B">
        <w:rPr>
          <w:cs/>
        </w:rPr>
        <w:t>ยอมรับได้</w:t>
      </w:r>
      <w:r w:rsidRPr="00B4097B">
        <w:rPr>
          <w:rFonts w:hint="cs"/>
          <w:cs/>
        </w:rPr>
        <w:t xml:space="preserve"> </w:t>
      </w:r>
      <w:r w:rsidRPr="00B4097B">
        <w:rPr>
          <w:cs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="00691214" w:rsidRPr="00B4097B">
        <w:rPr>
          <w:cs/>
        </w:rPr>
        <w:t xml:space="preserve"> </w:t>
      </w:r>
      <w:r w:rsidRPr="00B4097B">
        <w:rPr>
          <w:cs/>
        </w:rPr>
        <w:t>ฝ่ายบริหารได้มี</w:t>
      </w:r>
      <w:r w:rsidRPr="00B4097B">
        <w:rPr>
          <w:rFonts w:hint="cs"/>
          <w:cs/>
        </w:rPr>
        <w:t>การ</w:t>
      </w:r>
      <w:r w:rsidRPr="00B4097B">
        <w:rPr>
          <w:cs/>
        </w:rPr>
        <w:t>ควบคุมกระบวนการการจัดการความเสี่ยง</w:t>
      </w:r>
      <w:r w:rsidR="005B48B4" w:rsidRPr="00B4097B">
        <w:rPr>
          <w:cs/>
        </w:rPr>
        <w:t>ของ</w:t>
      </w:r>
      <w:r w:rsidRPr="00B4097B">
        <w:rPr>
          <w:cs/>
        </w:rPr>
        <w:t>บริษัทอย่างต่อเนื่องเพื่อให้มั่นใจว่า</w:t>
      </w:r>
      <w:r w:rsidRPr="00B4097B">
        <w:rPr>
          <w:rFonts w:hint="cs"/>
          <w:cs/>
        </w:rPr>
        <w:t>มีความสมดุล</w:t>
      </w:r>
      <w:r w:rsidRPr="00B4097B">
        <w:rPr>
          <w:cs/>
        </w:rPr>
        <w:t>ระหว่างความเสี่ยงและ</w:t>
      </w:r>
      <w:r w:rsidRPr="00B4097B">
        <w:rPr>
          <w:rFonts w:hint="cs"/>
          <w:cs/>
        </w:rPr>
        <w:t>การควบคุมความเสี่ยง</w:t>
      </w:r>
    </w:p>
    <w:p w:rsidR="009440E6" w:rsidRPr="005F4C44" w:rsidRDefault="009440E6" w:rsidP="009440E6">
      <w:pPr>
        <w:pStyle w:val="Bo-Blankline"/>
      </w:pPr>
    </w:p>
    <w:p w:rsidR="00D03891" w:rsidRPr="00B4097B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40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D03891" w:rsidRPr="005F4C44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sz w:val="20"/>
          <w:szCs w:val="20"/>
        </w:rPr>
      </w:pPr>
    </w:p>
    <w:p w:rsidR="00D03891" w:rsidRDefault="005F4C44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6052F9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D32E8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:rsidR="006052F9" w:rsidRDefault="006052F9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Pr="00DA6F99" w:rsidRDefault="00D03891" w:rsidP="00B4097B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6F9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03891" w:rsidRPr="00F25AC2" w:rsidRDefault="00D03891" w:rsidP="00B4097B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Default="00D03891" w:rsidP="00B4097B">
      <w:pPr>
        <w:pStyle w:val="Bo-C1Content"/>
      </w:pPr>
      <w:r w:rsidRPr="00DA6F99">
        <w:rPr>
          <w:cs/>
        </w:rPr>
        <w:t>ความ</w:t>
      </w:r>
      <w:r w:rsidRPr="00FB4CC7">
        <w:rPr>
          <w:cs/>
        </w:rPr>
        <w:t>เสี่ยงด้านอัตราดอกเบี้ย หมายถึงความเสี่ยงที่เกิดจากการเปลี่ยนแปลง</w:t>
      </w:r>
      <w:r w:rsidRPr="00FB4CC7">
        <w:rPr>
          <w:rFonts w:hint="cs"/>
          <w:cs/>
        </w:rPr>
        <w:t>ที่จะเกิดในอนาคต</w:t>
      </w:r>
      <w:r w:rsidRPr="00FB4CC7">
        <w:rPr>
          <w:cs/>
        </w:rPr>
        <w:t>ของอัตราดอกเบี้ย</w:t>
      </w:r>
      <w:r w:rsidR="008B766C" w:rsidRPr="00FB4CC7">
        <w:rPr>
          <w:rFonts w:hint="cs"/>
          <w:cs/>
        </w:rPr>
        <w:br/>
      </w:r>
      <w:r w:rsidRPr="00FB4CC7">
        <w:rPr>
          <w:cs/>
        </w:rPr>
        <w:t>ในตลาด</w:t>
      </w:r>
      <w:r w:rsidR="00691214" w:rsidRPr="00FB4CC7">
        <w:rPr>
          <w:rFonts w:hint="cs"/>
          <w:cs/>
        </w:rPr>
        <w:t xml:space="preserve"> </w:t>
      </w:r>
      <w:r w:rsidRPr="00FB4CC7">
        <w:rPr>
          <w:cs/>
        </w:rPr>
        <w:t>ซึ่งส่งผลกระทบต่อกา</w:t>
      </w:r>
      <w:r w:rsidR="005B48B4" w:rsidRPr="00FB4CC7">
        <w:rPr>
          <w:cs/>
        </w:rPr>
        <w:t>รดำเนินงานและกระแสเงินสดของ</w:t>
      </w:r>
      <w:r w:rsidRPr="00FB4CC7">
        <w:rPr>
          <w:cs/>
        </w:rPr>
        <w:t>บริษัท</w:t>
      </w:r>
      <w:r w:rsidRPr="00FB4CC7">
        <w:rPr>
          <w:rFonts w:hint="cs"/>
          <w:cs/>
        </w:rPr>
        <w:t xml:space="preserve"> </w:t>
      </w:r>
      <w:r w:rsidRPr="00FB4CC7">
        <w:rPr>
          <w:cs/>
        </w:rPr>
        <w:t>เนื่องจาก</w:t>
      </w:r>
      <w:r w:rsidRPr="00FB4CC7">
        <w:rPr>
          <w:rFonts w:hint="cs"/>
          <w:cs/>
        </w:rPr>
        <w:t>ดอกเบี้ยของ</w:t>
      </w:r>
      <w:r w:rsidRPr="00FB4CC7">
        <w:rPr>
          <w:cs/>
        </w:rPr>
        <w:t>เงินกู้ยืม</w:t>
      </w:r>
      <w:r w:rsidR="008B766C" w:rsidRPr="00FB4CC7">
        <w:rPr>
          <w:rFonts w:hint="cs"/>
          <w:cs/>
        </w:rPr>
        <w:br/>
      </w:r>
      <w:r w:rsidRPr="00FB4CC7">
        <w:rPr>
          <w:cs/>
        </w:rPr>
        <w:t>ส่วนใหญ่มีอัตรา</w:t>
      </w:r>
      <w:r w:rsidRPr="00FB4CC7">
        <w:rPr>
          <w:rFonts w:hint="cs"/>
          <w:cs/>
        </w:rPr>
        <w:t>ลอยตัว</w:t>
      </w:r>
      <w:r w:rsidRPr="00FB4CC7">
        <w:t xml:space="preserve"> </w:t>
      </w:r>
      <w:r w:rsidRPr="00FB4CC7">
        <w:rPr>
          <w:cs/>
        </w:rPr>
        <w:t>บริษัทมีความเสี่ยงด้านอัตราดอกเบี้ยที่เกิดจาก</w:t>
      </w:r>
      <w:r w:rsidRPr="00FB4CC7">
        <w:rPr>
          <w:rFonts w:hint="cs"/>
          <w:cs/>
        </w:rPr>
        <w:t>เงินกู้ยืม</w:t>
      </w:r>
    </w:p>
    <w:p w:rsidR="00FB4CC7" w:rsidRDefault="00FB4CC7" w:rsidP="00B4097B">
      <w:pPr>
        <w:pStyle w:val="Bo-Blankline"/>
        <w:ind w:left="547"/>
      </w:pPr>
    </w:p>
    <w:p w:rsidR="00793EE3" w:rsidRDefault="00793EE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FB4CC7" w:rsidRDefault="00FB4CC7" w:rsidP="00B4097B">
      <w:pPr>
        <w:pStyle w:val="Bo-C1Content"/>
        <w:rPr>
          <w:lang w:val="en-US"/>
        </w:rPr>
      </w:pPr>
      <w:r w:rsidRPr="00BE5C37">
        <w:rPr>
          <w:rFonts w:hint="cs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FB6CCE">
        <w:t>31</w:t>
      </w:r>
      <w:r w:rsidRPr="00BE5C37">
        <w:t xml:space="preserve"> </w:t>
      </w:r>
      <w:r w:rsidRPr="00BE5C37">
        <w:rPr>
          <w:rFonts w:hint="cs"/>
          <w:cs/>
        </w:rPr>
        <w:t>ธันวาคม และระยะที่ครบกำหนดชำระหรือกำหนดอัตราใหม่มีดังนี้</w:t>
      </w:r>
    </w:p>
    <w:p w:rsidR="00AF0368" w:rsidRDefault="00AF0368" w:rsidP="00B4097B">
      <w:pPr>
        <w:pStyle w:val="Bo-Blankline"/>
        <w:ind w:left="547"/>
        <w:rPr>
          <w:lang w:val="en-US"/>
        </w:rPr>
      </w:pPr>
    </w:p>
    <w:tbl>
      <w:tblPr>
        <w:tblW w:w="9211" w:type="dxa"/>
        <w:tblInd w:w="585" w:type="dxa"/>
        <w:tblLook w:val="04A0" w:firstRow="1" w:lastRow="0" w:firstColumn="1" w:lastColumn="0" w:noHBand="0" w:noVBand="1"/>
      </w:tblPr>
      <w:tblGrid>
        <w:gridCol w:w="3501"/>
        <w:gridCol w:w="1080"/>
        <w:gridCol w:w="1046"/>
        <w:gridCol w:w="164"/>
        <w:gridCol w:w="1023"/>
        <w:gridCol w:w="164"/>
        <w:gridCol w:w="1023"/>
        <w:gridCol w:w="164"/>
        <w:gridCol w:w="1046"/>
      </w:tblGrid>
      <w:tr w:rsidR="00AF0368" w:rsidRPr="003938DB" w:rsidTr="001D3907">
        <w:tc>
          <w:tcPr>
            <w:tcW w:w="3501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="00FB6CC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="00FB6CC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แต่ภายใน </w:t>
            </w:r>
            <w:r w:rsidR="00FB6CC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="00FB6CC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F0368" w:rsidRPr="003938DB" w:rsidTr="001D3907">
        <w:tc>
          <w:tcPr>
            <w:tcW w:w="3501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F0368" w:rsidRPr="003938DB" w:rsidTr="001D3907">
        <w:tc>
          <w:tcPr>
            <w:tcW w:w="3501" w:type="dxa"/>
            <w:shd w:val="clear" w:color="auto" w:fill="auto"/>
            <w:vAlign w:val="bottom"/>
          </w:tcPr>
          <w:p w:rsidR="00AF0368" w:rsidRPr="003938DB" w:rsidRDefault="00AF0368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FB6CC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368" w:rsidRPr="00E3284A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0368" w:rsidRPr="003938DB" w:rsidTr="001D3907">
        <w:tc>
          <w:tcPr>
            <w:tcW w:w="3501" w:type="dxa"/>
            <w:shd w:val="clear" w:color="auto" w:fill="auto"/>
          </w:tcPr>
          <w:p w:rsidR="00AF0368" w:rsidRPr="003938DB" w:rsidRDefault="00AF0368" w:rsidP="009429E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368" w:rsidRPr="00E3284A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48D" w:rsidRPr="00C51488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86148D" w:rsidRPr="00B45F38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A67DE1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A67DE1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A67DE1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B45F38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A304F5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A304F5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A304F5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A304F5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86148D" w:rsidRPr="00E3284A" w:rsidTr="001D3907">
        <w:tc>
          <w:tcPr>
            <w:tcW w:w="3501" w:type="dxa"/>
            <w:shd w:val="clear" w:color="auto" w:fill="auto"/>
          </w:tcPr>
          <w:p w:rsidR="0086148D" w:rsidRPr="00E3284A" w:rsidRDefault="0086148D" w:rsidP="0086148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E3284A" w:rsidRDefault="0086148D" w:rsidP="0086148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E3284A" w:rsidRDefault="0086148D" w:rsidP="0086148D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E3284A" w:rsidRDefault="0086148D" w:rsidP="0086148D">
            <w:pPr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E3284A" w:rsidRDefault="0086148D" w:rsidP="0086148D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E3284A" w:rsidRDefault="0086148D" w:rsidP="0086148D">
            <w:pPr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E3284A" w:rsidRDefault="0086148D" w:rsidP="0086148D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E3284A" w:rsidRDefault="0086148D" w:rsidP="0086148D">
            <w:pPr>
              <w:tabs>
                <w:tab w:val="decimal" w:pos="806"/>
              </w:tabs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E3284A" w:rsidRDefault="0086148D" w:rsidP="0086148D">
            <w:pPr>
              <w:tabs>
                <w:tab w:val="decimal" w:pos="806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48D" w:rsidRPr="003938DB" w:rsidTr="001D3907">
        <w:tc>
          <w:tcPr>
            <w:tcW w:w="3501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E3284A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E3284A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48D" w:rsidRPr="00C51488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86148D" w:rsidRPr="00B45F38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28,726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28,726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A67DE1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MLR - 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1</w:t>
            </w: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.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75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8F6721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165,000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4E4983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165,000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A67DE1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A67DE1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MLR - 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1</w:t>
            </w: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.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75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1,978,400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353,229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2,331,629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MLR - 1.5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48D" w:rsidRDefault="0086148D" w:rsidP="008614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4,528,846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48D" w:rsidRDefault="0086148D" w:rsidP="0086148D">
            <w:pPr>
              <w:tabs>
                <w:tab w:val="decimal" w:pos="483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3938DB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48D" w:rsidRDefault="0086148D" w:rsidP="0086148D">
            <w:pPr>
              <w:tabs>
                <w:tab w:val="decimal" w:pos="830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4,528,846</w:t>
            </w:r>
          </w:p>
        </w:tc>
      </w:tr>
      <w:tr w:rsidR="0086148D" w:rsidRPr="003938DB" w:rsidTr="001D3907">
        <w:tc>
          <w:tcPr>
            <w:tcW w:w="3501" w:type="dxa"/>
            <w:shd w:val="clear" w:color="auto" w:fill="auto"/>
          </w:tcPr>
          <w:p w:rsidR="0086148D" w:rsidRPr="003938DB" w:rsidRDefault="0086148D" w:rsidP="008614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6148D" w:rsidRPr="00B45F38" w:rsidRDefault="0086148D" w:rsidP="008614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193,726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6,507,246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353,229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48D" w:rsidRPr="00A304F5" w:rsidRDefault="0086148D" w:rsidP="0086148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48D" w:rsidRPr="009440E6" w:rsidRDefault="0086148D" w:rsidP="0086148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7,054,201</w:t>
            </w:r>
          </w:p>
        </w:tc>
      </w:tr>
    </w:tbl>
    <w:p w:rsidR="00B4097B" w:rsidRPr="006052F9" w:rsidRDefault="00B4097B" w:rsidP="00D03891">
      <w:pPr>
        <w:pStyle w:val="Bo-C1Content"/>
        <w:rPr>
          <w:sz w:val="20"/>
          <w:szCs w:val="20"/>
          <w:cs/>
          <w:lang w:val="en-US"/>
        </w:rPr>
      </w:pPr>
    </w:p>
    <w:p w:rsidR="0031701C" w:rsidRPr="00693434" w:rsidRDefault="0031701C" w:rsidP="0031701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ความเสี่ยงจากเงินตราต่างประเทศ </w:t>
      </w:r>
    </w:p>
    <w:p w:rsidR="0031701C" w:rsidRPr="00AA05B9" w:rsidRDefault="0031701C" w:rsidP="0031701C">
      <w:pPr>
        <w:spacing w:line="240" w:lineRule="auto"/>
        <w:ind w:left="547"/>
        <w:jc w:val="thaiDistribute"/>
        <w:rPr>
          <w:rFonts w:ascii="Angsana New" w:hAnsi="Angsana New"/>
          <w:lang w:val="en-US"/>
        </w:rPr>
      </w:pPr>
    </w:p>
    <w:p w:rsidR="007E3725" w:rsidRPr="00693434" w:rsidRDefault="0031701C" w:rsidP="00F75CD7">
      <w:pPr>
        <w:pStyle w:val="Bo-C1Content"/>
      </w:pPr>
      <w:r w:rsidRPr="00693434">
        <w:rPr>
          <w:cs/>
        </w:rPr>
        <w:t>บริษัทมีความเสี่ยงจากอัตราแลกเปลี่ยนเงินตราต่างประเทศ ซึ่งเกิดจาก</w:t>
      </w:r>
      <w:r w:rsidR="008B530A" w:rsidRPr="00693434">
        <w:rPr>
          <w:rFonts w:hint="cs"/>
          <w:cs/>
        </w:rPr>
        <w:t>รายการซื้อ</w:t>
      </w:r>
      <w:r w:rsidR="00A01500" w:rsidRPr="00693434">
        <w:rPr>
          <w:rFonts w:hint="cs"/>
          <w:cs/>
        </w:rPr>
        <w:t xml:space="preserve">อะไหล่ วัสดุสิ้นเปลือง </w:t>
      </w:r>
      <w:r w:rsidR="008B530A" w:rsidRPr="00693434">
        <w:rPr>
          <w:rFonts w:hint="cs"/>
          <w:cs/>
        </w:rPr>
        <w:t>เครื่องจักรและอุปกรณ์</w:t>
      </w:r>
      <w:r w:rsidRPr="00693434">
        <w:t xml:space="preserve"> </w:t>
      </w:r>
    </w:p>
    <w:p w:rsidR="00F75CD7" w:rsidRPr="00AA05B9" w:rsidRDefault="00F75CD7" w:rsidP="00F75CD7">
      <w:pPr>
        <w:pStyle w:val="Bo-C1Content"/>
        <w:rPr>
          <w:sz w:val="22"/>
          <w:szCs w:val="22"/>
          <w:lang w:val="en-US"/>
        </w:rPr>
      </w:pPr>
    </w:p>
    <w:p w:rsidR="006052F9" w:rsidRDefault="006052F9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7E3725" w:rsidRPr="00693434" w:rsidRDefault="00ED364B" w:rsidP="00645FB5">
      <w:pPr>
        <w:pStyle w:val="Bo-C1Content"/>
      </w:pPr>
      <w:r>
        <w:rPr>
          <w:rFonts w:hint="cs"/>
          <w:cs/>
        </w:rPr>
        <w:lastRenderedPageBreak/>
        <w:t xml:space="preserve">ณ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 w:rsidR="007E3725" w:rsidRPr="00693434">
        <w:rPr>
          <w:rFonts w:hint="cs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4754DE" w:rsidRPr="00AA05B9" w:rsidRDefault="004754DE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</w:rPr>
      </w:pPr>
    </w:p>
    <w:p w:rsidR="00B0194A" w:rsidRPr="009D66B9" w:rsidRDefault="00B0194A" w:rsidP="009D66B9">
      <w:pPr>
        <w:spacing w:line="240" w:lineRule="auto"/>
        <w:rPr>
          <w:sz w:val="2"/>
          <w:szCs w:val="2"/>
        </w:rPr>
      </w:pP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048"/>
        <w:gridCol w:w="1060"/>
        <w:gridCol w:w="243"/>
        <w:gridCol w:w="1303"/>
        <w:gridCol w:w="236"/>
        <w:gridCol w:w="1272"/>
      </w:tblGrid>
      <w:tr w:rsidR="00AA05B9" w:rsidRPr="003A3233" w:rsidTr="00F164FE">
        <w:tc>
          <w:tcPr>
            <w:tcW w:w="5048" w:type="dxa"/>
          </w:tcPr>
          <w:p w:rsidR="00AA05B9" w:rsidRPr="003A3233" w:rsidRDefault="00AA05B9" w:rsidP="00693434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A05B9" w:rsidRPr="003A3233" w:rsidRDefault="00AA05B9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A05B9" w:rsidRPr="003A3233" w:rsidRDefault="00AA05B9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05B9" w:rsidRPr="00674F77" w:rsidRDefault="00FB6CCE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AA05B9" w:rsidRPr="003A3233" w:rsidRDefault="00AA05B9" w:rsidP="00B174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AA05B9" w:rsidRPr="003A3233" w:rsidRDefault="00FB6CCE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A05B9" w:rsidRPr="003A3233" w:rsidTr="00F164FE">
        <w:tc>
          <w:tcPr>
            <w:tcW w:w="5048" w:type="dxa"/>
          </w:tcPr>
          <w:p w:rsidR="00AA05B9" w:rsidRPr="003A3233" w:rsidRDefault="00AA05B9" w:rsidP="00693434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AA05B9" w:rsidRPr="00FB4CC7" w:rsidRDefault="00AA05B9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:rsidR="00AA05B9" w:rsidRPr="003A3233" w:rsidRDefault="00AA05B9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dxa"/>
            <w:gridSpan w:val="3"/>
          </w:tcPr>
          <w:p w:rsidR="00AA05B9" w:rsidRDefault="00AA05B9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5B9" w:rsidRPr="003A3233" w:rsidTr="00F164FE">
        <w:tc>
          <w:tcPr>
            <w:tcW w:w="5048" w:type="dxa"/>
          </w:tcPr>
          <w:p w:rsidR="00AA05B9" w:rsidRPr="004B4CA0" w:rsidRDefault="00AA05B9" w:rsidP="00693434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60" w:type="dxa"/>
            <w:vAlign w:val="center"/>
          </w:tcPr>
          <w:p w:rsidR="00AA05B9" w:rsidRPr="00FB4CC7" w:rsidRDefault="00AA05B9" w:rsidP="00FB4C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AA05B9" w:rsidRPr="003A3233" w:rsidRDefault="00AA05B9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05B9" w:rsidRPr="003A3233" w:rsidRDefault="00AA05B9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AA05B9" w:rsidRPr="003A3233" w:rsidRDefault="00AA05B9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:rsidR="00AA05B9" w:rsidRPr="003A3233" w:rsidRDefault="00AA05B9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5B9" w:rsidRPr="003A3233" w:rsidTr="00F164FE">
        <w:tc>
          <w:tcPr>
            <w:tcW w:w="5048" w:type="dxa"/>
          </w:tcPr>
          <w:p w:rsidR="00AA05B9" w:rsidRPr="003A3233" w:rsidRDefault="00AA05B9" w:rsidP="00AA05B9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0" w:type="dxa"/>
            <w:vAlign w:val="center"/>
          </w:tcPr>
          <w:p w:rsidR="00AA05B9" w:rsidRPr="00FB4CC7" w:rsidRDefault="00AA05B9" w:rsidP="00AA05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AA05B9" w:rsidRPr="003A3233" w:rsidRDefault="00AA05B9" w:rsidP="00AA05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05B9" w:rsidRPr="00F164FE" w:rsidRDefault="00F164FE" w:rsidP="006052F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  <w:vAlign w:val="center"/>
          </w:tcPr>
          <w:p w:rsidR="00AA05B9" w:rsidRPr="003A3233" w:rsidRDefault="00AA05B9" w:rsidP="00AA05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AA05B9" w:rsidRPr="003A3233" w:rsidRDefault="00FB6CCE" w:rsidP="00AA05B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AA05B9" w:rsidRPr="003A3233" w:rsidTr="00F164FE">
        <w:tc>
          <w:tcPr>
            <w:tcW w:w="5048" w:type="dxa"/>
          </w:tcPr>
          <w:p w:rsidR="00AA05B9" w:rsidRDefault="00AA05B9" w:rsidP="00AA05B9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vAlign w:val="center"/>
          </w:tcPr>
          <w:p w:rsidR="00AA05B9" w:rsidRPr="00FB4CC7" w:rsidRDefault="00AA05B9" w:rsidP="006052F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AA05B9" w:rsidRPr="003A3233" w:rsidRDefault="00AA05B9" w:rsidP="00AA05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AA05B9" w:rsidRPr="003A3233" w:rsidRDefault="00F164FE" w:rsidP="0059136D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59136D">
              <w:rPr>
                <w:rFonts w:ascii="Angsana New" w:hAnsi="Angsana New"/>
                <w:sz w:val="30"/>
                <w:szCs w:val="30"/>
                <w:lang w:val="en-US"/>
              </w:rPr>
              <w:t>774,021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:rsidR="00AA05B9" w:rsidRPr="003A3233" w:rsidRDefault="00AA05B9" w:rsidP="00AA05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AA05B9" w:rsidRPr="003A3233" w:rsidRDefault="00AA05B9" w:rsidP="00AA05B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sz w:val="30"/>
                <w:szCs w:val="30"/>
              </w:rPr>
              <w:t>417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5B9" w:rsidRPr="003A3233" w:rsidTr="00F164FE">
        <w:tc>
          <w:tcPr>
            <w:tcW w:w="5048" w:type="dxa"/>
          </w:tcPr>
          <w:p w:rsidR="00AA05B9" w:rsidRPr="003A3233" w:rsidRDefault="00AA05B9" w:rsidP="00AA05B9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:rsidR="00AA05B9" w:rsidRPr="00FB4CC7" w:rsidRDefault="00AA05B9" w:rsidP="00AA05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AA05B9" w:rsidRPr="003A3233" w:rsidRDefault="00AA05B9" w:rsidP="00AA05B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05B9" w:rsidRPr="003A3233" w:rsidRDefault="0059136D" w:rsidP="00AA05B9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(2,773,938</w:t>
            </w:r>
            <w:r w:rsidR="00F164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AA05B9" w:rsidRPr="003A3233" w:rsidRDefault="00AA05B9" w:rsidP="00AA05B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05B9" w:rsidRPr="003A3233" w:rsidRDefault="00AA05B9" w:rsidP="00AA05B9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A05B9" w:rsidRPr="00EF177B" w:rsidTr="00F164FE">
        <w:tc>
          <w:tcPr>
            <w:tcW w:w="5048" w:type="dxa"/>
          </w:tcPr>
          <w:p w:rsidR="00AA05B9" w:rsidRPr="00EF177B" w:rsidRDefault="00AA05B9" w:rsidP="00AA05B9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:rsidR="00AA05B9" w:rsidRPr="00FB4CC7" w:rsidRDefault="00AA05B9" w:rsidP="00AA05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  <w:vAlign w:val="center"/>
          </w:tcPr>
          <w:p w:rsidR="00AA05B9" w:rsidRPr="00EF177B" w:rsidRDefault="00AA05B9" w:rsidP="00AA05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AA05B9" w:rsidRPr="00EF177B" w:rsidRDefault="00AA05B9" w:rsidP="00AA05B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A05B9" w:rsidRPr="00EF177B" w:rsidRDefault="00AA05B9" w:rsidP="00AA05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AA05B9" w:rsidRPr="00EF177B" w:rsidRDefault="00AA05B9" w:rsidP="00AA05B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05B9" w:rsidRPr="003A3233" w:rsidTr="00F164FE">
        <w:tc>
          <w:tcPr>
            <w:tcW w:w="5048" w:type="dxa"/>
          </w:tcPr>
          <w:p w:rsidR="00AA05B9" w:rsidRPr="004B4CA0" w:rsidRDefault="00AA05B9" w:rsidP="00AA05B9">
            <w:pPr>
              <w:spacing w:line="240" w:lineRule="atLeas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60" w:type="dxa"/>
            <w:vAlign w:val="center"/>
          </w:tcPr>
          <w:p w:rsidR="00AA05B9" w:rsidRPr="00FB4CC7" w:rsidRDefault="00AA05B9" w:rsidP="00AA05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AA05B9" w:rsidRPr="003A3233" w:rsidRDefault="00AA05B9" w:rsidP="00AA05B9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AA05B9" w:rsidRPr="003A3233" w:rsidRDefault="00AA05B9" w:rsidP="00AA05B9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A05B9" w:rsidRPr="003A3233" w:rsidRDefault="00AA05B9" w:rsidP="00AA05B9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AA05B9" w:rsidRPr="003A3233" w:rsidRDefault="00AA05B9" w:rsidP="00AA05B9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4FE" w:rsidRPr="003A3233" w:rsidTr="00F164FE">
        <w:tc>
          <w:tcPr>
            <w:tcW w:w="5048" w:type="dxa"/>
          </w:tcPr>
          <w:p w:rsidR="00F164FE" w:rsidRPr="003A3233" w:rsidRDefault="00F164FE" w:rsidP="00F164F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060" w:type="dxa"/>
            <w:vAlign w:val="center"/>
          </w:tcPr>
          <w:p w:rsidR="00F164FE" w:rsidRPr="00FB4CC7" w:rsidRDefault="00F164FE" w:rsidP="00F164FE">
            <w:pPr>
              <w:pStyle w:val="acctfourfigures"/>
              <w:tabs>
                <w:tab w:val="clear" w:pos="765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:rsidR="00F164FE" w:rsidRPr="003A3233" w:rsidRDefault="00F164FE" w:rsidP="00F164FE">
            <w:pPr>
              <w:tabs>
                <w:tab w:val="decimal" w:pos="885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F164FE" w:rsidRPr="003A3233" w:rsidRDefault="00F164FE" w:rsidP="00F164F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F164FE" w:rsidRPr="003A3233" w:rsidRDefault="00F164FE" w:rsidP="00F164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F164FE" w:rsidRPr="009E36D0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28,726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164FE" w:rsidRPr="003A3233" w:rsidTr="00F164FE">
        <w:tc>
          <w:tcPr>
            <w:tcW w:w="5048" w:type="dxa"/>
          </w:tcPr>
          <w:p w:rsidR="00F164FE" w:rsidRDefault="00F164FE" w:rsidP="00F164F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vAlign w:val="center"/>
          </w:tcPr>
          <w:p w:rsidR="00F164FE" w:rsidRPr="00FB4CC7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:rsidR="00F164FE" w:rsidRPr="005B48B4" w:rsidRDefault="00F164FE" w:rsidP="00F164FE">
            <w:pPr>
              <w:tabs>
                <w:tab w:val="decimal" w:pos="885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F164FE" w:rsidRPr="005B48B4" w:rsidRDefault="00F164FE" w:rsidP="00F164FE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(26,408)</w:t>
            </w:r>
          </w:p>
        </w:tc>
        <w:tc>
          <w:tcPr>
            <w:tcW w:w="236" w:type="dxa"/>
            <w:vAlign w:val="center"/>
          </w:tcPr>
          <w:p w:rsidR="00F164FE" w:rsidRPr="003A3233" w:rsidRDefault="00F164FE" w:rsidP="00F164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:rsidR="00F164FE" w:rsidRPr="005B48B4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(21,960)</w:t>
            </w:r>
          </w:p>
        </w:tc>
      </w:tr>
      <w:tr w:rsidR="00F164FE" w:rsidRPr="006052F9" w:rsidTr="00F164FE">
        <w:tc>
          <w:tcPr>
            <w:tcW w:w="5048" w:type="dxa"/>
          </w:tcPr>
          <w:p w:rsidR="00F164FE" w:rsidRPr="003A3233" w:rsidRDefault="00F164FE" w:rsidP="00F164FE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:rsidR="00F164FE" w:rsidRPr="000E7CEE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43" w:type="dxa"/>
            <w:vAlign w:val="bottom"/>
          </w:tcPr>
          <w:p w:rsidR="00F164FE" w:rsidRPr="003A3233" w:rsidRDefault="00F164FE" w:rsidP="00F164F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4FE" w:rsidRPr="00F164FE" w:rsidRDefault="00F164FE" w:rsidP="00F164FE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64FE">
              <w:rPr>
                <w:rFonts w:ascii="Angsana New" w:hAnsi="Angsana New"/>
                <w:b/>
                <w:bCs/>
                <w:sz w:val="30"/>
                <w:szCs w:val="30"/>
              </w:rPr>
              <w:t>(26,408)</w:t>
            </w:r>
          </w:p>
        </w:tc>
        <w:tc>
          <w:tcPr>
            <w:tcW w:w="236" w:type="dxa"/>
            <w:vAlign w:val="bottom"/>
          </w:tcPr>
          <w:p w:rsidR="00F164FE" w:rsidRPr="003A3233" w:rsidRDefault="00F164FE" w:rsidP="00F164F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4FE" w:rsidRPr="006052F9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52F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6052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  <w:r w:rsidRPr="006052F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164FE" w:rsidRPr="00F164FE" w:rsidTr="00F164FE">
        <w:tc>
          <w:tcPr>
            <w:tcW w:w="5048" w:type="dxa"/>
          </w:tcPr>
          <w:p w:rsidR="00F164FE" w:rsidRPr="00F164FE" w:rsidRDefault="00F164FE" w:rsidP="00F164F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F164FE" w:rsidRPr="00F164FE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43" w:type="dxa"/>
            <w:vAlign w:val="center"/>
          </w:tcPr>
          <w:p w:rsidR="00F164FE" w:rsidRPr="00F164FE" w:rsidRDefault="00F164FE" w:rsidP="00F164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F164FE" w:rsidRPr="00F164FE" w:rsidRDefault="00F164FE" w:rsidP="00F164FE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F164FE" w:rsidRPr="00F164FE" w:rsidRDefault="00F164FE" w:rsidP="00F164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F164FE" w:rsidRPr="00F164FE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64FE" w:rsidRPr="003A3233" w:rsidTr="00F164FE">
        <w:tc>
          <w:tcPr>
            <w:tcW w:w="5048" w:type="dxa"/>
          </w:tcPr>
          <w:p w:rsidR="00F164FE" w:rsidRPr="004B4CA0" w:rsidRDefault="00F164FE" w:rsidP="00F164FE">
            <w:pPr>
              <w:spacing w:line="240" w:lineRule="atLeas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F164FE" w:rsidRPr="00FB4CC7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164FE" w:rsidRPr="003A3233" w:rsidRDefault="00F164FE" w:rsidP="00F164F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F164FE" w:rsidRPr="003A3233" w:rsidRDefault="00F164FE" w:rsidP="00F164FE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164FE" w:rsidRPr="003A3233" w:rsidRDefault="00F164FE" w:rsidP="00F164F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F164FE" w:rsidRPr="003A3233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4FE" w:rsidRPr="003A3233" w:rsidTr="00F164FE">
        <w:tc>
          <w:tcPr>
            <w:tcW w:w="5048" w:type="dxa"/>
          </w:tcPr>
          <w:p w:rsidR="00F164FE" w:rsidRPr="003A3233" w:rsidRDefault="00F164FE" w:rsidP="00F164F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F164FE" w:rsidRPr="000E7CEE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43" w:type="dxa"/>
            <w:vAlign w:val="bottom"/>
          </w:tcPr>
          <w:p w:rsidR="00F164FE" w:rsidRPr="003A3233" w:rsidRDefault="00F164FE" w:rsidP="00F164F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F164FE" w:rsidRPr="003A3233" w:rsidRDefault="00F164FE" w:rsidP="00F164FE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:rsidR="00F164FE" w:rsidRPr="003A3233" w:rsidRDefault="00F164FE" w:rsidP="00F164F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F164FE" w:rsidRPr="003A3233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164FE" w:rsidRPr="003A3233" w:rsidTr="00F164FE">
        <w:tc>
          <w:tcPr>
            <w:tcW w:w="5048" w:type="dxa"/>
          </w:tcPr>
          <w:p w:rsidR="00F164FE" w:rsidRPr="003A3233" w:rsidRDefault="00F164FE" w:rsidP="00F164FE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:rsidR="00F164FE" w:rsidRPr="00FB4CC7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:rsidR="00F164FE" w:rsidRPr="007F04FA" w:rsidRDefault="00F164FE" w:rsidP="00F164F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4FE" w:rsidRPr="007F04FA" w:rsidRDefault="00F164FE" w:rsidP="00F164FE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:rsidR="00F164FE" w:rsidRPr="003A3233" w:rsidRDefault="00F164FE" w:rsidP="00F164F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4FE" w:rsidRPr="006052F9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F164FE" w:rsidRPr="00F164FE" w:rsidTr="00F164FE">
        <w:tc>
          <w:tcPr>
            <w:tcW w:w="5048" w:type="dxa"/>
          </w:tcPr>
          <w:p w:rsidR="00F164FE" w:rsidRPr="00F164FE" w:rsidRDefault="00F164FE" w:rsidP="00F164F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F164FE" w:rsidRPr="00F164FE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43" w:type="dxa"/>
            <w:vAlign w:val="center"/>
          </w:tcPr>
          <w:p w:rsidR="00F164FE" w:rsidRPr="00F164FE" w:rsidRDefault="00F164FE" w:rsidP="00F164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F164FE" w:rsidRPr="00F164FE" w:rsidRDefault="00F164FE" w:rsidP="00F164FE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F164FE" w:rsidRPr="00F164FE" w:rsidRDefault="00F164FE" w:rsidP="00F164FE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F164FE" w:rsidRPr="00F164FE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64FE" w:rsidRPr="003A3233" w:rsidTr="00F164FE">
        <w:tc>
          <w:tcPr>
            <w:tcW w:w="5048" w:type="dxa"/>
          </w:tcPr>
          <w:p w:rsidR="00F164FE" w:rsidRPr="003A3233" w:rsidRDefault="00F164FE" w:rsidP="00F164FE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60" w:type="dxa"/>
          </w:tcPr>
          <w:p w:rsidR="00F164FE" w:rsidRPr="00FB4CC7" w:rsidRDefault="00F164FE" w:rsidP="00F164F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F164FE" w:rsidRPr="003A3233" w:rsidRDefault="00F164FE" w:rsidP="00F164F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F164FE" w:rsidRPr="003A3233" w:rsidRDefault="0059136D" w:rsidP="0059136D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(2,800</w:t>
            </w:r>
            <w:r w:rsidR="00F164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F164FE">
              <w:rPr>
                <w:rFonts w:ascii="Angsana New" w:hAnsi="Angsana New"/>
                <w:b/>
                <w:bCs/>
                <w:sz w:val="30"/>
                <w:szCs w:val="30"/>
              </w:rPr>
              <w:t>6)</w:t>
            </w:r>
          </w:p>
        </w:tc>
        <w:tc>
          <w:tcPr>
            <w:tcW w:w="236" w:type="dxa"/>
            <w:vAlign w:val="bottom"/>
          </w:tcPr>
          <w:p w:rsidR="00F164FE" w:rsidRPr="003A3233" w:rsidRDefault="00F164FE" w:rsidP="00F164F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vAlign w:val="bottom"/>
          </w:tcPr>
          <w:p w:rsidR="00F164FE" w:rsidRPr="006052F9" w:rsidRDefault="00F164FE" w:rsidP="00F164FE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52F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052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  <w:r w:rsidRPr="006052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  <w:r w:rsidRPr="006052F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9C1ABA" w:rsidRPr="00AA05B9" w:rsidRDefault="009C1ABA">
      <w:pPr>
        <w:spacing w:line="240" w:lineRule="auto"/>
        <w:rPr>
          <w:rFonts w:ascii="Angsana New" w:hAnsi="Angsana New"/>
          <w:b/>
          <w:bCs/>
          <w:i/>
          <w:iCs/>
          <w:cs/>
        </w:rPr>
      </w:pPr>
    </w:p>
    <w:p w:rsidR="00435C38" w:rsidRPr="00B4097B" w:rsidRDefault="00435C38" w:rsidP="00D81E2F">
      <w:pPr>
        <w:spacing w:line="240" w:lineRule="atLeast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097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ความเสี่ยงด้านสินเชื่อ</w:t>
      </w:r>
    </w:p>
    <w:p w:rsidR="00435C38" w:rsidRPr="00AA05B9" w:rsidRDefault="00435C38" w:rsidP="00435C38">
      <w:pPr>
        <w:spacing w:line="240" w:lineRule="atLeast"/>
        <w:ind w:left="547"/>
        <w:jc w:val="thaiDistribute"/>
        <w:rPr>
          <w:rFonts w:ascii="Angsana New" w:hAnsi="Angsana New"/>
        </w:rPr>
      </w:pPr>
    </w:p>
    <w:p w:rsidR="00002E34" w:rsidRPr="00B4097B" w:rsidRDefault="00002E34" w:rsidP="00002E34">
      <w:pPr>
        <w:tabs>
          <w:tab w:val="left" w:pos="720"/>
        </w:tabs>
        <w:ind w:left="547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B4097B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 ซึ่งจะก่อให้เกิดความเสียหายทางการเงินแก่บริษัท 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โดยทั่วไปจะเป็นหน่วยงานภาครัฐ เอกชนที่มีขนาดใหญ่หรือกิจการที่เกี่ยวข้องกันและมีความเสี่ยงที่รับรู้อยู่ในระดับต่ำ</w:t>
      </w:r>
    </w:p>
    <w:p w:rsidR="00CB3852" w:rsidRPr="00B4097B" w:rsidRDefault="00CB3852" w:rsidP="00435C3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6052F9" w:rsidRDefault="006052F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35C38" w:rsidRPr="005A64AC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A64A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435C38" w:rsidRPr="00197592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Pr="005A64AC" w:rsidRDefault="00435C38" w:rsidP="00435C38">
      <w:pPr>
        <w:pStyle w:val="Bo-C1Content"/>
      </w:pPr>
      <w:r w:rsidRPr="005A64AC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131AE7" w:rsidRPr="005A64AC">
        <w:rPr>
          <w:cs/>
        </w:rPr>
        <w:br/>
      </w:r>
      <w:r w:rsidRPr="005A64AC">
        <w:rPr>
          <w:cs/>
        </w:rPr>
        <w:t>เงินสดใ</w:t>
      </w:r>
      <w:r w:rsidR="0037027D" w:rsidRPr="005A64AC">
        <w:rPr>
          <w:cs/>
        </w:rPr>
        <w:t>ห้เพียงพอต่อการดำเนินงานของ</w:t>
      </w:r>
      <w:r w:rsidRPr="005A64AC">
        <w:rPr>
          <w:cs/>
        </w:rPr>
        <w:t>บริษัท และเพื่อทำให้ผลกระทบจากความผันผวนของกระแสเงินสดลดลง</w:t>
      </w:r>
    </w:p>
    <w:p w:rsidR="00435C38" w:rsidRPr="00977B6C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35C38" w:rsidRPr="001D3907" w:rsidRDefault="00D70332" w:rsidP="002D4851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390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D70332" w:rsidRPr="001D3907" w:rsidRDefault="00D70332" w:rsidP="002D4851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CE586D" w:rsidRPr="001D3907" w:rsidRDefault="00CE586D" w:rsidP="002D4851">
      <w:pPr>
        <w:pStyle w:val="Bo-C1Content"/>
      </w:pPr>
      <w:r w:rsidRPr="001D3907">
        <w:rPr>
          <w:cs/>
        </w:rPr>
        <w:t>มูลค่ายุติธรรมของเงินสดและรายการเทียบเท่าเงินสด ลูกหนี้การค้า ลูกหนี้ระยะสั้นอื่น</w:t>
      </w:r>
      <w:r w:rsidR="00131AE7" w:rsidRPr="001D3907">
        <w:rPr>
          <w:cs/>
        </w:rPr>
        <w:t xml:space="preserve"> </w:t>
      </w:r>
      <w:r w:rsidRPr="001D3907">
        <w:rPr>
          <w:cs/>
        </w:rPr>
        <w:t>ๆ และเจ้าหนี้การค้าและเจ้าหนี้ระยะสั้นอื่น ๆ 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:rsidR="00CE586D" w:rsidRPr="001D3907" w:rsidRDefault="00CE586D" w:rsidP="002D4851">
      <w:pPr>
        <w:pStyle w:val="Bo-C1Content"/>
        <w:rPr>
          <w:sz w:val="20"/>
          <w:szCs w:val="20"/>
        </w:rPr>
      </w:pPr>
    </w:p>
    <w:p w:rsidR="00B22E3B" w:rsidRDefault="00CE586D" w:rsidP="002D4851">
      <w:pPr>
        <w:pStyle w:val="Bo-C1Content"/>
      </w:pPr>
      <w:r w:rsidRPr="001D3907">
        <w:rPr>
          <w:cs/>
        </w:rPr>
        <w:t>มูลค่ายุติธรรมของเงินกู้ยืมระยะยาวที่มีอัตราดอกเบี้ยลอยตัว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:rsidR="009003DC" w:rsidRPr="006D627B" w:rsidRDefault="009003DC" w:rsidP="002D4851">
      <w:pPr>
        <w:pStyle w:val="Bo-Blankline"/>
        <w:rPr>
          <w:lang w:val="en-US"/>
        </w:rPr>
      </w:pPr>
    </w:p>
    <w:p w:rsidR="009003DC" w:rsidRPr="000F77DD" w:rsidRDefault="009003DC" w:rsidP="002D4851">
      <w:pPr>
        <w:pStyle w:val="Bo-C1Content"/>
        <w:rPr>
          <w:lang w:val="en-US"/>
        </w:rPr>
      </w:pPr>
      <w:r w:rsidRPr="008E00A9">
        <w:rPr>
          <w:cs/>
          <w:lang w:val="en-US"/>
        </w:rPr>
        <w:t xml:space="preserve">มูลค่ายุติธรรมของสินทรัพย์ทางการเงิน </w:t>
      </w:r>
      <w:r w:rsidR="00410CDF">
        <w:rPr>
          <w:rFonts w:hint="cs"/>
          <w:cs/>
        </w:rPr>
        <w:t>นอกเหนือจากที่กล่าวข้างต้นมี</w:t>
      </w:r>
      <w:r w:rsidR="00410CDF" w:rsidRPr="008E7947">
        <w:rPr>
          <w:rFonts w:hint="cs"/>
          <w:cs/>
        </w:rPr>
        <w:t>มูลค่ายุติธรรม</w:t>
      </w:r>
      <w:r w:rsidR="00410CDF">
        <w:rPr>
          <w:rFonts w:hint="cs"/>
          <w:cs/>
        </w:rPr>
        <w:t xml:space="preserve">และมูลค่าตามบัญชี </w:t>
      </w:r>
      <w:r w:rsidR="00410CDF" w:rsidRPr="008E7947">
        <w:rPr>
          <w:rFonts w:hint="cs"/>
          <w:cs/>
        </w:rPr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>ธันวาคม</w:t>
      </w:r>
      <w:r w:rsidRPr="008E00A9">
        <w:rPr>
          <w:rFonts w:hint="cs"/>
          <w:cs/>
          <w:lang w:val="en-US"/>
        </w:rPr>
        <w:t xml:space="preserve"> </w:t>
      </w:r>
      <w:r>
        <w:rPr>
          <w:lang w:val="en-US"/>
        </w:rPr>
        <w:t>25</w:t>
      </w:r>
      <w:r>
        <w:rPr>
          <w:rFonts w:hint="cs"/>
          <w:cs/>
          <w:lang w:val="en-US"/>
        </w:rPr>
        <w:t>60</w:t>
      </w:r>
      <w:r w:rsidRPr="008E00A9">
        <w:rPr>
          <w:lang w:val="en-US"/>
        </w:rPr>
        <w:t xml:space="preserve"> </w:t>
      </w:r>
      <w:r w:rsidRPr="008E00A9">
        <w:rPr>
          <w:cs/>
          <w:lang w:val="en-US"/>
        </w:rPr>
        <w:t>มีดังนี้</w:t>
      </w:r>
    </w:p>
    <w:p w:rsidR="009003DC" w:rsidRPr="006D627B" w:rsidRDefault="009003DC" w:rsidP="002D4851">
      <w:pPr>
        <w:pStyle w:val="Bo-Blankline"/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9003DC" w:rsidRPr="00CF7566" w:rsidTr="00AF4226">
        <w:tc>
          <w:tcPr>
            <w:tcW w:w="4140" w:type="dxa"/>
            <w:vAlign w:val="bottom"/>
          </w:tcPr>
          <w:p w:rsidR="009003DC" w:rsidRPr="00CF7566" w:rsidRDefault="009003DC" w:rsidP="002D485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003DC" w:rsidRPr="00CF7566" w:rsidRDefault="009003DC" w:rsidP="002D48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9003DC" w:rsidRPr="00CF7566" w:rsidRDefault="009003DC" w:rsidP="002D48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03DC" w:rsidRPr="00CF7566" w:rsidTr="00AF4226">
        <w:tc>
          <w:tcPr>
            <w:tcW w:w="4140" w:type="dxa"/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003DC" w:rsidRPr="00CF7566" w:rsidTr="00AF4226">
        <w:tc>
          <w:tcPr>
            <w:tcW w:w="4140" w:type="dxa"/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3DC" w:rsidRPr="00CF7566" w:rsidTr="00AF4226">
        <w:tc>
          <w:tcPr>
            <w:tcW w:w="4140" w:type="dxa"/>
            <w:shd w:val="clear" w:color="auto" w:fill="auto"/>
            <w:vAlign w:val="bottom"/>
          </w:tcPr>
          <w:p w:rsidR="009003DC" w:rsidRPr="00CF7566" w:rsidRDefault="009003DC" w:rsidP="002D485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003DC" w:rsidRPr="00CF7566" w:rsidRDefault="009003DC" w:rsidP="004C4AFA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003DC" w:rsidRPr="00CF7566" w:rsidRDefault="009003DC" w:rsidP="002D48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003DC" w:rsidRPr="00CF7566" w:rsidRDefault="009003DC" w:rsidP="002D485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9003DC" w:rsidRPr="00CF7566" w:rsidRDefault="009003DC" w:rsidP="002D4851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003DC" w:rsidRPr="00CF7566" w:rsidRDefault="009003DC" w:rsidP="002D485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9003DC" w:rsidRPr="00CF7566" w:rsidRDefault="009003DC" w:rsidP="002D48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003DC" w:rsidRPr="00CF7566" w:rsidRDefault="009003DC" w:rsidP="002D4851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9003DC" w:rsidRPr="00CF7566" w:rsidRDefault="009003DC" w:rsidP="002D4851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4AFF" w:rsidRPr="00CF7566" w:rsidTr="00AF4226">
        <w:tc>
          <w:tcPr>
            <w:tcW w:w="4140" w:type="dxa"/>
            <w:shd w:val="clear" w:color="auto" w:fill="auto"/>
          </w:tcPr>
          <w:p w:rsidR="00AB4AFF" w:rsidRPr="00AB4AFF" w:rsidRDefault="00AB4AFF" w:rsidP="00AF4226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4AFF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 xml:space="preserve">ถือไว้เพื่อค้า </w:t>
            </w:r>
            <w:r w:rsidRPr="00AB4AFF">
              <w:rPr>
                <w:rFonts w:ascii="Angsana New" w:hAnsi="Angsana New"/>
                <w:sz w:val="28"/>
                <w:szCs w:val="28"/>
              </w:rPr>
              <w:t>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</w:t>
            </w:r>
            <w:r w:rsidR="00AF4226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B4AFF" w:rsidRDefault="00AB4AFF" w:rsidP="00AF4226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05EB"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Pr="00F905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905EB">
              <w:rPr>
                <w:rFonts w:ascii="Angsana New" w:hAnsi="Angsana New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Default="00AB4AFF" w:rsidP="00AF4226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05EB"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Pr="00F905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905EB">
              <w:rPr>
                <w:rFonts w:ascii="Angsana New" w:hAnsi="Angsana New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Default="00AB4AFF" w:rsidP="00AF4226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05EB"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Pr="00F905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905EB">
              <w:rPr>
                <w:rFonts w:ascii="Angsana New" w:hAnsi="Angsana New"/>
                <w:sz w:val="28"/>
                <w:szCs w:val="28"/>
                <w:cs/>
                <w:lang w:val="en-US"/>
              </w:rPr>
              <w:t>113</w:t>
            </w:r>
          </w:p>
        </w:tc>
      </w:tr>
      <w:tr w:rsidR="00AB4AFF" w:rsidRPr="00CF7566" w:rsidTr="00AF4226">
        <w:tc>
          <w:tcPr>
            <w:tcW w:w="4140" w:type="dxa"/>
            <w:shd w:val="clear" w:color="auto" w:fill="auto"/>
          </w:tcPr>
          <w:p w:rsidR="00AB4AFF" w:rsidRPr="00AB4AFF" w:rsidRDefault="00AB4AFF" w:rsidP="00AB4AF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B4AFF" w:rsidRPr="00CF7566" w:rsidRDefault="00AB4AFF" w:rsidP="00AF4226">
            <w:pPr>
              <w:tabs>
                <w:tab w:val="decimal" w:pos="70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200,307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Pr="00CF7566" w:rsidRDefault="00AB4AFF" w:rsidP="00AF4226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Pr="00CF7566" w:rsidRDefault="00AB4AFF" w:rsidP="00AF4226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200,307</w:t>
            </w:r>
          </w:p>
        </w:tc>
      </w:tr>
      <w:tr w:rsidR="00AB4AFF" w:rsidRPr="00CF7566" w:rsidTr="00AF4226">
        <w:tc>
          <w:tcPr>
            <w:tcW w:w="4140" w:type="dxa"/>
            <w:shd w:val="clear" w:color="auto" w:fill="auto"/>
          </w:tcPr>
          <w:p w:rsidR="00AB4AFF" w:rsidRPr="00AB4AFF" w:rsidRDefault="00AB4AFF" w:rsidP="00AF4226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B4AFF" w:rsidRPr="00CF7566" w:rsidRDefault="00AB4AFF" w:rsidP="00AF4226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2,623,452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Pr="00CF7566" w:rsidRDefault="00AB4AFF" w:rsidP="00AF4226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2,623,452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B4AFF" w:rsidRPr="00CF7566" w:rsidRDefault="00AB4AFF" w:rsidP="00AB4AF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AB4AFF" w:rsidRPr="00CF7566" w:rsidRDefault="00AB4AFF" w:rsidP="00AF4226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2,623,452</w:t>
            </w:r>
          </w:p>
        </w:tc>
      </w:tr>
    </w:tbl>
    <w:p w:rsidR="009003DC" w:rsidRDefault="009003DC" w:rsidP="002D4851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331FEB" w:rsidRDefault="00331FE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331FEB" w:rsidRPr="00E57400" w:rsidRDefault="00331FEB" w:rsidP="00331FE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5740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331FEB" w:rsidRPr="004B79B8" w:rsidRDefault="00331FEB" w:rsidP="00331FE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6"/>
          <w:szCs w:val="16"/>
        </w:rPr>
      </w:pPr>
    </w:p>
    <w:p w:rsidR="00331FEB" w:rsidRPr="00E57400" w:rsidRDefault="00331FEB" w:rsidP="00331FE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E57400">
        <w:rPr>
          <w:rFonts w:asciiTheme="majorBidi" w:hAnsiTheme="majorBidi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331FEB" w:rsidRPr="00D5082E" w:rsidRDefault="00331FEB" w:rsidP="00331FE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57400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7F079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5082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:rsidR="00331FEB" w:rsidRPr="004B79B8" w:rsidRDefault="00331FEB" w:rsidP="00331FE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Style w:val="TableGrid"/>
        <w:tblW w:w="92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6"/>
        <w:gridCol w:w="236"/>
        <w:gridCol w:w="5614"/>
      </w:tblGrid>
      <w:tr w:rsidR="00331FEB" w:rsidRPr="002274A4" w:rsidTr="00D92532">
        <w:trPr>
          <w:tblHeader/>
        </w:trPr>
        <w:tc>
          <w:tcPr>
            <w:tcW w:w="3386" w:type="dxa"/>
            <w:vAlign w:val="bottom"/>
          </w:tcPr>
          <w:p w:rsidR="00331FEB" w:rsidRPr="002274A4" w:rsidRDefault="00331FEB" w:rsidP="00331FE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74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331FEB" w:rsidRPr="002274A4" w:rsidRDefault="00331FEB" w:rsidP="00331FE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4" w:type="dxa"/>
            <w:vAlign w:val="bottom"/>
          </w:tcPr>
          <w:p w:rsidR="00331FEB" w:rsidRPr="002274A4" w:rsidRDefault="00331FEB" w:rsidP="00331FE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74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F4226" w:rsidRPr="002274A4" w:rsidTr="00AF4226">
        <w:tc>
          <w:tcPr>
            <w:tcW w:w="3386" w:type="dxa"/>
            <w:shd w:val="clear" w:color="auto" w:fill="auto"/>
          </w:tcPr>
          <w:p w:rsidR="00AF4226" w:rsidRPr="00AB4AFF" w:rsidRDefault="00AF4226" w:rsidP="00AF4226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4AFF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ตราสารทุนถือไว้เพื่อค้า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4AFF">
              <w:rPr>
                <w:rFonts w:ascii="Angsana New" w:hAnsi="Angsana New"/>
                <w:sz w:val="28"/>
                <w:szCs w:val="28"/>
              </w:rPr>
              <w:t>(</w:t>
            </w:r>
            <w:r w:rsidRPr="00AB4AFF">
              <w:rPr>
                <w:rFonts w:ascii="Angsana New" w:hAnsi="Angsana New" w:cs="Angsana New" w:hint="cs"/>
                <w:sz w:val="28"/>
                <w:szCs w:val="28"/>
                <w:cs/>
              </w:rPr>
              <w:t>ในกองทุนรวมตราสารหนี้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ระยะสั้น)</w:t>
            </w:r>
          </w:p>
        </w:tc>
        <w:tc>
          <w:tcPr>
            <w:tcW w:w="236" w:type="dxa"/>
            <w:shd w:val="clear" w:color="auto" w:fill="auto"/>
          </w:tcPr>
          <w:p w:rsidR="00AF4226" w:rsidRPr="002274A4" w:rsidRDefault="00AF4226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AF4226" w:rsidRPr="002274A4" w:rsidRDefault="00AF4226" w:rsidP="00AF4226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74A4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AF4226" w:rsidRPr="002274A4" w:rsidTr="00AF4226">
        <w:tc>
          <w:tcPr>
            <w:tcW w:w="3386" w:type="dxa"/>
            <w:shd w:val="clear" w:color="auto" w:fill="auto"/>
          </w:tcPr>
          <w:p w:rsidR="00AF4226" w:rsidRPr="002274A4" w:rsidRDefault="00AF4226" w:rsidP="00AF42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4AFF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236" w:type="dxa"/>
            <w:shd w:val="clear" w:color="auto" w:fill="auto"/>
          </w:tcPr>
          <w:p w:rsidR="00AF4226" w:rsidRPr="002274A4" w:rsidRDefault="00AF4226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AF4226" w:rsidRPr="002274A4" w:rsidRDefault="00AF4226" w:rsidP="00AF4226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74A4">
              <w:rPr>
                <w:rFonts w:ascii="Angsana New" w:hAnsi="Angsana New" w:cs="Angsana New"/>
                <w:sz w:val="28"/>
                <w:szCs w:val="28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2274A4">
              <w:rPr>
                <w:rFonts w:ascii="Angsana New" w:hAnsi="Angsana New" w:cs="Angsana New"/>
                <w:sz w:val="28"/>
                <w:szCs w:val="28"/>
                <w:lang w:val="en-US"/>
              </w:rPr>
              <w:t>Thai Bond Market Association Government Bond Yield Curve)</w:t>
            </w:r>
            <w:r w:rsidRPr="002274A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วันที่รายงาน</w:t>
            </w:r>
          </w:p>
        </w:tc>
      </w:tr>
    </w:tbl>
    <w:p w:rsidR="000F3043" w:rsidRPr="004B79B8" w:rsidRDefault="000F3043">
      <w:pPr>
        <w:spacing w:line="240" w:lineRule="auto"/>
        <w:rPr>
          <w:rFonts w:ascii="Angsana New" w:hAnsi="Angsana New"/>
          <w:sz w:val="16"/>
          <w:szCs w:val="16"/>
          <w:cs/>
          <w:lang w:eastAsia="x-none"/>
        </w:rPr>
      </w:pPr>
    </w:p>
    <w:p w:rsidR="007E3725" w:rsidRPr="005A64AC" w:rsidRDefault="00734223" w:rsidP="00F770F8">
      <w:pPr>
        <w:pStyle w:val="Caption"/>
        <w:ind w:left="567" w:hanging="567"/>
      </w:pPr>
      <w:r w:rsidRPr="005A64AC">
        <w:rPr>
          <w:cs/>
        </w:rPr>
        <w:t>ภาระผูกพันกิจการที่ไม่เกี่ยวข้องกัน</w:t>
      </w:r>
    </w:p>
    <w:p w:rsidR="005F5C6F" w:rsidRPr="004B79B8" w:rsidRDefault="005F5C6F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170"/>
      </w:tblGrid>
      <w:tr w:rsidR="00693434" w:rsidRPr="005A64AC" w:rsidTr="00693434">
        <w:trPr>
          <w:tblHeader/>
        </w:trPr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3434" w:rsidRPr="005A64AC" w:rsidRDefault="00FB6CCE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93434" w:rsidRPr="005A64AC" w:rsidRDefault="00693434" w:rsidP="00DA1B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3434" w:rsidRPr="005A64AC" w:rsidRDefault="00FB6CCE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93434" w:rsidRPr="005A64AC" w:rsidTr="00693434">
        <w:trPr>
          <w:tblHeader/>
        </w:trPr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93434" w:rsidRPr="005A64AC" w:rsidRDefault="00693434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3434" w:rsidRPr="005A64AC" w:rsidTr="00693434"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:rsidR="00693434" w:rsidRPr="005A64AC" w:rsidRDefault="00693434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3434" w:rsidRPr="005A64AC" w:rsidRDefault="00693434" w:rsidP="00B1740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3434" w:rsidRPr="005A64AC" w:rsidRDefault="00693434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3434" w:rsidRPr="005A64AC" w:rsidTr="00693434"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:rsidR="00693434" w:rsidRPr="005A64AC" w:rsidRDefault="00693434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3434" w:rsidRPr="005A64AC" w:rsidRDefault="00693434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93434" w:rsidRPr="005A64AC" w:rsidRDefault="00693434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3434" w:rsidRPr="005A64AC" w:rsidTr="00693434"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434" w:rsidRPr="005A64AC" w:rsidRDefault="004C4AFA" w:rsidP="00B4097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93434" w:rsidRPr="005A64AC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434" w:rsidRPr="005A64AC" w:rsidRDefault="00FB6CCE" w:rsidP="00B4097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93434" w:rsidRPr="005A6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  <w:r w:rsidR="00693434" w:rsidRPr="005A6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  <w:tr w:rsidR="00693434" w:rsidRPr="004B79B8" w:rsidTr="00693434">
        <w:tc>
          <w:tcPr>
            <w:tcW w:w="6480" w:type="dxa"/>
          </w:tcPr>
          <w:p w:rsidR="00693434" w:rsidRPr="004B79B8" w:rsidRDefault="00693434" w:rsidP="0069343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93434" w:rsidRPr="004B79B8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93434" w:rsidRPr="004B79B8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93434" w:rsidRPr="004B79B8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93434" w:rsidRPr="005A64AC" w:rsidTr="00693434"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260" w:type="dxa"/>
            <w:vAlign w:val="bottom"/>
          </w:tcPr>
          <w:p w:rsidR="00693434" w:rsidRPr="005A64AC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93434" w:rsidRPr="005A64AC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93434" w:rsidRPr="005A64AC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3434" w:rsidRPr="005A64AC" w:rsidTr="00693434"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3434" w:rsidRPr="005A64AC" w:rsidRDefault="004C4AFA" w:rsidP="0059780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</w:t>
            </w:r>
            <w:r w:rsidR="00597804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93434" w:rsidRPr="005A64AC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93434" w:rsidRPr="005A64AC" w:rsidRDefault="00FB6CCE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93434" w:rsidRPr="005A64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693434" w:rsidRPr="005A64AC" w:rsidTr="00693434">
        <w:tc>
          <w:tcPr>
            <w:tcW w:w="6480" w:type="dxa"/>
          </w:tcPr>
          <w:p w:rsidR="00693434" w:rsidRPr="005A64AC" w:rsidRDefault="00693434" w:rsidP="0069343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93434" w:rsidRPr="005A64AC" w:rsidRDefault="0059780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93434" w:rsidRPr="005A64AC" w:rsidRDefault="00693434" w:rsidP="00B4097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93434" w:rsidRPr="005A64AC" w:rsidRDefault="00FB6CCE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93434" w:rsidRPr="005A64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693434" w:rsidRPr="005A64AC" w:rsidTr="00693434">
        <w:tc>
          <w:tcPr>
            <w:tcW w:w="6480" w:type="dxa"/>
            <w:vAlign w:val="bottom"/>
          </w:tcPr>
          <w:p w:rsidR="00693434" w:rsidRPr="005A64AC" w:rsidRDefault="00693434" w:rsidP="0069343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434" w:rsidRPr="005A64AC" w:rsidRDefault="0059780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9,330</w:t>
            </w:r>
          </w:p>
        </w:tc>
        <w:tc>
          <w:tcPr>
            <w:tcW w:w="270" w:type="dxa"/>
            <w:vAlign w:val="bottom"/>
          </w:tcPr>
          <w:p w:rsidR="00693434" w:rsidRPr="005A64AC" w:rsidRDefault="00693434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434" w:rsidRPr="005A64AC" w:rsidRDefault="00FB6CCE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693434" w:rsidRPr="005A6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</w:tbl>
    <w:p w:rsidR="002E0FF0" w:rsidRPr="004B79B8" w:rsidRDefault="002E0FF0" w:rsidP="00FF0B23">
      <w:pPr>
        <w:pStyle w:val="Bo-Blankline"/>
        <w:rPr>
          <w:sz w:val="16"/>
          <w:szCs w:val="16"/>
        </w:rPr>
      </w:pPr>
    </w:p>
    <w:p w:rsidR="002E0FF0" w:rsidRPr="005A64AC" w:rsidRDefault="002E0FF0" w:rsidP="00AA05B9">
      <w:pPr>
        <w:ind w:left="547"/>
        <w:rPr>
          <w:rFonts w:ascii="Angsana New" w:hAnsi="Angsana New"/>
          <w:i/>
          <w:iCs/>
          <w:sz w:val="30"/>
          <w:szCs w:val="30"/>
        </w:rPr>
      </w:pPr>
      <w:r w:rsidRPr="005A64AC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:rsidR="002E0FF0" w:rsidRPr="004B79B8" w:rsidRDefault="002E0FF0" w:rsidP="00AA05B9">
      <w:pPr>
        <w:ind w:left="547"/>
        <w:rPr>
          <w:rFonts w:ascii="Angsana New" w:hAnsi="Angsana New"/>
          <w:sz w:val="16"/>
          <w:szCs w:val="16"/>
        </w:rPr>
      </w:pPr>
    </w:p>
    <w:p w:rsidR="002E0FF0" w:rsidRPr="005A64AC" w:rsidRDefault="002E0FF0" w:rsidP="00AA05B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A64AC">
        <w:rPr>
          <w:rFonts w:ascii="Angsana New" w:hAnsi="Angsana New"/>
          <w:sz w:val="30"/>
          <w:szCs w:val="30"/>
          <w:cs/>
        </w:rPr>
        <w:t>บ</w:t>
      </w:r>
      <w:r w:rsidR="00752B44" w:rsidRPr="005A64AC">
        <w:rPr>
          <w:rFonts w:ascii="Angsana New" w:hAnsi="Angsana New"/>
          <w:sz w:val="30"/>
          <w:szCs w:val="30"/>
          <w:cs/>
        </w:rPr>
        <w:t>ริษัทได้ทำสัญญาเช่าที่ดิน</w:t>
      </w:r>
      <w:r w:rsidR="00131AE7" w:rsidRPr="005A64AC">
        <w:rPr>
          <w:rFonts w:ascii="Angsana New" w:hAnsi="Angsana New"/>
          <w:sz w:val="30"/>
          <w:szCs w:val="30"/>
          <w:cs/>
        </w:rPr>
        <w:t>และยานพาหนะ</w:t>
      </w:r>
      <w:r w:rsidRPr="005A64AC">
        <w:rPr>
          <w:rFonts w:ascii="Angsana New" w:hAnsi="Angsana New"/>
          <w:sz w:val="30"/>
          <w:szCs w:val="30"/>
          <w:cs/>
        </w:rPr>
        <w:t xml:space="preserve">หลายฉบับเป็นระยะเวลา </w:t>
      </w:r>
      <w:r w:rsidR="00FB6CCE">
        <w:rPr>
          <w:rFonts w:ascii="Angsana New" w:hAnsi="Angsana New"/>
          <w:sz w:val="30"/>
          <w:szCs w:val="30"/>
        </w:rPr>
        <w:t>1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ปีถึง </w:t>
      </w:r>
      <w:r w:rsidR="00793EE3">
        <w:rPr>
          <w:rFonts w:ascii="Angsana New" w:hAnsi="Angsana New"/>
          <w:sz w:val="30"/>
          <w:szCs w:val="30"/>
        </w:rPr>
        <w:t>5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CB3852" w:rsidRPr="004B79B8" w:rsidRDefault="00CB3852" w:rsidP="00A36197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170"/>
      </w:tblGrid>
      <w:tr w:rsidR="00AA05B9" w:rsidRPr="005A64AC" w:rsidTr="00AA05B9">
        <w:tc>
          <w:tcPr>
            <w:tcW w:w="6498" w:type="dxa"/>
          </w:tcPr>
          <w:p w:rsidR="00AA05B9" w:rsidRPr="005A64AC" w:rsidRDefault="00AA05B9" w:rsidP="000C19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A05B9" w:rsidRPr="005A64AC" w:rsidRDefault="00FB6CCE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A05B9" w:rsidRPr="005A64AC" w:rsidRDefault="00AA05B9" w:rsidP="00DA1B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05B9" w:rsidRPr="005A64AC" w:rsidRDefault="00FB6CCE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A05B9" w:rsidRPr="005A64AC" w:rsidTr="00AA05B9">
        <w:tc>
          <w:tcPr>
            <w:tcW w:w="6498" w:type="dxa"/>
          </w:tcPr>
          <w:p w:rsidR="00AA05B9" w:rsidRPr="005A64AC" w:rsidRDefault="00AA05B9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AA05B9" w:rsidRPr="005A64AC" w:rsidRDefault="00AA05B9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5B9" w:rsidRPr="005A64AC" w:rsidTr="00AA05B9">
        <w:tc>
          <w:tcPr>
            <w:tcW w:w="6498" w:type="dxa"/>
          </w:tcPr>
          <w:p w:rsidR="00AA05B9" w:rsidRPr="005A64AC" w:rsidRDefault="00AA05B9" w:rsidP="00B17401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60" w:type="dxa"/>
            <w:vAlign w:val="bottom"/>
          </w:tcPr>
          <w:p w:rsidR="00AA05B9" w:rsidRPr="005A64AC" w:rsidRDefault="00AA05B9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A05B9" w:rsidRPr="005A64AC" w:rsidRDefault="00AA05B9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A05B9" w:rsidRPr="005A64AC" w:rsidRDefault="00AA05B9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05B9" w:rsidRPr="005A64AC" w:rsidTr="00AA05B9">
        <w:tc>
          <w:tcPr>
            <w:tcW w:w="6498" w:type="dxa"/>
          </w:tcPr>
          <w:p w:rsidR="00AA05B9" w:rsidRPr="005A64AC" w:rsidRDefault="00AA05B9" w:rsidP="00B4097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:rsidR="00AA05B9" w:rsidRPr="005A64AC" w:rsidRDefault="004C4AFA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37,252</w:t>
            </w:r>
          </w:p>
        </w:tc>
        <w:tc>
          <w:tcPr>
            <w:tcW w:w="270" w:type="dxa"/>
            <w:vAlign w:val="bottom"/>
          </w:tcPr>
          <w:p w:rsidR="00AA05B9" w:rsidRPr="005A64AC" w:rsidRDefault="00AA05B9" w:rsidP="00B4097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A05B9" w:rsidRPr="005A64AC" w:rsidRDefault="00FB6CCE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A05B9" w:rsidRPr="005A64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AA05B9" w:rsidRPr="005A64AC" w:rsidTr="00AA05B9">
        <w:tc>
          <w:tcPr>
            <w:tcW w:w="6498" w:type="dxa"/>
            <w:vAlign w:val="bottom"/>
          </w:tcPr>
          <w:p w:rsidR="00AA05B9" w:rsidRPr="005A64AC" w:rsidRDefault="00AA05B9" w:rsidP="00B4097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05B9" w:rsidRPr="005A64AC" w:rsidRDefault="004C4AFA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4A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37,252</w:t>
            </w:r>
          </w:p>
        </w:tc>
        <w:tc>
          <w:tcPr>
            <w:tcW w:w="270" w:type="dxa"/>
            <w:vAlign w:val="bottom"/>
          </w:tcPr>
          <w:p w:rsidR="00AA05B9" w:rsidRPr="005A64AC" w:rsidRDefault="00AA05B9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05B9" w:rsidRPr="005A64AC" w:rsidRDefault="00FB6CCE" w:rsidP="00B4097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AA05B9" w:rsidRPr="005A6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</w:p>
        </w:tc>
      </w:tr>
    </w:tbl>
    <w:p w:rsidR="003344BC" w:rsidRDefault="003344BC">
      <w:pPr>
        <w:spacing w:line="240" w:lineRule="auto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6052F9" w:rsidRPr="00E34840" w:rsidRDefault="006052F9" w:rsidP="006052F9">
      <w:pPr>
        <w:spacing w:line="240" w:lineRule="auto"/>
        <w:ind w:firstLine="540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6052F9" w:rsidRPr="0065672E" w:rsidRDefault="006052F9" w:rsidP="006052F9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6052F9" w:rsidRPr="00E34840" w:rsidRDefault="006052F9" w:rsidP="006052F9">
      <w:pPr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>
        <w:rPr>
          <w:rFonts w:ascii="Angsana New" w:hAnsi="Angsana New"/>
          <w:sz w:val="30"/>
          <w:szCs w:val="30"/>
        </w:rPr>
        <w:t>13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B6CCE">
        <w:rPr>
          <w:rFonts w:ascii="Angsana New" w:hAnsi="Angsana New"/>
          <w:sz w:val="30"/>
          <w:szCs w:val="30"/>
        </w:rPr>
        <w:t>2556</w:t>
      </w:r>
      <w:r w:rsidRPr="00E34840">
        <w:rPr>
          <w:rFonts w:ascii="Angsana New" w:hAnsi="Angsana New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(โครงการที่ </w:t>
      </w:r>
      <w:r w:rsidR="00FB6CCE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z w:val="30"/>
          <w:szCs w:val="30"/>
        </w:rPr>
        <w:t xml:space="preserve">Non-Firm </w:t>
      </w:r>
      <w:r w:rsidRPr="00E34840">
        <w:rPr>
          <w:rFonts w:ascii="Angsana New" w:hAnsi="Angsana New"/>
          <w:sz w:val="30"/>
          <w:szCs w:val="30"/>
          <w:cs/>
        </w:rPr>
        <w:t xml:space="preserve">ขนาด </w:t>
      </w:r>
      <w:r w:rsidRPr="00E34840">
        <w:rPr>
          <w:rFonts w:ascii="Angsana New" w:hAnsi="Angsana New"/>
          <w:sz w:val="30"/>
          <w:szCs w:val="30"/>
          <w:cs/>
        </w:rPr>
        <w:br/>
      </w:r>
      <w:r w:rsidR="00FB6CCE">
        <w:rPr>
          <w:rFonts w:ascii="Angsana New" w:hAnsi="Angsana New"/>
          <w:sz w:val="30"/>
          <w:szCs w:val="30"/>
        </w:rPr>
        <w:t>55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FB6CCE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FB6CCE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FB6CCE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Cs/>
          <w:sz w:val="30"/>
          <w:szCs w:val="30"/>
        </w:rPr>
        <w:t>(Adder)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FB6CCE"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ปี </w:t>
      </w:r>
      <w:r w:rsidRPr="00E34840">
        <w:rPr>
          <w:rFonts w:ascii="Angsana New" w:hAnsi="Angsana New"/>
          <w:b/>
          <w:sz w:val="30"/>
          <w:szCs w:val="30"/>
          <w:cs/>
        </w:rPr>
        <w:br/>
        <w:t xml:space="preserve">นับจากวันเริ่มต้นซื้อขายไฟฟ้า บริษัทเริ่มมีรายได้จากการขายไฟฟ้าเมื่อวันที่ </w:t>
      </w:r>
      <w:r w:rsidR="00FB6CCE">
        <w:rPr>
          <w:rFonts w:ascii="Angsana New" w:hAnsi="Angsana New"/>
          <w:bCs/>
          <w:sz w:val="30"/>
          <w:szCs w:val="30"/>
        </w:rPr>
        <w:t>6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สิงหาคม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FB6CCE">
        <w:rPr>
          <w:rFonts w:ascii="Angsana New" w:hAnsi="Angsana New"/>
          <w:bCs/>
          <w:sz w:val="30"/>
          <w:szCs w:val="30"/>
        </w:rPr>
        <w:t>2558</w:t>
      </w:r>
    </w:p>
    <w:p w:rsidR="006052F9" w:rsidRPr="0065672E" w:rsidRDefault="006052F9" w:rsidP="006052F9">
      <w:pPr>
        <w:spacing w:line="240" w:lineRule="auto"/>
        <w:ind w:left="540" w:right="27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6052F9" w:rsidRDefault="006052F9" w:rsidP="006052F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FB6CCE">
        <w:rPr>
          <w:rFonts w:ascii="Angsana New" w:hAnsi="Angsana New"/>
          <w:spacing w:val="-4"/>
          <w:sz w:val="30"/>
          <w:szCs w:val="30"/>
        </w:rPr>
        <w:t>7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="00FB6CCE">
        <w:rPr>
          <w:rFonts w:ascii="Angsana New" w:hAnsi="Angsana New"/>
          <w:spacing w:val="-4"/>
          <w:sz w:val="30"/>
          <w:szCs w:val="30"/>
        </w:rPr>
        <w:t>2557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(โครงการที่ </w:t>
      </w:r>
      <w:r w:rsidR="00FB6CCE">
        <w:rPr>
          <w:rFonts w:ascii="Angsana New" w:hAnsi="Angsana New"/>
          <w:spacing w:val="-4"/>
          <w:sz w:val="30"/>
          <w:szCs w:val="30"/>
        </w:rPr>
        <w:t>3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Non-Firm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ขนาด </w:t>
      </w:r>
      <w:r w:rsidR="00FB6CCE">
        <w:rPr>
          <w:rFonts w:ascii="Angsana New" w:hAnsi="Angsana New"/>
          <w:spacing w:val="-4"/>
          <w:sz w:val="30"/>
          <w:szCs w:val="30"/>
        </w:rPr>
        <w:t>18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FB6CCE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FB6CCE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FB6CCE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Cs/>
          <w:sz w:val="30"/>
          <w:szCs w:val="30"/>
        </w:rPr>
        <w:t xml:space="preserve"> (Adder)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FB6CCE"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ปี นับจากวันเริ่มต้นซื้อขายไฟฟ้า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บริษัทเริ่มมีรายได้จากการขายไฟฟ้าเมื่อวันที่ </w:t>
      </w:r>
      <w:r w:rsidR="00FB6CCE">
        <w:rPr>
          <w:rFonts w:ascii="Angsana New" w:hAnsi="Angsana New"/>
          <w:bCs/>
          <w:sz w:val="30"/>
          <w:szCs w:val="30"/>
        </w:rPr>
        <w:t>16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มกราคม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FB6CCE">
        <w:rPr>
          <w:rFonts w:ascii="Angsana New" w:hAnsi="Angsana New"/>
          <w:bCs/>
          <w:sz w:val="30"/>
          <w:szCs w:val="30"/>
        </w:rPr>
        <w:t>2558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</w:p>
    <w:p w:rsidR="006052F9" w:rsidRPr="006052F9" w:rsidRDefault="006052F9" w:rsidP="006052F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20"/>
          <w:szCs w:val="20"/>
        </w:rPr>
      </w:pPr>
    </w:p>
    <w:p w:rsidR="006052F9" w:rsidRDefault="006052F9" w:rsidP="006052F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FB6CC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FB6CCE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สิงหาคม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B6CCE">
        <w:rPr>
          <w:rFonts w:ascii="Angsana New" w:hAnsi="Angsana New"/>
          <w:spacing w:val="-4"/>
          <w:sz w:val="30"/>
          <w:szCs w:val="30"/>
        </w:rPr>
        <w:t>25</w:t>
      </w:r>
      <w:r w:rsidR="00FB6CCE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(โครงการที่ </w:t>
      </w:r>
      <w:r w:rsidR="00FB6CCE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Non-Firm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ขนาด </w:t>
      </w:r>
      <w:r w:rsidR="00FB6CCE">
        <w:rPr>
          <w:rFonts w:ascii="Angsana New" w:hAnsi="Angsana New"/>
          <w:spacing w:val="-4"/>
          <w:sz w:val="30"/>
          <w:szCs w:val="30"/>
        </w:rPr>
        <w:t>90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FB6CCE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FB6CCE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FB6CCE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Cs/>
          <w:sz w:val="30"/>
          <w:szCs w:val="30"/>
        </w:rPr>
        <w:t xml:space="preserve"> (Adder)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FB6CCE"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ปี นับจากวันเริ่มต้นซื้อขายไฟฟ้า</w:t>
      </w:r>
    </w:p>
    <w:p w:rsidR="006052F9" w:rsidRPr="0065672E" w:rsidRDefault="006052F9" w:rsidP="006052F9">
      <w:pPr>
        <w:pStyle w:val="Bo-Blankline"/>
      </w:pPr>
    </w:p>
    <w:p w:rsidR="00793EE3" w:rsidRPr="00793EE3" w:rsidRDefault="006052F9" w:rsidP="00793EE3">
      <w:pPr>
        <w:pStyle w:val="Caption"/>
        <w:numPr>
          <w:ilvl w:val="0"/>
          <w:numId w:val="0"/>
        </w:numPr>
        <w:ind w:left="540"/>
        <w:rPr>
          <w:bCs w:val="0"/>
          <w:lang w:val="en-GB"/>
        </w:rPr>
      </w:pPr>
      <w:r w:rsidRPr="006052F9">
        <w:rPr>
          <w:bCs w:val="0"/>
          <w:cs/>
          <w:lang w:val="en-GB"/>
        </w:rPr>
        <w:t>ทั้งนี้บริษัทต้องปฏิบัติตามเงื่อนไขที่ระบุได้ในสัญญาซื้อขายไฟฟ้า</w:t>
      </w:r>
    </w:p>
    <w:p w:rsidR="004C4AFA" w:rsidRPr="004C4AFA" w:rsidRDefault="004C4AFA" w:rsidP="0015025A">
      <w:pPr>
        <w:ind w:left="540"/>
        <w:rPr>
          <w:sz w:val="16"/>
          <w:szCs w:val="16"/>
        </w:rPr>
      </w:pPr>
    </w:p>
    <w:p w:rsidR="004C4AFA" w:rsidRPr="00ED364B" w:rsidRDefault="004C4AFA" w:rsidP="0015025A">
      <w:pPr>
        <w:ind w:left="540"/>
        <w:rPr>
          <w:rFonts w:ascii="Angsana New" w:hAnsi="Angsana New"/>
          <w:b/>
          <w:i/>
          <w:iCs/>
          <w:sz w:val="30"/>
          <w:szCs w:val="30"/>
        </w:rPr>
      </w:pPr>
      <w:r w:rsidRPr="00ED364B">
        <w:rPr>
          <w:rFonts w:ascii="Angsana New" w:hAnsi="Angsana New" w:hint="cs"/>
          <w:b/>
          <w:i/>
          <w:iCs/>
          <w:sz w:val="30"/>
          <w:szCs w:val="30"/>
          <w:cs/>
        </w:rPr>
        <w:t>สัญญาอื่น</w:t>
      </w:r>
    </w:p>
    <w:p w:rsidR="004C4AFA" w:rsidRPr="002448FE" w:rsidRDefault="004C4AFA" w:rsidP="0015025A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/>
          <w:sz w:val="20"/>
          <w:szCs w:val="20"/>
        </w:rPr>
      </w:pPr>
    </w:p>
    <w:p w:rsidR="00F2631D" w:rsidRPr="002448FE" w:rsidRDefault="002448FE" w:rsidP="0015025A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2448FE">
        <w:rPr>
          <w:rFonts w:ascii="Angsana New" w:hAnsi="Angsana New"/>
          <w:b/>
          <w:sz w:val="30"/>
          <w:szCs w:val="30"/>
          <w:cs/>
        </w:rPr>
        <w:t>เมื่อ</w:t>
      </w:r>
      <w:r w:rsidRPr="00B63E47">
        <w:rPr>
          <w:rFonts w:asciiTheme="majorBidi" w:hAnsiTheme="majorBidi" w:cstheme="majorBidi"/>
          <w:b/>
          <w:sz w:val="30"/>
          <w:szCs w:val="30"/>
          <w:cs/>
        </w:rPr>
        <w:t>วันที่</w:t>
      </w:r>
      <w:r w:rsidR="00B63E47">
        <w:rPr>
          <w:rFonts w:ascii="Angsana New" w:hAnsi="Angsana New"/>
          <w:spacing w:val="-4"/>
          <w:sz w:val="30"/>
          <w:szCs w:val="30"/>
        </w:rPr>
        <w:t xml:space="preserve"> 7 </w:t>
      </w:r>
      <w:r w:rsidRPr="00B63E47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="0015025A" w:rsidRPr="002448FE">
        <w:rPr>
          <w:rFonts w:ascii="Angsana New" w:hAnsi="Angsana New"/>
          <w:b/>
          <w:sz w:val="30"/>
          <w:szCs w:val="30"/>
          <w:cs/>
        </w:rPr>
        <w:t xml:space="preserve"> </w:t>
      </w:r>
      <w:r w:rsidRPr="002448FE">
        <w:rPr>
          <w:rFonts w:ascii="Angsana New" w:hAnsi="Angsana New"/>
          <w:bCs/>
          <w:sz w:val="30"/>
          <w:szCs w:val="30"/>
        </w:rPr>
        <w:t>2560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2631D" w:rsidRPr="002448FE">
        <w:rPr>
          <w:rFonts w:ascii="Angsana New" w:hAnsi="Angsana New"/>
          <w:b/>
          <w:sz w:val="30"/>
          <w:szCs w:val="30"/>
          <w:cs/>
        </w:rPr>
        <w:t>บริษัทได้ทำสัญญาจะซื้อจะขาย</w:t>
      </w:r>
      <w:r w:rsidR="0015025A" w:rsidRPr="002448FE">
        <w:rPr>
          <w:rFonts w:ascii="Angsana New" w:hAnsi="Angsana New"/>
          <w:b/>
          <w:sz w:val="30"/>
          <w:szCs w:val="30"/>
          <w:cs/>
        </w:rPr>
        <w:t>ที่ดิน</w:t>
      </w:r>
      <w:r w:rsidR="00F2631D" w:rsidRPr="002448FE">
        <w:rPr>
          <w:rFonts w:ascii="Angsana New" w:hAnsi="Angsana New"/>
          <w:b/>
          <w:sz w:val="30"/>
          <w:szCs w:val="30"/>
          <w:cs/>
        </w:rPr>
        <w:t>กับบริษัทแห่งหนึ่ง</w:t>
      </w:r>
      <w:r w:rsidR="00D46E7B" w:rsidRPr="002448FE">
        <w:rPr>
          <w:rFonts w:ascii="Angsana New" w:hAnsi="Angsana New"/>
          <w:b/>
          <w:sz w:val="30"/>
          <w:szCs w:val="30"/>
          <w:cs/>
        </w:rPr>
        <w:t xml:space="preserve"> ในการนี้ บริษัทผูกพันที่จะต้องจ่ายชำระเงินตามเงื่อนไขที่ระบุใ</w:t>
      </w:r>
      <w:r w:rsidR="00D46E7B" w:rsidRPr="002448FE">
        <w:rPr>
          <w:rFonts w:ascii="Angsana New" w:hAnsi="Angsana New" w:hint="cs"/>
          <w:b/>
          <w:sz w:val="30"/>
          <w:szCs w:val="30"/>
          <w:cs/>
        </w:rPr>
        <w:t>นสัญญา</w:t>
      </w:r>
    </w:p>
    <w:p w:rsidR="00F2631D" w:rsidRPr="002448FE" w:rsidRDefault="00F2631D" w:rsidP="00F2631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p w:rsidR="00D46E7B" w:rsidRDefault="00D46E7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1A4E00" w:rsidRDefault="006052F9" w:rsidP="006052F9">
      <w:pPr>
        <w:pStyle w:val="Caption"/>
        <w:ind w:left="567" w:hanging="567"/>
      </w:pPr>
      <w:r>
        <w:rPr>
          <w:rFonts w:hint="cs"/>
          <w:cs/>
        </w:rPr>
        <w:lastRenderedPageBreak/>
        <w:t>เรื่องอื่น</w:t>
      </w:r>
    </w:p>
    <w:p w:rsidR="006052F9" w:rsidRPr="006052F9" w:rsidRDefault="006052F9" w:rsidP="006052F9">
      <w:pPr>
        <w:rPr>
          <w:rFonts w:asciiTheme="majorBidi" w:hAnsiTheme="majorBidi" w:cstheme="majorBidi"/>
          <w:sz w:val="20"/>
          <w:szCs w:val="20"/>
          <w:lang w:val="en-US"/>
        </w:rPr>
      </w:pPr>
    </w:p>
    <w:p w:rsidR="006052F9" w:rsidRDefault="006052F9" w:rsidP="006052F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0" w:name="_GoBack"/>
      <w:bookmarkEnd w:id="0"/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B6CC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ที่ประชุมคณะกรรมการบริษัทมีมติให้บริษัทลงทุนจัดตั้งบริษัท </w:t>
      </w:r>
      <w:r>
        <w:rPr>
          <w:rFonts w:ascii="Angsana New" w:hAnsi="Angsana New"/>
          <w:sz w:val="30"/>
          <w:szCs w:val="30"/>
        </w:rPr>
        <w:t>TPI Polene Power Investment Company Limited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(“TPIPPI”) </w:t>
      </w:r>
      <w:r>
        <w:rPr>
          <w:rFonts w:ascii="Angsana New" w:hAnsi="Angsana New" w:hint="cs"/>
          <w:sz w:val="30"/>
          <w:szCs w:val="30"/>
          <w:cs/>
        </w:rPr>
        <w:t xml:space="preserve">ในประเทศกัมพูชา โดยมีทุนจดทะเบียนจำนวน </w:t>
      </w:r>
      <w:r w:rsidR="00FB6CCE">
        <w:rPr>
          <w:rFonts w:ascii="Angsana New" w:hAnsi="Angsana New"/>
          <w:sz w:val="30"/>
          <w:szCs w:val="30"/>
        </w:rPr>
        <w:t>125</w:t>
      </w:r>
      <w:r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เหรียญดอลลาร์สหรัฐ (</w:t>
      </w:r>
      <w:r w:rsidR="00FB6CCE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 w:hint="cs"/>
          <w:sz w:val="30"/>
          <w:szCs w:val="30"/>
          <w:cs/>
        </w:rPr>
        <w:t>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="00FB6CCE">
        <w:rPr>
          <w:rFonts w:ascii="Angsana New" w:hAnsi="Angsana New"/>
          <w:sz w:val="30"/>
          <w:szCs w:val="30"/>
        </w:rPr>
        <w:t>125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เหรียญดอลลาร์สหรัฐ) ซึ่งได้จดทะเบียนนิติบุคคลเมื่อ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B6CCE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B6CC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และบริษัทถือหุ้นจำนวน </w:t>
      </w:r>
      <w:r w:rsidR="00FB6CCE">
        <w:rPr>
          <w:rFonts w:ascii="Angsana New" w:hAnsi="Angsana New"/>
          <w:sz w:val="30"/>
          <w:szCs w:val="30"/>
        </w:rPr>
        <w:t>490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 w:rsidR="00FB6CCE">
        <w:rPr>
          <w:rFonts w:ascii="Angsana New" w:hAnsi="Angsana New"/>
          <w:sz w:val="30"/>
          <w:szCs w:val="30"/>
        </w:rPr>
        <w:t>49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ของทุนจดทะเบียน</w:t>
      </w:r>
    </w:p>
    <w:p w:rsidR="006052F9" w:rsidRDefault="006052F9" w:rsidP="006052F9">
      <w:pPr>
        <w:pStyle w:val="Bo-Blankline"/>
      </w:pPr>
    </w:p>
    <w:p w:rsidR="006052F9" w:rsidRPr="006D0A01" w:rsidRDefault="006052F9" w:rsidP="006052F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FB6CC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ที่ประชุมคณะกรรมการบริษัทมีมติอนุมัติการซื้อหุ้นบริษัท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 xml:space="preserve">จากผู้ร่วมทุนฝ่ายกัมพูชา จำนวน </w:t>
      </w:r>
      <w:r w:rsidR="00FB6CCE">
        <w:rPr>
          <w:rFonts w:ascii="Angsana New" w:hAnsi="Angsana New"/>
          <w:sz w:val="30"/>
          <w:szCs w:val="30"/>
        </w:rPr>
        <w:t>510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 ร้อยละ </w:t>
      </w:r>
      <w:r w:rsidR="00FB6CCE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ของทุนจดทะเบียนของ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 xml:space="preserve">ภายหลังการซื้อหุ้นเพิ่มจะส่งผลให้บริษัทถือหุ้นเป็นจำนวน </w:t>
      </w:r>
      <w:r w:rsidR="00FB6CC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,</w:t>
      </w:r>
      <w:r w:rsidR="00FB6CCE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 w:rsidR="00FB6CCE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ของทุนจดทะเบียนของ </w:t>
      </w:r>
      <w:r>
        <w:rPr>
          <w:rFonts w:ascii="Angsana New" w:hAnsi="Angsana New"/>
          <w:sz w:val="30"/>
          <w:szCs w:val="30"/>
        </w:rPr>
        <w:t>TPIPPI</w:t>
      </w:r>
    </w:p>
    <w:p w:rsidR="006052F9" w:rsidRDefault="006052F9" w:rsidP="006052F9">
      <w:pPr>
        <w:pStyle w:val="Bo-Blankline"/>
      </w:pPr>
    </w:p>
    <w:p w:rsidR="00563183" w:rsidRDefault="006052F9" w:rsidP="00563183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D071E5">
        <w:rPr>
          <w:rFonts w:ascii="Angsana New" w:hAnsi="Angsana New"/>
          <w:sz w:val="30"/>
          <w:szCs w:val="30"/>
        </w:rPr>
        <w:t xml:space="preserve">31 </w:t>
      </w:r>
      <w:r w:rsidR="00D071E5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B6CC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 TPIPPI </w:t>
      </w:r>
      <w:r>
        <w:rPr>
          <w:rFonts w:ascii="Angsana New" w:hAnsi="Angsana New" w:hint="cs"/>
          <w:sz w:val="30"/>
          <w:szCs w:val="30"/>
          <w:cs/>
        </w:rPr>
        <w:t xml:space="preserve">ยังไม่มีการเรียกชำระค่าหุ้นดังกล่าวและยังไม่มีการเปิดดำเนินการเชิงพาณิชย์ บริษัทจึงไม่ได้จัดทำงบการเงินรวมเนื่องจากงบการเงินของ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ไม่มีสาระสำคัญต่องบการเงินรวมของบริษัท</w:t>
      </w:r>
    </w:p>
    <w:p w:rsidR="00563183" w:rsidRPr="00563183" w:rsidRDefault="00563183" w:rsidP="00563183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E16798" w:rsidRPr="00563183" w:rsidRDefault="00E16798" w:rsidP="00563183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ต่อ</w:t>
      </w:r>
      <w:r w:rsidR="00C774D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774D6">
        <w:rPr>
          <w:rFonts w:ascii="Angsana New" w:hAnsi="Angsana New"/>
          <w:sz w:val="30"/>
          <w:szCs w:val="30"/>
          <w:lang w:val="en-US"/>
        </w:rPr>
        <w:t>23</w:t>
      </w:r>
      <w:r w:rsidR="00C774D6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C774D6">
        <w:rPr>
          <w:rFonts w:ascii="Angsana New" w:hAnsi="Angsana New"/>
          <w:sz w:val="30"/>
          <w:szCs w:val="30"/>
          <w:lang w:val="en-US"/>
        </w:rPr>
        <w:t xml:space="preserve">2561 TPIPPI </w:t>
      </w:r>
      <w:r w:rsidR="00C774D6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="00C774D6">
        <w:rPr>
          <w:rFonts w:ascii="Angsana New" w:hAnsi="Angsana New"/>
          <w:sz w:val="30"/>
          <w:szCs w:val="30"/>
          <w:lang w:val="en-US"/>
        </w:rPr>
        <w:t xml:space="preserve">100 </w:t>
      </w:r>
      <w:r w:rsidR="00C774D6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>
        <w:rPr>
          <w:rFonts w:ascii="Angsana New" w:hAnsi="Angsana New" w:hint="cs"/>
          <w:sz w:val="30"/>
          <w:szCs w:val="30"/>
          <w:cs/>
        </w:rPr>
        <w:t>บริษัทได้ชำระค่าหุ้นดังกล่าวเต็ม</w:t>
      </w:r>
      <w:r w:rsidR="00017A3A">
        <w:rPr>
          <w:rFonts w:ascii="Angsana New" w:hAnsi="Angsana New" w:hint="cs"/>
          <w:sz w:val="30"/>
          <w:szCs w:val="30"/>
          <w:cs/>
        </w:rPr>
        <w:t>มูลค่า</w:t>
      </w:r>
      <w:r w:rsidR="00410AA1">
        <w:rPr>
          <w:rFonts w:ascii="Angsana New" w:hAnsi="Angsana New" w:hint="cs"/>
          <w:sz w:val="30"/>
          <w:szCs w:val="30"/>
          <w:cs/>
        </w:rPr>
        <w:t>เป็น</w:t>
      </w:r>
      <w:r w:rsidR="00017A3A">
        <w:rPr>
          <w:rFonts w:ascii="Angsana New" w:hAnsi="Angsana New" w:hint="cs"/>
          <w:sz w:val="30"/>
          <w:szCs w:val="30"/>
          <w:cs/>
        </w:rPr>
        <w:t>จำนวน</w:t>
      </w:r>
      <w:r w:rsidR="00410AA1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410AA1">
        <w:rPr>
          <w:rFonts w:ascii="Angsana New" w:hAnsi="Angsana New"/>
          <w:sz w:val="30"/>
          <w:szCs w:val="30"/>
          <w:lang w:val="en-US"/>
        </w:rPr>
        <w:t xml:space="preserve">125,000 </w:t>
      </w:r>
      <w:r w:rsidR="00410AA1">
        <w:rPr>
          <w:rFonts w:ascii="Angsana New" w:hAnsi="Angsana New" w:hint="cs"/>
          <w:sz w:val="30"/>
          <w:szCs w:val="30"/>
          <w:cs/>
          <w:lang w:val="en-US"/>
        </w:rPr>
        <w:t xml:space="preserve">เหรียญสหรัฐ หรือเทียบเท่า </w:t>
      </w:r>
      <w:r w:rsidR="00410AA1">
        <w:rPr>
          <w:rFonts w:ascii="Angsana New" w:hAnsi="Angsana New"/>
          <w:sz w:val="30"/>
          <w:szCs w:val="30"/>
          <w:lang w:val="en-US"/>
        </w:rPr>
        <w:t xml:space="preserve">3.96 </w:t>
      </w:r>
      <w:r w:rsidR="00410AA1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sectPr w:rsidR="00E16798" w:rsidRPr="00563183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E46" w:rsidRDefault="005C7E46">
      <w:r>
        <w:separator/>
      </w:r>
    </w:p>
  </w:endnote>
  <w:endnote w:type="continuationSeparator" w:id="0">
    <w:p w:rsidR="005C7E46" w:rsidRDefault="005C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91682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:rsidR="00353598" w:rsidRPr="003F6269" w:rsidRDefault="00353598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F626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F626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F626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4CEA">
          <w:rPr>
            <w:rFonts w:asciiTheme="majorBidi" w:hAnsiTheme="majorBidi" w:cstheme="majorBidi"/>
            <w:noProof/>
            <w:sz w:val="28"/>
            <w:szCs w:val="28"/>
          </w:rPr>
          <w:t>40</w:t>
        </w:r>
        <w:r w:rsidRPr="003F626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98" w:rsidRPr="003F6269" w:rsidRDefault="00353598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3F6269">
      <w:rPr>
        <w:rFonts w:asciiTheme="majorBidi" w:hAnsiTheme="majorBidi" w:cstheme="majorBidi"/>
        <w:sz w:val="28"/>
        <w:szCs w:val="28"/>
      </w:rPr>
      <w:fldChar w:fldCharType="begin"/>
    </w:r>
    <w:r w:rsidRPr="003F6269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3F6269">
      <w:rPr>
        <w:rFonts w:asciiTheme="majorBidi" w:hAnsiTheme="majorBidi" w:cstheme="majorBidi"/>
        <w:sz w:val="28"/>
        <w:szCs w:val="28"/>
      </w:rPr>
      <w:fldChar w:fldCharType="separate"/>
    </w:r>
    <w:r w:rsidR="00594CEA">
      <w:rPr>
        <w:rFonts w:asciiTheme="majorBidi" w:hAnsiTheme="majorBidi" w:cstheme="majorBidi"/>
        <w:noProof/>
        <w:sz w:val="28"/>
        <w:szCs w:val="28"/>
      </w:rPr>
      <w:t>52</w:t>
    </w:r>
    <w:r w:rsidRPr="003F6269">
      <w:rPr>
        <w:rFonts w:asciiTheme="majorBidi" w:hAnsiTheme="majorBidi" w:cstheme="majorBidi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98" w:rsidRPr="003F6269" w:rsidRDefault="00353598" w:rsidP="006045BA">
    <w:pPr>
      <w:pStyle w:val="Footer"/>
      <w:jc w:val="center"/>
      <w:rPr>
        <w:rFonts w:ascii="Angsana New" w:hAnsi="Angsana New"/>
        <w:sz w:val="28"/>
        <w:szCs w:val="28"/>
      </w:rPr>
    </w:pPr>
    <w:r w:rsidRPr="003F6269">
      <w:rPr>
        <w:rFonts w:ascii="Angsana New" w:hAnsi="Angsana New"/>
        <w:sz w:val="28"/>
        <w:szCs w:val="28"/>
      </w:rPr>
      <w:fldChar w:fldCharType="begin"/>
    </w:r>
    <w:r w:rsidRPr="003F6269">
      <w:rPr>
        <w:rFonts w:ascii="Angsana New" w:hAnsi="Angsana New"/>
        <w:sz w:val="28"/>
        <w:szCs w:val="28"/>
      </w:rPr>
      <w:instrText xml:space="preserve"> PAGE   \* MERGEFORMAT </w:instrText>
    </w:r>
    <w:r w:rsidRPr="003F6269">
      <w:rPr>
        <w:rFonts w:ascii="Angsana New" w:hAnsi="Angsana New"/>
        <w:sz w:val="28"/>
        <w:szCs w:val="28"/>
      </w:rPr>
      <w:fldChar w:fldCharType="separate"/>
    </w:r>
    <w:r w:rsidR="00594CEA">
      <w:rPr>
        <w:rFonts w:ascii="Angsana New" w:hAnsi="Angsana New"/>
        <w:noProof/>
        <w:sz w:val="28"/>
        <w:szCs w:val="28"/>
      </w:rPr>
      <w:t>67</w:t>
    </w:r>
    <w:r w:rsidRPr="003F6269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E46" w:rsidRDefault="005C7E46">
      <w:r>
        <w:separator/>
      </w:r>
    </w:p>
  </w:footnote>
  <w:footnote w:type="continuationSeparator" w:id="0">
    <w:p w:rsidR="005C7E46" w:rsidRDefault="005C7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98" w:rsidRDefault="00353598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353598" w:rsidRDefault="00353598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:rsidR="00353598" w:rsidRPr="00E22BD2" w:rsidRDefault="00353598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353598" w:rsidRPr="00E534EC" w:rsidRDefault="00353598" w:rsidP="00FB4FBC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639CBA8E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828218C"/>
    <w:multiLevelType w:val="hybridMultilevel"/>
    <w:tmpl w:val="CF10193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2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6" w15:restartNumberingAfterBreak="0">
    <w:nsid w:val="5029077A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3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4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0"/>
  </w:num>
  <w:num w:numId="6">
    <w:abstractNumId w:val="1"/>
  </w:num>
  <w:num w:numId="7">
    <w:abstractNumId w:val="22"/>
  </w:num>
  <w:num w:numId="8">
    <w:abstractNumId w:val="11"/>
  </w:num>
  <w:num w:numId="9">
    <w:abstractNumId w:val="6"/>
  </w:num>
  <w:num w:numId="10">
    <w:abstractNumId w:val="14"/>
  </w:num>
  <w:num w:numId="11">
    <w:abstractNumId w:val="23"/>
  </w:num>
  <w:num w:numId="12">
    <w:abstractNumId w:val="8"/>
  </w:num>
  <w:num w:numId="13">
    <w:abstractNumId w:val="19"/>
  </w:num>
  <w:num w:numId="14">
    <w:abstractNumId w:val="7"/>
  </w:num>
  <w:num w:numId="15">
    <w:abstractNumId w:val="13"/>
  </w:num>
  <w:num w:numId="16">
    <w:abstractNumId w:val="3"/>
  </w:num>
  <w:num w:numId="17">
    <w:abstractNumId w:val="25"/>
  </w:num>
  <w:num w:numId="18">
    <w:abstractNumId w:val="12"/>
  </w:num>
  <w:num w:numId="19">
    <w:abstractNumId w:val="5"/>
  </w:num>
  <w:num w:numId="20">
    <w:abstractNumId w:val="18"/>
  </w:num>
  <w:num w:numId="21">
    <w:abstractNumId w:val="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6"/>
  </w:num>
  <w:num w:numId="28">
    <w:abstractNumId w:val="24"/>
  </w:num>
  <w:num w:numId="29">
    <w:abstractNumId w:val="2"/>
  </w:num>
  <w:num w:numId="30">
    <w:abstractNumId w:val="9"/>
  </w:num>
  <w:num w:numId="31">
    <w:abstractNumId w:val="17"/>
  </w:num>
  <w:num w:numId="32">
    <w:abstractNumId w:val="1"/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B5F"/>
    <w:rsid w:val="00000EE9"/>
    <w:rsid w:val="00001069"/>
    <w:rsid w:val="00001D81"/>
    <w:rsid w:val="00001EB9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17A3A"/>
    <w:rsid w:val="000200E6"/>
    <w:rsid w:val="000200E7"/>
    <w:rsid w:val="000203E0"/>
    <w:rsid w:val="00020824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20E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69"/>
    <w:rsid w:val="000279F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739"/>
    <w:rsid w:val="000318DC"/>
    <w:rsid w:val="00031C5A"/>
    <w:rsid w:val="00031E80"/>
    <w:rsid w:val="00031F3A"/>
    <w:rsid w:val="00032081"/>
    <w:rsid w:val="00032439"/>
    <w:rsid w:val="0003299A"/>
    <w:rsid w:val="000333B0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6C98"/>
    <w:rsid w:val="00036FBE"/>
    <w:rsid w:val="00037204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D24"/>
    <w:rsid w:val="00047E9C"/>
    <w:rsid w:val="00050251"/>
    <w:rsid w:val="00050262"/>
    <w:rsid w:val="00050CA2"/>
    <w:rsid w:val="00051100"/>
    <w:rsid w:val="00052375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857"/>
    <w:rsid w:val="00054B71"/>
    <w:rsid w:val="00055217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0F"/>
    <w:rsid w:val="00063824"/>
    <w:rsid w:val="000639B2"/>
    <w:rsid w:val="00063A04"/>
    <w:rsid w:val="000640AD"/>
    <w:rsid w:val="000642B6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9B4"/>
    <w:rsid w:val="00070EE1"/>
    <w:rsid w:val="000712EB"/>
    <w:rsid w:val="000718D6"/>
    <w:rsid w:val="00071902"/>
    <w:rsid w:val="00072143"/>
    <w:rsid w:val="00072781"/>
    <w:rsid w:val="000728A0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D23"/>
    <w:rsid w:val="00085DE0"/>
    <w:rsid w:val="000860EB"/>
    <w:rsid w:val="00086B7B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BCE"/>
    <w:rsid w:val="000B0CBB"/>
    <w:rsid w:val="000B0DF3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410B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64D"/>
    <w:rsid w:val="000D1765"/>
    <w:rsid w:val="000D18DF"/>
    <w:rsid w:val="000D1EE4"/>
    <w:rsid w:val="000D202D"/>
    <w:rsid w:val="000D2709"/>
    <w:rsid w:val="000D27C6"/>
    <w:rsid w:val="000D2D60"/>
    <w:rsid w:val="000D3476"/>
    <w:rsid w:val="000D384B"/>
    <w:rsid w:val="000D3CF9"/>
    <w:rsid w:val="000D4170"/>
    <w:rsid w:val="000D42AD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DC"/>
    <w:rsid w:val="000E3811"/>
    <w:rsid w:val="000E4217"/>
    <w:rsid w:val="000E447A"/>
    <w:rsid w:val="000E51EA"/>
    <w:rsid w:val="000E53EF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EFE"/>
    <w:rsid w:val="000F4377"/>
    <w:rsid w:val="000F4859"/>
    <w:rsid w:val="000F62BB"/>
    <w:rsid w:val="000F6DF2"/>
    <w:rsid w:val="000F7D57"/>
    <w:rsid w:val="00100327"/>
    <w:rsid w:val="001005B5"/>
    <w:rsid w:val="001016DC"/>
    <w:rsid w:val="00101BD2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4F"/>
    <w:rsid w:val="00105FFD"/>
    <w:rsid w:val="00106E62"/>
    <w:rsid w:val="001072C1"/>
    <w:rsid w:val="001074D8"/>
    <w:rsid w:val="001076DD"/>
    <w:rsid w:val="001076E3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E27"/>
    <w:rsid w:val="00132EEC"/>
    <w:rsid w:val="00132F9A"/>
    <w:rsid w:val="001332CB"/>
    <w:rsid w:val="00133352"/>
    <w:rsid w:val="00133A34"/>
    <w:rsid w:val="00133F92"/>
    <w:rsid w:val="0013438A"/>
    <w:rsid w:val="00134739"/>
    <w:rsid w:val="00134E9F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E02"/>
    <w:rsid w:val="001530E7"/>
    <w:rsid w:val="00153735"/>
    <w:rsid w:val="0015416B"/>
    <w:rsid w:val="00154216"/>
    <w:rsid w:val="001543A0"/>
    <w:rsid w:val="00154FCB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2BFE"/>
    <w:rsid w:val="00162E09"/>
    <w:rsid w:val="001631E6"/>
    <w:rsid w:val="00163A43"/>
    <w:rsid w:val="00163C43"/>
    <w:rsid w:val="001645BA"/>
    <w:rsid w:val="0016465E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216"/>
    <w:rsid w:val="001703A0"/>
    <w:rsid w:val="001706FD"/>
    <w:rsid w:val="00171049"/>
    <w:rsid w:val="00171264"/>
    <w:rsid w:val="001713EE"/>
    <w:rsid w:val="00172290"/>
    <w:rsid w:val="001730DE"/>
    <w:rsid w:val="001733EF"/>
    <w:rsid w:val="0017393A"/>
    <w:rsid w:val="00173C2E"/>
    <w:rsid w:val="00173D5A"/>
    <w:rsid w:val="0017422F"/>
    <w:rsid w:val="001748AB"/>
    <w:rsid w:val="00174A83"/>
    <w:rsid w:val="00175397"/>
    <w:rsid w:val="001758B4"/>
    <w:rsid w:val="00175993"/>
    <w:rsid w:val="001764AE"/>
    <w:rsid w:val="0017688F"/>
    <w:rsid w:val="001770B4"/>
    <w:rsid w:val="0017754D"/>
    <w:rsid w:val="00177F67"/>
    <w:rsid w:val="00180A11"/>
    <w:rsid w:val="00180DF9"/>
    <w:rsid w:val="00181614"/>
    <w:rsid w:val="00181642"/>
    <w:rsid w:val="00181AE2"/>
    <w:rsid w:val="00182188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0D"/>
    <w:rsid w:val="00190BCA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492"/>
    <w:rsid w:val="00197592"/>
    <w:rsid w:val="001978BA"/>
    <w:rsid w:val="00197919"/>
    <w:rsid w:val="0019795D"/>
    <w:rsid w:val="00197AB8"/>
    <w:rsid w:val="00197B00"/>
    <w:rsid w:val="001A017E"/>
    <w:rsid w:val="001A0350"/>
    <w:rsid w:val="001A0907"/>
    <w:rsid w:val="001A0A18"/>
    <w:rsid w:val="001A0A3D"/>
    <w:rsid w:val="001A0C56"/>
    <w:rsid w:val="001A13DD"/>
    <w:rsid w:val="001A1451"/>
    <w:rsid w:val="001A1493"/>
    <w:rsid w:val="001A1592"/>
    <w:rsid w:val="001A2025"/>
    <w:rsid w:val="001A2486"/>
    <w:rsid w:val="001A26D8"/>
    <w:rsid w:val="001A2B0D"/>
    <w:rsid w:val="001A2BCC"/>
    <w:rsid w:val="001A2C33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558"/>
    <w:rsid w:val="001A7714"/>
    <w:rsid w:val="001A7994"/>
    <w:rsid w:val="001A7F31"/>
    <w:rsid w:val="001B0684"/>
    <w:rsid w:val="001B0A9E"/>
    <w:rsid w:val="001B1454"/>
    <w:rsid w:val="001B1A02"/>
    <w:rsid w:val="001B1B16"/>
    <w:rsid w:val="001B208F"/>
    <w:rsid w:val="001B2210"/>
    <w:rsid w:val="001B27F3"/>
    <w:rsid w:val="001B2B07"/>
    <w:rsid w:val="001B2D00"/>
    <w:rsid w:val="001B2D57"/>
    <w:rsid w:val="001B48C7"/>
    <w:rsid w:val="001B4927"/>
    <w:rsid w:val="001B4CC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C6"/>
    <w:rsid w:val="001C0B84"/>
    <w:rsid w:val="001C17BF"/>
    <w:rsid w:val="001C1D9D"/>
    <w:rsid w:val="001C1DAA"/>
    <w:rsid w:val="001C2DE0"/>
    <w:rsid w:val="001C3014"/>
    <w:rsid w:val="001C37CA"/>
    <w:rsid w:val="001C3998"/>
    <w:rsid w:val="001C3AFE"/>
    <w:rsid w:val="001C3EAF"/>
    <w:rsid w:val="001C40EA"/>
    <w:rsid w:val="001C4133"/>
    <w:rsid w:val="001C48AC"/>
    <w:rsid w:val="001C52D3"/>
    <w:rsid w:val="001C52E8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82F"/>
    <w:rsid w:val="001D4D40"/>
    <w:rsid w:val="001D606A"/>
    <w:rsid w:val="001D66B8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2BC"/>
    <w:rsid w:val="001E17DF"/>
    <w:rsid w:val="001E1D30"/>
    <w:rsid w:val="001E1E96"/>
    <w:rsid w:val="001E2638"/>
    <w:rsid w:val="001E2B1E"/>
    <w:rsid w:val="001E2CEB"/>
    <w:rsid w:val="001E32C6"/>
    <w:rsid w:val="001E346C"/>
    <w:rsid w:val="001E365F"/>
    <w:rsid w:val="001E3725"/>
    <w:rsid w:val="001E381B"/>
    <w:rsid w:val="001E3E99"/>
    <w:rsid w:val="001E45F1"/>
    <w:rsid w:val="001E475E"/>
    <w:rsid w:val="001E4838"/>
    <w:rsid w:val="001E4CE8"/>
    <w:rsid w:val="001E5821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448"/>
    <w:rsid w:val="001F0C8F"/>
    <w:rsid w:val="001F10CC"/>
    <w:rsid w:val="001F1215"/>
    <w:rsid w:val="001F17B3"/>
    <w:rsid w:val="001F2188"/>
    <w:rsid w:val="001F2BD0"/>
    <w:rsid w:val="001F2E65"/>
    <w:rsid w:val="001F318E"/>
    <w:rsid w:val="001F44C6"/>
    <w:rsid w:val="001F4BC7"/>
    <w:rsid w:val="001F4D42"/>
    <w:rsid w:val="001F5243"/>
    <w:rsid w:val="001F5254"/>
    <w:rsid w:val="001F535B"/>
    <w:rsid w:val="001F5895"/>
    <w:rsid w:val="001F5A2E"/>
    <w:rsid w:val="001F6146"/>
    <w:rsid w:val="001F625F"/>
    <w:rsid w:val="001F6806"/>
    <w:rsid w:val="001F68AC"/>
    <w:rsid w:val="001F6AC7"/>
    <w:rsid w:val="001F6E71"/>
    <w:rsid w:val="001F70E4"/>
    <w:rsid w:val="001F7559"/>
    <w:rsid w:val="001F7909"/>
    <w:rsid w:val="001F7F0C"/>
    <w:rsid w:val="002001F3"/>
    <w:rsid w:val="002011D1"/>
    <w:rsid w:val="00201378"/>
    <w:rsid w:val="00201688"/>
    <w:rsid w:val="00202402"/>
    <w:rsid w:val="00202639"/>
    <w:rsid w:val="00202E76"/>
    <w:rsid w:val="00202F2C"/>
    <w:rsid w:val="0020320A"/>
    <w:rsid w:val="0020336C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77B5"/>
    <w:rsid w:val="002077F9"/>
    <w:rsid w:val="00207840"/>
    <w:rsid w:val="00207ABD"/>
    <w:rsid w:val="00207BAC"/>
    <w:rsid w:val="0021006F"/>
    <w:rsid w:val="002101E7"/>
    <w:rsid w:val="00211234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EF"/>
    <w:rsid w:val="002140D7"/>
    <w:rsid w:val="0021459F"/>
    <w:rsid w:val="00214873"/>
    <w:rsid w:val="00214C6E"/>
    <w:rsid w:val="00214E30"/>
    <w:rsid w:val="00214F22"/>
    <w:rsid w:val="0021593C"/>
    <w:rsid w:val="00215A34"/>
    <w:rsid w:val="002160B1"/>
    <w:rsid w:val="002162A6"/>
    <w:rsid w:val="002164C4"/>
    <w:rsid w:val="002166C4"/>
    <w:rsid w:val="0021685F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0C4"/>
    <w:rsid w:val="00221FBC"/>
    <w:rsid w:val="002224AF"/>
    <w:rsid w:val="002224EB"/>
    <w:rsid w:val="00222B85"/>
    <w:rsid w:val="00222C32"/>
    <w:rsid w:val="00222C6F"/>
    <w:rsid w:val="00222D35"/>
    <w:rsid w:val="002233FB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C67"/>
    <w:rsid w:val="00241D38"/>
    <w:rsid w:val="00242094"/>
    <w:rsid w:val="0024288A"/>
    <w:rsid w:val="00242972"/>
    <w:rsid w:val="00242BD5"/>
    <w:rsid w:val="00243476"/>
    <w:rsid w:val="0024356E"/>
    <w:rsid w:val="002436E1"/>
    <w:rsid w:val="00243A6B"/>
    <w:rsid w:val="00243EDE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0AB"/>
    <w:rsid w:val="0024750A"/>
    <w:rsid w:val="0024780F"/>
    <w:rsid w:val="0025051D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594"/>
    <w:rsid w:val="00266755"/>
    <w:rsid w:val="00266825"/>
    <w:rsid w:val="00266A03"/>
    <w:rsid w:val="00266A6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2E9B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520"/>
    <w:rsid w:val="00280C33"/>
    <w:rsid w:val="002812C4"/>
    <w:rsid w:val="0028139F"/>
    <w:rsid w:val="00281577"/>
    <w:rsid w:val="00281600"/>
    <w:rsid w:val="002821ED"/>
    <w:rsid w:val="00282405"/>
    <w:rsid w:val="002826F2"/>
    <w:rsid w:val="00282D31"/>
    <w:rsid w:val="00283176"/>
    <w:rsid w:val="002845AF"/>
    <w:rsid w:val="00284626"/>
    <w:rsid w:val="00285191"/>
    <w:rsid w:val="002853F7"/>
    <w:rsid w:val="002855E5"/>
    <w:rsid w:val="00285AA2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1F7F"/>
    <w:rsid w:val="00292082"/>
    <w:rsid w:val="002920E4"/>
    <w:rsid w:val="002925ED"/>
    <w:rsid w:val="00292BDC"/>
    <w:rsid w:val="00292E08"/>
    <w:rsid w:val="002933B7"/>
    <w:rsid w:val="0029358E"/>
    <w:rsid w:val="00293A4D"/>
    <w:rsid w:val="0029433B"/>
    <w:rsid w:val="002952F9"/>
    <w:rsid w:val="00295617"/>
    <w:rsid w:val="00295B2B"/>
    <w:rsid w:val="002961CD"/>
    <w:rsid w:val="00296658"/>
    <w:rsid w:val="00296775"/>
    <w:rsid w:val="002967D0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48BA"/>
    <w:rsid w:val="002A5535"/>
    <w:rsid w:val="002A560C"/>
    <w:rsid w:val="002A5903"/>
    <w:rsid w:val="002A6B9A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3E3"/>
    <w:rsid w:val="002B25E1"/>
    <w:rsid w:val="002B272E"/>
    <w:rsid w:val="002B2F28"/>
    <w:rsid w:val="002B32D5"/>
    <w:rsid w:val="002B3512"/>
    <w:rsid w:val="002B3BA2"/>
    <w:rsid w:val="002B42DB"/>
    <w:rsid w:val="002B4DCC"/>
    <w:rsid w:val="002B5428"/>
    <w:rsid w:val="002B57F9"/>
    <w:rsid w:val="002B5EBB"/>
    <w:rsid w:val="002B5EC1"/>
    <w:rsid w:val="002B6FCF"/>
    <w:rsid w:val="002B7B99"/>
    <w:rsid w:val="002B7BBC"/>
    <w:rsid w:val="002C07C2"/>
    <w:rsid w:val="002C0CD8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982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7D"/>
    <w:rsid w:val="002D03BE"/>
    <w:rsid w:val="002D0EB3"/>
    <w:rsid w:val="002D115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851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9DA"/>
    <w:rsid w:val="002D7A1B"/>
    <w:rsid w:val="002D7A5D"/>
    <w:rsid w:val="002D7E1A"/>
    <w:rsid w:val="002E0286"/>
    <w:rsid w:val="002E0337"/>
    <w:rsid w:val="002E03C1"/>
    <w:rsid w:val="002E04DD"/>
    <w:rsid w:val="002E0F5B"/>
    <w:rsid w:val="002E0FA2"/>
    <w:rsid w:val="002E0FF0"/>
    <w:rsid w:val="002E15F3"/>
    <w:rsid w:val="002E1A7B"/>
    <w:rsid w:val="002E1B47"/>
    <w:rsid w:val="002E1E09"/>
    <w:rsid w:val="002E1E81"/>
    <w:rsid w:val="002E1FD1"/>
    <w:rsid w:val="002E25F6"/>
    <w:rsid w:val="002E26EC"/>
    <w:rsid w:val="002E28DC"/>
    <w:rsid w:val="002E2D0C"/>
    <w:rsid w:val="002E3191"/>
    <w:rsid w:val="002E3ED0"/>
    <w:rsid w:val="002E411D"/>
    <w:rsid w:val="002E4339"/>
    <w:rsid w:val="002E43F5"/>
    <w:rsid w:val="002E48BC"/>
    <w:rsid w:val="002E48BE"/>
    <w:rsid w:val="002E4C25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D82"/>
    <w:rsid w:val="002F1017"/>
    <w:rsid w:val="002F1032"/>
    <w:rsid w:val="002F1AEA"/>
    <w:rsid w:val="002F291B"/>
    <w:rsid w:val="002F3294"/>
    <w:rsid w:val="002F41F5"/>
    <w:rsid w:val="002F4550"/>
    <w:rsid w:val="002F4903"/>
    <w:rsid w:val="002F505F"/>
    <w:rsid w:val="002F531B"/>
    <w:rsid w:val="002F5A62"/>
    <w:rsid w:val="002F64F2"/>
    <w:rsid w:val="002F66C7"/>
    <w:rsid w:val="002F6D39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C7"/>
    <w:rsid w:val="00313CB7"/>
    <w:rsid w:val="00314228"/>
    <w:rsid w:val="00314396"/>
    <w:rsid w:val="0031477C"/>
    <w:rsid w:val="003155F1"/>
    <w:rsid w:val="00315E02"/>
    <w:rsid w:val="00315F34"/>
    <w:rsid w:val="00316041"/>
    <w:rsid w:val="00316108"/>
    <w:rsid w:val="00316193"/>
    <w:rsid w:val="003164B4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770"/>
    <w:rsid w:val="00331CE4"/>
    <w:rsid w:val="00331FEB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34F"/>
    <w:rsid w:val="003344BC"/>
    <w:rsid w:val="00334C21"/>
    <w:rsid w:val="00335B2A"/>
    <w:rsid w:val="00335D0A"/>
    <w:rsid w:val="00335F7C"/>
    <w:rsid w:val="003362A8"/>
    <w:rsid w:val="00336D0D"/>
    <w:rsid w:val="00337361"/>
    <w:rsid w:val="0033768D"/>
    <w:rsid w:val="00337D5F"/>
    <w:rsid w:val="00337D6D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2079"/>
    <w:rsid w:val="00342292"/>
    <w:rsid w:val="003424A1"/>
    <w:rsid w:val="003426F8"/>
    <w:rsid w:val="00342B69"/>
    <w:rsid w:val="003430BE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647"/>
    <w:rsid w:val="00346829"/>
    <w:rsid w:val="00346E3C"/>
    <w:rsid w:val="00347639"/>
    <w:rsid w:val="003476AE"/>
    <w:rsid w:val="003479B0"/>
    <w:rsid w:val="00347BD4"/>
    <w:rsid w:val="00347C6C"/>
    <w:rsid w:val="003500C9"/>
    <w:rsid w:val="00350323"/>
    <w:rsid w:val="00350AC9"/>
    <w:rsid w:val="00350BB2"/>
    <w:rsid w:val="00350C11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598"/>
    <w:rsid w:val="003538CA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CDE"/>
    <w:rsid w:val="003647C4"/>
    <w:rsid w:val="00364A47"/>
    <w:rsid w:val="00365004"/>
    <w:rsid w:val="0036563C"/>
    <w:rsid w:val="003656D0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FAB"/>
    <w:rsid w:val="00371FF4"/>
    <w:rsid w:val="00372038"/>
    <w:rsid w:val="00372B99"/>
    <w:rsid w:val="00373155"/>
    <w:rsid w:val="003733C7"/>
    <w:rsid w:val="0037360E"/>
    <w:rsid w:val="003739AB"/>
    <w:rsid w:val="00373CB0"/>
    <w:rsid w:val="00373F4D"/>
    <w:rsid w:val="003740A4"/>
    <w:rsid w:val="003740D2"/>
    <w:rsid w:val="003742F5"/>
    <w:rsid w:val="00374382"/>
    <w:rsid w:val="003744F0"/>
    <w:rsid w:val="0037452C"/>
    <w:rsid w:val="00374ABD"/>
    <w:rsid w:val="003750C0"/>
    <w:rsid w:val="003751E9"/>
    <w:rsid w:val="0037559A"/>
    <w:rsid w:val="00375D79"/>
    <w:rsid w:val="0037630A"/>
    <w:rsid w:val="003763A2"/>
    <w:rsid w:val="003767FB"/>
    <w:rsid w:val="00376E0C"/>
    <w:rsid w:val="00377286"/>
    <w:rsid w:val="003772D0"/>
    <w:rsid w:val="003776E4"/>
    <w:rsid w:val="003802FD"/>
    <w:rsid w:val="00380A70"/>
    <w:rsid w:val="00380D5A"/>
    <w:rsid w:val="003816EB"/>
    <w:rsid w:val="0038177F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4096"/>
    <w:rsid w:val="003848C9"/>
    <w:rsid w:val="00385448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D58"/>
    <w:rsid w:val="003D23D2"/>
    <w:rsid w:val="003D2772"/>
    <w:rsid w:val="003D2951"/>
    <w:rsid w:val="003D299F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B1A"/>
    <w:rsid w:val="003D5DBA"/>
    <w:rsid w:val="003D5F15"/>
    <w:rsid w:val="003D65CC"/>
    <w:rsid w:val="003D6B91"/>
    <w:rsid w:val="003D6E1C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2B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2B6"/>
    <w:rsid w:val="003F0724"/>
    <w:rsid w:val="003F1005"/>
    <w:rsid w:val="003F163D"/>
    <w:rsid w:val="003F1945"/>
    <w:rsid w:val="003F1ADA"/>
    <w:rsid w:val="003F1D96"/>
    <w:rsid w:val="003F2896"/>
    <w:rsid w:val="003F2DE8"/>
    <w:rsid w:val="003F2F81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6155"/>
    <w:rsid w:val="003F6269"/>
    <w:rsid w:val="003F65F0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CE3"/>
    <w:rsid w:val="00406D34"/>
    <w:rsid w:val="0040714C"/>
    <w:rsid w:val="0040733B"/>
    <w:rsid w:val="004073BB"/>
    <w:rsid w:val="0040749C"/>
    <w:rsid w:val="00407D12"/>
    <w:rsid w:val="00410102"/>
    <w:rsid w:val="0041030C"/>
    <w:rsid w:val="0041072E"/>
    <w:rsid w:val="00410AA1"/>
    <w:rsid w:val="00410CDF"/>
    <w:rsid w:val="00410E0B"/>
    <w:rsid w:val="004118E0"/>
    <w:rsid w:val="00411D5F"/>
    <w:rsid w:val="00411D90"/>
    <w:rsid w:val="0041218C"/>
    <w:rsid w:val="004129E2"/>
    <w:rsid w:val="00412BED"/>
    <w:rsid w:val="0041305F"/>
    <w:rsid w:val="004136D1"/>
    <w:rsid w:val="00413C56"/>
    <w:rsid w:val="004144F3"/>
    <w:rsid w:val="00414544"/>
    <w:rsid w:val="00414606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D9E"/>
    <w:rsid w:val="004215E9"/>
    <w:rsid w:val="00421B8F"/>
    <w:rsid w:val="0042237F"/>
    <w:rsid w:val="004225AB"/>
    <w:rsid w:val="00422DB0"/>
    <w:rsid w:val="0042317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0E2C"/>
    <w:rsid w:val="004313E8"/>
    <w:rsid w:val="00431D63"/>
    <w:rsid w:val="0043230D"/>
    <w:rsid w:val="004323CD"/>
    <w:rsid w:val="00432EAA"/>
    <w:rsid w:val="004330AA"/>
    <w:rsid w:val="004338A5"/>
    <w:rsid w:val="004339E9"/>
    <w:rsid w:val="00433A40"/>
    <w:rsid w:val="00433A9F"/>
    <w:rsid w:val="00433B83"/>
    <w:rsid w:val="00433D73"/>
    <w:rsid w:val="00434223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693"/>
    <w:rsid w:val="00437B94"/>
    <w:rsid w:val="004401F2"/>
    <w:rsid w:val="004410AF"/>
    <w:rsid w:val="00441224"/>
    <w:rsid w:val="004418A8"/>
    <w:rsid w:val="00441AF7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50A57"/>
    <w:rsid w:val="00450B5D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313F"/>
    <w:rsid w:val="00463A2C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590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E1E"/>
    <w:rsid w:val="00496E4E"/>
    <w:rsid w:val="00496E8A"/>
    <w:rsid w:val="00497537"/>
    <w:rsid w:val="004975F2"/>
    <w:rsid w:val="004A0020"/>
    <w:rsid w:val="004A0338"/>
    <w:rsid w:val="004A043A"/>
    <w:rsid w:val="004A07AF"/>
    <w:rsid w:val="004A089C"/>
    <w:rsid w:val="004A09D3"/>
    <w:rsid w:val="004A0EA6"/>
    <w:rsid w:val="004A1239"/>
    <w:rsid w:val="004A1600"/>
    <w:rsid w:val="004A1F6D"/>
    <w:rsid w:val="004A2264"/>
    <w:rsid w:val="004A2E64"/>
    <w:rsid w:val="004A2EAC"/>
    <w:rsid w:val="004A2F5E"/>
    <w:rsid w:val="004A34FF"/>
    <w:rsid w:val="004A3C48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576"/>
    <w:rsid w:val="004B070C"/>
    <w:rsid w:val="004B137B"/>
    <w:rsid w:val="004B1EA3"/>
    <w:rsid w:val="004B212C"/>
    <w:rsid w:val="004B221A"/>
    <w:rsid w:val="004B24DD"/>
    <w:rsid w:val="004B2635"/>
    <w:rsid w:val="004B268E"/>
    <w:rsid w:val="004B28E9"/>
    <w:rsid w:val="004B32D8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2BED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75D"/>
    <w:rsid w:val="004D2C14"/>
    <w:rsid w:val="004D2CC9"/>
    <w:rsid w:val="004D2EF0"/>
    <w:rsid w:val="004D2FD8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1F3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4EA"/>
    <w:rsid w:val="004E293D"/>
    <w:rsid w:val="004E2E28"/>
    <w:rsid w:val="004E38C0"/>
    <w:rsid w:val="004E3D83"/>
    <w:rsid w:val="004E4983"/>
    <w:rsid w:val="004E56B6"/>
    <w:rsid w:val="004E5DA6"/>
    <w:rsid w:val="004E5DD3"/>
    <w:rsid w:val="004E5F85"/>
    <w:rsid w:val="004E63FC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532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F4A"/>
    <w:rsid w:val="00503D08"/>
    <w:rsid w:val="0050409B"/>
    <w:rsid w:val="00504C31"/>
    <w:rsid w:val="00504CCD"/>
    <w:rsid w:val="00504CD7"/>
    <w:rsid w:val="0050519D"/>
    <w:rsid w:val="00505476"/>
    <w:rsid w:val="0050550A"/>
    <w:rsid w:val="005057EC"/>
    <w:rsid w:val="00505821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4A0"/>
    <w:rsid w:val="005114A3"/>
    <w:rsid w:val="005114CA"/>
    <w:rsid w:val="0051152B"/>
    <w:rsid w:val="00511939"/>
    <w:rsid w:val="00511F15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753"/>
    <w:rsid w:val="005148F2"/>
    <w:rsid w:val="005151E1"/>
    <w:rsid w:val="0051536C"/>
    <w:rsid w:val="00515507"/>
    <w:rsid w:val="00515D84"/>
    <w:rsid w:val="0051614E"/>
    <w:rsid w:val="00516250"/>
    <w:rsid w:val="00517305"/>
    <w:rsid w:val="00517418"/>
    <w:rsid w:val="0051745E"/>
    <w:rsid w:val="00517548"/>
    <w:rsid w:val="005175D8"/>
    <w:rsid w:val="0051776A"/>
    <w:rsid w:val="005177B2"/>
    <w:rsid w:val="00517951"/>
    <w:rsid w:val="00517BFC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74B"/>
    <w:rsid w:val="00527B8E"/>
    <w:rsid w:val="00527BAE"/>
    <w:rsid w:val="005302E3"/>
    <w:rsid w:val="0053066A"/>
    <w:rsid w:val="00530AED"/>
    <w:rsid w:val="00530C04"/>
    <w:rsid w:val="00530C6E"/>
    <w:rsid w:val="0053138E"/>
    <w:rsid w:val="0053224B"/>
    <w:rsid w:val="0053245A"/>
    <w:rsid w:val="005326EF"/>
    <w:rsid w:val="00533DFA"/>
    <w:rsid w:val="00534779"/>
    <w:rsid w:val="00535322"/>
    <w:rsid w:val="00535E33"/>
    <w:rsid w:val="00535E76"/>
    <w:rsid w:val="00536371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25"/>
    <w:rsid w:val="00560F2F"/>
    <w:rsid w:val="00560FEF"/>
    <w:rsid w:val="0056198A"/>
    <w:rsid w:val="00561E55"/>
    <w:rsid w:val="00562054"/>
    <w:rsid w:val="00562764"/>
    <w:rsid w:val="00562869"/>
    <w:rsid w:val="0056287A"/>
    <w:rsid w:val="00562B97"/>
    <w:rsid w:val="00563003"/>
    <w:rsid w:val="00563183"/>
    <w:rsid w:val="005631AC"/>
    <w:rsid w:val="00563569"/>
    <w:rsid w:val="0056392B"/>
    <w:rsid w:val="0056459F"/>
    <w:rsid w:val="00564A24"/>
    <w:rsid w:val="00564EE9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6BEB"/>
    <w:rsid w:val="00576E30"/>
    <w:rsid w:val="005776DE"/>
    <w:rsid w:val="005779E0"/>
    <w:rsid w:val="00577F9F"/>
    <w:rsid w:val="00580520"/>
    <w:rsid w:val="00580727"/>
    <w:rsid w:val="005808BF"/>
    <w:rsid w:val="00580D4C"/>
    <w:rsid w:val="00580D84"/>
    <w:rsid w:val="00580F3C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D08"/>
    <w:rsid w:val="00585DEC"/>
    <w:rsid w:val="00586918"/>
    <w:rsid w:val="00586C5B"/>
    <w:rsid w:val="00586CCE"/>
    <w:rsid w:val="00586F89"/>
    <w:rsid w:val="0058705C"/>
    <w:rsid w:val="0058722E"/>
    <w:rsid w:val="00587B03"/>
    <w:rsid w:val="00587C51"/>
    <w:rsid w:val="0059048A"/>
    <w:rsid w:val="00590B92"/>
    <w:rsid w:val="005910C0"/>
    <w:rsid w:val="00591299"/>
    <w:rsid w:val="0059136D"/>
    <w:rsid w:val="0059158F"/>
    <w:rsid w:val="00591ACB"/>
    <w:rsid w:val="00591C70"/>
    <w:rsid w:val="00591CCD"/>
    <w:rsid w:val="00592554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CEA"/>
    <w:rsid w:val="00594D6B"/>
    <w:rsid w:val="005950A8"/>
    <w:rsid w:val="00595AAC"/>
    <w:rsid w:val="00595B9A"/>
    <w:rsid w:val="00595BF1"/>
    <w:rsid w:val="00596078"/>
    <w:rsid w:val="00596411"/>
    <w:rsid w:val="00596FEF"/>
    <w:rsid w:val="00597348"/>
    <w:rsid w:val="005973F2"/>
    <w:rsid w:val="00597464"/>
    <w:rsid w:val="00597492"/>
    <w:rsid w:val="00597570"/>
    <w:rsid w:val="005977B0"/>
    <w:rsid w:val="00597804"/>
    <w:rsid w:val="005978D4"/>
    <w:rsid w:val="00597ACA"/>
    <w:rsid w:val="005A0201"/>
    <w:rsid w:val="005A03AB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B97"/>
    <w:rsid w:val="005A4C4B"/>
    <w:rsid w:val="005A4DDD"/>
    <w:rsid w:val="005A5114"/>
    <w:rsid w:val="005A5420"/>
    <w:rsid w:val="005A55CE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707"/>
    <w:rsid w:val="005B48B4"/>
    <w:rsid w:val="005B4DCE"/>
    <w:rsid w:val="005B56E2"/>
    <w:rsid w:val="005B587F"/>
    <w:rsid w:val="005B5EDE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8A6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29E"/>
    <w:rsid w:val="005C5482"/>
    <w:rsid w:val="005C563F"/>
    <w:rsid w:val="005C5E17"/>
    <w:rsid w:val="005C5E63"/>
    <w:rsid w:val="005C5FED"/>
    <w:rsid w:val="005C603A"/>
    <w:rsid w:val="005C6813"/>
    <w:rsid w:val="005C68D2"/>
    <w:rsid w:val="005C7363"/>
    <w:rsid w:val="005C758C"/>
    <w:rsid w:val="005C786F"/>
    <w:rsid w:val="005C7E46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7E96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85C"/>
    <w:rsid w:val="005E5925"/>
    <w:rsid w:val="005E596F"/>
    <w:rsid w:val="005E6348"/>
    <w:rsid w:val="005E70C5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32D5"/>
    <w:rsid w:val="005F38B6"/>
    <w:rsid w:val="005F3A6D"/>
    <w:rsid w:val="005F3B29"/>
    <w:rsid w:val="005F3D09"/>
    <w:rsid w:val="005F3D22"/>
    <w:rsid w:val="005F423B"/>
    <w:rsid w:val="005F44E4"/>
    <w:rsid w:val="005F4718"/>
    <w:rsid w:val="005F4C44"/>
    <w:rsid w:val="005F4C57"/>
    <w:rsid w:val="005F5A48"/>
    <w:rsid w:val="005F5C6F"/>
    <w:rsid w:val="005F647D"/>
    <w:rsid w:val="005F64E2"/>
    <w:rsid w:val="005F6AF9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D21"/>
    <w:rsid w:val="00614619"/>
    <w:rsid w:val="00614DBB"/>
    <w:rsid w:val="0061505C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B1"/>
    <w:rsid w:val="00617623"/>
    <w:rsid w:val="00617695"/>
    <w:rsid w:val="006208E7"/>
    <w:rsid w:val="00620973"/>
    <w:rsid w:val="00620B46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838"/>
    <w:rsid w:val="0063131E"/>
    <w:rsid w:val="00632652"/>
    <w:rsid w:val="006328F2"/>
    <w:rsid w:val="00632C66"/>
    <w:rsid w:val="00632DF3"/>
    <w:rsid w:val="00632F99"/>
    <w:rsid w:val="0063375A"/>
    <w:rsid w:val="00633E08"/>
    <w:rsid w:val="00634AAE"/>
    <w:rsid w:val="00634BDB"/>
    <w:rsid w:val="00634CA2"/>
    <w:rsid w:val="00634F88"/>
    <w:rsid w:val="00636658"/>
    <w:rsid w:val="00636680"/>
    <w:rsid w:val="006367F7"/>
    <w:rsid w:val="00636950"/>
    <w:rsid w:val="00636EAE"/>
    <w:rsid w:val="00636F56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9D0"/>
    <w:rsid w:val="00650117"/>
    <w:rsid w:val="0065146C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70C2"/>
    <w:rsid w:val="0065733F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233C"/>
    <w:rsid w:val="006627D3"/>
    <w:rsid w:val="0066295F"/>
    <w:rsid w:val="00662CFA"/>
    <w:rsid w:val="00663246"/>
    <w:rsid w:val="00663621"/>
    <w:rsid w:val="00663717"/>
    <w:rsid w:val="00663795"/>
    <w:rsid w:val="00663C52"/>
    <w:rsid w:val="00664ACD"/>
    <w:rsid w:val="00664BFA"/>
    <w:rsid w:val="00664FD2"/>
    <w:rsid w:val="0066518A"/>
    <w:rsid w:val="006651CE"/>
    <w:rsid w:val="00665FFA"/>
    <w:rsid w:val="006665FE"/>
    <w:rsid w:val="0066692B"/>
    <w:rsid w:val="00666B3E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E07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E0"/>
    <w:rsid w:val="0069258F"/>
    <w:rsid w:val="006925E6"/>
    <w:rsid w:val="00692C1E"/>
    <w:rsid w:val="00692EE4"/>
    <w:rsid w:val="0069343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6DB3"/>
    <w:rsid w:val="006970CF"/>
    <w:rsid w:val="00697147"/>
    <w:rsid w:val="0069718E"/>
    <w:rsid w:val="00697C63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29B"/>
    <w:rsid w:val="006A4718"/>
    <w:rsid w:val="006A4DED"/>
    <w:rsid w:val="006A4F03"/>
    <w:rsid w:val="006A4FCC"/>
    <w:rsid w:val="006A5058"/>
    <w:rsid w:val="006A524C"/>
    <w:rsid w:val="006A5491"/>
    <w:rsid w:val="006A588E"/>
    <w:rsid w:val="006A5D9B"/>
    <w:rsid w:val="006A5E7F"/>
    <w:rsid w:val="006A601E"/>
    <w:rsid w:val="006A70DC"/>
    <w:rsid w:val="006A7379"/>
    <w:rsid w:val="006A74FF"/>
    <w:rsid w:val="006A7B69"/>
    <w:rsid w:val="006A7CF5"/>
    <w:rsid w:val="006A7EFD"/>
    <w:rsid w:val="006B00FE"/>
    <w:rsid w:val="006B0707"/>
    <w:rsid w:val="006B0724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61A"/>
    <w:rsid w:val="006C0C3C"/>
    <w:rsid w:val="006C11EC"/>
    <w:rsid w:val="006C1328"/>
    <w:rsid w:val="006C1706"/>
    <w:rsid w:val="006C1A48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CC2"/>
    <w:rsid w:val="006C6086"/>
    <w:rsid w:val="006C6142"/>
    <w:rsid w:val="006C64EB"/>
    <w:rsid w:val="006C6E30"/>
    <w:rsid w:val="006C6EE0"/>
    <w:rsid w:val="006C71FD"/>
    <w:rsid w:val="006C74E6"/>
    <w:rsid w:val="006C79B0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916"/>
    <w:rsid w:val="006D29F5"/>
    <w:rsid w:val="006D2DC9"/>
    <w:rsid w:val="006D2E48"/>
    <w:rsid w:val="006D4D25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1092"/>
    <w:rsid w:val="006E1215"/>
    <w:rsid w:val="006E166C"/>
    <w:rsid w:val="006E1920"/>
    <w:rsid w:val="006E1AAA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6E6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82A"/>
    <w:rsid w:val="006F1AEB"/>
    <w:rsid w:val="006F1F89"/>
    <w:rsid w:val="006F2336"/>
    <w:rsid w:val="006F25AC"/>
    <w:rsid w:val="006F25F4"/>
    <w:rsid w:val="006F286C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564"/>
    <w:rsid w:val="006F6799"/>
    <w:rsid w:val="006F68A9"/>
    <w:rsid w:val="006F68E8"/>
    <w:rsid w:val="006F6C49"/>
    <w:rsid w:val="006F718B"/>
    <w:rsid w:val="006F7210"/>
    <w:rsid w:val="006F7791"/>
    <w:rsid w:val="006F7991"/>
    <w:rsid w:val="006F7BD1"/>
    <w:rsid w:val="0070039B"/>
    <w:rsid w:val="007003E7"/>
    <w:rsid w:val="0070068E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220F"/>
    <w:rsid w:val="00712460"/>
    <w:rsid w:val="0071283D"/>
    <w:rsid w:val="007128C3"/>
    <w:rsid w:val="00712C6E"/>
    <w:rsid w:val="00712E1D"/>
    <w:rsid w:val="0071310D"/>
    <w:rsid w:val="007138A4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850"/>
    <w:rsid w:val="00715B77"/>
    <w:rsid w:val="00715BDD"/>
    <w:rsid w:val="00716458"/>
    <w:rsid w:val="00716467"/>
    <w:rsid w:val="00716475"/>
    <w:rsid w:val="00716B2C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49A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892"/>
    <w:rsid w:val="00727C0B"/>
    <w:rsid w:val="007307F3"/>
    <w:rsid w:val="00731289"/>
    <w:rsid w:val="007318C2"/>
    <w:rsid w:val="00731A53"/>
    <w:rsid w:val="00731DCF"/>
    <w:rsid w:val="007327DB"/>
    <w:rsid w:val="00732855"/>
    <w:rsid w:val="007329FC"/>
    <w:rsid w:val="00732BAC"/>
    <w:rsid w:val="0073327A"/>
    <w:rsid w:val="00733713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C26"/>
    <w:rsid w:val="00735FE8"/>
    <w:rsid w:val="00736463"/>
    <w:rsid w:val="007364A1"/>
    <w:rsid w:val="00736600"/>
    <w:rsid w:val="00736A09"/>
    <w:rsid w:val="00736BAE"/>
    <w:rsid w:val="00736D73"/>
    <w:rsid w:val="00736EF4"/>
    <w:rsid w:val="00737858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F1B"/>
    <w:rsid w:val="007450F8"/>
    <w:rsid w:val="007451FE"/>
    <w:rsid w:val="00745643"/>
    <w:rsid w:val="007456E9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3B1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787"/>
    <w:rsid w:val="00753F0F"/>
    <w:rsid w:val="0075408F"/>
    <w:rsid w:val="0075429D"/>
    <w:rsid w:val="007543F3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6A7"/>
    <w:rsid w:val="007727C5"/>
    <w:rsid w:val="00772A78"/>
    <w:rsid w:val="00772B48"/>
    <w:rsid w:val="00772D0D"/>
    <w:rsid w:val="0077301B"/>
    <w:rsid w:val="007730D5"/>
    <w:rsid w:val="00774E45"/>
    <w:rsid w:val="0077510C"/>
    <w:rsid w:val="00775AFB"/>
    <w:rsid w:val="00776A60"/>
    <w:rsid w:val="0077778D"/>
    <w:rsid w:val="00777F2B"/>
    <w:rsid w:val="00780594"/>
    <w:rsid w:val="007807F2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9D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4A4"/>
    <w:rsid w:val="00797EF2"/>
    <w:rsid w:val="007A04F2"/>
    <w:rsid w:val="007A0503"/>
    <w:rsid w:val="007A056B"/>
    <w:rsid w:val="007A06F0"/>
    <w:rsid w:val="007A0895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6EC"/>
    <w:rsid w:val="007A7F50"/>
    <w:rsid w:val="007B006C"/>
    <w:rsid w:val="007B0410"/>
    <w:rsid w:val="007B0479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8C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A8B"/>
    <w:rsid w:val="007D10DB"/>
    <w:rsid w:val="007D1595"/>
    <w:rsid w:val="007D1B4B"/>
    <w:rsid w:val="007D1FB9"/>
    <w:rsid w:val="007D242F"/>
    <w:rsid w:val="007D257F"/>
    <w:rsid w:val="007D299E"/>
    <w:rsid w:val="007D347C"/>
    <w:rsid w:val="007D3A08"/>
    <w:rsid w:val="007D3AE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1FE0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A4"/>
    <w:rsid w:val="0080164C"/>
    <w:rsid w:val="00801724"/>
    <w:rsid w:val="00801869"/>
    <w:rsid w:val="00801CC2"/>
    <w:rsid w:val="00801E2A"/>
    <w:rsid w:val="00801F1F"/>
    <w:rsid w:val="00802009"/>
    <w:rsid w:val="008021B5"/>
    <w:rsid w:val="00802774"/>
    <w:rsid w:val="008029EC"/>
    <w:rsid w:val="00803289"/>
    <w:rsid w:val="0080336F"/>
    <w:rsid w:val="00803C54"/>
    <w:rsid w:val="00804282"/>
    <w:rsid w:val="0080473E"/>
    <w:rsid w:val="00804837"/>
    <w:rsid w:val="00804DF5"/>
    <w:rsid w:val="00804F2B"/>
    <w:rsid w:val="00804F5C"/>
    <w:rsid w:val="008052EE"/>
    <w:rsid w:val="008062E3"/>
    <w:rsid w:val="0080649C"/>
    <w:rsid w:val="00806620"/>
    <w:rsid w:val="00806956"/>
    <w:rsid w:val="0081038A"/>
    <w:rsid w:val="008107D4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B2F"/>
    <w:rsid w:val="00815C29"/>
    <w:rsid w:val="00816236"/>
    <w:rsid w:val="00816A40"/>
    <w:rsid w:val="00816CE1"/>
    <w:rsid w:val="0081732C"/>
    <w:rsid w:val="0081738C"/>
    <w:rsid w:val="0081789E"/>
    <w:rsid w:val="008178A9"/>
    <w:rsid w:val="00817ABE"/>
    <w:rsid w:val="00817D99"/>
    <w:rsid w:val="00817FE2"/>
    <w:rsid w:val="00820195"/>
    <w:rsid w:val="0082036A"/>
    <w:rsid w:val="00820E1C"/>
    <w:rsid w:val="0082140D"/>
    <w:rsid w:val="00821578"/>
    <w:rsid w:val="00822071"/>
    <w:rsid w:val="008220D2"/>
    <w:rsid w:val="008226B9"/>
    <w:rsid w:val="00822841"/>
    <w:rsid w:val="00822865"/>
    <w:rsid w:val="00822B7A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8D7"/>
    <w:rsid w:val="00832AA0"/>
    <w:rsid w:val="00832EE1"/>
    <w:rsid w:val="00833031"/>
    <w:rsid w:val="00833360"/>
    <w:rsid w:val="00833397"/>
    <w:rsid w:val="00833A26"/>
    <w:rsid w:val="00833CA2"/>
    <w:rsid w:val="00833CF7"/>
    <w:rsid w:val="008344AE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5F9C"/>
    <w:rsid w:val="00846214"/>
    <w:rsid w:val="00846552"/>
    <w:rsid w:val="0084665B"/>
    <w:rsid w:val="00846698"/>
    <w:rsid w:val="00846BA8"/>
    <w:rsid w:val="0084741F"/>
    <w:rsid w:val="00847572"/>
    <w:rsid w:val="00847670"/>
    <w:rsid w:val="0084779A"/>
    <w:rsid w:val="00847C0A"/>
    <w:rsid w:val="008505F0"/>
    <w:rsid w:val="00850867"/>
    <w:rsid w:val="00850F44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38D7"/>
    <w:rsid w:val="00874B60"/>
    <w:rsid w:val="00875675"/>
    <w:rsid w:val="00875758"/>
    <w:rsid w:val="00875B28"/>
    <w:rsid w:val="008763F7"/>
    <w:rsid w:val="0087649D"/>
    <w:rsid w:val="008765C0"/>
    <w:rsid w:val="008766C0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D7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F38"/>
    <w:rsid w:val="008B7269"/>
    <w:rsid w:val="008B7469"/>
    <w:rsid w:val="008B747D"/>
    <w:rsid w:val="008B766C"/>
    <w:rsid w:val="008B78D2"/>
    <w:rsid w:val="008B7B5F"/>
    <w:rsid w:val="008B7DAB"/>
    <w:rsid w:val="008B7F95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415"/>
    <w:rsid w:val="008D2B13"/>
    <w:rsid w:val="008D2C1F"/>
    <w:rsid w:val="008D32AA"/>
    <w:rsid w:val="008D3570"/>
    <w:rsid w:val="008D4B89"/>
    <w:rsid w:val="008D4E17"/>
    <w:rsid w:val="008D5292"/>
    <w:rsid w:val="008D55A7"/>
    <w:rsid w:val="008D55D5"/>
    <w:rsid w:val="008D5647"/>
    <w:rsid w:val="008D59E4"/>
    <w:rsid w:val="008D5B04"/>
    <w:rsid w:val="008D618A"/>
    <w:rsid w:val="008D6629"/>
    <w:rsid w:val="008D6701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7F4"/>
    <w:rsid w:val="008E3C86"/>
    <w:rsid w:val="008E3DD2"/>
    <w:rsid w:val="008E4502"/>
    <w:rsid w:val="008E4680"/>
    <w:rsid w:val="008E4CEB"/>
    <w:rsid w:val="008E4E33"/>
    <w:rsid w:val="008E5170"/>
    <w:rsid w:val="008E53BD"/>
    <w:rsid w:val="008E620F"/>
    <w:rsid w:val="008E646D"/>
    <w:rsid w:val="008E652B"/>
    <w:rsid w:val="008E669D"/>
    <w:rsid w:val="008E6763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33F0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2D74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48E6"/>
    <w:rsid w:val="00914B3E"/>
    <w:rsid w:val="00914DB6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CF5"/>
    <w:rsid w:val="00917D0F"/>
    <w:rsid w:val="009200C4"/>
    <w:rsid w:val="00920952"/>
    <w:rsid w:val="0092188C"/>
    <w:rsid w:val="00921BD1"/>
    <w:rsid w:val="00921ECC"/>
    <w:rsid w:val="00921F28"/>
    <w:rsid w:val="00922ADE"/>
    <w:rsid w:val="00922BE5"/>
    <w:rsid w:val="00923094"/>
    <w:rsid w:val="009232DE"/>
    <w:rsid w:val="00923B0B"/>
    <w:rsid w:val="00923FAF"/>
    <w:rsid w:val="009243D1"/>
    <w:rsid w:val="00924C36"/>
    <w:rsid w:val="0092514C"/>
    <w:rsid w:val="0092580B"/>
    <w:rsid w:val="0092588E"/>
    <w:rsid w:val="00926808"/>
    <w:rsid w:val="00926BB0"/>
    <w:rsid w:val="00926CF4"/>
    <w:rsid w:val="00927241"/>
    <w:rsid w:val="00927768"/>
    <w:rsid w:val="0092799A"/>
    <w:rsid w:val="00927C24"/>
    <w:rsid w:val="00927C99"/>
    <w:rsid w:val="0093011D"/>
    <w:rsid w:val="009306B9"/>
    <w:rsid w:val="0093086F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2B5B"/>
    <w:rsid w:val="00933FAC"/>
    <w:rsid w:val="009343CB"/>
    <w:rsid w:val="00934545"/>
    <w:rsid w:val="0093528C"/>
    <w:rsid w:val="00935919"/>
    <w:rsid w:val="00935DC6"/>
    <w:rsid w:val="00936641"/>
    <w:rsid w:val="0093726A"/>
    <w:rsid w:val="00937560"/>
    <w:rsid w:val="00937745"/>
    <w:rsid w:val="0093776F"/>
    <w:rsid w:val="009379E2"/>
    <w:rsid w:val="00937C48"/>
    <w:rsid w:val="009407C0"/>
    <w:rsid w:val="00940870"/>
    <w:rsid w:val="00941A0E"/>
    <w:rsid w:val="00941D5C"/>
    <w:rsid w:val="00941EFA"/>
    <w:rsid w:val="00941FD0"/>
    <w:rsid w:val="0094242D"/>
    <w:rsid w:val="00942584"/>
    <w:rsid w:val="00942932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51D"/>
    <w:rsid w:val="0096176A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52C"/>
    <w:rsid w:val="00972D2C"/>
    <w:rsid w:val="00974C6F"/>
    <w:rsid w:val="00974D16"/>
    <w:rsid w:val="00974FAC"/>
    <w:rsid w:val="0097521F"/>
    <w:rsid w:val="0097563B"/>
    <w:rsid w:val="0097583C"/>
    <w:rsid w:val="00975FB3"/>
    <w:rsid w:val="00976720"/>
    <w:rsid w:val="009769FB"/>
    <w:rsid w:val="00976AA5"/>
    <w:rsid w:val="00976C79"/>
    <w:rsid w:val="00976CC5"/>
    <w:rsid w:val="0097761B"/>
    <w:rsid w:val="00977B6C"/>
    <w:rsid w:val="00977C6A"/>
    <w:rsid w:val="00977CD6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2C83"/>
    <w:rsid w:val="0098301F"/>
    <w:rsid w:val="00983290"/>
    <w:rsid w:val="009835EC"/>
    <w:rsid w:val="0098395C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570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9A4"/>
    <w:rsid w:val="00993A83"/>
    <w:rsid w:val="00993EC1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86"/>
    <w:rsid w:val="009A1EC0"/>
    <w:rsid w:val="009A2C62"/>
    <w:rsid w:val="009A2FA7"/>
    <w:rsid w:val="009A30EC"/>
    <w:rsid w:val="009A3701"/>
    <w:rsid w:val="009A3B7D"/>
    <w:rsid w:val="009A3D81"/>
    <w:rsid w:val="009A3F43"/>
    <w:rsid w:val="009A41FE"/>
    <w:rsid w:val="009A4656"/>
    <w:rsid w:val="009A486C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BD2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F25"/>
    <w:rsid w:val="009B61BD"/>
    <w:rsid w:val="009B65AD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ABA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AA8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2133"/>
    <w:rsid w:val="009D2746"/>
    <w:rsid w:val="009D2779"/>
    <w:rsid w:val="009D2E73"/>
    <w:rsid w:val="009D30DE"/>
    <w:rsid w:val="009D371C"/>
    <w:rsid w:val="009D3CA2"/>
    <w:rsid w:val="009D41F7"/>
    <w:rsid w:val="009D442C"/>
    <w:rsid w:val="009D4456"/>
    <w:rsid w:val="009D446A"/>
    <w:rsid w:val="009D4937"/>
    <w:rsid w:val="009D4A5F"/>
    <w:rsid w:val="009D4B61"/>
    <w:rsid w:val="009D4D26"/>
    <w:rsid w:val="009D4F3A"/>
    <w:rsid w:val="009D5014"/>
    <w:rsid w:val="009D60F7"/>
    <w:rsid w:val="009D62E9"/>
    <w:rsid w:val="009D66B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75C"/>
    <w:rsid w:val="009E4425"/>
    <w:rsid w:val="009E45B6"/>
    <w:rsid w:val="009E45C9"/>
    <w:rsid w:val="009E45CA"/>
    <w:rsid w:val="009E47B2"/>
    <w:rsid w:val="009E4B28"/>
    <w:rsid w:val="009E522C"/>
    <w:rsid w:val="009E53AE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E7F70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A27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6B"/>
    <w:rsid w:val="00A00CD8"/>
    <w:rsid w:val="00A00DF1"/>
    <w:rsid w:val="00A01194"/>
    <w:rsid w:val="00A01243"/>
    <w:rsid w:val="00A01500"/>
    <w:rsid w:val="00A025CE"/>
    <w:rsid w:val="00A02A13"/>
    <w:rsid w:val="00A02AD1"/>
    <w:rsid w:val="00A02DD3"/>
    <w:rsid w:val="00A0312C"/>
    <w:rsid w:val="00A03ABB"/>
    <w:rsid w:val="00A04195"/>
    <w:rsid w:val="00A042C1"/>
    <w:rsid w:val="00A04415"/>
    <w:rsid w:val="00A044E2"/>
    <w:rsid w:val="00A046BA"/>
    <w:rsid w:val="00A05054"/>
    <w:rsid w:val="00A0551F"/>
    <w:rsid w:val="00A05647"/>
    <w:rsid w:val="00A06418"/>
    <w:rsid w:val="00A07037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95D"/>
    <w:rsid w:val="00A22FBE"/>
    <w:rsid w:val="00A239A4"/>
    <w:rsid w:val="00A239B3"/>
    <w:rsid w:val="00A239B8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D1E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F1"/>
    <w:rsid w:val="00A33388"/>
    <w:rsid w:val="00A33A21"/>
    <w:rsid w:val="00A34683"/>
    <w:rsid w:val="00A34BBD"/>
    <w:rsid w:val="00A355DD"/>
    <w:rsid w:val="00A35630"/>
    <w:rsid w:val="00A357A8"/>
    <w:rsid w:val="00A36197"/>
    <w:rsid w:val="00A3623A"/>
    <w:rsid w:val="00A36602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309"/>
    <w:rsid w:val="00A419A3"/>
    <w:rsid w:val="00A41F68"/>
    <w:rsid w:val="00A41FA1"/>
    <w:rsid w:val="00A43778"/>
    <w:rsid w:val="00A43B04"/>
    <w:rsid w:val="00A443E1"/>
    <w:rsid w:val="00A45021"/>
    <w:rsid w:val="00A45527"/>
    <w:rsid w:val="00A45C0D"/>
    <w:rsid w:val="00A45E38"/>
    <w:rsid w:val="00A460D8"/>
    <w:rsid w:val="00A46498"/>
    <w:rsid w:val="00A46779"/>
    <w:rsid w:val="00A46866"/>
    <w:rsid w:val="00A4686B"/>
    <w:rsid w:val="00A46927"/>
    <w:rsid w:val="00A470A6"/>
    <w:rsid w:val="00A50213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B8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EC"/>
    <w:rsid w:val="00A651CB"/>
    <w:rsid w:val="00A6555E"/>
    <w:rsid w:val="00A65669"/>
    <w:rsid w:val="00A65E67"/>
    <w:rsid w:val="00A663C1"/>
    <w:rsid w:val="00A668D5"/>
    <w:rsid w:val="00A6697A"/>
    <w:rsid w:val="00A669DA"/>
    <w:rsid w:val="00A66A40"/>
    <w:rsid w:val="00A66A8E"/>
    <w:rsid w:val="00A6729C"/>
    <w:rsid w:val="00A6746B"/>
    <w:rsid w:val="00A679DA"/>
    <w:rsid w:val="00A67DE1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451B"/>
    <w:rsid w:val="00A7468E"/>
    <w:rsid w:val="00A748CD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901"/>
    <w:rsid w:val="00A84ADE"/>
    <w:rsid w:val="00A84BBD"/>
    <w:rsid w:val="00A84EA6"/>
    <w:rsid w:val="00A84FE1"/>
    <w:rsid w:val="00A85222"/>
    <w:rsid w:val="00A8528F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23B"/>
    <w:rsid w:val="00A92850"/>
    <w:rsid w:val="00A92D60"/>
    <w:rsid w:val="00A92F92"/>
    <w:rsid w:val="00A93245"/>
    <w:rsid w:val="00A93351"/>
    <w:rsid w:val="00A93551"/>
    <w:rsid w:val="00A94497"/>
    <w:rsid w:val="00A94E5D"/>
    <w:rsid w:val="00A94FF4"/>
    <w:rsid w:val="00A95D34"/>
    <w:rsid w:val="00A96194"/>
    <w:rsid w:val="00A9686C"/>
    <w:rsid w:val="00A9767A"/>
    <w:rsid w:val="00A97B1E"/>
    <w:rsid w:val="00AA0132"/>
    <w:rsid w:val="00AA05B9"/>
    <w:rsid w:val="00AA0AFA"/>
    <w:rsid w:val="00AA0C0E"/>
    <w:rsid w:val="00AA1C2F"/>
    <w:rsid w:val="00AA21DA"/>
    <w:rsid w:val="00AA2351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516"/>
    <w:rsid w:val="00AA55EE"/>
    <w:rsid w:val="00AA5767"/>
    <w:rsid w:val="00AA5A4F"/>
    <w:rsid w:val="00AA60A3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C9A"/>
    <w:rsid w:val="00AC3E89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770"/>
    <w:rsid w:val="00AC7B97"/>
    <w:rsid w:val="00AC7CBC"/>
    <w:rsid w:val="00AC7D8B"/>
    <w:rsid w:val="00AC7E2E"/>
    <w:rsid w:val="00AD08A9"/>
    <w:rsid w:val="00AD0BFA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9D2"/>
    <w:rsid w:val="00AD2B4B"/>
    <w:rsid w:val="00AD2E88"/>
    <w:rsid w:val="00AD2EFD"/>
    <w:rsid w:val="00AD37E5"/>
    <w:rsid w:val="00AD38AE"/>
    <w:rsid w:val="00AD3FB1"/>
    <w:rsid w:val="00AD4235"/>
    <w:rsid w:val="00AD43EF"/>
    <w:rsid w:val="00AD4BEC"/>
    <w:rsid w:val="00AD5D80"/>
    <w:rsid w:val="00AD5E92"/>
    <w:rsid w:val="00AD6B78"/>
    <w:rsid w:val="00AD7588"/>
    <w:rsid w:val="00AD7ABF"/>
    <w:rsid w:val="00AD7CB7"/>
    <w:rsid w:val="00AD7E5C"/>
    <w:rsid w:val="00AE0A16"/>
    <w:rsid w:val="00AE0FF5"/>
    <w:rsid w:val="00AE1AA6"/>
    <w:rsid w:val="00AE2495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F0368"/>
    <w:rsid w:val="00AF0769"/>
    <w:rsid w:val="00AF0ACA"/>
    <w:rsid w:val="00AF0C66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226"/>
    <w:rsid w:val="00AF425C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CFD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401"/>
    <w:rsid w:val="00B1773D"/>
    <w:rsid w:val="00B177D3"/>
    <w:rsid w:val="00B17A25"/>
    <w:rsid w:val="00B2003F"/>
    <w:rsid w:val="00B20115"/>
    <w:rsid w:val="00B20405"/>
    <w:rsid w:val="00B205ED"/>
    <w:rsid w:val="00B20792"/>
    <w:rsid w:val="00B210DE"/>
    <w:rsid w:val="00B21117"/>
    <w:rsid w:val="00B213EB"/>
    <w:rsid w:val="00B2151A"/>
    <w:rsid w:val="00B218C9"/>
    <w:rsid w:val="00B22D93"/>
    <w:rsid w:val="00B22E3B"/>
    <w:rsid w:val="00B233E5"/>
    <w:rsid w:val="00B2366E"/>
    <w:rsid w:val="00B23908"/>
    <w:rsid w:val="00B2394A"/>
    <w:rsid w:val="00B23D17"/>
    <w:rsid w:val="00B23DA1"/>
    <w:rsid w:val="00B2486D"/>
    <w:rsid w:val="00B25263"/>
    <w:rsid w:val="00B25402"/>
    <w:rsid w:val="00B2569E"/>
    <w:rsid w:val="00B25A7D"/>
    <w:rsid w:val="00B25C62"/>
    <w:rsid w:val="00B25E83"/>
    <w:rsid w:val="00B26464"/>
    <w:rsid w:val="00B266C9"/>
    <w:rsid w:val="00B26D73"/>
    <w:rsid w:val="00B27857"/>
    <w:rsid w:val="00B3035F"/>
    <w:rsid w:val="00B30A09"/>
    <w:rsid w:val="00B30B8E"/>
    <w:rsid w:val="00B31150"/>
    <w:rsid w:val="00B319AA"/>
    <w:rsid w:val="00B319F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DB8"/>
    <w:rsid w:val="00B37A92"/>
    <w:rsid w:val="00B37E64"/>
    <w:rsid w:val="00B37F11"/>
    <w:rsid w:val="00B40040"/>
    <w:rsid w:val="00B40432"/>
    <w:rsid w:val="00B40761"/>
    <w:rsid w:val="00B40772"/>
    <w:rsid w:val="00B40892"/>
    <w:rsid w:val="00B4097B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4F6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809"/>
    <w:rsid w:val="00B5398A"/>
    <w:rsid w:val="00B53F97"/>
    <w:rsid w:val="00B54067"/>
    <w:rsid w:val="00B54716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E47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3429"/>
    <w:rsid w:val="00B73B0B"/>
    <w:rsid w:val="00B73E3C"/>
    <w:rsid w:val="00B73E7A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475"/>
    <w:rsid w:val="00B81B09"/>
    <w:rsid w:val="00B838A7"/>
    <w:rsid w:val="00B838E2"/>
    <w:rsid w:val="00B84224"/>
    <w:rsid w:val="00B84CE7"/>
    <w:rsid w:val="00B85161"/>
    <w:rsid w:val="00B85BD5"/>
    <w:rsid w:val="00B863C9"/>
    <w:rsid w:val="00B86714"/>
    <w:rsid w:val="00B875F2"/>
    <w:rsid w:val="00B87AB6"/>
    <w:rsid w:val="00B901B5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B8F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9A0"/>
    <w:rsid w:val="00B979C2"/>
    <w:rsid w:val="00B97E7A"/>
    <w:rsid w:val="00B97F6F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63A"/>
    <w:rsid w:val="00BA26DF"/>
    <w:rsid w:val="00BA2BCF"/>
    <w:rsid w:val="00BA30A2"/>
    <w:rsid w:val="00BA30C8"/>
    <w:rsid w:val="00BA36D9"/>
    <w:rsid w:val="00BA3BD2"/>
    <w:rsid w:val="00BA431E"/>
    <w:rsid w:val="00BA4550"/>
    <w:rsid w:val="00BA4B10"/>
    <w:rsid w:val="00BA4C61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1643"/>
    <w:rsid w:val="00BB1C61"/>
    <w:rsid w:val="00BB220B"/>
    <w:rsid w:val="00BB229D"/>
    <w:rsid w:val="00BB26A0"/>
    <w:rsid w:val="00BB2D40"/>
    <w:rsid w:val="00BB30E7"/>
    <w:rsid w:val="00BB32B0"/>
    <w:rsid w:val="00BB4161"/>
    <w:rsid w:val="00BB495C"/>
    <w:rsid w:val="00BB4F4D"/>
    <w:rsid w:val="00BB5103"/>
    <w:rsid w:val="00BB556E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E"/>
    <w:rsid w:val="00BC5A06"/>
    <w:rsid w:val="00BC6031"/>
    <w:rsid w:val="00BC6275"/>
    <w:rsid w:val="00BC6502"/>
    <w:rsid w:val="00BC6918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837"/>
    <w:rsid w:val="00BD5FDC"/>
    <w:rsid w:val="00BD6127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840"/>
    <w:rsid w:val="00BE1AC0"/>
    <w:rsid w:val="00BE2712"/>
    <w:rsid w:val="00BE29BA"/>
    <w:rsid w:val="00BE3888"/>
    <w:rsid w:val="00BE39C0"/>
    <w:rsid w:val="00BE3E48"/>
    <w:rsid w:val="00BE4A2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6B6A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7CF"/>
    <w:rsid w:val="00C237EA"/>
    <w:rsid w:val="00C23951"/>
    <w:rsid w:val="00C23D40"/>
    <w:rsid w:val="00C23FDA"/>
    <w:rsid w:val="00C241B7"/>
    <w:rsid w:val="00C25751"/>
    <w:rsid w:val="00C25E57"/>
    <w:rsid w:val="00C26CCA"/>
    <w:rsid w:val="00C27835"/>
    <w:rsid w:val="00C27971"/>
    <w:rsid w:val="00C30501"/>
    <w:rsid w:val="00C30615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962"/>
    <w:rsid w:val="00C41B46"/>
    <w:rsid w:val="00C41FE4"/>
    <w:rsid w:val="00C4243E"/>
    <w:rsid w:val="00C43349"/>
    <w:rsid w:val="00C43FC7"/>
    <w:rsid w:val="00C44137"/>
    <w:rsid w:val="00C44AF8"/>
    <w:rsid w:val="00C44C93"/>
    <w:rsid w:val="00C44DB7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47F"/>
    <w:rsid w:val="00C67751"/>
    <w:rsid w:val="00C67DB8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49E"/>
    <w:rsid w:val="00C73B65"/>
    <w:rsid w:val="00C73ED7"/>
    <w:rsid w:val="00C73F41"/>
    <w:rsid w:val="00C73FA1"/>
    <w:rsid w:val="00C744F2"/>
    <w:rsid w:val="00C74633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4D6"/>
    <w:rsid w:val="00C77735"/>
    <w:rsid w:val="00C80002"/>
    <w:rsid w:val="00C810EE"/>
    <w:rsid w:val="00C81ACC"/>
    <w:rsid w:val="00C81B0C"/>
    <w:rsid w:val="00C82053"/>
    <w:rsid w:val="00C82179"/>
    <w:rsid w:val="00C827F7"/>
    <w:rsid w:val="00C82F60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76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F0B"/>
    <w:rsid w:val="00C9103C"/>
    <w:rsid w:val="00C91248"/>
    <w:rsid w:val="00C915BD"/>
    <w:rsid w:val="00C91C7B"/>
    <w:rsid w:val="00C91DCD"/>
    <w:rsid w:val="00C91FA7"/>
    <w:rsid w:val="00C92677"/>
    <w:rsid w:val="00C9327E"/>
    <w:rsid w:val="00C9396D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57E"/>
    <w:rsid w:val="00CA10F7"/>
    <w:rsid w:val="00CA1198"/>
    <w:rsid w:val="00CA13D6"/>
    <w:rsid w:val="00CA155F"/>
    <w:rsid w:val="00CA1604"/>
    <w:rsid w:val="00CA1830"/>
    <w:rsid w:val="00CA1890"/>
    <w:rsid w:val="00CA19C1"/>
    <w:rsid w:val="00CA21C6"/>
    <w:rsid w:val="00CA22F2"/>
    <w:rsid w:val="00CA2817"/>
    <w:rsid w:val="00CA3030"/>
    <w:rsid w:val="00CA358C"/>
    <w:rsid w:val="00CA3696"/>
    <w:rsid w:val="00CA36AE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6EBD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592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1881"/>
    <w:rsid w:val="00CD25D4"/>
    <w:rsid w:val="00CD283E"/>
    <w:rsid w:val="00CD2BD9"/>
    <w:rsid w:val="00CD2FD2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9C7"/>
    <w:rsid w:val="00CE07AE"/>
    <w:rsid w:val="00CE09AE"/>
    <w:rsid w:val="00CE0BE2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64F"/>
    <w:rsid w:val="00CF0AF5"/>
    <w:rsid w:val="00CF0B07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A19"/>
    <w:rsid w:val="00CF5D0E"/>
    <w:rsid w:val="00CF6029"/>
    <w:rsid w:val="00CF61FE"/>
    <w:rsid w:val="00CF63FB"/>
    <w:rsid w:val="00CF6C1A"/>
    <w:rsid w:val="00CF6EE0"/>
    <w:rsid w:val="00CF7498"/>
    <w:rsid w:val="00CF7566"/>
    <w:rsid w:val="00CF791B"/>
    <w:rsid w:val="00CF797E"/>
    <w:rsid w:val="00CF7FDA"/>
    <w:rsid w:val="00D001A4"/>
    <w:rsid w:val="00D002E5"/>
    <w:rsid w:val="00D0035D"/>
    <w:rsid w:val="00D00F7C"/>
    <w:rsid w:val="00D01256"/>
    <w:rsid w:val="00D015CE"/>
    <w:rsid w:val="00D02362"/>
    <w:rsid w:val="00D028C6"/>
    <w:rsid w:val="00D02B1C"/>
    <w:rsid w:val="00D03061"/>
    <w:rsid w:val="00D03891"/>
    <w:rsid w:val="00D039CD"/>
    <w:rsid w:val="00D03DC5"/>
    <w:rsid w:val="00D04106"/>
    <w:rsid w:val="00D04812"/>
    <w:rsid w:val="00D04C77"/>
    <w:rsid w:val="00D04FC0"/>
    <w:rsid w:val="00D0519D"/>
    <w:rsid w:val="00D05619"/>
    <w:rsid w:val="00D05A90"/>
    <w:rsid w:val="00D05D2E"/>
    <w:rsid w:val="00D0677C"/>
    <w:rsid w:val="00D067EF"/>
    <w:rsid w:val="00D068A8"/>
    <w:rsid w:val="00D06ACD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188"/>
    <w:rsid w:val="00D15C46"/>
    <w:rsid w:val="00D161BD"/>
    <w:rsid w:val="00D1667D"/>
    <w:rsid w:val="00D168F7"/>
    <w:rsid w:val="00D1694E"/>
    <w:rsid w:val="00D16AE7"/>
    <w:rsid w:val="00D178D5"/>
    <w:rsid w:val="00D17902"/>
    <w:rsid w:val="00D17D15"/>
    <w:rsid w:val="00D17D74"/>
    <w:rsid w:val="00D202BB"/>
    <w:rsid w:val="00D20680"/>
    <w:rsid w:val="00D20800"/>
    <w:rsid w:val="00D20BC1"/>
    <w:rsid w:val="00D21124"/>
    <w:rsid w:val="00D211E7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5D6F"/>
    <w:rsid w:val="00D2611B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7A6"/>
    <w:rsid w:val="00D319F6"/>
    <w:rsid w:val="00D32328"/>
    <w:rsid w:val="00D32765"/>
    <w:rsid w:val="00D32FF8"/>
    <w:rsid w:val="00D3315D"/>
    <w:rsid w:val="00D3335A"/>
    <w:rsid w:val="00D34069"/>
    <w:rsid w:val="00D34408"/>
    <w:rsid w:val="00D3486D"/>
    <w:rsid w:val="00D349C2"/>
    <w:rsid w:val="00D34C53"/>
    <w:rsid w:val="00D358AA"/>
    <w:rsid w:val="00D358ED"/>
    <w:rsid w:val="00D360F2"/>
    <w:rsid w:val="00D36AB2"/>
    <w:rsid w:val="00D36B1A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167"/>
    <w:rsid w:val="00D41766"/>
    <w:rsid w:val="00D41B4A"/>
    <w:rsid w:val="00D420A7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D73"/>
    <w:rsid w:val="00D46E7B"/>
    <w:rsid w:val="00D47709"/>
    <w:rsid w:val="00D47979"/>
    <w:rsid w:val="00D47E36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B02"/>
    <w:rsid w:val="00D56D3A"/>
    <w:rsid w:val="00D57505"/>
    <w:rsid w:val="00D576DE"/>
    <w:rsid w:val="00D57810"/>
    <w:rsid w:val="00D57F45"/>
    <w:rsid w:val="00D60019"/>
    <w:rsid w:val="00D6012F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67FEC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1FD1"/>
    <w:rsid w:val="00D72B5F"/>
    <w:rsid w:val="00D73A5A"/>
    <w:rsid w:val="00D73B64"/>
    <w:rsid w:val="00D73EBE"/>
    <w:rsid w:val="00D74798"/>
    <w:rsid w:val="00D74A5D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730"/>
    <w:rsid w:val="00D91778"/>
    <w:rsid w:val="00D918F5"/>
    <w:rsid w:val="00D91E43"/>
    <w:rsid w:val="00D922BC"/>
    <w:rsid w:val="00D92532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F0D"/>
    <w:rsid w:val="00DA03E1"/>
    <w:rsid w:val="00DA0482"/>
    <w:rsid w:val="00DA0536"/>
    <w:rsid w:val="00DA07ED"/>
    <w:rsid w:val="00DA0AED"/>
    <w:rsid w:val="00DA0C55"/>
    <w:rsid w:val="00DA127B"/>
    <w:rsid w:val="00DA1B83"/>
    <w:rsid w:val="00DA251B"/>
    <w:rsid w:val="00DA2621"/>
    <w:rsid w:val="00DA2638"/>
    <w:rsid w:val="00DA2736"/>
    <w:rsid w:val="00DA2C9A"/>
    <w:rsid w:val="00DA3206"/>
    <w:rsid w:val="00DA39DF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279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CA3"/>
    <w:rsid w:val="00DA7DEA"/>
    <w:rsid w:val="00DA7E63"/>
    <w:rsid w:val="00DA7ECF"/>
    <w:rsid w:val="00DA7FF0"/>
    <w:rsid w:val="00DB017E"/>
    <w:rsid w:val="00DB0648"/>
    <w:rsid w:val="00DB13FA"/>
    <w:rsid w:val="00DB150F"/>
    <w:rsid w:val="00DB1BDA"/>
    <w:rsid w:val="00DB1DF3"/>
    <w:rsid w:val="00DB2181"/>
    <w:rsid w:val="00DB268C"/>
    <w:rsid w:val="00DB2CBE"/>
    <w:rsid w:val="00DB2F42"/>
    <w:rsid w:val="00DB3C15"/>
    <w:rsid w:val="00DB3C20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EA6"/>
    <w:rsid w:val="00DB5F0E"/>
    <w:rsid w:val="00DB6E2C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6E67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99F"/>
    <w:rsid w:val="00DE3CD7"/>
    <w:rsid w:val="00DE4008"/>
    <w:rsid w:val="00DE40F3"/>
    <w:rsid w:val="00DE4B27"/>
    <w:rsid w:val="00DE4F25"/>
    <w:rsid w:val="00DE5222"/>
    <w:rsid w:val="00DE5345"/>
    <w:rsid w:val="00DE5493"/>
    <w:rsid w:val="00DE5792"/>
    <w:rsid w:val="00DE642D"/>
    <w:rsid w:val="00DE6454"/>
    <w:rsid w:val="00DE6EFF"/>
    <w:rsid w:val="00DE7B37"/>
    <w:rsid w:val="00DE7FE2"/>
    <w:rsid w:val="00DF0457"/>
    <w:rsid w:val="00DF133F"/>
    <w:rsid w:val="00DF1988"/>
    <w:rsid w:val="00DF1C2F"/>
    <w:rsid w:val="00DF1F60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DF7C95"/>
    <w:rsid w:val="00E00398"/>
    <w:rsid w:val="00E00549"/>
    <w:rsid w:val="00E00F4B"/>
    <w:rsid w:val="00E0150B"/>
    <w:rsid w:val="00E01988"/>
    <w:rsid w:val="00E02CE1"/>
    <w:rsid w:val="00E030E8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6F00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634"/>
    <w:rsid w:val="00E14813"/>
    <w:rsid w:val="00E15A17"/>
    <w:rsid w:val="00E15DB7"/>
    <w:rsid w:val="00E16798"/>
    <w:rsid w:val="00E16ACF"/>
    <w:rsid w:val="00E16B29"/>
    <w:rsid w:val="00E16B6A"/>
    <w:rsid w:val="00E16D30"/>
    <w:rsid w:val="00E16F84"/>
    <w:rsid w:val="00E177D8"/>
    <w:rsid w:val="00E20064"/>
    <w:rsid w:val="00E202FF"/>
    <w:rsid w:val="00E208F0"/>
    <w:rsid w:val="00E21087"/>
    <w:rsid w:val="00E214B0"/>
    <w:rsid w:val="00E21507"/>
    <w:rsid w:val="00E21829"/>
    <w:rsid w:val="00E21C6F"/>
    <w:rsid w:val="00E22769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B4"/>
    <w:rsid w:val="00E252C0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37A92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50B6"/>
    <w:rsid w:val="00E45451"/>
    <w:rsid w:val="00E45B30"/>
    <w:rsid w:val="00E45F5E"/>
    <w:rsid w:val="00E45FBE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E3A"/>
    <w:rsid w:val="00E47FAA"/>
    <w:rsid w:val="00E50422"/>
    <w:rsid w:val="00E50B4D"/>
    <w:rsid w:val="00E50E0E"/>
    <w:rsid w:val="00E51841"/>
    <w:rsid w:val="00E51F14"/>
    <w:rsid w:val="00E52269"/>
    <w:rsid w:val="00E52914"/>
    <w:rsid w:val="00E534EC"/>
    <w:rsid w:val="00E537AC"/>
    <w:rsid w:val="00E53E0A"/>
    <w:rsid w:val="00E53F31"/>
    <w:rsid w:val="00E54197"/>
    <w:rsid w:val="00E541B3"/>
    <w:rsid w:val="00E5426E"/>
    <w:rsid w:val="00E544C1"/>
    <w:rsid w:val="00E54791"/>
    <w:rsid w:val="00E54D3B"/>
    <w:rsid w:val="00E553FD"/>
    <w:rsid w:val="00E568A5"/>
    <w:rsid w:val="00E569D6"/>
    <w:rsid w:val="00E56DE6"/>
    <w:rsid w:val="00E573DB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B2B"/>
    <w:rsid w:val="00E70575"/>
    <w:rsid w:val="00E70978"/>
    <w:rsid w:val="00E70A69"/>
    <w:rsid w:val="00E70BEF"/>
    <w:rsid w:val="00E71859"/>
    <w:rsid w:val="00E71ADC"/>
    <w:rsid w:val="00E71B82"/>
    <w:rsid w:val="00E72024"/>
    <w:rsid w:val="00E72264"/>
    <w:rsid w:val="00E7227F"/>
    <w:rsid w:val="00E72EFE"/>
    <w:rsid w:val="00E73010"/>
    <w:rsid w:val="00E73222"/>
    <w:rsid w:val="00E73579"/>
    <w:rsid w:val="00E74B15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1C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3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673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7EA"/>
    <w:rsid w:val="00EB6F5A"/>
    <w:rsid w:val="00EB712A"/>
    <w:rsid w:val="00EB784F"/>
    <w:rsid w:val="00EB78E5"/>
    <w:rsid w:val="00EB7EF7"/>
    <w:rsid w:val="00EC0781"/>
    <w:rsid w:val="00EC0A91"/>
    <w:rsid w:val="00EC0E65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DF3"/>
    <w:rsid w:val="00EC4117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579"/>
    <w:rsid w:val="00ED364B"/>
    <w:rsid w:val="00ED39EB"/>
    <w:rsid w:val="00ED3FB7"/>
    <w:rsid w:val="00ED47AF"/>
    <w:rsid w:val="00ED47E4"/>
    <w:rsid w:val="00ED496E"/>
    <w:rsid w:val="00ED51AD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E7E3B"/>
    <w:rsid w:val="00EF0BFB"/>
    <w:rsid w:val="00EF1427"/>
    <w:rsid w:val="00EF1516"/>
    <w:rsid w:val="00EF177B"/>
    <w:rsid w:val="00EF1C83"/>
    <w:rsid w:val="00EF20B2"/>
    <w:rsid w:val="00EF21B4"/>
    <w:rsid w:val="00EF252F"/>
    <w:rsid w:val="00EF261F"/>
    <w:rsid w:val="00EF2AFF"/>
    <w:rsid w:val="00EF2E6A"/>
    <w:rsid w:val="00EF3439"/>
    <w:rsid w:val="00EF3779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3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07E89"/>
    <w:rsid w:val="00F1050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A80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50E4"/>
    <w:rsid w:val="00F25610"/>
    <w:rsid w:val="00F25711"/>
    <w:rsid w:val="00F25840"/>
    <w:rsid w:val="00F25AC2"/>
    <w:rsid w:val="00F25EA5"/>
    <w:rsid w:val="00F2631D"/>
    <w:rsid w:val="00F26B36"/>
    <w:rsid w:val="00F26B9F"/>
    <w:rsid w:val="00F26EE9"/>
    <w:rsid w:val="00F2706F"/>
    <w:rsid w:val="00F2718A"/>
    <w:rsid w:val="00F27494"/>
    <w:rsid w:val="00F27F38"/>
    <w:rsid w:val="00F3049D"/>
    <w:rsid w:val="00F305E8"/>
    <w:rsid w:val="00F30649"/>
    <w:rsid w:val="00F30815"/>
    <w:rsid w:val="00F30930"/>
    <w:rsid w:val="00F31272"/>
    <w:rsid w:val="00F31890"/>
    <w:rsid w:val="00F321D1"/>
    <w:rsid w:val="00F32380"/>
    <w:rsid w:val="00F328F8"/>
    <w:rsid w:val="00F32DBD"/>
    <w:rsid w:val="00F3393D"/>
    <w:rsid w:val="00F33A4B"/>
    <w:rsid w:val="00F34122"/>
    <w:rsid w:val="00F34266"/>
    <w:rsid w:val="00F34C1E"/>
    <w:rsid w:val="00F34E4B"/>
    <w:rsid w:val="00F35627"/>
    <w:rsid w:val="00F356C1"/>
    <w:rsid w:val="00F367DE"/>
    <w:rsid w:val="00F36C76"/>
    <w:rsid w:val="00F37209"/>
    <w:rsid w:val="00F372A1"/>
    <w:rsid w:val="00F372E3"/>
    <w:rsid w:val="00F400DD"/>
    <w:rsid w:val="00F407FD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2E"/>
    <w:rsid w:val="00F57861"/>
    <w:rsid w:val="00F57E6C"/>
    <w:rsid w:val="00F60105"/>
    <w:rsid w:val="00F604A5"/>
    <w:rsid w:val="00F604F1"/>
    <w:rsid w:val="00F60599"/>
    <w:rsid w:val="00F6079E"/>
    <w:rsid w:val="00F60C42"/>
    <w:rsid w:val="00F6102F"/>
    <w:rsid w:val="00F61075"/>
    <w:rsid w:val="00F617EB"/>
    <w:rsid w:val="00F6180C"/>
    <w:rsid w:val="00F61AD0"/>
    <w:rsid w:val="00F61CB1"/>
    <w:rsid w:val="00F62088"/>
    <w:rsid w:val="00F6210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45D"/>
    <w:rsid w:val="00F71778"/>
    <w:rsid w:val="00F719BC"/>
    <w:rsid w:val="00F7207D"/>
    <w:rsid w:val="00F7287D"/>
    <w:rsid w:val="00F72924"/>
    <w:rsid w:val="00F73062"/>
    <w:rsid w:val="00F730D7"/>
    <w:rsid w:val="00F73186"/>
    <w:rsid w:val="00F73C61"/>
    <w:rsid w:val="00F74BB4"/>
    <w:rsid w:val="00F74C5A"/>
    <w:rsid w:val="00F74C90"/>
    <w:rsid w:val="00F7564A"/>
    <w:rsid w:val="00F758B4"/>
    <w:rsid w:val="00F758FF"/>
    <w:rsid w:val="00F75C8D"/>
    <w:rsid w:val="00F75CD7"/>
    <w:rsid w:val="00F75DF7"/>
    <w:rsid w:val="00F76B71"/>
    <w:rsid w:val="00F770F8"/>
    <w:rsid w:val="00F805CE"/>
    <w:rsid w:val="00F8136D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B1F"/>
    <w:rsid w:val="00F90B2D"/>
    <w:rsid w:val="00F90BF3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205"/>
    <w:rsid w:val="00FA43D6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C75"/>
    <w:rsid w:val="00FB23C6"/>
    <w:rsid w:val="00FB30F4"/>
    <w:rsid w:val="00FB3991"/>
    <w:rsid w:val="00FB3D02"/>
    <w:rsid w:val="00FB42B2"/>
    <w:rsid w:val="00FB43D1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6CCE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7B0"/>
    <w:rsid w:val="00FD3003"/>
    <w:rsid w:val="00FD364B"/>
    <w:rsid w:val="00FD3831"/>
    <w:rsid w:val="00FD387D"/>
    <w:rsid w:val="00FD3A84"/>
    <w:rsid w:val="00FD3CFC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817"/>
    <w:rsid w:val="00FE1E65"/>
    <w:rsid w:val="00FE2139"/>
    <w:rsid w:val="00FE21FA"/>
    <w:rsid w:val="00FE2235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D81"/>
    <w:rsid w:val="00FE6DFA"/>
    <w:rsid w:val="00FE7338"/>
    <w:rsid w:val="00FE7352"/>
    <w:rsid w:val="00FE7610"/>
    <w:rsid w:val="00FF03FB"/>
    <w:rsid w:val="00FF0484"/>
    <w:rsid w:val="00FF059F"/>
    <w:rsid w:val="00FF085D"/>
    <w:rsid w:val="00FF0B23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387FA-F64A-4E7D-AF9A-A5C18109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52</Pages>
  <Words>9442</Words>
  <Characters>53822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KPMG</cp:lastModifiedBy>
  <cp:revision>2</cp:revision>
  <cp:lastPrinted>2018-02-20T11:38:00Z</cp:lastPrinted>
  <dcterms:created xsi:type="dcterms:W3CDTF">2018-02-20T13:43:00Z</dcterms:created>
  <dcterms:modified xsi:type="dcterms:W3CDTF">2018-02-20T13:43:00Z</dcterms:modified>
</cp:coreProperties>
</file>