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555" w:rsidRPr="00135AD5" w:rsidRDefault="00027555" w:rsidP="00135AD5">
      <w:pPr>
        <w:ind w:left="605" w:hanging="605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บริษัทหลักทรัพย์ </w:t>
      </w:r>
      <w:r w:rsidR="00B240DB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โนมูระ 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พัฒนสิน จำกัด (มหาชน)</w:t>
      </w:r>
    </w:p>
    <w:p w:rsidR="0068768F" w:rsidRPr="00135AD5" w:rsidRDefault="0068768F" w:rsidP="00135AD5">
      <w:pPr>
        <w:tabs>
          <w:tab w:val="left" w:pos="1440"/>
        </w:tabs>
        <w:ind w:left="600" w:hanging="600"/>
        <w:rPr>
          <w:rFonts w:ascii="Angsana New" w:hAnsi="Angsana New" w:cs="Angsana New"/>
          <w:b/>
          <w:bCs/>
          <w:sz w:val="32"/>
          <w:szCs w:val="32"/>
          <w:cs/>
        </w:rPr>
      </w:pP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370873" w:rsidRPr="00135AD5" w:rsidRDefault="006B46D9" w:rsidP="00135AD5">
      <w:pPr>
        <w:tabs>
          <w:tab w:val="left" w:pos="90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645778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="0068768F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EC1153" w:rsidRPr="00135AD5">
        <w:rPr>
          <w:rFonts w:ascii="Angsana New" w:hAnsi="Angsana New" w:cs="Angsana New"/>
          <w:b/>
          <w:bCs/>
          <w:sz w:val="32"/>
          <w:szCs w:val="32"/>
        </w:rPr>
        <w:t>31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45778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EC1153" w:rsidRPr="00135AD5">
        <w:rPr>
          <w:rFonts w:ascii="Angsana New" w:hAnsi="Angsana New" w:cs="Angsana New"/>
          <w:b/>
          <w:bCs/>
          <w:sz w:val="32"/>
          <w:szCs w:val="32"/>
        </w:rPr>
        <w:t xml:space="preserve"> 2560</w:t>
      </w:r>
    </w:p>
    <w:p w:rsidR="00027555" w:rsidRPr="00135AD5" w:rsidRDefault="00E16F22" w:rsidP="00135AD5">
      <w:pPr>
        <w:pStyle w:val="PlainText"/>
        <w:widowControl/>
        <w:spacing w:before="360" w:after="80"/>
        <w:ind w:left="547" w:hanging="547"/>
        <w:rPr>
          <w:rFonts w:hAnsi="Angsana New"/>
          <w:b/>
          <w:bCs/>
          <w:sz w:val="32"/>
          <w:szCs w:val="32"/>
        </w:rPr>
      </w:pPr>
      <w:r w:rsidRPr="00135AD5">
        <w:rPr>
          <w:rFonts w:hAnsi="Angsana New"/>
          <w:b/>
          <w:bCs/>
          <w:sz w:val="32"/>
          <w:szCs w:val="32"/>
          <w:lang w:val="en-US"/>
        </w:rPr>
        <w:t>1</w:t>
      </w:r>
      <w:r w:rsidR="00027555" w:rsidRPr="00135AD5">
        <w:rPr>
          <w:rFonts w:hAnsi="Angsana New"/>
          <w:b/>
          <w:bCs/>
          <w:sz w:val="32"/>
          <w:szCs w:val="32"/>
          <w:cs/>
        </w:rPr>
        <w:t>.</w:t>
      </w:r>
      <w:r w:rsidR="00027555" w:rsidRPr="00135AD5">
        <w:rPr>
          <w:rFonts w:hAnsi="Angsana New"/>
          <w:b/>
          <w:bCs/>
          <w:sz w:val="32"/>
          <w:szCs w:val="32"/>
        </w:rPr>
        <w:tab/>
      </w:r>
      <w:r w:rsidR="00027555" w:rsidRPr="00135AD5">
        <w:rPr>
          <w:rFonts w:hAnsi="Angsana New"/>
          <w:b/>
          <w:bCs/>
          <w:sz w:val="32"/>
          <w:szCs w:val="32"/>
          <w:cs/>
        </w:rPr>
        <w:t>ข้อมูลทั่วไป</w:t>
      </w:r>
    </w:p>
    <w:p w:rsidR="005D06D1" w:rsidRPr="00135AD5" w:rsidRDefault="005D06D1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บริษัทหลักทรัพย์ </w:t>
      </w:r>
      <w:r w:rsidR="00B240DB" w:rsidRPr="00135AD5">
        <w:rPr>
          <w:rFonts w:ascii="Angsana New" w:eastAsia="Angsana New" w:hAnsi="Angsana New" w:cs="Angsana New"/>
          <w:sz w:val="32"/>
          <w:szCs w:val="32"/>
          <w:cs/>
        </w:rPr>
        <w:t xml:space="preserve">โนมูระ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พัฒนสิน จำกัด (มหาชน) (</w:t>
      </w:r>
      <w:r w:rsidR="00A2101A" w:rsidRPr="00135AD5">
        <w:rPr>
          <w:rFonts w:ascii="Angsana New" w:eastAsia="Angsana New" w:hAnsi="Angsana New" w:cs="Angsana New"/>
          <w:sz w:val="32"/>
          <w:szCs w:val="32"/>
          <w:cs/>
        </w:rPr>
        <w:t>“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</w:t>
      </w:r>
      <w:r w:rsidR="00A2101A" w:rsidRPr="00135AD5">
        <w:rPr>
          <w:rFonts w:ascii="Angsana New" w:eastAsia="Angsana New" w:hAnsi="Angsana New" w:cs="Angsana New"/>
          <w:sz w:val="32"/>
          <w:szCs w:val="32"/>
          <w:cs/>
        </w:rPr>
        <w:t>”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) </w:t>
      </w:r>
      <w:r w:rsidR="00B240DB" w:rsidRPr="00135AD5">
        <w:rPr>
          <w:rFonts w:ascii="Angsana New" w:eastAsia="Angsana New" w:hAnsi="Angsana New" w:cs="Angsana New"/>
          <w:sz w:val="32"/>
          <w:szCs w:val="32"/>
          <w:cs/>
        </w:rPr>
        <w:t>เป็นบริษัทมหาชนซึ่งจัดตั้ง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และมีภูมิลำเนาในประเทศไทย</w:t>
      </w:r>
      <w:r w:rsidR="00B73987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292FF5" w:rsidRPr="00135AD5">
        <w:rPr>
          <w:rStyle w:val="PageNumber"/>
          <w:rFonts w:ascii="Angsana New" w:hAnsi="Angsana New" w:cs="Angsana New"/>
          <w:sz w:val="32"/>
          <w:szCs w:val="32"/>
          <w:cs/>
        </w:rPr>
        <w:t>โดย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มีบริษั</w:t>
      </w:r>
      <w:r w:rsidR="00292FF5" w:rsidRPr="00135AD5">
        <w:rPr>
          <w:rStyle w:val="PageNumber"/>
          <w:rFonts w:ascii="Angsana New" w:hAnsi="Angsana New" w:cs="Angsana New" w:hint="cs"/>
          <w:spacing w:val="-6"/>
          <w:sz w:val="32"/>
          <w:szCs w:val="32"/>
          <w:cs/>
        </w:rPr>
        <w:t xml:space="preserve">ท 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</w:rPr>
        <w:t xml:space="preserve">Nomura Asia Investment 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(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</w:rPr>
        <w:t>Singapore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 xml:space="preserve">) 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</w:rPr>
        <w:t>Pte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 xml:space="preserve">. 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</w:rPr>
        <w:t>Ltd</w:t>
      </w:r>
      <w:r w:rsidR="00292FF5" w:rsidRPr="00135AD5">
        <w:rPr>
          <w:rStyle w:val="PageNumber"/>
          <w:rFonts w:ascii="Angsana New" w:hAnsi="Angsana New" w:cs="Angsana New"/>
          <w:spacing w:val="-6"/>
          <w:sz w:val="32"/>
          <w:szCs w:val="32"/>
          <w:cs/>
        </w:rPr>
        <w:t>. ซึ่ง</w:t>
      </w:r>
      <w:r w:rsidR="00292FF5" w:rsidRPr="00135AD5">
        <w:rPr>
          <w:rStyle w:val="PageNumber"/>
          <w:rFonts w:ascii="Angsana New" w:hAnsi="Angsana New" w:cs="Angsana New"/>
          <w:sz w:val="32"/>
          <w:szCs w:val="32"/>
          <w:cs/>
        </w:rPr>
        <w:t>เป็นบริษัทที่จดทะเบียนจัดตั้งในประเท</w:t>
      </w:r>
      <w:r w:rsidR="00292FF5" w:rsidRPr="00135AD5">
        <w:rPr>
          <w:rStyle w:val="PageNumber"/>
          <w:rFonts w:ascii="Angsana New" w:hAnsi="Angsana New" w:cs="Angsana New" w:hint="cs"/>
          <w:sz w:val="32"/>
          <w:szCs w:val="32"/>
          <w:cs/>
        </w:rPr>
        <w:t>ศสิงคโปร์</w:t>
      </w:r>
      <w:r w:rsidR="00292FF5" w:rsidRPr="00135AD5">
        <w:rPr>
          <w:rStyle w:val="PageNumber"/>
          <w:rFonts w:cs="Angsana New"/>
          <w:sz w:val="32"/>
          <w:szCs w:val="32"/>
          <w:cs/>
        </w:rPr>
        <w:t xml:space="preserve"> </w:t>
      </w:r>
      <w:r w:rsidR="00292FF5" w:rsidRPr="00135AD5">
        <w:rPr>
          <w:rStyle w:val="PageNumber"/>
          <w:rFonts w:ascii="Angsana New" w:hAnsi="Angsana New" w:cs="Angsana New"/>
          <w:sz w:val="32"/>
          <w:szCs w:val="32"/>
          <w:cs/>
        </w:rPr>
        <w:t>เป็นบริษัทใหญ่ และมี</w:t>
      </w:r>
      <w:r w:rsidR="00292FF5" w:rsidRPr="00135AD5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292FF5" w:rsidRPr="00135AD5">
        <w:rPr>
          <w:rStyle w:val="PageNumber"/>
          <w:rFonts w:ascii="Angsana New" w:hAnsi="Angsana New" w:cs="Angsana New"/>
          <w:sz w:val="32"/>
          <w:szCs w:val="32"/>
        </w:rPr>
        <w:t>Nomura Holdings, Inc</w:t>
      </w:r>
      <w:r w:rsidR="00292FF5" w:rsidRPr="00135AD5">
        <w:rPr>
          <w:rStyle w:val="PageNumber"/>
          <w:rFonts w:ascii="Angsana New" w:hAnsi="Angsana New" w:cs="Angsana New"/>
          <w:sz w:val="32"/>
          <w:szCs w:val="32"/>
          <w:cs/>
        </w:rPr>
        <w:t xml:space="preserve">. เป็นบริษัทใหญ่ของกลุ่มบริษัท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บริษัทฯประกอบธุรกิจหลักทรัพย์</w:t>
      </w:r>
      <w:r w:rsidR="00DA28BF" w:rsidRPr="00135AD5">
        <w:rPr>
          <w:rFonts w:ascii="Angsana New" w:eastAsia="Angsana New" w:hAnsi="Angsana New" w:cs="Angsana New" w:hint="cs"/>
          <w:sz w:val="32"/>
          <w:szCs w:val="32"/>
          <w:cs/>
        </w:rPr>
        <w:t>และธุรกิจสัญญาซื้อขายล่วงหน้า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โดยการเป็นนายหน้าซื้อขายหลักทรัพย์</w:t>
      </w:r>
      <w:r w:rsidR="00DA28BF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เป็นตัวแทนซื้อขายสัญญาซื้อขายล่วงหน้า เป็นตัวแทนสนับสนุนการขายและรับซื้อคืนหน่วยลงทุน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การค้า</w:t>
      </w:r>
      <w:r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หลักทรัพย์ </w:t>
      </w:r>
      <w:r w:rsidRPr="00135AD5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การยืมและให้ยืมหลักทรัพย์ การเป็นที่ปรึกษา</w:t>
      </w:r>
      <w:r w:rsidR="00DA28BF" w:rsidRPr="00135AD5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ทางการเงินและ</w:t>
      </w:r>
      <w:r w:rsidRPr="00135AD5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การลงทุน </w:t>
      </w:r>
      <w:r w:rsidR="00DA28BF" w:rsidRPr="00135AD5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>และ</w:t>
      </w:r>
      <w:r w:rsidRPr="00135AD5">
        <w:rPr>
          <w:rFonts w:ascii="Angsana New" w:eastAsia="Angsana New" w:hAnsi="Angsana New" w:cs="Angsana New"/>
          <w:spacing w:val="-8"/>
          <w:sz w:val="32"/>
          <w:szCs w:val="32"/>
          <w:cs/>
        </w:rPr>
        <w:t>การจัดจำหน่ายหลักทรัพย์</w:t>
      </w:r>
      <w:r w:rsidR="00A53C74" w:rsidRPr="00135AD5">
        <w:rPr>
          <w:rFonts w:ascii="Angsana New" w:eastAsia="Angsana New" w:hAnsi="Angsana New" w:cs="Angsana New"/>
          <w:spacing w:val="-8"/>
          <w:sz w:val="32"/>
          <w:szCs w:val="32"/>
          <w:cs/>
        </w:rPr>
        <w:t xml:space="preserve"> </w:t>
      </w:r>
    </w:p>
    <w:p w:rsidR="005D06D1" w:rsidRPr="00135AD5" w:rsidRDefault="005D06D1" w:rsidP="00135AD5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  <w:t xml:space="preserve">บริษัทฯมีที่อยู่ตามที่จดทะเบียนตั้งอยู่เลขที่ </w:t>
      </w:r>
      <w:r w:rsidR="00EC1153" w:rsidRPr="00135AD5">
        <w:rPr>
          <w:rFonts w:ascii="Angsana New" w:eastAsia="Angsana New" w:hAnsi="Angsana New" w:cs="Angsana New"/>
          <w:sz w:val="32"/>
          <w:szCs w:val="32"/>
        </w:rPr>
        <w:t>25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อาคาร</w:t>
      </w:r>
      <w:r w:rsidR="00A2101A" w:rsidRPr="00135AD5">
        <w:rPr>
          <w:rFonts w:ascii="Angsana New" w:eastAsia="Angsana New" w:hAnsi="Angsana New" w:cs="Angsana New"/>
          <w:sz w:val="32"/>
          <w:szCs w:val="32"/>
          <w:cs/>
        </w:rPr>
        <w:t xml:space="preserve">กรุงเทพประกันภัย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ชั้น </w:t>
      </w:r>
      <w:r w:rsidR="00EC1153" w:rsidRPr="00135AD5">
        <w:rPr>
          <w:rFonts w:ascii="Angsana New" w:eastAsia="Angsana New" w:hAnsi="Angsana New" w:cs="Angsana New"/>
          <w:sz w:val="32"/>
          <w:szCs w:val="32"/>
        </w:rPr>
        <w:t>15</w:t>
      </w:r>
      <w:r w:rsidR="00A2101A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- </w:t>
      </w:r>
      <w:r w:rsidR="00A2101A" w:rsidRPr="00135AD5">
        <w:rPr>
          <w:rFonts w:ascii="Angsana New" w:eastAsia="Angsana New" w:hAnsi="Angsana New" w:cs="Angsana New"/>
          <w:sz w:val="32"/>
          <w:szCs w:val="32"/>
        </w:rPr>
        <w:t>17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ถนนสาทรใต้ แขวง</w:t>
      </w:r>
      <w:r w:rsidR="00BF0323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             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ทุ่งมหาเมฆ เขตสาทร กรุงเทพมหานคร ณ วันที่</w:t>
      </w:r>
      <w:r w:rsidR="00645778" w:rsidRPr="00135AD5">
        <w:rPr>
          <w:rFonts w:ascii="Angsana New" w:eastAsia="Angsana New" w:hAnsi="Angsana New" w:cs="Angsana New"/>
          <w:sz w:val="32"/>
          <w:szCs w:val="32"/>
        </w:rPr>
        <w:t xml:space="preserve"> 31</w:t>
      </w:r>
      <w:r w:rsidR="004A29FE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645778" w:rsidRPr="00135AD5">
        <w:rPr>
          <w:rFonts w:ascii="Angsana New" w:eastAsia="Angsana New" w:hAnsi="Angsana New" w:cs="Angsana New" w:hint="cs"/>
          <w:sz w:val="32"/>
          <w:szCs w:val="32"/>
          <w:cs/>
        </w:rPr>
        <w:t>ธันวาคม</w:t>
      </w:r>
      <w:r w:rsidR="004A29FE" w:rsidRPr="00135AD5">
        <w:rPr>
          <w:rFonts w:ascii="Angsana New" w:eastAsia="Angsana New" w:hAnsi="Angsana New" w:cs="Angsana New"/>
          <w:sz w:val="32"/>
          <w:szCs w:val="32"/>
        </w:rPr>
        <w:t xml:space="preserve"> 25</w:t>
      </w:r>
      <w:r w:rsidR="00DA28BF" w:rsidRPr="00135AD5">
        <w:rPr>
          <w:rFonts w:ascii="Angsana New" w:eastAsia="Angsana New" w:hAnsi="Angsana New" w:cs="Angsana New"/>
          <w:sz w:val="32"/>
          <w:szCs w:val="32"/>
        </w:rPr>
        <w:t>60</w:t>
      </w:r>
      <w:r w:rsidR="00106242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บริษัทฯมี</w:t>
      </w:r>
      <w:r w:rsidR="00EC0808" w:rsidRPr="00135AD5">
        <w:rPr>
          <w:rFonts w:ascii="Angsana New" w:eastAsia="Angsana New" w:hAnsi="Angsana New" w:cs="Angsana New"/>
          <w:sz w:val="32"/>
          <w:szCs w:val="32"/>
          <w:cs/>
        </w:rPr>
        <w:t xml:space="preserve">สำนักงานทั้งสิ้น </w:t>
      </w:r>
      <w:r w:rsidR="004A29FE" w:rsidRPr="00135AD5">
        <w:rPr>
          <w:rFonts w:ascii="Angsana New" w:eastAsia="Angsana New" w:hAnsi="Angsana New" w:cs="Angsana New"/>
          <w:sz w:val="32"/>
          <w:szCs w:val="32"/>
        </w:rPr>
        <w:t>1</w:t>
      </w:r>
      <w:r w:rsidR="00E032B0" w:rsidRPr="00135AD5">
        <w:rPr>
          <w:rFonts w:ascii="Angsana New" w:eastAsia="Angsana New" w:hAnsi="Angsana New" w:cs="Angsana New"/>
          <w:sz w:val="32"/>
          <w:szCs w:val="32"/>
        </w:rPr>
        <w:t>7</w:t>
      </w:r>
      <w:r w:rsidR="00EC0808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แห่งคือสำนักงานใหญ่ สำนักงาน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สาขาในกรุงเทพมหานคร</w:t>
      </w:r>
      <w:r w:rsidR="00185EA9" w:rsidRPr="00135AD5">
        <w:rPr>
          <w:rFonts w:ascii="Angsana New" w:eastAsia="Angsana New" w:hAnsi="Angsana New" w:cs="Angsana New"/>
          <w:sz w:val="32"/>
          <w:szCs w:val="32"/>
          <w:cs/>
        </w:rPr>
        <w:t>และต่างจังหวัด</w:t>
      </w:r>
      <w:r w:rsidR="00EC0808" w:rsidRPr="00135AD5">
        <w:rPr>
          <w:rFonts w:ascii="Angsana New" w:eastAsia="Angsana New" w:hAnsi="Angsana New" w:cs="Angsana New"/>
          <w:sz w:val="32"/>
          <w:szCs w:val="32"/>
          <w:cs/>
        </w:rPr>
        <w:t xml:space="preserve">อีก </w:t>
      </w:r>
      <w:r w:rsidR="004A29FE" w:rsidRPr="00135AD5">
        <w:rPr>
          <w:rFonts w:ascii="Angsana New" w:eastAsia="Angsana New" w:hAnsi="Angsana New" w:cs="Angsana New"/>
          <w:sz w:val="32"/>
          <w:szCs w:val="32"/>
        </w:rPr>
        <w:t>1</w:t>
      </w:r>
      <w:r w:rsidR="00EC1153" w:rsidRPr="00135AD5">
        <w:rPr>
          <w:rFonts w:ascii="Angsana New" w:eastAsia="Angsana New" w:hAnsi="Angsana New" w:cs="Angsana New"/>
          <w:sz w:val="32"/>
          <w:szCs w:val="32"/>
        </w:rPr>
        <w:t>6</w:t>
      </w:r>
      <w:r w:rsidR="00EC0808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แห่ง</w:t>
      </w:r>
      <w:r w:rsidR="00DA28BF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320C0F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</w:p>
    <w:p w:rsidR="00646CA7" w:rsidRPr="00135AD5" w:rsidRDefault="00E16F22" w:rsidP="00135AD5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135AD5">
        <w:rPr>
          <w:rFonts w:hAnsi="Angsana New"/>
          <w:b/>
          <w:bCs/>
          <w:sz w:val="32"/>
          <w:szCs w:val="32"/>
          <w:lang w:val="en-US"/>
        </w:rPr>
        <w:t>2</w:t>
      </w:r>
      <w:r w:rsidR="008D466A" w:rsidRPr="00135AD5">
        <w:rPr>
          <w:rFonts w:hAnsi="Angsana New"/>
          <w:b/>
          <w:bCs/>
          <w:sz w:val="32"/>
          <w:szCs w:val="32"/>
          <w:cs/>
        </w:rPr>
        <w:t>.</w:t>
      </w:r>
      <w:r w:rsidR="00027555" w:rsidRPr="00135AD5">
        <w:rPr>
          <w:rFonts w:hAnsi="Angsana New"/>
          <w:b/>
          <w:bCs/>
          <w:sz w:val="32"/>
          <w:szCs w:val="32"/>
        </w:rPr>
        <w:tab/>
      </w:r>
      <w:r w:rsidR="00646CA7" w:rsidRPr="00135AD5">
        <w:rPr>
          <w:rFonts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384955" w:rsidRPr="00135AD5" w:rsidRDefault="00646CA7" w:rsidP="00135AD5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384955" w:rsidRPr="00135AD5">
        <w:rPr>
          <w:rFonts w:ascii="Angsana New" w:eastAsia="Angsana New" w:hAnsi="Angsana New" w:cs="Angsana New"/>
          <w:sz w:val="32"/>
          <w:szCs w:val="32"/>
          <w:cs/>
        </w:rPr>
        <w:t>งบการเงิน</w:t>
      </w:r>
      <w:r w:rsidR="00EC1153" w:rsidRPr="00135AD5">
        <w:rPr>
          <w:rFonts w:ascii="Angsana New" w:eastAsia="Angsana New" w:hAnsi="Angsana New" w:cs="Angsana New" w:hint="cs"/>
          <w:sz w:val="32"/>
          <w:szCs w:val="32"/>
          <w:cs/>
        </w:rPr>
        <w:t>นี้</w:t>
      </w:r>
      <w:r w:rsidR="00384955" w:rsidRPr="00135AD5">
        <w:rPr>
          <w:rFonts w:ascii="Angsana New" w:eastAsia="Angsana New" w:hAnsi="Angsana New" w:cs="Angsana New"/>
          <w:sz w:val="32"/>
          <w:szCs w:val="32"/>
          <w:cs/>
        </w:rPr>
        <w:t>จัดทำขึ้นตามมาตรฐานการ</w:t>
      </w:r>
      <w:r w:rsidR="00384955" w:rsidRPr="00135AD5">
        <w:rPr>
          <w:rFonts w:ascii="Angsana New" w:eastAsia="Angsana New" w:hAnsi="Angsana New" w:cs="Angsana New" w:hint="cs"/>
          <w:sz w:val="32"/>
          <w:szCs w:val="32"/>
          <w:cs/>
        </w:rPr>
        <w:t>รายงานทางการเงิน</w:t>
      </w:r>
      <w:r w:rsidR="00384955" w:rsidRPr="00135AD5">
        <w:rPr>
          <w:rFonts w:ascii="Angsana New" w:eastAsia="Angsana New" w:hAnsi="Angsana New" w:cs="Angsana New"/>
          <w:sz w:val="32"/>
          <w:szCs w:val="32"/>
          <w:cs/>
        </w:rPr>
        <w:t>ที่กำหนดในพระราชบัญญัติวิชาชีพบัญชี พ.ศ.</w:t>
      </w:r>
      <w:r w:rsidR="00384955" w:rsidRPr="00135AD5">
        <w:rPr>
          <w:rFonts w:ascii="Angsana New" w:eastAsia="Angsana New" w:hAnsi="Angsana New" w:cs="Angsana New"/>
          <w:sz w:val="32"/>
          <w:szCs w:val="32"/>
        </w:rPr>
        <w:t xml:space="preserve"> 2547</w:t>
      </w:r>
      <w:r w:rsidR="00384955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</w:t>
      </w:r>
      <w:r w:rsidR="00384955" w:rsidRPr="00135AD5">
        <w:rPr>
          <w:rFonts w:ascii="Angsana New" w:eastAsia="Angsana New" w:hAnsi="Angsana New" w:cs="Angsana New"/>
          <w:sz w:val="32"/>
          <w:szCs w:val="32"/>
        </w:rPr>
        <w:t xml:space="preserve"> 22</w:t>
      </w:r>
      <w:r w:rsidR="00384955" w:rsidRPr="00135AD5">
        <w:rPr>
          <w:rFonts w:ascii="Angsana New" w:eastAsia="Angsana New" w:hAnsi="Angsana New" w:cs="Angsana New"/>
          <w:sz w:val="32"/>
          <w:szCs w:val="32"/>
          <w:cs/>
        </w:rPr>
        <w:t>/</w:t>
      </w:r>
      <w:r w:rsidR="00384955" w:rsidRPr="00135AD5">
        <w:rPr>
          <w:rFonts w:ascii="Angsana New" w:eastAsia="Angsana New" w:hAnsi="Angsana New" w:cs="Angsana New"/>
          <w:sz w:val="32"/>
          <w:szCs w:val="32"/>
        </w:rPr>
        <w:t>2559</w:t>
      </w:r>
      <w:r w:rsidR="00384955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เรื่องแบบงบการเงินสำหรับบริษัทหลักทรัพย์</w:t>
      </w:r>
      <w:r w:rsidR="00B6350F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B6350F" w:rsidRPr="00135AD5">
        <w:rPr>
          <w:rFonts w:ascii="Angsana New" w:eastAsia="Angsana New" w:hAnsi="Angsana New" w:cs="Angsana New" w:hint="cs"/>
          <w:sz w:val="32"/>
          <w:szCs w:val="32"/>
          <w:cs/>
        </w:rPr>
        <w:t>(ฉบับที่ 2)</w:t>
      </w:r>
      <w:r w:rsidR="00384955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ลงวันที่ </w:t>
      </w:r>
      <w:r w:rsidR="00384955" w:rsidRPr="00135AD5">
        <w:rPr>
          <w:rFonts w:ascii="Angsana New" w:eastAsia="Angsana New" w:hAnsi="Angsana New" w:cs="Angsana New"/>
          <w:sz w:val="32"/>
          <w:szCs w:val="32"/>
        </w:rPr>
        <w:t>2</w:t>
      </w:r>
      <w:r w:rsidR="00384955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384955" w:rsidRPr="00135AD5">
        <w:rPr>
          <w:rFonts w:ascii="Angsana New" w:eastAsia="Angsana New" w:hAnsi="Angsana New" w:cs="Angsana New" w:hint="cs"/>
          <w:sz w:val="32"/>
          <w:szCs w:val="32"/>
          <w:cs/>
        </w:rPr>
        <w:t>มิถุนายน</w:t>
      </w:r>
      <w:r w:rsidR="00384955" w:rsidRPr="00135AD5">
        <w:rPr>
          <w:rFonts w:ascii="Angsana New" w:eastAsia="Angsana New" w:hAnsi="Angsana New" w:cs="Angsana New"/>
          <w:sz w:val="32"/>
          <w:szCs w:val="32"/>
        </w:rPr>
        <w:t xml:space="preserve"> 2559</w:t>
      </w:r>
    </w:p>
    <w:p w:rsidR="00384955" w:rsidRPr="00135AD5" w:rsidRDefault="00384955" w:rsidP="00135AD5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</w:r>
      <w:r w:rsidRPr="00135AD5">
        <w:rPr>
          <w:rFonts w:ascii="Angsana New" w:eastAsia="Calibri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384955" w:rsidRPr="00135AD5" w:rsidRDefault="00384955" w:rsidP="00135AD5">
      <w:pPr>
        <w:tabs>
          <w:tab w:val="left" w:pos="900"/>
          <w:tab w:val="left" w:pos="216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eastAsia="Calibri" w:hAnsi="Angsana New" w:cs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A846E2" w:rsidRPr="00135AD5" w:rsidRDefault="00A846E2" w:rsidP="00135AD5">
      <w:pPr>
        <w:rPr>
          <w:rFonts w:ascii="Angsana New" w:hAnsi="Angsana New" w:cs="Angsana New"/>
          <w:b/>
          <w:bCs/>
          <w:sz w:val="32"/>
          <w:szCs w:val="32"/>
          <w:lang w:eastAsia="x-none"/>
        </w:rPr>
      </w:pPr>
      <w:r w:rsidRPr="00135AD5">
        <w:rPr>
          <w:rFonts w:hAnsi="Angsana New" w:cs="Angsana New"/>
          <w:b/>
          <w:bCs/>
          <w:sz w:val="32"/>
          <w:szCs w:val="32"/>
          <w:cs/>
        </w:rPr>
        <w:br w:type="page"/>
      </w:r>
    </w:p>
    <w:p w:rsidR="00D45C21" w:rsidRPr="00135AD5" w:rsidRDefault="00E16F22" w:rsidP="00135AD5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135AD5">
        <w:rPr>
          <w:rFonts w:hAnsi="Angsana New"/>
          <w:b/>
          <w:bCs/>
          <w:sz w:val="32"/>
          <w:szCs w:val="32"/>
          <w:lang w:val="en-US"/>
        </w:rPr>
        <w:lastRenderedPageBreak/>
        <w:t>3</w:t>
      </w:r>
      <w:r w:rsidR="004E5D74" w:rsidRPr="00135AD5">
        <w:rPr>
          <w:rFonts w:hAnsi="Angsana New"/>
          <w:b/>
          <w:bCs/>
          <w:sz w:val="32"/>
          <w:szCs w:val="32"/>
          <w:cs/>
        </w:rPr>
        <w:t>.</w:t>
      </w:r>
      <w:r w:rsidR="004E5D74" w:rsidRPr="00135AD5">
        <w:rPr>
          <w:rFonts w:hAnsi="Angsana New"/>
          <w:b/>
          <w:bCs/>
          <w:sz w:val="32"/>
          <w:szCs w:val="32"/>
        </w:rPr>
        <w:tab/>
      </w:r>
      <w:r w:rsidR="00532119" w:rsidRPr="00135AD5">
        <w:rPr>
          <w:rFonts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A846E2" w:rsidRPr="00135AD5" w:rsidRDefault="001819DB" w:rsidP="00135AD5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</w:rPr>
      </w:pPr>
      <w:r w:rsidRPr="00135AD5">
        <w:rPr>
          <w:rFonts w:hAnsi="Angsana New" w:hint="cs"/>
          <w:b/>
          <w:bCs/>
          <w:sz w:val="32"/>
          <w:szCs w:val="32"/>
          <w:cs/>
        </w:rPr>
        <w:t>3.1</w:t>
      </w:r>
      <w:r w:rsidR="00A846E2" w:rsidRPr="00135AD5">
        <w:rPr>
          <w:rFonts w:hAnsi="Angsana New" w:hint="cs"/>
          <w:b/>
          <w:bCs/>
          <w:sz w:val="32"/>
          <w:szCs w:val="32"/>
          <w:cs/>
        </w:rPr>
        <w:t xml:space="preserve"> </w:t>
      </w:r>
      <w:r w:rsidR="00532119" w:rsidRPr="00135AD5">
        <w:rPr>
          <w:rFonts w:hAnsi="Angsana New"/>
          <w:b/>
          <w:bCs/>
          <w:sz w:val="32"/>
          <w:szCs w:val="32"/>
          <w:cs/>
        </w:rPr>
        <w:tab/>
      </w:r>
      <w:r w:rsidR="00A846E2" w:rsidRPr="00135AD5">
        <w:rPr>
          <w:rFonts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A846E2" w:rsidRPr="00135AD5" w:rsidRDefault="00A846E2" w:rsidP="00135AD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>        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35AD5">
        <w:rPr>
          <w:rFonts w:ascii="Angsana New" w:hAnsi="Angsana New" w:cs="Angsana New"/>
          <w:sz w:val="32"/>
          <w:szCs w:val="32"/>
        </w:rPr>
        <w:t>2559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) รวมถึงแนวปฏิบัติทางบัญชีใหม่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135AD5">
        <w:rPr>
          <w:rFonts w:ascii="Angsana New" w:hAnsi="Angsana New" w:cs="Angsana New"/>
          <w:sz w:val="32"/>
          <w:szCs w:val="32"/>
        </w:rPr>
        <w:t xml:space="preserve">1 </w:t>
      </w:r>
      <w:r w:rsidRPr="00135AD5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135AD5">
        <w:rPr>
          <w:rFonts w:ascii="Angsana New" w:hAnsi="Angsana New" w:cs="Angsana New"/>
          <w:sz w:val="32"/>
          <w:szCs w:val="32"/>
        </w:rPr>
        <w:t xml:space="preserve"> 2560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:rsidR="00A846E2" w:rsidRPr="00135AD5" w:rsidRDefault="001819DB" w:rsidP="00135AD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  <w:lang w:eastAsia="x-none"/>
        </w:rPr>
        <w:t>3.2</w:t>
      </w:r>
      <w:r w:rsidR="00A846E2" w:rsidRPr="00135AD5">
        <w:rPr>
          <w:rFonts w:ascii="Angsana New" w:hAnsi="Angsana New" w:cs="Angsana New" w:hint="cs"/>
          <w:b/>
          <w:bCs/>
          <w:sz w:val="32"/>
          <w:szCs w:val="32"/>
          <w:cs/>
          <w:lang w:eastAsia="x-none"/>
        </w:rPr>
        <w:t xml:space="preserve"> </w:t>
      </w:r>
      <w:r w:rsidR="00A846E2" w:rsidRPr="00135AD5">
        <w:rPr>
          <w:rFonts w:ascii="Angsana New" w:hAnsi="Angsana New" w:cs="Angsana New"/>
          <w:b/>
          <w:bCs/>
          <w:sz w:val="32"/>
          <w:szCs w:val="32"/>
          <w:cs/>
          <w:lang w:eastAsia="x-none"/>
        </w:rPr>
        <w:tab/>
        <w:t>มาตรฐาน</w:t>
      </w:r>
      <w:r w:rsidR="00A846E2" w:rsidRPr="00135AD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การรายงานทางการเงินที่จะมีผลบังคับใช้ในอนาคต</w:t>
      </w:r>
    </w:p>
    <w:p w:rsidR="00A846E2" w:rsidRPr="00135AD5" w:rsidRDefault="00A846E2" w:rsidP="00135AD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35AD5">
        <w:rPr>
          <w:rFonts w:ascii="Angsana New" w:hAnsi="Angsana New" w:cs="Angsana New"/>
          <w:sz w:val="32"/>
          <w:szCs w:val="32"/>
        </w:rPr>
        <w:t>2560</w:t>
      </w:r>
      <w:r w:rsidRPr="00135AD5">
        <w:rPr>
          <w:rFonts w:ascii="Angsana New" w:hAnsi="Angsana New" w:cs="Angsana New" w:hint="cs"/>
          <w:sz w:val="32"/>
          <w:szCs w:val="32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135AD5">
        <w:rPr>
          <w:rFonts w:ascii="Angsana New" w:hAnsi="Angsana New" w:cs="Angsana New"/>
          <w:sz w:val="32"/>
          <w:szCs w:val="32"/>
        </w:rPr>
        <w:t xml:space="preserve"> 1 </w:t>
      </w:r>
      <w:r w:rsidRPr="00135AD5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135AD5">
        <w:rPr>
          <w:rFonts w:ascii="Angsana New" w:hAnsi="Angsana New" w:cs="Angsana New"/>
          <w:sz w:val="32"/>
          <w:szCs w:val="32"/>
        </w:rPr>
        <w:t xml:space="preserve"> 25</w:t>
      </w:r>
      <w:r w:rsidRPr="00135AD5">
        <w:rPr>
          <w:rFonts w:ascii="Angsana New" w:hAnsi="Angsana New" w:cs="Angsana New" w:hint="cs"/>
          <w:sz w:val="32"/>
          <w:szCs w:val="32"/>
          <w:cs/>
        </w:rPr>
        <w:t>6</w:t>
      </w:r>
      <w:r w:rsidRPr="00135AD5">
        <w:rPr>
          <w:rFonts w:ascii="Angsana New" w:hAnsi="Angsana New" w:cs="Angsana New"/>
          <w:sz w:val="32"/>
          <w:szCs w:val="32"/>
        </w:rPr>
        <w:t xml:space="preserve">1 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E16F22" w:rsidRPr="00135AD5" w:rsidRDefault="00A846E2" w:rsidP="00135AD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>ฝ่ายบริหารของบริษัทฯเชื่อว่ามาตรฐานการรายงานทางการเงินฉบับปรับปรุง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</w:rPr>
        <w:tab/>
      </w:r>
    </w:p>
    <w:p w:rsidR="00ED3AF3" w:rsidRPr="00135AD5" w:rsidRDefault="00E032B0" w:rsidP="00135AD5">
      <w:pPr>
        <w:pStyle w:val="PlainText"/>
        <w:widowControl/>
        <w:tabs>
          <w:tab w:val="left" w:pos="1440"/>
        </w:tabs>
        <w:spacing w:before="120" w:after="120"/>
        <w:ind w:left="547" w:hanging="547"/>
        <w:jc w:val="thaiDistribute"/>
        <w:rPr>
          <w:rFonts w:hAnsi="Angsana New"/>
          <w:sz w:val="32"/>
          <w:szCs w:val="32"/>
        </w:rPr>
      </w:pPr>
      <w:r w:rsidRPr="00135AD5">
        <w:rPr>
          <w:rFonts w:eastAsia="Angsana New" w:hAnsi="Angsana New"/>
          <w:b/>
          <w:bCs/>
          <w:sz w:val="32"/>
          <w:szCs w:val="32"/>
          <w:lang w:val="en-US"/>
        </w:rPr>
        <w:t>4</w:t>
      </w:r>
      <w:r w:rsidR="00C53226" w:rsidRPr="00135AD5">
        <w:rPr>
          <w:rFonts w:eastAsia="Angsana New" w:hAnsi="Angsana New"/>
          <w:b/>
          <w:bCs/>
          <w:sz w:val="32"/>
          <w:szCs w:val="32"/>
          <w:cs/>
        </w:rPr>
        <w:t>.</w:t>
      </w:r>
      <w:r w:rsidR="00C53226" w:rsidRPr="00135AD5">
        <w:rPr>
          <w:rFonts w:hAnsi="Angsana New"/>
          <w:b/>
          <w:bCs/>
          <w:sz w:val="32"/>
          <w:szCs w:val="32"/>
          <w:cs/>
        </w:rPr>
        <w:t xml:space="preserve"> </w:t>
      </w:r>
      <w:r w:rsidR="000E44BB" w:rsidRPr="00135AD5">
        <w:rPr>
          <w:rFonts w:hAnsi="Angsana New"/>
          <w:b/>
          <w:bCs/>
          <w:sz w:val="32"/>
          <w:szCs w:val="32"/>
        </w:rPr>
        <w:tab/>
      </w:r>
      <w:r w:rsidR="00ED3AF3" w:rsidRPr="00135AD5">
        <w:rPr>
          <w:rFonts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274560" w:rsidRPr="00135AD5" w:rsidRDefault="0053402B" w:rsidP="00135AD5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:rsidR="00274560" w:rsidRPr="00135AD5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ก)</w:t>
      </w: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ค่านายหน้า</w:t>
      </w:r>
    </w:p>
    <w:p w:rsidR="00274560" w:rsidRPr="00135AD5" w:rsidRDefault="00274560" w:rsidP="00135AD5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ค่านายหน้าจากการเป็นนายหน้าซื้อขายหลักทรัพย์และสัญญาซื้อขายล่วงหน้าถือเป็นรายได้ ณ วันที่ที่เกิดรายการ</w:t>
      </w:r>
    </w:p>
    <w:p w:rsidR="00274560" w:rsidRPr="00135AD5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ข)</w:t>
      </w:r>
      <w:r w:rsidR="00274560" w:rsidRPr="00135AD5">
        <w:rPr>
          <w:rFonts w:ascii="Angsana New" w:eastAsia="Angsana New" w:hAnsi="Angsana New" w:cs="Angsana New"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</w:t>
      </w:r>
    </w:p>
    <w:p w:rsidR="00274560" w:rsidRPr="00135AD5" w:rsidRDefault="00274560" w:rsidP="00135AD5">
      <w:pPr>
        <w:tabs>
          <w:tab w:val="left" w:pos="1980"/>
        </w:tabs>
        <w:spacing w:before="120" w:after="120"/>
        <w:ind w:left="108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ค่าธรรมเนียมและบริการรับรู้เมื่อได้ให้บริการแล้วโดยพิจารณาถึงขั้นความสำเร็จของงาน</w:t>
      </w:r>
    </w:p>
    <w:p w:rsidR="00274560" w:rsidRPr="00135AD5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ค)</w:t>
      </w:r>
      <w:r w:rsidR="00274560" w:rsidRPr="00135AD5">
        <w:rPr>
          <w:rFonts w:ascii="Angsana New" w:eastAsia="Angsana New" w:hAnsi="Angsana New" w:cs="Angsana New"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กําไร(ขาดทุน)จากการซื้อขายหลักทรัพย์และสัญญาซื้อขายล่วงหน้า</w:t>
      </w:r>
    </w:p>
    <w:p w:rsidR="00274560" w:rsidRPr="00135AD5" w:rsidRDefault="00274560" w:rsidP="00135AD5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กําไร(ขาดทุน)จากการซื้อขายหลักทรัพย์และสัญญาซื้อขายล่วงหน้าถือเป็นรายได้หรือค่าใช้จ่าย</w:t>
      </w:r>
      <w:r w:rsidR="002870F4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           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ณ วันที่ที่เกิดรายการ</w:t>
      </w:r>
    </w:p>
    <w:p w:rsidR="00A846E2" w:rsidRPr="00135AD5" w:rsidRDefault="00A846E2" w:rsidP="00135AD5">
      <w:pPr>
        <w:rPr>
          <w:rFonts w:ascii="Angsana New" w:eastAsia="Angsana New" w:hAnsi="Angsana New" w:cs="Angsana New"/>
          <w:sz w:val="32"/>
          <w:szCs w:val="32"/>
          <w:cs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br w:type="page"/>
      </w:r>
    </w:p>
    <w:p w:rsidR="00274560" w:rsidRPr="00135AD5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lastRenderedPageBreak/>
        <w:t>ง)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ab/>
        <w:t>ดอกเบี้ยและเงินปันผล</w:t>
      </w:r>
    </w:p>
    <w:p w:rsidR="00274560" w:rsidRPr="00135AD5" w:rsidRDefault="00274560" w:rsidP="00135AD5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ดอกเบี้ยถือเป็นรายได้ตามเกณฑ์คงค้าง เงินปันผลจากเงินลงทุนถือเป็นรายได้เมื่อบริษัทฯมีสิทธิในการรับเงินปันผล</w:t>
      </w:r>
    </w:p>
    <w:p w:rsidR="00274560" w:rsidRPr="00135AD5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จ)</w:t>
      </w:r>
      <w:r w:rsidR="00274560" w:rsidRPr="00135AD5">
        <w:rPr>
          <w:rFonts w:ascii="Angsana New" w:eastAsia="Angsana New" w:hAnsi="Angsana New" w:cs="Angsana New"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274560" w:rsidRPr="00135AD5" w:rsidRDefault="00274560" w:rsidP="00135AD5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ถือ</w:t>
      </w:r>
      <w:r w:rsidRPr="00135AD5">
        <w:rPr>
          <w:rFonts w:ascii="Angsana New" w:hAnsi="Angsana New" w:cs="Angsana New"/>
          <w:sz w:val="32"/>
          <w:szCs w:val="32"/>
          <w:cs/>
        </w:rPr>
        <w:t>เป็นรายได้ตามระยะเวลาของเงินให้กู้ยืมโดยคำนวณจากยอดเงินต้นที่คงค้าง เว้นแต่มีความไม่แน่นอนในการเรียกเก็บเงินต้นและดอกเบี้ย บริษัทฯจึงหยุดรับรู้รายได้ดอกเบี้ยดังกล่าวตามเกณฑ์คงค้าง</w:t>
      </w:r>
    </w:p>
    <w:p w:rsidR="00274560" w:rsidRPr="00135AD5" w:rsidRDefault="00274560" w:rsidP="00135AD5">
      <w:pPr>
        <w:tabs>
          <w:tab w:val="left" w:pos="360"/>
          <w:tab w:val="left" w:pos="900"/>
          <w:tab w:val="left" w:pos="1980"/>
          <w:tab w:val="left" w:pos="3600"/>
          <w:tab w:val="left" w:pos="4140"/>
        </w:tabs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กรณีดังต่อไปนี้ถือว่ามีความไม่แน่นอนในการเรียกเก็บเงินต้นและดอกเบี้ย</w:t>
      </w:r>
    </w:p>
    <w:p w:rsidR="00274560" w:rsidRPr="00135AD5" w:rsidRDefault="00274560" w:rsidP="00135AD5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hAnsi="Angsana New"/>
          <w:cs/>
        </w:rPr>
      </w:pPr>
      <w:r w:rsidRPr="00135AD5">
        <w:rPr>
          <w:rFonts w:hAnsi="Angsana New"/>
          <w:cs/>
        </w:rPr>
        <w:t>1)</w:t>
      </w:r>
      <w:r w:rsidRPr="00135AD5">
        <w:rPr>
          <w:rFonts w:hAnsi="Angsana New"/>
          <w:cs/>
        </w:rPr>
        <w:tab/>
        <w:t>ลูกหนี้ทั่วไปที่มีหลักประกันต่ำกว่ามูลหนี้</w:t>
      </w:r>
    </w:p>
    <w:p w:rsidR="00274560" w:rsidRPr="00135AD5" w:rsidRDefault="00274560" w:rsidP="00135AD5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hAnsi="Angsana New"/>
          <w:cs/>
        </w:rPr>
      </w:pPr>
      <w:r w:rsidRPr="00135AD5">
        <w:rPr>
          <w:rFonts w:hAnsi="Angsana New"/>
          <w:cs/>
        </w:rPr>
        <w:t>2)</w:t>
      </w:r>
      <w:r w:rsidRPr="00135AD5">
        <w:rPr>
          <w:rFonts w:hAnsi="Angsana New"/>
          <w:cs/>
        </w:rPr>
        <w:tab/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135AD5" w:rsidRDefault="00274560" w:rsidP="00135AD5">
      <w:pPr>
        <w:pStyle w:val="BlockText"/>
        <w:tabs>
          <w:tab w:val="clear" w:pos="360"/>
          <w:tab w:val="clear" w:pos="900"/>
          <w:tab w:val="clear" w:pos="1980"/>
        </w:tabs>
        <w:ind w:left="1620" w:right="0"/>
        <w:rPr>
          <w:rFonts w:hAnsi="Angsana New"/>
          <w:cs/>
        </w:rPr>
      </w:pPr>
      <w:r w:rsidRPr="00135AD5">
        <w:rPr>
          <w:rFonts w:hAnsi="Angsana New"/>
          <w:cs/>
        </w:rPr>
        <w:t>3)</w:t>
      </w:r>
      <w:r w:rsidRPr="00135AD5">
        <w:rPr>
          <w:rFonts w:hAnsi="Angsana New"/>
          <w:cs/>
        </w:rPr>
        <w:tab/>
        <w:t>ลูกหนี้อื่นที่มียอดค้างชำระดอกเบี้ยตั้งแต่สามเดือนขึ้นไป</w:t>
      </w:r>
    </w:p>
    <w:p w:rsidR="00274560" w:rsidRPr="00135AD5" w:rsidRDefault="00274560" w:rsidP="00135AD5">
      <w:pPr>
        <w:tabs>
          <w:tab w:val="left" w:pos="600"/>
          <w:tab w:val="left" w:pos="19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E83444" w:rsidRPr="00135AD5">
        <w:rPr>
          <w:rFonts w:ascii="Angsana New" w:hAnsi="Angsana New" w:cs="Angsana New"/>
          <w:sz w:val="32"/>
          <w:szCs w:val="32"/>
          <w:cs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ตามหนังสือ กธ. </w:t>
      </w:r>
      <w:r w:rsidR="00E161FE" w:rsidRPr="00135AD5">
        <w:rPr>
          <w:rFonts w:ascii="Angsana New" w:hAnsi="Angsana New" w:cs="Angsana New"/>
          <w:sz w:val="32"/>
          <w:szCs w:val="32"/>
        </w:rPr>
        <w:t>5</w:t>
      </w:r>
      <w:r w:rsidR="00E161FE" w:rsidRPr="00135AD5">
        <w:rPr>
          <w:rFonts w:ascii="Angsana New" w:hAnsi="Angsana New" w:cs="Angsana New"/>
          <w:sz w:val="32"/>
          <w:szCs w:val="32"/>
          <w:cs/>
        </w:rPr>
        <w:t>/</w:t>
      </w:r>
      <w:r w:rsidR="00E161FE" w:rsidRPr="00135AD5">
        <w:rPr>
          <w:rFonts w:ascii="Angsana New" w:hAnsi="Angsana New" w:cs="Angsana New"/>
          <w:sz w:val="32"/>
          <w:szCs w:val="32"/>
        </w:rPr>
        <w:t>2544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E161FE" w:rsidRPr="00135AD5">
        <w:rPr>
          <w:rFonts w:ascii="Angsana New" w:hAnsi="Angsana New" w:cs="Angsana New"/>
          <w:sz w:val="32"/>
          <w:szCs w:val="32"/>
        </w:rPr>
        <w:t>15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กุมภาพันธ์</w:t>
      </w:r>
      <w:r w:rsidR="00E161FE" w:rsidRPr="00135AD5">
        <w:rPr>
          <w:rFonts w:ascii="Angsana New" w:hAnsi="Angsana New" w:cs="Angsana New"/>
          <w:sz w:val="32"/>
          <w:szCs w:val="32"/>
        </w:rPr>
        <w:t xml:space="preserve"> 2544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D202C7" w:rsidRPr="00135AD5" w:rsidRDefault="0053402B" w:rsidP="00135AD5">
      <w:pPr>
        <w:tabs>
          <w:tab w:val="left" w:pos="900"/>
          <w:tab w:val="left" w:pos="1980"/>
          <w:tab w:val="left" w:pos="360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202C7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การรับรู้ค่าใช้จ่าย</w:t>
      </w:r>
    </w:p>
    <w:p w:rsidR="00274560" w:rsidRPr="00135AD5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ก)</w:t>
      </w:r>
      <w:r w:rsidR="00D202C7" w:rsidRPr="00135AD5">
        <w:rPr>
          <w:rFonts w:ascii="Angsana New" w:eastAsia="Angsana New" w:hAnsi="Angsana New" w:cs="Angsana New"/>
          <w:sz w:val="32"/>
          <w:szCs w:val="32"/>
          <w:cs/>
        </w:rPr>
        <w:tab/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ดอกเบี้ยเงินกู้ยืม</w:t>
      </w:r>
    </w:p>
    <w:p w:rsidR="00274560" w:rsidRPr="00135AD5" w:rsidRDefault="00274560" w:rsidP="00135AD5">
      <w:pPr>
        <w:tabs>
          <w:tab w:val="left" w:pos="1980"/>
        </w:tabs>
        <w:spacing w:before="120" w:after="120"/>
        <w:ind w:left="108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ดอกเบี้ย</w:t>
      </w:r>
      <w:r w:rsidRPr="00135AD5">
        <w:rPr>
          <w:rFonts w:ascii="Angsana New" w:hAnsi="Angsana New" w:cs="Angsana New"/>
          <w:sz w:val="32"/>
          <w:szCs w:val="32"/>
          <w:cs/>
        </w:rPr>
        <w:t>เงินกู้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ยืมถือเป็นค่าใช้จ่ายตามเกณฑ์คงค้าง</w:t>
      </w:r>
    </w:p>
    <w:p w:rsidR="00D202C7" w:rsidRPr="00135AD5" w:rsidRDefault="00FC1203" w:rsidP="00135AD5">
      <w:pPr>
        <w:tabs>
          <w:tab w:val="left" w:pos="1440"/>
          <w:tab w:val="left" w:pos="2160"/>
        </w:tabs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ข)</w:t>
      </w:r>
      <w:r w:rsidR="00D202C7" w:rsidRPr="00135AD5">
        <w:rPr>
          <w:rFonts w:ascii="Angsana New" w:eastAsia="Angsana New" w:hAnsi="Angsana New" w:cs="Angsana New"/>
          <w:i/>
          <w:iCs/>
          <w:sz w:val="32"/>
          <w:szCs w:val="32"/>
          <w:cs/>
        </w:rPr>
        <w:tab/>
      </w:r>
      <w:r w:rsidR="00D202C7" w:rsidRPr="00135AD5">
        <w:rPr>
          <w:rFonts w:ascii="Angsana New" w:eastAsia="Angsana New" w:hAnsi="Angsana New" w:cs="Angsana New"/>
          <w:sz w:val="32"/>
          <w:szCs w:val="32"/>
          <w:cs/>
        </w:rPr>
        <w:t>ค่าธรรมเนียมและบริการจ่าย</w:t>
      </w:r>
    </w:p>
    <w:p w:rsidR="00D202C7" w:rsidRPr="00135AD5" w:rsidRDefault="00D202C7" w:rsidP="00135AD5">
      <w:pPr>
        <w:tabs>
          <w:tab w:val="left" w:pos="1980"/>
        </w:tabs>
        <w:spacing w:before="120" w:after="120"/>
        <w:ind w:left="1080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>ค่าธรรมเนียม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และบริการจ่ายถือเป็นค่าใช้จ่ายตามเกณฑ์คงค้าง</w:t>
      </w:r>
    </w:p>
    <w:p w:rsidR="00274560" w:rsidRPr="00135AD5" w:rsidRDefault="0053402B" w:rsidP="00135AD5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74560" w:rsidRPr="00135AD5">
        <w:rPr>
          <w:rFonts w:ascii="Angsana New" w:hAnsi="Angsana New" w:cs="Angsana New"/>
          <w:b/>
          <w:bCs/>
          <w:sz w:val="32"/>
          <w:szCs w:val="32"/>
        </w:rPr>
        <w:t>3</w:t>
      </w:r>
      <w:r w:rsidR="00274560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4560" w:rsidRPr="00135AD5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 w:rsidR="003C56F3" w:rsidRPr="00135AD5">
        <w:rPr>
          <w:rFonts w:ascii="Angsana New" w:hAnsi="Angsana New" w:cs="Angsana New"/>
          <w:sz w:val="32"/>
          <w:szCs w:val="32"/>
          <w:cs/>
        </w:rPr>
        <w:t>กำหนดจ่าย</w:t>
      </w:r>
      <w:r w:rsidR="003C56F3" w:rsidRPr="00135AD5">
        <w:rPr>
          <w:rFonts w:ascii="Angsana New" w:hAnsi="Angsana New" w:cs="Angsana New"/>
          <w:spacing w:val="-4"/>
          <w:sz w:val="32"/>
          <w:szCs w:val="32"/>
          <w:cs/>
        </w:rPr>
        <w:t>คืน</w:t>
      </w:r>
      <w:r w:rsidR="00746B4E" w:rsidRPr="00135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ไม่เกิน </w:t>
      </w:r>
      <w:r w:rsidR="00E032B0" w:rsidRPr="00135AD5">
        <w:rPr>
          <w:rFonts w:ascii="Angsana New" w:hAnsi="Angsana New" w:cs="Angsana New"/>
          <w:spacing w:val="-4"/>
          <w:sz w:val="32"/>
          <w:szCs w:val="32"/>
        </w:rPr>
        <w:t>3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</w:t>
      </w:r>
      <w:r w:rsidR="003C56F3" w:rsidRPr="00135AD5">
        <w:rPr>
          <w:rFonts w:ascii="Angsana New" w:hAnsi="Angsana New" w:cs="Angsana New"/>
          <w:spacing w:val="-4"/>
          <w:sz w:val="32"/>
          <w:szCs w:val="32"/>
          <w:cs/>
        </w:rPr>
        <w:t>หรือน้อยกว่านับจากวันได้มา และ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รวมถึงเงินลงทุนระยะสั้นในตั๋วเงินหรือตั๋ว</w:t>
      </w:r>
      <w:r w:rsidRPr="00135AD5">
        <w:rPr>
          <w:rFonts w:ascii="Angsana New" w:hAnsi="Angsana New" w:cs="Angsana New"/>
          <w:sz w:val="32"/>
          <w:szCs w:val="32"/>
          <w:cs/>
        </w:rPr>
        <w:t>สัญญาใช้เงิน</w:t>
      </w:r>
      <w:r w:rsidR="00746B4E" w:rsidRPr="00135AD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ที่ออกโดยสถาบันการเงินประเภทเผื่อเรียกและประเภทที่มีวันถึงกำหนดภายใน </w:t>
      </w:r>
      <w:r w:rsidRPr="00135AD5">
        <w:rPr>
          <w:rFonts w:ascii="Angsana New" w:hAnsi="Angsana New" w:cs="Angsana New"/>
          <w:sz w:val="32"/>
          <w:szCs w:val="32"/>
        </w:rPr>
        <w:t>3</w:t>
      </w:r>
      <w:r w:rsidR="00715678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เดือนหรือน้อยกว่า </w:t>
      </w:r>
      <w:r w:rsidR="00746B4E" w:rsidRPr="00135AD5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และไม่มีข้อจำกัดในการเบิกใช้ </w:t>
      </w:r>
    </w:p>
    <w:p w:rsidR="00A846E2" w:rsidRPr="00135AD5" w:rsidRDefault="00A846E2" w:rsidP="00135AD5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br w:type="page"/>
      </w:r>
    </w:p>
    <w:p w:rsidR="00274560" w:rsidRPr="00135AD5" w:rsidRDefault="00FE7194" w:rsidP="00135AD5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:rsidR="00274560" w:rsidRPr="00135AD5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บริษัทฯบันทึก</w:t>
      </w:r>
      <w:r w:rsidR="00D202C7" w:rsidRPr="00135AD5">
        <w:rPr>
          <w:rFonts w:ascii="Angsana New" w:eastAsia="Angsana New" w:hAnsi="Angsana New" w:cs="Angsana New"/>
          <w:sz w:val="32"/>
          <w:szCs w:val="32"/>
          <w:cs/>
        </w:rPr>
        <w:t>สินทรัพย์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ที่ลูกค้าวางไว้กับบริษัทฯเพื่อการซื้อขายหลักทรัพย์บัญชีเงินสดและบัญชีเครดิต</w:t>
      </w:r>
      <w:r w:rsidR="00B73987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            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บาลานซ์ 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</w:t>
      </w:r>
      <w:r w:rsidR="008D466A" w:rsidRPr="00135AD5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:rsidR="00274560" w:rsidRPr="00135AD5" w:rsidRDefault="00FE7194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การยืมและให้ยืมหลักทรัพย์</w:t>
      </w:r>
    </w:p>
    <w:p w:rsidR="00EB11AB" w:rsidRPr="00135AD5" w:rsidRDefault="00274560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="00EB11AB"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บริษัทฯประกอบธุรกรรมการยืมและให้ยืมหลักทรัพย์ โดยบริษัทฯให้บริการในฐานะเป็นตัวแทนหรือเข้าเป็นคู่สัญญากับผู้ยืมและผู้ให้ยืมหลักทรัพย์</w:t>
      </w:r>
      <w:r w:rsidR="00EB11AB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EB11AB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บริษัทฯบันทึกบัญชีรับรู้ภาระที่ต้องส่งคืนหลักทรัพย์ที่ยืมมา</w:t>
      </w:r>
      <w:r w:rsidR="00EB11AB" w:rsidRPr="00135AD5">
        <w:rPr>
          <w:rFonts w:ascii="Angsana New" w:eastAsia="Angsana New" w:hAnsi="Angsana New" w:cs="Angsana New" w:hint="cs"/>
          <w:sz w:val="32"/>
          <w:szCs w:val="32"/>
          <w:cs/>
        </w:rPr>
        <w:t>ซึ่งได้นำไปให้ยืมต่อ</w:t>
      </w:r>
      <w:r w:rsidR="00EB11AB" w:rsidRPr="00135AD5">
        <w:rPr>
          <w:rFonts w:ascii="Angsana New" w:eastAsia="Angsana New" w:hAnsi="Angsana New" w:cs="Angsana New"/>
          <w:sz w:val="32"/>
          <w:szCs w:val="32"/>
          <w:cs/>
        </w:rPr>
        <w:t>เป็นเจ้าหนี้หุ้นยืม และบันทึกบัญชีหลักทรัพย์ซึ่งนำไปให้ลูกค้ายืม</w:t>
      </w:r>
      <w:r w:rsidR="00EB11AB" w:rsidRPr="00135AD5">
        <w:rPr>
          <w:rFonts w:ascii="Angsana New" w:eastAsia="Angsana New" w:hAnsi="Angsana New" w:cs="Angsana New" w:hint="cs"/>
          <w:sz w:val="32"/>
          <w:szCs w:val="32"/>
          <w:cs/>
        </w:rPr>
        <w:t>ต่อ</w:t>
      </w:r>
      <w:r w:rsidR="00EB11AB" w:rsidRPr="00135AD5">
        <w:rPr>
          <w:rFonts w:ascii="Angsana New" w:eastAsia="Angsana New" w:hAnsi="Angsana New" w:cs="Angsana New"/>
          <w:sz w:val="32"/>
          <w:szCs w:val="32"/>
          <w:cs/>
        </w:rPr>
        <w:t xml:space="preserve">เป็นลูกหนี้ยืมหลักทรัพย์ในงบแสดงฐานะการเงิน </w:t>
      </w:r>
      <w:r w:rsidR="00EB11AB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โดยคำนวณจากราคาปิด ณ วันสุดท้ายของปีของตลาดหลักทรัพย์แห่งประเทศไทย </w:t>
      </w:r>
    </w:p>
    <w:p w:rsidR="00EB11AB" w:rsidRPr="00135AD5" w:rsidRDefault="00EB11AB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  <w:t>บริษัทฯจะปรับปรุงบัญชีเจ้าหนี้หุ้นยืม</w:t>
      </w:r>
      <w:r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ที่บริษัทนำหลักทรัพย์ที่ยืมมาไปขายต่อ โดยคำนวณจากราคาเสนอขายล่าสุด ณ วันสุดท้ายของปีของตลาดหลักทรัพย์แห่งประเทศไทย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และบันทึกการเปลี่ยนแปลงมูลค่าดังกล่าวในส่วนของกำไรหรือขาดทุน </w:t>
      </w:r>
    </w:p>
    <w:p w:rsidR="00EB11AB" w:rsidRPr="00135AD5" w:rsidRDefault="00EB11AB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</w:r>
      <w:r w:rsidR="001F2E34" w:rsidRPr="00135AD5">
        <w:rPr>
          <w:rFonts w:ascii="Angsana New" w:eastAsia="Angsana New" w:hAnsi="Angsana New" w:cs="Angsana New"/>
          <w:sz w:val="32"/>
          <w:szCs w:val="32"/>
          <w:cs/>
        </w:rPr>
        <w:t>นอกจากนี้ บริษัทฯ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บันทึกเงินสดที่นำไปวางเป็นหลักประกันในบัญชีลูกหนี้ทรัพย์สินวางประกันและเงินสดรับจากคู่สัญญาบันทึกในบัญชีเจ้าหนี้ทรัพย์สิน</w:t>
      </w:r>
      <w:r w:rsidRPr="00135AD5">
        <w:rPr>
          <w:rFonts w:ascii="Angsana New" w:eastAsia="Angsana New" w:hAnsi="Angsana New" w:cs="Angsana New" w:hint="cs"/>
          <w:sz w:val="32"/>
          <w:szCs w:val="32"/>
          <w:cs/>
        </w:rPr>
        <w:t>วาง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ประกัน</w:t>
      </w:r>
    </w:p>
    <w:p w:rsidR="00A846E2" w:rsidRPr="00135AD5" w:rsidRDefault="00EB11AB" w:rsidP="00135AD5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 w:hint="cs"/>
          <w:sz w:val="32"/>
          <w:szCs w:val="32"/>
          <w:cs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  <w:r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135AD5">
        <w:rPr>
          <w:rFonts w:ascii="Angsana New" w:eastAsia="Angsana New" w:hAnsi="Angsana New" w:cs="Angsana New"/>
          <w:sz w:val="32"/>
          <w:szCs w:val="32"/>
        </w:rPr>
        <w:tab/>
      </w:r>
    </w:p>
    <w:p w:rsidR="00274560" w:rsidRPr="00135AD5" w:rsidRDefault="00FE7194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6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เงินลงทุน</w:t>
      </w:r>
    </w:p>
    <w:p w:rsidR="00274560" w:rsidRPr="00135AD5" w:rsidRDefault="00FC1203" w:rsidP="00135AD5">
      <w:pPr>
        <w:spacing w:before="120" w:after="120"/>
        <w:ind w:left="108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ก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</w:t>
      </w:r>
      <w:r w:rsidR="008D466A" w:rsidRPr="00135AD5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135AD5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</w:p>
    <w:p w:rsidR="00274560" w:rsidRPr="00135AD5" w:rsidRDefault="00FC1203" w:rsidP="00135AD5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ข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hAnsi="Angsana New" w:cs="Angsana New"/>
          <w:sz w:val="32"/>
          <w:szCs w:val="32"/>
        </w:rPr>
        <w:tab/>
      </w:r>
      <w:r w:rsidR="00274560" w:rsidRPr="00135AD5">
        <w:rPr>
          <w:rFonts w:ascii="Angsana New" w:hAnsi="Angsana New" w:cs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</w:t>
      </w:r>
      <w:r w:rsidR="00D202C7" w:rsidRPr="00135AD5">
        <w:rPr>
          <w:rFonts w:ascii="Angsana New" w:hAnsi="Angsana New" w:cs="Angsana New"/>
          <w:sz w:val="32"/>
          <w:szCs w:val="32"/>
          <w:cs/>
        </w:rPr>
        <w:t xml:space="preserve">จะรับรู้เป็นกำไร(ขาดทุน)จากการวัดมูลค่าเงินลงทุนในส่วนของกำไรขาดทุนเบ็ดเสร็จอื่นในงบกำไรขาดทุนเบ็ดเสร็จ 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และจะบันทึกใน</w:t>
      </w:r>
      <w:r w:rsidR="008D466A" w:rsidRPr="00135AD5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135AD5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เมื่อได้จำหน่ายหลักทรัพย์นั้นออกไป</w:t>
      </w:r>
    </w:p>
    <w:p w:rsidR="00274560" w:rsidRPr="00135AD5" w:rsidRDefault="00FC1203" w:rsidP="00135AD5">
      <w:pPr>
        <w:spacing w:before="120" w:after="120"/>
        <w:ind w:left="1080" w:hanging="540"/>
        <w:jc w:val="thaiDistribute"/>
        <w:rPr>
          <w:rFonts w:ascii="Angsana New" w:eastAsia="Angsana New" w:hAnsi="Angsana New" w:cs="Angsana New"/>
          <w:spacing w:val="-4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ค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hAnsi="Angsana New" w:cs="Angsana New"/>
          <w:sz w:val="32"/>
          <w:szCs w:val="32"/>
        </w:rPr>
        <w:tab/>
      </w:r>
      <w:r w:rsidR="00274560" w:rsidRPr="00135AD5">
        <w:rPr>
          <w:rFonts w:ascii="Angsana New" w:hAnsi="Angsana New" w:cs="Angsana New"/>
          <w:spacing w:val="-4"/>
          <w:sz w:val="32"/>
          <w:szCs w:val="32"/>
          <w:cs/>
        </w:rPr>
        <w:t>เงินลงทุน</w:t>
      </w:r>
      <w:r w:rsidR="0027456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ในตราสารหนี้ที่จะถือจนครบกำหนดแสดงมูลค่าตามวิธีราคาทุนตัดจำหน่าย บริษัทฯ</w:t>
      </w:r>
      <w:r w:rsidR="00D202C7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 </w:t>
      </w:r>
      <w:r w:rsidR="00E032B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ตัดบัญชีส่วนเกิน/</w:t>
      </w:r>
      <w:r w:rsidR="0027456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ส่วนต่ำกว่ามูลค่าตราสารหนี้ตามอัตราดอกเบี้ยที่แท้จริง ซึ่งจำนวนที่ตัดจำหน่ายนี้จะแสดงเป็นรายการปรับกับดอกเบี้ยรับ</w:t>
      </w:r>
    </w:p>
    <w:p w:rsidR="00274560" w:rsidRPr="00135AD5" w:rsidRDefault="00FC1203" w:rsidP="00135AD5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ง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hAnsi="Angsana New" w:cs="Angsana New"/>
          <w:sz w:val="32"/>
          <w:szCs w:val="32"/>
        </w:rPr>
        <w:tab/>
      </w:r>
      <w:r w:rsidR="00274560" w:rsidRPr="00135AD5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เงินลงทุนในตราสารทุนที่ไม่อยู่ในความต้องการของตลาดถือเป็นเงินลงทุนทั่วไปแสดง</w:t>
      </w:r>
      <w:r w:rsidR="00D202C7" w:rsidRPr="00135AD5">
        <w:rPr>
          <w:rFonts w:ascii="Angsana New" w:hAnsi="Angsana New" w:cs="Angsana New"/>
          <w:sz w:val="32"/>
          <w:szCs w:val="32"/>
          <w:cs/>
        </w:rPr>
        <w:t>ตาม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ราคา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ทุน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สุทธิจากค่าเผื่อการด้อยค่า (ถ้ามี)</w:t>
      </w:r>
    </w:p>
    <w:p w:rsidR="00274560" w:rsidRPr="00135AD5" w:rsidRDefault="00FC1203" w:rsidP="00135AD5">
      <w:pPr>
        <w:spacing w:before="120" w:after="120"/>
        <w:ind w:left="1080" w:hanging="540"/>
        <w:jc w:val="thaiDistribute"/>
        <w:rPr>
          <w:rFonts w:ascii="Angsana New" w:eastAsia="Angsana New" w:hAnsi="Angsana New" w:cs="Angsana New"/>
          <w:spacing w:val="-4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lastRenderedPageBreak/>
        <w:t>จ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eastAsia="Angsana New" w:hAnsi="Angsana New" w:cs="Angsana New"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9B15BE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ปี</w:t>
      </w:r>
      <w:r w:rsidR="0027456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ถือพื้นฐานจากการคำนวณอัตราผลตอบแทนหรือราคาจากสมาคมตลาดตราสารหนี้ไทย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274560" w:rsidRPr="00135AD5" w:rsidRDefault="00FC1203" w:rsidP="00135AD5">
      <w:pPr>
        <w:spacing w:before="120" w:after="12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ฉ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eastAsia="Angsana New" w:hAnsi="Angsana New" w:cs="Angsana New"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 xml:space="preserve">บริษัทฯจะบันทึกขาดทุนจากการด้อยค่าของเงินลงทุน 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 xml:space="preserve">(ถ้ามี) 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ไว้ใน</w:t>
      </w:r>
      <w:r w:rsidR="00D202C7" w:rsidRPr="00135AD5">
        <w:rPr>
          <w:rFonts w:ascii="Angsana New" w:eastAsia="Angsana New" w:hAnsi="Angsana New" w:cs="Angsana New"/>
          <w:sz w:val="32"/>
          <w:szCs w:val="32"/>
          <w:cs/>
        </w:rPr>
        <w:t>ส่วนของกำไรหรือขาดทุน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เมื่อมีสิ่งบ่งชี้ถึงการด้อยค่า</w:t>
      </w:r>
    </w:p>
    <w:p w:rsidR="00274560" w:rsidRPr="00135AD5" w:rsidRDefault="00FC1203" w:rsidP="00135AD5">
      <w:pPr>
        <w:spacing w:before="120" w:after="12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ช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eastAsia="Angsana New" w:hAnsi="Angsana New" w:cs="Angsana New"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 และเมื่อมีการจำหน่ายเงินลงทุน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ผลต่างระหว่างสิ่งตอบแทนสุทธิที่ได้รับกับมูลค่าตามบัญชีของเงินลงทุนจะบันทึกใน</w:t>
      </w:r>
      <w:r w:rsidR="008D466A" w:rsidRPr="00135AD5">
        <w:rPr>
          <w:rFonts w:ascii="Angsana New" w:eastAsia="Angsana New" w:hAnsi="Angsana New" w:cs="Angsana New"/>
          <w:spacing w:val="4"/>
          <w:sz w:val="32"/>
          <w:szCs w:val="32"/>
          <w:cs/>
        </w:rPr>
        <w:t>ส่วนของ</w:t>
      </w:r>
      <w:r w:rsidR="008D466A" w:rsidRPr="00135AD5">
        <w:rPr>
          <w:rFonts w:ascii="Angsana New" w:eastAsia="Angsana New" w:hAnsi="Angsana New" w:cs="Angsana New"/>
          <w:sz w:val="32"/>
          <w:szCs w:val="32"/>
          <w:cs/>
        </w:rPr>
        <w:t>กำไรหรือขาดทุน</w:t>
      </w:r>
    </w:p>
    <w:p w:rsidR="00F91B00" w:rsidRPr="00135AD5" w:rsidRDefault="00F91B00" w:rsidP="00135AD5">
      <w:pPr>
        <w:spacing w:before="120" w:after="120"/>
        <w:ind w:left="108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ซ)</w:t>
      </w: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ในกรณีที่มีการโอนเปลี่ยนประเภทเงินลงทุน บริษัทฯจะปรับมูลค่าเงินลงทุนดังกล่าวใหม่ โดยใช้มูลค่ายุติธรรม ณ วันที่โอนเปลี่ยนประเภทเงินลงทุน ผลแตกต่างระหว่าง</w:t>
      </w:r>
      <w:r w:rsidR="004456E8" w:rsidRPr="00135AD5">
        <w:rPr>
          <w:rFonts w:ascii="Angsana New" w:eastAsia="Angsana New" w:hAnsi="Angsana New" w:cs="Angsana New"/>
          <w:sz w:val="32"/>
          <w:szCs w:val="32"/>
          <w:cs/>
        </w:rPr>
        <w:t>ราคา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วันที่โอนจะบันทึกในส่วนของกำไรหรือขาดทุนหรือกำไรขาดทุนเบ็ดเสร็จอื่นในงบกำไรขาดทุนเบ็ดเสร็จ แล้วแต่ประเภทของเงินลงทุนที่มีการโอนเปลี่ยน</w:t>
      </w:r>
      <w:r w:rsidR="00E032B0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</w:p>
    <w:p w:rsidR="00274560" w:rsidRPr="00135AD5" w:rsidRDefault="00FE7194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ลูกหนี้</w:t>
      </w:r>
      <w:r w:rsidR="00E032B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/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เจ้าหนี้สำนักหักบัญชี</w:t>
      </w:r>
      <w:r w:rsidR="0038721B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และบริษัทหลักทรัพย์ </w:t>
      </w:r>
    </w:p>
    <w:p w:rsidR="00274560" w:rsidRPr="00135AD5" w:rsidRDefault="00274560" w:rsidP="00135AD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ลูกหนี้</w:t>
      </w:r>
      <w:r w:rsidR="00E032B0" w:rsidRPr="00135AD5">
        <w:rPr>
          <w:rFonts w:ascii="Angsana New" w:hAnsi="Angsana New" w:cs="Angsana New"/>
          <w:sz w:val="32"/>
          <w:szCs w:val="32"/>
          <w:cs/>
        </w:rPr>
        <w:t>/</w:t>
      </w:r>
      <w:r w:rsidRPr="00135AD5">
        <w:rPr>
          <w:rFonts w:ascii="Angsana New" w:hAnsi="Angsana New" w:cs="Angsana New"/>
          <w:sz w:val="32"/>
          <w:szCs w:val="32"/>
          <w:cs/>
        </w:rPr>
        <w:t>เจ้าหนี้สำนักหักบัญชี</w:t>
      </w:r>
      <w:r w:rsidR="0038721B" w:rsidRPr="00135AD5">
        <w:rPr>
          <w:rFonts w:ascii="Angsana New" w:hAnsi="Angsana New" w:cs="Angsana New" w:hint="cs"/>
          <w:sz w:val="32"/>
          <w:szCs w:val="32"/>
          <w:cs/>
        </w:rPr>
        <w:t xml:space="preserve">และบริษัทหลักทรัพย์ </w:t>
      </w:r>
      <w:r w:rsidRPr="00135AD5">
        <w:rPr>
          <w:rFonts w:ascii="Angsana New" w:hAnsi="Angsana New" w:cs="Angsana New"/>
          <w:sz w:val="32"/>
          <w:szCs w:val="32"/>
          <w:cs/>
        </w:rPr>
        <w:t>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</w:t>
      </w:r>
      <w:r w:rsidR="00D202C7" w:rsidRPr="00135AD5">
        <w:rPr>
          <w:rFonts w:ascii="Angsana New" w:hAnsi="Angsana New" w:cs="Angsana New"/>
          <w:sz w:val="32"/>
          <w:szCs w:val="32"/>
          <w:cs/>
        </w:rPr>
        <w:t xml:space="preserve">ผ่านสำนักหักบัญชี </w:t>
      </w:r>
      <w:r w:rsidRPr="00135AD5">
        <w:rPr>
          <w:rFonts w:ascii="Angsana New" w:hAnsi="Angsana New" w:cs="Angsana New"/>
          <w:sz w:val="32"/>
          <w:szCs w:val="32"/>
          <w:cs/>
        </w:rPr>
        <w:t>ทั้งนี้รวมถึงเงินที่ได้นำไปวางเป็นประกันกับสำนักหักบัญชีในการทำธุรกรรมอนุพันธ์</w:t>
      </w:r>
      <w:r w:rsidR="008D466A" w:rsidRPr="00135AD5">
        <w:rPr>
          <w:rFonts w:ascii="Angsana New" w:hAnsi="Angsana New" w:cs="Angsana New"/>
          <w:sz w:val="32"/>
          <w:szCs w:val="32"/>
          <w:cs/>
        </w:rPr>
        <w:t xml:space="preserve"> และยอดดุลสุทธิลูกหนี้/เจ้าหนี้</w:t>
      </w:r>
      <w:r w:rsidR="00116519" w:rsidRPr="00135AD5">
        <w:rPr>
          <w:rFonts w:ascii="Angsana New" w:hAnsi="Angsana New" w:cs="Angsana New"/>
          <w:sz w:val="32"/>
          <w:szCs w:val="32"/>
          <w:cs/>
        </w:rPr>
        <w:t>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  <w:r w:rsidR="00E032B0" w:rsidRPr="00135AD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74560" w:rsidRPr="00135AD5" w:rsidRDefault="00FE7194" w:rsidP="00135AD5">
      <w:pPr>
        <w:tabs>
          <w:tab w:val="left" w:pos="900"/>
          <w:tab w:val="left" w:pos="1440"/>
          <w:tab w:val="left" w:pos="4140"/>
        </w:tabs>
        <w:spacing w:before="120" w:after="120"/>
        <w:ind w:left="540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8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 และการตั้งค่าเผื่อหนี้สงสัยจะสูญ</w:t>
      </w:r>
    </w:p>
    <w:p w:rsidR="00274560" w:rsidRPr="00135AD5" w:rsidRDefault="00274560" w:rsidP="00135AD5">
      <w:pPr>
        <w:spacing w:before="120" w:after="120"/>
        <w:ind w:left="540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ลูกหนี้ธุรกิจหลักทรัพย์</w:t>
      </w:r>
      <w:r w:rsidRPr="00135AD5">
        <w:rPr>
          <w:rFonts w:ascii="Angsana New" w:hAnsi="Angsana New" w:cs="Angsana New"/>
          <w:sz w:val="32"/>
          <w:szCs w:val="32"/>
          <w:cs/>
        </w:rPr>
        <w:t>และสัญญาซื้อขายล่วงหน้า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หนี้สงสัยจะสูญ และบวกดอกเบี้ยค้างรับ </w:t>
      </w:r>
    </w:p>
    <w:p w:rsidR="00274560" w:rsidRPr="00135AD5" w:rsidRDefault="00274560" w:rsidP="00135AD5">
      <w:pPr>
        <w:spacing w:before="120" w:after="120"/>
        <w:ind w:left="540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  <w:t>ทั้งนี้ ลูกหนี้ธุรกิจหลักทรัพย์ให้รวมถึงลูกหนี้ที่ซื้อขายหลักทรัพย์ด้วยเงินสด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</w:t>
      </w:r>
      <w:r w:rsidR="00FC1203" w:rsidRPr="00135AD5">
        <w:rPr>
          <w:rFonts w:ascii="Angsana New" w:eastAsia="Angsana New" w:hAnsi="Angsana New" w:cs="Angsana New"/>
          <w:sz w:val="32"/>
          <w:szCs w:val="32"/>
          <w:cs/>
        </w:rPr>
        <w:t>ธุรกรรมการยืมและให้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ยืมหลักทรัพย์และลูกหนี้ทรัพย์สินวางประกัน อันได้แก่ เงินที่นำไปวางเป็นประกันกับเจ้าหนี้หุ้นยืมหรือสำนักหักบัญชี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</w:t>
      </w:r>
      <w:r w:rsidR="00FC1203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และลูกหนี้ธุรกิจหลักทรัพย์ที่อยู่ระหว่างดำเนินคดี ประนอมหนี้หรือผ่อนชำระ เป็นต้น</w:t>
      </w:r>
    </w:p>
    <w:p w:rsidR="00274560" w:rsidRPr="00135AD5" w:rsidRDefault="00274560" w:rsidP="00135AD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บริษัทฯ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หลักทรัพย์</w:t>
      </w:r>
      <w:r w:rsidRPr="00135AD5">
        <w:rPr>
          <w:rFonts w:ascii="Angsana New" w:hAnsi="Angsana New" w:cs="Angsana New"/>
          <w:sz w:val="32"/>
          <w:szCs w:val="32"/>
          <w:cs/>
        </w:rPr>
        <w:t>ที่ใช้ค้ำประกัน และตั้งค่าเผื่อหนี้สงสัยจะสูญเมื่อหนี้นั้นมีหลักประกันไม่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เพียงพอ</w:t>
      </w:r>
      <w:r w:rsidR="00E032B0" w:rsidRPr="00135AD5">
        <w:rPr>
          <w:rFonts w:ascii="Angsana New" w:hAnsi="Angsana New" w:cs="Angsana New"/>
          <w:sz w:val="32"/>
          <w:szCs w:val="32"/>
          <w:cs/>
        </w:rPr>
        <w:t>และ/</w:t>
      </w:r>
      <w:r w:rsidRPr="00135AD5">
        <w:rPr>
          <w:rFonts w:ascii="Angsana New" w:hAnsi="Angsana New" w:cs="Angsana New"/>
          <w:sz w:val="32"/>
          <w:szCs w:val="32"/>
          <w:cs/>
        </w:rPr>
        <w:t>หรือมีโอกาสที่ได้รับชำระคืนไม่ครบ ทั้งนี้ บริษัทฯถือพื้นฐานการจัดชั้นหนี้และการตั้งสำรองตามหลักเกณฑ์ดังนี้</w:t>
      </w:r>
    </w:p>
    <w:p w:rsidR="00274560" w:rsidRPr="00135AD5" w:rsidRDefault="00FC1203" w:rsidP="00135AD5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lastRenderedPageBreak/>
        <w:t>ก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hAnsi="Angsana New" w:cs="Angsana New"/>
          <w:sz w:val="32"/>
          <w:szCs w:val="32"/>
        </w:rPr>
        <w:tab/>
      </w:r>
      <w:r w:rsidR="00274560" w:rsidRPr="00135AD5">
        <w:rPr>
          <w:rFonts w:ascii="Angsana New" w:hAnsi="Angsana New" w:cs="Angsana New"/>
          <w:sz w:val="32"/>
          <w:szCs w:val="32"/>
          <w:cs/>
        </w:rPr>
        <w:t>มูลหนี้จัดชั้นสูญ หมายถึง</w:t>
      </w:r>
    </w:p>
    <w:p w:rsidR="00274560" w:rsidRPr="00135AD5" w:rsidRDefault="00274560" w:rsidP="00135AD5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(</w:t>
      </w:r>
      <w:r w:rsidR="00FE7194" w:rsidRPr="00135AD5">
        <w:rPr>
          <w:rFonts w:ascii="Angsana New" w:hAnsi="Angsana New" w:cs="Angsana New"/>
          <w:sz w:val="32"/>
          <w:szCs w:val="32"/>
        </w:rPr>
        <w:t>1</w:t>
      </w:r>
      <w:r w:rsidRPr="00135AD5">
        <w:rPr>
          <w:rFonts w:ascii="Angsana New" w:hAnsi="Angsana New" w:cs="Angsana New"/>
          <w:sz w:val="32"/>
          <w:szCs w:val="32"/>
          <w:cs/>
        </w:rPr>
        <w:t>)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มูลหนี้ของลูกหนี้ที่ได้ติดตามทวงถามจนถึงที่สุดแล้ว แต่ไม่ได้รับการชำระหนี้และบริษัทฯได้ดำเนินการจำหน่ายหนี้สูญจากบัญชีลูกหนี้ตามกฎหมายภาษีอากรแล้ว</w:t>
      </w:r>
    </w:p>
    <w:p w:rsidR="00274560" w:rsidRPr="00135AD5" w:rsidRDefault="00274560" w:rsidP="00135AD5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(</w:t>
      </w:r>
      <w:r w:rsidR="00FE7194" w:rsidRPr="00135AD5">
        <w:rPr>
          <w:rFonts w:ascii="Angsana New" w:hAnsi="Angsana New" w:cs="Angsana New"/>
          <w:sz w:val="32"/>
          <w:szCs w:val="32"/>
        </w:rPr>
        <w:t>2</w:t>
      </w:r>
      <w:r w:rsidRPr="00135AD5">
        <w:rPr>
          <w:rFonts w:ascii="Angsana New" w:hAnsi="Angsana New" w:cs="Angsana New"/>
          <w:sz w:val="32"/>
          <w:szCs w:val="32"/>
          <w:cs/>
        </w:rPr>
        <w:t>)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มูลหนี้ส่วนที่บริษัทฯได้ทำสัญญาปลดหนี้ให้</w:t>
      </w:r>
    </w:p>
    <w:p w:rsidR="00274560" w:rsidRPr="00135AD5" w:rsidRDefault="00FC1203" w:rsidP="00135AD5">
      <w:pPr>
        <w:spacing w:before="120" w:after="12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ข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hAnsi="Angsana New" w:cs="Angsana New"/>
          <w:sz w:val="32"/>
          <w:szCs w:val="32"/>
        </w:rPr>
        <w:tab/>
      </w:r>
      <w:r w:rsidR="00274560" w:rsidRPr="00135AD5">
        <w:rPr>
          <w:rFonts w:ascii="Angsana New" w:hAnsi="Angsana New" w:cs="Angsana New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:rsidR="00274560" w:rsidRPr="00135AD5" w:rsidRDefault="00274560" w:rsidP="00135AD5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>(</w:t>
      </w:r>
      <w:r w:rsidR="00FE7194" w:rsidRPr="00135AD5">
        <w:rPr>
          <w:rFonts w:ascii="Angsana New" w:hAnsi="Angsana New" w:cs="Angsana New"/>
          <w:sz w:val="32"/>
          <w:szCs w:val="32"/>
        </w:rPr>
        <w:t>1</w:t>
      </w:r>
      <w:r w:rsidRPr="00135AD5">
        <w:rPr>
          <w:rFonts w:ascii="Angsana New" w:hAnsi="Angsana New" w:cs="Angsana New"/>
          <w:sz w:val="32"/>
          <w:szCs w:val="32"/>
          <w:cs/>
        </w:rPr>
        <w:t>)</w:t>
      </w:r>
      <w:r w:rsidRPr="00135AD5">
        <w:rPr>
          <w:rFonts w:ascii="Angsana New" w:hAnsi="Angsana New" w:cs="Angsana New"/>
          <w:sz w:val="32"/>
          <w:szCs w:val="32"/>
          <w:cs/>
        </w:rPr>
        <w:tab/>
        <w:t>ลูกหนี้ทั่วไป และลูกหนี้อื่นที่มีหลักประกันต่ำกว่ามูลหนี้</w:t>
      </w:r>
    </w:p>
    <w:p w:rsidR="00274560" w:rsidRPr="00135AD5" w:rsidRDefault="00274560" w:rsidP="00135AD5">
      <w:pPr>
        <w:spacing w:before="120" w:after="120"/>
        <w:ind w:left="1620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(</w:t>
      </w:r>
      <w:r w:rsidR="00FE7194" w:rsidRPr="00135AD5">
        <w:rPr>
          <w:rFonts w:ascii="Angsana New" w:hAnsi="Angsana New" w:cs="Angsana New"/>
          <w:sz w:val="32"/>
          <w:szCs w:val="32"/>
        </w:rPr>
        <w:t>2</w:t>
      </w:r>
      <w:r w:rsidRPr="00135AD5">
        <w:rPr>
          <w:rFonts w:ascii="Angsana New" w:hAnsi="Angsana New" w:cs="Angsana New"/>
          <w:sz w:val="32"/>
          <w:szCs w:val="32"/>
          <w:cs/>
        </w:rPr>
        <w:t>)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ลูกหนี้ผ่อนชำระรายที่มีงวดการชำระเงินไม่เกินทุกสามเดือน ซึ่งค้างชำระเงินต้นหรือดอกเบี้ยตั้งแต่สามเดือนขึ้นไป</w:t>
      </w:r>
    </w:p>
    <w:p w:rsidR="00274560" w:rsidRPr="00135AD5" w:rsidRDefault="00274560" w:rsidP="00135AD5">
      <w:pPr>
        <w:spacing w:before="120" w:after="120"/>
        <w:ind w:left="162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(</w:t>
      </w:r>
      <w:r w:rsidR="00FE7194" w:rsidRPr="00135AD5">
        <w:rPr>
          <w:rFonts w:ascii="Angsana New" w:hAnsi="Angsana New" w:cs="Angsana New"/>
          <w:sz w:val="32"/>
          <w:szCs w:val="32"/>
        </w:rPr>
        <w:t>3</w:t>
      </w:r>
      <w:r w:rsidRPr="00135AD5">
        <w:rPr>
          <w:rFonts w:ascii="Angsana New" w:hAnsi="Angsana New" w:cs="Angsana New"/>
          <w:sz w:val="32"/>
          <w:szCs w:val="32"/>
          <w:cs/>
        </w:rPr>
        <w:t>)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ลูกหนี้ผ่อนชำระรายที่มีงวดการชำระเงินเกินกว่าทุกสามเดือน เว้นแต่มีหลักฐานที่ชัดเจนและ</w:t>
      </w:r>
      <w:r w:rsidR="001F2E34" w:rsidRPr="00135AD5">
        <w:rPr>
          <w:rFonts w:ascii="Angsana New" w:hAnsi="Angsana New" w:cs="Angsana New"/>
          <w:sz w:val="32"/>
          <w:szCs w:val="32"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มีความเป็นไปได้ค่อนข้างแน่ที่บริษัทฯจะได้รับชำระหนี้ทั้งหมด</w:t>
      </w:r>
    </w:p>
    <w:p w:rsidR="00274560" w:rsidRPr="00135AD5" w:rsidRDefault="00FC1203" w:rsidP="00135AD5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ค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hAnsi="Angsana New" w:cs="Angsana New"/>
          <w:sz w:val="32"/>
          <w:szCs w:val="32"/>
        </w:rPr>
        <w:tab/>
      </w:r>
      <w:r w:rsidR="00274560" w:rsidRPr="00135AD5">
        <w:rPr>
          <w:rFonts w:ascii="Angsana New" w:hAnsi="Angsana New" w:cs="Angsana New"/>
          <w:sz w:val="32"/>
          <w:szCs w:val="32"/>
          <w:cs/>
        </w:rPr>
        <w:t xml:space="preserve"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</w:t>
      </w:r>
      <w:r w:rsidRPr="00135AD5">
        <w:rPr>
          <w:rFonts w:ascii="Angsana New" w:hAnsi="Angsana New" w:cs="Angsana New"/>
          <w:sz w:val="32"/>
          <w:szCs w:val="32"/>
          <w:cs/>
        </w:rPr>
        <w:t>ข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)</w:t>
      </w:r>
    </w:p>
    <w:p w:rsidR="00274560" w:rsidRPr="00135AD5" w:rsidRDefault="00274560" w:rsidP="00135AD5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>โดยบริษัทฯตัดจำหน่ายลูกหนี้จัดชั้นสูญออกจากบัญชีทันทีที่พบรายการ และตั้งค่าเผื่อหนี้สงสัยจะสูญในอัตราไม่ต่ำกว่าร้อยละหนึ่งร้อยของมูลหนี้จัดชั้นสงสัยทั้งจำนวน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 ตามหนังสือที่ กธ.</w:t>
      </w:r>
      <w:r w:rsidR="00945452" w:rsidRPr="00135AD5">
        <w:rPr>
          <w:rFonts w:ascii="Angsana New" w:hAnsi="Angsana New" w:cs="Angsana New"/>
          <w:sz w:val="32"/>
          <w:szCs w:val="32"/>
        </w:rPr>
        <w:t>33</w:t>
      </w:r>
      <w:r w:rsidR="00945452" w:rsidRPr="00135AD5">
        <w:rPr>
          <w:rFonts w:ascii="Angsana New" w:hAnsi="Angsana New" w:cs="Angsana New"/>
          <w:sz w:val="32"/>
          <w:szCs w:val="32"/>
          <w:cs/>
        </w:rPr>
        <w:t>/</w:t>
      </w:r>
      <w:r w:rsidR="00FE7194" w:rsidRPr="00135AD5">
        <w:rPr>
          <w:rFonts w:ascii="Angsana New" w:hAnsi="Angsana New" w:cs="Angsana New"/>
          <w:sz w:val="32"/>
          <w:szCs w:val="32"/>
        </w:rPr>
        <w:t>2543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ลงวันที่</w:t>
      </w:r>
      <w:r w:rsidR="00FE7194" w:rsidRPr="00135AD5">
        <w:rPr>
          <w:rFonts w:ascii="Angsana New" w:hAnsi="Angsana New" w:cs="Angsana New"/>
          <w:sz w:val="32"/>
          <w:szCs w:val="32"/>
        </w:rPr>
        <w:t xml:space="preserve"> 25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 w:rsidR="00945452" w:rsidRPr="00135AD5">
        <w:rPr>
          <w:rFonts w:ascii="Angsana New" w:hAnsi="Angsana New" w:cs="Angsana New"/>
          <w:sz w:val="32"/>
          <w:szCs w:val="32"/>
        </w:rPr>
        <w:t xml:space="preserve"> 2543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ซึ่งแก้ไขเพิ่มเติมตามหนังสือที่ กธ.</w:t>
      </w:r>
      <w:r w:rsidR="00FE7194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945452" w:rsidRPr="00135AD5">
        <w:rPr>
          <w:rFonts w:ascii="Angsana New" w:hAnsi="Angsana New" w:cs="Angsana New"/>
          <w:sz w:val="32"/>
          <w:szCs w:val="32"/>
        </w:rPr>
        <w:t>5</w:t>
      </w:r>
      <w:r w:rsidR="00945452" w:rsidRPr="00135AD5">
        <w:rPr>
          <w:rFonts w:ascii="Angsana New" w:hAnsi="Angsana New" w:cs="Angsana New"/>
          <w:sz w:val="32"/>
          <w:szCs w:val="32"/>
          <w:cs/>
        </w:rPr>
        <w:t>/</w:t>
      </w:r>
      <w:r w:rsidR="00FE7194" w:rsidRPr="00135AD5">
        <w:rPr>
          <w:rFonts w:ascii="Angsana New" w:hAnsi="Angsana New" w:cs="Angsana New"/>
          <w:sz w:val="32"/>
          <w:szCs w:val="32"/>
        </w:rPr>
        <w:t>2544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ลงวันที่</w:t>
      </w:r>
      <w:r w:rsidR="00FE7194" w:rsidRPr="00135AD5">
        <w:rPr>
          <w:rFonts w:ascii="Angsana New" w:hAnsi="Angsana New" w:cs="Angsana New"/>
          <w:sz w:val="32"/>
          <w:szCs w:val="32"/>
        </w:rPr>
        <w:t xml:space="preserve"> 15 </w:t>
      </w:r>
      <w:r w:rsidRPr="00135AD5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FE7194" w:rsidRPr="00135AD5">
        <w:rPr>
          <w:rFonts w:ascii="Angsana New" w:hAnsi="Angsana New" w:cs="Angsana New"/>
          <w:sz w:val="32"/>
          <w:szCs w:val="32"/>
        </w:rPr>
        <w:t xml:space="preserve"> 2544</w:t>
      </w:r>
    </w:p>
    <w:p w:rsidR="00274560" w:rsidRPr="00135AD5" w:rsidRDefault="00FE7194" w:rsidP="00135AD5">
      <w:pPr>
        <w:ind w:left="540" w:hanging="54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 xml:space="preserve">9 </w:t>
      </w:r>
      <w:r w:rsidR="001F2E34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274560" w:rsidRPr="00135AD5" w:rsidRDefault="00274560" w:rsidP="00135AD5">
      <w:pPr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="00B93131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             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(ถ้ามี)</w:t>
      </w:r>
    </w:p>
    <w:p w:rsidR="00274560" w:rsidRPr="00135AD5" w:rsidRDefault="00274560" w:rsidP="00135AD5">
      <w:pPr>
        <w:spacing w:before="120" w:after="24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</w:r>
      <w:r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 ตามอายุการให้ประโยชน์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โดยประมาณดังนี้ </w:t>
      </w:r>
    </w:p>
    <w:p w:rsidR="00274560" w:rsidRPr="00135AD5" w:rsidRDefault="00A846E2" w:rsidP="00135AD5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อาคาร</w:t>
      </w:r>
      <w:r w:rsidR="003C56F3" w:rsidRPr="00135AD5">
        <w:rPr>
          <w:rFonts w:ascii="Angsana New" w:eastAsia="Angsana New" w:hAnsi="Angsana New" w:cs="Angsana New"/>
          <w:sz w:val="32"/>
          <w:szCs w:val="32"/>
          <w:cs/>
        </w:rPr>
        <w:t>ชุด</w:t>
      </w:r>
      <w:r w:rsidR="00274560" w:rsidRPr="00135AD5">
        <w:rPr>
          <w:rFonts w:ascii="Angsana New" w:eastAsia="Angsana New" w:hAnsi="Angsana New" w:cs="Angsana New"/>
          <w:sz w:val="32"/>
          <w:szCs w:val="32"/>
        </w:rPr>
        <w:tab/>
        <w:t xml:space="preserve">20  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135AD5" w:rsidRDefault="00274560" w:rsidP="00135AD5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ส่วนปรับปรุงสินทรัพย์ตามสัญญาเช่า</w:t>
      </w:r>
      <w:r w:rsidRPr="00135AD5">
        <w:rPr>
          <w:rFonts w:ascii="Angsana New" w:eastAsia="Angsana New" w:hAnsi="Angsana New" w:cs="Angsana New"/>
          <w:sz w:val="32"/>
          <w:szCs w:val="32"/>
        </w:rPr>
        <w:tab/>
        <w:t xml:space="preserve">12 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135AD5" w:rsidRDefault="00274560" w:rsidP="00135AD5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เครื่องใช้สำนักงาน</w:t>
      </w:r>
      <w:r w:rsidRPr="00135AD5">
        <w:rPr>
          <w:rFonts w:ascii="Angsana New" w:eastAsia="Angsana New" w:hAnsi="Angsana New" w:cs="Angsana New"/>
          <w:sz w:val="32"/>
          <w:szCs w:val="32"/>
        </w:rPr>
        <w:tab/>
        <w:t xml:space="preserve">3, 5, 6 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135AD5" w:rsidRDefault="00274560" w:rsidP="00135AD5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เครื่องตกแต่งและติดตั้ง</w:t>
      </w:r>
      <w:r w:rsidRPr="00135AD5">
        <w:rPr>
          <w:rFonts w:ascii="Angsana New" w:eastAsia="Angsana New" w:hAnsi="Angsana New" w:cs="Angsana New"/>
          <w:sz w:val="32"/>
          <w:szCs w:val="32"/>
        </w:rPr>
        <w:tab/>
        <w:t xml:space="preserve">5, 6 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135AD5" w:rsidRDefault="00274560" w:rsidP="00135AD5">
      <w:pPr>
        <w:tabs>
          <w:tab w:val="right" w:pos="6390"/>
          <w:tab w:val="right" w:pos="8190"/>
        </w:tabs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ยานพาหนะ</w:t>
      </w:r>
      <w:r w:rsidRPr="00135AD5">
        <w:rPr>
          <w:rFonts w:ascii="Angsana New" w:eastAsia="Angsana New" w:hAnsi="Angsana New" w:cs="Angsana New"/>
          <w:sz w:val="32"/>
          <w:szCs w:val="32"/>
        </w:rPr>
        <w:tab/>
        <w:t xml:space="preserve">5 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ปี</w:t>
      </w:r>
    </w:p>
    <w:p w:rsidR="00274560" w:rsidRPr="00135AD5" w:rsidRDefault="00274560" w:rsidP="00135AD5">
      <w:pPr>
        <w:tabs>
          <w:tab w:val="left" w:pos="2160"/>
          <w:tab w:val="right" w:pos="6390"/>
          <w:tab w:val="right" w:pos="8190"/>
        </w:tabs>
        <w:spacing w:before="240" w:after="120"/>
        <w:ind w:left="547" w:hanging="547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:rsidR="00274560" w:rsidRPr="00135AD5" w:rsidRDefault="00274560" w:rsidP="00135AD5">
      <w:pPr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  <w:t>ค่าเสื่อมราคา</w:t>
      </w:r>
      <w:r w:rsidRPr="00135AD5">
        <w:rPr>
          <w:rFonts w:ascii="Angsana New" w:hAnsi="Angsana New" w:cs="Angsana New"/>
          <w:sz w:val="32"/>
          <w:szCs w:val="32"/>
          <w:cs/>
        </w:rPr>
        <w:t>รวมอยู่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ในการคำนวณผลการดำเนินงาน</w:t>
      </w:r>
    </w:p>
    <w:p w:rsidR="00274560" w:rsidRPr="00135AD5" w:rsidRDefault="00274560" w:rsidP="00135AD5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4C28DD" w:rsidRPr="00135AD5">
        <w:rPr>
          <w:rFonts w:ascii="Angsana New" w:hAnsi="Angsana New" w:cs="Angsana New"/>
          <w:sz w:val="32"/>
          <w:szCs w:val="32"/>
          <w:cs/>
        </w:rPr>
        <w:t>บริษัทฯตัดรายการ</w:t>
      </w:r>
      <w:r w:rsidRPr="00135AD5">
        <w:rPr>
          <w:rFonts w:ascii="Angsana New" w:hAnsi="Angsana New" w:cs="Angsana New"/>
          <w:sz w:val="32"/>
          <w:szCs w:val="32"/>
          <w:cs/>
        </w:rPr>
        <w:t>อาค</w:t>
      </w:r>
      <w:r w:rsidR="003C56F3" w:rsidRPr="00135AD5">
        <w:rPr>
          <w:rFonts w:ascii="Angsana New" w:hAnsi="Angsana New" w:cs="Angsana New"/>
          <w:sz w:val="32"/>
          <w:szCs w:val="32"/>
          <w:cs/>
        </w:rPr>
        <w:t>ารและอุปกรณ์</w:t>
      </w:r>
      <w:r w:rsidR="00133DB3" w:rsidRPr="00135AD5">
        <w:rPr>
          <w:rFonts w:ascii="Angsana New" w:hAnsi="Angsana New" w:cs="Angsana New"/>
          <w:sz w:val="32"/>
          <w:szCs w:val="32"/>
          <w:cs/>
        </w:rPr>
        <w:t>ออกจากบัญชี</w:t>
      </w:r>
      <w:r w:rsidRPr="00135AD5">
        <w:rPr>
          <w:rFonts w:ascii="Angsana New" w:hAnsi="Angsana New" w:cs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</w:t>
      </w:r>
      <w:r w:rsidR="000F0791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116519" w:rsidRPr="00135AD5">
        <w:rPr>
          <w:rFonts w:ascii="Angsana New" w:hAnsi="Angsana New" w:cs="Angsana New"/>
          <w:sz w:val="32"/>
          <w:szCs w:val="32"/>
          <w:cs/>
        </w:rPr>
        <w:t>ส่วนของกำไรหรือขาดทุน</w:t>
      </w:r>
      <w:r w:rsidRPr="00135AD5">
        <w:rPr>
          <w:rFonts w:ascii="Angsana New" w:hAnsi="Angsana New" w:cs="Angsana New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274560" w:rsidRPr="00135AD5" w:rsidRDefault="00FE7194" w:rsidP="00135AD5">
      <w:pPr>
        <w:tabs>
          <w:tab w:val="left" w:pos="2160"/>
          <w:tab w:val="right" w:pos="6390"/>
          <w:tab w:val="right" w:pos="8190"/>
        </w:tabs>
        <w:spacing w:before="80" w:after="8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10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274560" w:rsidRPr="00135AD5" w:rsidRDefault="00274560" w:rsidP="00135AD5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 xml:space="preserve">บริษัทฯบันทึกต้นทุนเริ่มแรกของสินทรัพย์ไม่มีตัวตนตามราคาทุน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135AD5">
        <w:rPr>
          <w:rFonts w:ascii="Angsana New" w:hAnsi="Angsana New" w:cs="Angsana New"/>
          <w:sz w:val="32"/>
          <w:szCs w:val="32"/>
          <w:cs/>
        </w:rPr>
        <w:t>มี) ของสินทรัพย์นั้น</w:t>
      </w:r>
    </w:p>
    <w:p w:rsidR="00116519" w:rsidRPr="00135AD5" w:rsidRDefault="00274560" w:rsidP="00135AD5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</w:t>
      </w:r>
      <w:r w:rsidR="00D202C7" w:rsidRPr="00135AD5">
        <w:rPr>
          <w:rFonts w:ascii="Angsana New" w:hAnsi="Angsana New" w:cs="Angsana New"/>
          <w:sz w:val="32"/>
          <w:szCs w:val="32"/>
          <w:cs/>
        </w:rPr>
        <w:t>อาจ</w:t>
      </w:r>
      <w:r w:rsidRPr="00135AD5">
        <w:rPr>
          <w:rFonts w:ascii="Angsana New" w:hAnsi="Angsana New" w:cs="Angsana New"/>
          <w:sz w:val="32"/>
          <w:szCs w:val="32"/>
          <w:cs/>
        </w:rPr>
        <w:t>เกิดการด้อยค่า บริษัทฯจะทบทวนระยะเวลาการตัดจำหน่ายและวิธีการตัดจำหน่าย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16519" w:rsidRPr="00135AD5">
        <w:rPr>
          <w:rFonts w:ascii="Angsana New" w:hAnsi="Angsana New" w:cs="Angsana New"/>
          <w:sz w:val="32"/>
          <w:szCs w:val="32"/>
          <w:cs/>
        </w:rPr>
        <w:t>ส่วนของกำไรหรือขาดทุน</w:t>
      </w:r>
    </w:p>
    <w:p w:rsidR="00274560" w:rsidRPr="00135AD5" w:rsidRDefault="00274560" w:rsidP="00135AD5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135AD5">
        <w:rPr>
          <w:rFonts w:ascii="Angsana New" w:hAnsi="Angsana New" w:cs="Angsana New"/>
          <w:sz w:val="32"/>
          <w:szCs w:val="32"/>
        </w:rPr>
        <w:t xml:space="preserve">5 </w:t>
      </w:r>
      <w:r w:rsidRPr="00135AD5">
        <w:rPr>
          <w:rFonts w:ascii="Angsana New" w:hAnsi="Angsana New" w:cs="Angsana New"/>
          <w:sz w:val="32"/>
          <w:szCs w:val="32"/>
          <w:cs/>
        </w:rPr>
        <w:t>ปี</w:t>
      </w:r>
    </w:p>
    <w:p w:rsidR="00274560" w:rsidRPr="00135AD5" w:rsidRDefault="00FE7194" w:rsidP="00135AD5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80" w:after="8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11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D202C7" w:rsidRPr="00135AD5" w:rsidRDefault="00D202C7" w:rsidP="00135AD5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/>
        <w:ind w:left="1080" w:hanging="540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74560" w:rsidRPr="00135AD5" w:rsidRDefault="00274560" w:rsidP="00135AD5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/>
        <w:ind w:left="1080" w:hanging="54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</w:t>
      </w:r>
      <w:r w:rsidR="00F11847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ปัจจุบัน</w:t>
      </w:r>
    </w:p>
    <w:p w:rsidR="00274560" w:rsidRPr="00135AD5" w:rsidRDefault="00274560" w:rsidP="00135AD5">
      <w:pPr>
        <w:spacing w:before="80" w:after="80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บริษัทฯบันทึกภาษีเงินได้</w:t>
      </w:r>
      <w:r w:rsidR="00F11847" w:rsidRPr="00135AD5">
        <w:rPr>
          <w:rFonts w:ascii="Angsana New" w:eastAsia="Angsana New" w:hAnsi="Angsana New" w:cs="Angsana New"/>
          <w:sz w:val="32"/>
          <w:szCs w:val="32"/>
          <w:cs/>
        </w:rPr>
        <w:t>ปัจจุบัน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ไว้ในกฏหมายภาษีอากร</w:t>
      </w:r>
    </w:p>
    <w:p w:rsidR="00274560" w:rsidRPr="00135AD5" w:rsidRDefault="00274560" w:rsidP="00135AD5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/>
        <w:ind w:left="1080" w:hanging="54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274560" w:rsidRPr="00135AD5" w:rsidRDefault="00F11847" w:rsidP="00135AD5">
      <w:pPr>
        <w:spacing w:before="80" w:after="80"/>
        <w:ind w:left="540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บริษัทฯบันทึก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ของ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ผลแตกต่างชั่วคราวระหว่างราคาตามบัญชีของสินทรัพย์และ</w:t>
      </w:r>
      <w:r w:rsidR="0027456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หนี้สิน ณ </w:t>
      </w:r>
      <w:r w:rsidR="00116519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วันสิ้นรอบระยะเวลารายงาน</w:t>
      </w:r>
      <w:r w:rsidR="0027456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กับฐานภาษีของสินทรัพย์และหนี้สิน</w:t>
      </w:r>
      <w:r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ที่เกี่ยวข้อง</w:t>
      </w:r>
      <w:r w:rsidR="0027456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นั้น โดยใช้อัตรา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>ภาษี</w:t>
      </w:r>
      <w:r w:rsidR="00B73987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           </w:t>
      </w:r>
      <w:r w:rsidR="00274560" w:rsidRPr="00135AD5">
        <w:rPr>
          <w:rFonts w:ascii="Angsana New" w:eastAsia="Angsana New" w:hAnsi="Angsana New" w:cs="Angsana New"/>
          <w:sz w:val="32"/>
          <w:szCs w:val="32"/>
          <w:cs/>
        </w:rPr>
        <w:t xml:space="preserve">ที่มีผลบังคับใช้ ณ </w:t>
      </w:r>
      <w:r w:rsidR="00116519" w:rsidRPr="00135AD5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</w:p>
    <w:p w:rsidR="00274560" w:rsidRPr="00135AD5" w:rsidRDefault="00274560" w:rsidP="00135AD5">
      <w:pPr>
        <w:spacing w:before="80" w:after="80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บริษัทฯรับรู้หนี้สินภาษีเงินได้รอการตัดบัญชี</w:t>
      </w:r>
      <w:r w:rsidR="00F11847" w:rsidRPr="00135AD5">
        <w:rPr>
          <w:rFonts w:ascii="Angsana New" w:eastAsia="Angsana New" w:hAnsi="Angsana New" w:cs="Angsana New"/>
          <w:sz w:val="32"/>
          <w:szCs w:val="32"/>
          <w:cs/>
        </w:rPr>
        <w:t>ของ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ผลแตกต่างชั่วคราวที่ต้องเสียภาษี</w:t>
      </w:r>
      <w:r w:rsidR="00F11847" w:rsidRPr="00135AD5">
        <w:rPr>
          <w:rFonts w:ascii="Angsana New" w:eastAsia="Angsana New" w:hAnsi="Angsana New" w:cs="Angsana New"/>
          <w:sz w:val="32"/>
          <w:szCs w:val="32"/>
          <w:cs/>
        </w:rPr>
        <w:t>ทุกรายการ</w:t>
      </w:r>
      <w:r w:rsidR="0013059D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F11847" w:rsidRPr="00135AD5">
        <w:rPr>
          <w:rFonts w:ascii="Angsana New" w:eastAsia="Angsana New" w:hAnsi="Angsana New" w:cs="Angsana New"/>
          <w:sz w:val="32"/>
          <w:szCs w:val="32"/>
          <w:cs/>
        </w:rPr>
        <w:t>แต่รับรู้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สินทรัพย์ภาษีเงินได้รอการตัดบัญชีสำหรั</w:t>
      </w:r>
      <w:r w:rsidR="004C28DD" w:rsidRPr="00135AD5">
        <w:rPr>
          <w:rFonts w:ascii="Angsana New" w:eastAsia="Angsana New" w:hAnsi="Angsana New" w:cs="Angsana New"/>
          <w:sz w:val="32"/>
          <w:szCs w:val="32"/>
          <w:cs/>
        </w:rPr>
        <w:t>บผลแตกต่างชั่วคราวที่ใช้หักภาษี</w:t>
      </w:r>
      <w:r w:rsidR="00F11847" w:rsidRPr="00135AD5">
        <w:rPr>
          <w:rFonts w:ascii="Angsana New" w:eastAsia="Angsana New" w:hAnsi="Angsana New" w:cs="Angsana New"/>
          <w:sz w:val="32"/>
          <w:szCs w:val="32"/>
          <w:cs/>
        </w:rPr>
        <w:t>ในจำนวนเท่าที่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มีความเป็นไปได้ค่อนข้างแน่ที่บริษัทฯจะมีกำไรทางภาษีในอนาคตเพียงพอ</w:t>
      </w:r>
      <w:r w:rsidR="00F11847" w:rsidRPr="00135AD5">
        <w:rPr>
          <w:rFonts w:ascii="Angsana New" w:eastAsia="Angsana New" w:hAnsi="Angsana New" w:cs="Angsana New"/>
          <w:sz w:val="32"/>
          <w:szCs w:val="32"/>
          <w:cs/>
        </w:rPr>
        <w:t>ที่จะใช้ประโยชน์จาก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ผลแตกต่างชั่วคราวที่ใช้หักภาษี</w:t>
      </w:r>
      <w:r w:rsidR="00F11847" w:rsidRPr="00135AD5">
        <w:rPr>
          <w:rFonts w:ascii="Angsana New" w:eastAsia="Angsana New" w:hAnsi="Angsana New" w:cs="Angsana New"/>
          <w:sz w:val="32"/>
          <w:szCs w:val="32"/>
          <w:cs/>
        </w:rPr>
        <w:t>นั้น</w:t>
      </w:r>
    </w:p>
    <w:p w:rsidR="00274560" w:rsidRPr="00135AD5" w:rsidRDefault="00274560" w:rsidP="00135AD5">
      <w:pPr>
        <w:spacing w:before="80" w:after="80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บริษัทฯจะทบทวนมูลค่าตามบัญชีของสินท</w:t>
      </w:r>
      <w:r w:rsidR="002D6032" w:rsidRPr="00135AD5">
        <w:rPr>
          <w:rFonts w:ascii="Angsana New" w:eastAsia="Angsana New" w:hAnsi="Angsana New" w:cs="Angsana New"/>
          <w:sz w:val="32"/>
          <w:szCs w:val="32"/>
          <w:cs/>
        </w:rPr>
        <w:t>รัพย์ภาษีเงินได้รอการตัดบัญชี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ทุก</w:t>
      </w:r>
      <w:r w:rsidR="00116519" w:rsidRPr="00135AD5">
        <w:rPr>
          <w:rFonts w:ascii="Angsana New" w:eastAsia="Angsana New" w:hAnsi="Angsana New" w:cs="Angsana New"/>
          <w:sz w:val="32"/>
          <w:szCs w:val="32"/>
          <w:cs/>
        </w:rPr>
        <w:t>วันสิ้นรอบระยะเวลารายงาน</w:t>
      </w:r>
      <w:r w:rsidR="00055E20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และจะปรับลดมูลค่าตามบัญชีดังกล่าว</w:t>
      </w:r>
      <w:r w:rsidR="00F11847" w:rsidRPr="00135AD5">
        <w:rPr>
          <w:rFonts w:ascii="Angsana New" w:eastAsia="Angsana New" w:hAnsi="Angsana New" w:cs="Angsana New"/>
          <w:sz w:val="32"/>
          <w:szCs w:val="32"/>
          <w:cs/>
        </w:rPr>
        <w:t>หาก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74560" w:rsidRPr="00135AD5" w:rsidRDefault="00274560" w:rsidP="00135AD5">
      <w:pPr>
        <w:spacing w:before="80" w:after="80"/>
        <w:ind w:left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บริษัทฯจะบันทึกภาษีเงินได้รอการตัดบัญชีโดยตรงไปยัง</w:t>
      </w:r>
      <w:r w:rsidR="00275568" w:rsidRPr="00135AD5">
        <w:rPr>
          <w:rFonts w:ascii="Angsana New" w:eastAsia="Angsana New" w:hAnsi="Angsana New" w:cs="Angsana New"/>
          <w:sz w:val="32"/>
          <w:szCs w:val="32"/>
          <w:cs/>
        </w:rPr>
        <w:t>ส่วนของเจ้าของ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</w:t>
      </w:r>
      <w:r w:rsidR="00275568" w:rsidRPr="00135AD5">
        <w:rPr>
          <w:rFonts w:ascii="Angsana New" w:eastAsia="Angsana New" w:hAnsi="Angsana New" w:cs="Angsana New"/>
          <w:sz w:val="32"/>
          <w:szCs w:val="32"/>
          <w:cs/>
        </w:rPr>
        <w:t>ส่วนของเจ้าของ</w:t>
      </w:r>
    </w:p>
    <w:p w:rsidR="00274560" w:rsidRPr="00135AD5" w:rsidRDefault="00FE7194" w:rsidP="00135AD5">
      <w:pPr>
        <w:tabs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12</w:t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สินทรัพย์รอการขาย</w:t>
      </w:r>
    </w:p>
    <w:p w:rsidR="00945452" w:rsidRPr="00135AD5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สินทรัพย์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แล้วแต่ราคาใดจะต่ำกว่า</w:t>
      </w:r>
      <w:r w:rsidR="00945452" w:rsidRPr="00135AD5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274560" w:rsidRPr="00135AD5" w:rsidRDefault="00FE7194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13</w:t>
      </w:r>
      <w:r w:rsidR="00274560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</w:t>
      </w:r>
    </w:p>
    <w:p w:rsidR="00274560" w:rsidRPr="00135AD5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บริษัทฯจะทำการประเมินการด้อยค่าของสินทรัพย์หากมีข้อบ่งชี้ว่าสินทรัพย์ดังกล่าวอาจด้อยค่า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</w:t>
      </w:r>
      <w:r w:rsidR="00B73987" w:rsidRPr="00135AD5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135AD5">
        <w:rPr>
          <w:rFonts w:ascii="Angsana New" w:hAnsi="Angsana New" w:cs="Angsana New"/>
          <w:sz w:val="32"/>
          <w:szCs w:val="32"/>
          <w:cs/>
        </w:rPr>
        <w:t>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74560" w:rsidRPr="00135AD5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116519" w:rsidRPr="00135AD5">
        <w:rPr>
          <w:rFonts w:ascii="Angsana New" w:hAnsi="Angsana New" w:cs="Angsana New"/>
          <w:sz w:val="32"/>
          <w:szCs w:val="32"/>
          <w:cs/>
        </w:rPr>
        <w:t>ส่วนของ</w:t>
      </w:r>
      <w:r w:rsidRPr="00135AD5">
        <w:rPr>
          <w:rFonts w:ascii="Angsana New" w:hAnsi="Angsana New" w:cs="Angsana New"/>
          <w:sz w:val="32"/>
          <w:szCs w:val="32"/>
          <w:cs/>
        </w:rPr>
        <w:t>กำไร</w:t>
      </w:r>
      <w:r w:rsidR="00116519" w:rsidRPr="00135AD5">
        <w:rPr>
          <w:rFonts w:ascii="Angsana New" w:hAnsi="Angsana New" w:cs="Angsana New"/>
          <w:sz w:val="32"/>
          <w:szCs w:val="32"/>
          <w:cs/>
        </w:rPr>
        <w:t>หรือ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ขาดทุน </w:t>
      </w:r>
    </w:p>
    <w:p w:rsidR="00274560" w:rsidRPr="00135AD5" w:rsidRDefault="00A846E2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="00274560" w:rsidRPr="00135AD5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4456E8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บริษัทฯจะบันทึกกลับรายการผลขาดทุนจากการด้อยค่าของสินทรัพย์โดยรับรู้ไปยัง</w:t>
      </w:r>
      <w:r w:rsidR="00116519" w:rsidRPr="00135AD5">
        <w:rPr>
          <w:rFonts w:ascii="Angsana New" w:hAnsi="Angsana New" w:cs="Angsana New"/>
          <w:sz w:val="32"/>
          <w:szCs w:val="32"/>
          <w:cs/>
        </w:rPr>
        <w:t>ส่วนของ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>กำไร</w:t>
      </w:r>
      <w:r w:rsidR="00116519" w:rsidRPr="00135AD5">
        <w:rPr>
          <w:rFonts w:ascii="Angsana New" w:hAnsi="Angsana New" w:cs="Angsana New"/>
          <w:sz w:val="32"/>
          <w:szCs w:val="32"/>
          <w:cs/>
        </w:rPr>
        <w:t>หรือ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 xml:space="preserve">ขาดทุนทันที </w:t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14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:rsidR="00274560" w:rsidRPr="00135AD5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</w:t>
      </w:r>
      <w:r w:rsidR="002E72D0" w:rsidRPr="00135AD5">
        <w:rPr>
          <w:rFonts w:ascii="Angsana New" w:hAnsi="Angsana New" w:cs="Angsana New"/>
          <w:sz w:val="32"/>
          <w:szCs w:val="32"/>
          <w:cs/>
        </w:rPr>
        <w:t>ย์</w:t>
      </w:r>
      <w:r w:rsidRPr="00135AD5">
        <w:rPr>
          <w:rFonts w:ascii="Angsana New" w:hAnsi="Angsana New" w:cs="Angsana New"/>
          <w:sz w:val="32"/>
          <w:szCs w:val="32"/>
          <w:cs/>
        </w:rPr>
        <w:t>เนื่องจากการขายชอร์ตหรือการยืมหลักทรัพย์ และภาระที่ต้องส่งคืนทรัพย์สินที่บริษัทฯถือไว้เพื่อเป็นการประกันการให้ยืมหลักทรัพย์</w:t>
      </w:r>
      <w:r w:rsidR="00A846E2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1F2E34" w:rsidRPr="00135AD5" w:rsidRDefault="001F2E34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15</w:t>
      </w:r>
      <w:r w:rsidR="00274560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274560" w:rsidRPr="00135AD5" w:rsidRDefault="00274560" w:rsidP="00135AD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274560" w:rsidRPr="00135AD5" w:rsidRDefault="00274560" w:rsidP="00135AD5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</w:t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16</w:t>
      </w:r>
      <w:r w:rsidR="00274560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>สัญญาเช่าระยะยาว</w:t>
      </w:r>
    </w:p>
    <w:p w:rsidR="00274560" w:rsidRPr="00135AD5" w:rsidRDefault="00274560" w:rsidP="00135AD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>สัญญาระยะยาวเพื่อเช่าสินทรัพย์โดยที่ความเสี่ยงและผลตอบแทนของความเป็นเจ้าของส่วนใหญ่ยังคงอยู่กับผู้ให้เช่า จะจัดเป็นสัญญาเช่าดำเนินงาน เงินที่ต้องจ่ายภายใต้สัญญาเช่าดำเนินงาน (สุทธิจากสิ่งตอบแทน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>จูงใจที่ได้รับจากผู้ให้เช่า) จะบันทึกใน</w:t>
      </w:r>
      <w:r w:rsidR="002716AD" w:rsidRPr="00135AD5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>กำไร</w:t>
      </w:r>
      <w:r w:rsidR="002716AD" w:rsidRPr="00135AD5">
        <w:rPr>
          <w:rFonts w:ascii="Angsana New" w:hAnsi="Angsana New" w:cs="Angsana New"/>
          <w:spacing w:val="-6"/>
          <w:sz w:val="32"/>
          <w:szCs w:val="32"/>
          <w:cs/>
        </w:rPr>
        <w:t>หรือ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>ขาดทุนโดยใช้วิธีเส้นตรงตลอดอายุของสัญญาเช่า</w:t>
      </w:r>
      <w:r w:rsidRPr="00135AD5">
        <w:rPr>
          <w:rFonts w:ascii="Angsana New" w:hAnsi="Angsana New" w:cs="Angsana New"/>
          <w:sz w:val="32"/>
          <w:szCs w:val="32"/>
          <w:cs/>
        </w:rPr>
        <w:t>นั้น</w:t>
      </w:r>
    </w:p>
    <w:p w:rsidR="00274560" w:rsidRPr="00135AD5" w:rsidRDefault="00FE7194" w:rsidP="00135AD5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17</w:t>
      </w:r>
      <w:r w:rsidR="00274560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:rsidR="002C65A4" w:rsidRPr="00135AD5" w:rsidRDefault="002C65A4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บริษัทฯแสดงงบการเงินเป็นสกุลเงินบาทซึ่งเป็นสกุลเงินที่ใช้ในการดำเนินงานของบริษัทฯ</w:t>
      </w:r>
    </w:p>
    <w:p w:rsidR="00274560" w:rsidRPr="00135AD5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 ได้แปลงค่าเป็นเงินบาทโดยใช้อัตราแลกเปลี่ยน ณ </w:t>
      </w:r>
      <w:r w:rsidR="002716AD" w:rsidRPr="00135AD5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:rsidR="00274560" w:rsidRPr="00135AD5" w:rsidRDefault="00274560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274560" w:rsidRPr="00135AD5" w:rsidRDefault="00FE7194" w:rsidP="00135AD5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18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274560" w:rsidRPr="00135AD5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ก)</w:t>
      </w: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="00274560" w:rsidRPr="00135AD5">
        <w:rPr>
          <w:rFonts w:ascii="Angsana New" w:hAnsi="Angsana New" w:cs="Angsana New"/>
          <w:sz w:val="32"/>
          <w:szCs w:val="32"/>
          <w:cs/>
        </w:rPr>
        <w:t>ผลประโยชน์ระยะสั้นของพนักงาน</w:t>
      </w:r>
    </w:p>
    <w:p w:rsidR="00274560" w:rsidRPr="00135AD5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บริษัทฯรับรู้เงินเดือน ค่าจ้าง โบนัส เงินสมทบกองทุนประกันสังคม</w:t>
      </w:r>
      <w:r w:rsidR="005C13D2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C13D2" w:rsidRPr="00135AD5">
        <w:rPr>
          <w:rFonts w:ascii="Angsana New" w:hAnsi="Angsana New" w:cs="Angsana New"/>
          <w:sz w:val="32"/>
          <w:szCs w:val="32"/>
          <w:cs/>
        </w:rPr>
        <w:t>และวันลาพักร้อน</w:t>
      </w:r>
      <w:r w:rsidRPr="00135AD5">
        <w:rPr>
          <w:rFonts w:ascii="Angsana New" w:hAnsi="Angsana New" w:cs="Angsana New"/>
          <w:sz w:val="32"/>
          <w:szCs w:val="32"/>
          <w:cs/>
        </w:rPr>
        <w:t>เป็นค่าใช้จ่ายเมื่อเกิดรายการ</w:t>
      </w:r>
    </w:p>
    <w:p w:rsidR="00274560" w:rsidRPr="00135AD5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ข)</w:t>
      </w:r>
      <w:r w:rsidR="00274560" w:rsidRPr="00135AD5">
        <w:rPr>
          <w:rFonts w:ascii="Angsana New" w:hAnsi="Angsana New" w:cs="Angsana New"/>
          <w:sz w:val="32"/>
          <w:szCs w:val="32"/>
        </w:rPr>
        <w:tab/>
      </w:r>
      <w:r w:rsidR="00274560" w:rsidRPr="00135AD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A846E2" w:rsidRPr="00135AD5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</w:t>
      </w:r>
      <w:r w:rsidR="00B73987" w:rsidRPr="00135AD5">
        <w:rPr>
          <w:rFonts w:ascii="Angsana New" w:hAnsi="Angsana New" w:cs="Angsana New"/>
          <w:sz w:val="32"/>
          <w:szCs w:val="32"/>
          <w:cs/>
        </w:rPr>
        <w:t>ในปี</w:t>
      </w:r>
      <w:r w:rsidRPr="00135AD5">
        <w:rPr>
          <w:rFonts w:ascii="Angsana New" w:hAnsi="Angsana New" w:cs="Angsana New"/>
          <w:sz w:val="32"/>
          <w:szCs w:val="32"/>
          <w:cs/>
        </w:rPr>
        <w:t>ที่เกิดรายการ</w:t>
      </w:r>
      <w:r w:rsidR="00A846E2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1F2E34" w:rsidRPr="00135AD5" w:rsidRDefault="001F2E34" w:rsidP="00135AD5">
      <w:pPr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br w:type="page"/>
      </w:r>
    </w:p>
    <w:p w:rsidR="00274560" w:rsidRPr="00135AD5" w:rsidRDefault="00FC1203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lastRenderedPageBreak/>
        <w:t>ค</w:t>
      </w:r>
      <w:r w:rsidR="00E83444" w:rsidRPr="00135AD5">
        <w:rPr>
          <w:rFonts w:ascii="Angsana New" w:hAnsi="Angsana New" w:cs="Angsana New"/>
          <w:sz w:val="32"/>
          <w:szCs w:val="32"/>
          <w:cs/>
        </w:rPr>
        <w:t>)</w:t>
      </w:r>
      <w:r w:rsidR="00274560" w:rsidRPr="00135AD5">
        <w:rPr>
          <w:rFonts w:ascii="Angsana New" w:hAnsi="Angsana New" w:cs="Angsana New"/>
          <w:sz w:val="32"/>
          <w:szCs w:val="32"/>
          <w:cs/>
        </w:rPr>
        <w:tab/>
        <w:t>ผลประโยชน์หลังออกจากงานของพนักงาน (โครงการผลประโยชน์)</w:t>
      </w:r>
    </w:p>
    <w:p w:rsidR="00274560" w:rsidRPr="00135AD5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754938" w:rsidRPr="00135AD5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274560" w:rsidRPr="00135AD5" w:rsidRDefault="00274560" w:rsidP="00135A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135AD5">
        <w:rPr>
          <w:rFonts w:ascii="Angsana New" w:hAnsi="Angsana New" w:cs="Angsana New"/>
          <w:sz w:val="32"/>
          <w:szCs w:val="32"/>
        </w:rPr>
        <w:t>Projected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</w:rPr>
        <w:t>Unit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</w:rPr>
        <w:t>Credit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</w:rPr>
        <w:t>Method</w:t>
      </w:r>
      <w:r w:rsidRPr="00135AD5">
        <w:rPr>
          <w:rFonts w:ascii="Angsana New" w:hAnsi="Angsana New" w:cs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274560" w:rsidRPr="00135AD5" w:rsidRDefault="00DC11E5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</w:t>
      </w:r>
      <w:r w:rsidR="008A2278" w:rsidRPr="00135AD5">
        <w:rPr>
          <w:rFonts w:ascii="Angsana New" w:hAnsi="Angsana New" w:cs="Angsana New"/>
          <w:spacing w:val="-2"/>
          <w:sz w:val="32"/>
          <w:szCs w:val="32"/>
          <w:cs/>
        </w:rPr>
        <w:t>ของพนักงาน</w:t>
      </w:r>
      <w:r w:rsidRPr="00135AD5">
        <w:rPr>
          <w:rFonts w:ascii="Angsana New" w:hAnsi="Angsana New" w:cs="Angsana New"/>
          <w:spacing w:val="-2"/>
          <w:sz w:val="32"/>
          <w:szCs w:val="32"/>
          <w:cs/>
        </w:rPr>
        <w:t>จะรับรู้ทันทีในกำไร</w:t>
      </w:r>
      <w:r w:rsidR="005340E4" w:rsidRPr="00135AD5">
        <w:rPr>
          <w:rFonts w:ascii="Angsana New" w:hAnsi="Angsana New" w:cs="Angsana New" w:hint="cs"/>
          <w:spacing w:val="-2"/>
          <w:sz w:val="32"/>
          <w:szCs w:val="32"/>
          <w:cs/>
        </w:rPr>
        <w:t>ขาดทุนเบ็ดเสร็จอื่น</w:t>
      </w:r>
    </w:p>
    <w:p w:rsidR="00F469B9" w:rsidRPr="00135AD5" w:rsidRDefault="00FE7194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19</w:t>
      </w:r>
      <w:r w:rsidR="00F469B9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F469B9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ตราสารอนุพันธ์ - สัญญาซื้อขายเงินตราต่างประเทศล่วงหน้า </w:t>
      </w:r>
    </w:p>
    <w:p w:rsidR="00F469B9" w:rsidRPr="00135AD5" w:rsidRDefault="00F469B9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</w:t>
      </w:r>
      <w:r w:rsidR="00B06B17" w:rsidRPr="00135AD5">
        <w:rPr>
          <w:rFonts w:ascii="Angsana New" w:hAnsi="Angsana New" w:cs="Angsana New"/>
          <w:sz w:val="32"/>
          <w:szCs w:val="32"/>
          <w:cs/>
        </w:rPr>
        <w:t xml:space="preserve"> กำไรขาดทุน</w:t>
      </w:r>
      <w:r w:rsidRPr="00135AD5">
        <w:rPr>
          <w:rFonts w:ascii="Angsana New" w:hAnsi="Angsana New" w:cs="Angsana New"/>
          <w:sz w:val="32"/>
          <w:szCs w:val="32"/>
          <w:cs/>
        </w:rPr>
        <w:t>จากการแปลงค่าเงินตราต่างประเทศจะถูกบันทึกในส่วนของกำไรหรือขาดทุน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:rsidR="00B06B17" w:rsidRPr="00135AD5" w:rsidRDefault="00FE7194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20</w:t>
      </w:r>
      <w:r w:rsidR="00B06B17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:rsidR="00B06B17" w:rsidRPr="00135AD5" w:rsidRDefault="00B06B17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และบริษัทฯสามารถประมาณมูลค่าภาระผูกพันได้อย่างน่าเชื่อถือ </w:t>
      </w:r>
    </w:p>
    <w:p w:rsidR="00B8778E" w:rsidRPr="00135AD5" w:rsidRDefault="00FE7194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21</w:t>
      </w:r>
      <w:r w:rsidR="00B8778E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B8778E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B8778E" w:rsidRPr="00135AD5" w:rsidRDefault="00B8778E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hint="cs"/>
          <w:sz w:val="32"/>
          <w:szCs w:val="32"/>
          <w:cs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1F2E34" w:rsidRPr="00135AD5" w:rsidRDefault="00A846E2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</w:r>
    </w:p>
    <w:p w:rsidR="001F2E34" w:rsidRPr="00135AD5" w:rsidRDefault="001F2E34" w:rsidP="00135AD5">
      <w:pPr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br w:type="page"/>
      </w:r>
    </w:p>
    <w:p w:rsidR="00B8778E" w:rsidRPr="00135AD5" w:rsidRDefault="001F2E34" w:rsidP="00135AD5">
      <w:pPr>
        <w:tabs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lastRenderedPageBreak/>
        <w:tab/>
      </w:r>
      <w:r w:rsidR="00B8778E" w:rsidRPr="00135AD5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B8778E" w:rsidRPr="00135AD5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135AD5">
        <w:rPr>
          <w:rFonts w:ascii="Angsana New" w:hAnsi="Angsana New" w:cs="Angsana New"/>
          <w:sz w:val="32"/>
          <w:szCs w:val="32"/>
        </w:rPr>
        <w:t xml:space="preserve">1 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8778E" w:rsidRPr="00135AD5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135AD5">
        <w:rPr>
          <w:rFonts w:ascii="Angsana New" w:hAnsi="Angsana New" w:cs="Angsana New"/>
          <w:sz w:val="32"/>
          <w:szCs w:val="32"/>
        </w:rPr>
        <w:t>2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8778E" w:rsidRPr="00135AD5" w:rsidRDefault="00B8778E" w:rsidP="00135AD5">
      <w:pPr>
        <w:tabs>
          <w:tab w:val="left" w:pos="1620"/>
          <w:tab w:val="left" w:pos="2880"/>
        </w:tabs>
        <w:spacing w:before="120" w:after="120"/>
        <w:ind w:left="1620" w:right="-36" w:hanging="1073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135AD5">
        <w:rPr>
          <w:rFonts w:ascii="Angsana New" w:hAnsi="Angsana New" w:cs="Angsana New"/>
          <w:sz w:val="32"/>
          <w:szCs w:val="32"/>
        </w:rPr>
        <w:t>3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B8778E" w:rsidRPr="00135AD5" w:rsidRDefault="00B8778E" w:rsidP="00135AD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274560" w:rsidRPr="00135AD5" w:rsidRDefault="00FE7194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74560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74560" w:rsidRPr="00135AD5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</w:t>
      </w:r>
      <w:r w:rsidR="004B7691" w:rsidRPr="00135AD5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ฝ่ายบริหารจำเป็นต้องใช้ดุลยพินิจและการประม</w:t>
      </w:r>
      <w:r w:rsidR="00DC11E5" w:rsidRPr="00135AD5">
        <w:rPr>
          <w:rFonts w:ascii="Angsana New" w:hAnsi="Angsana New" w:cs="Angsana New"/>
          <w:sz w:val="32"/>
          <w:szCs w:val="32"/>
          <w:cs/>
        </w:rPr>
        <w:t>าณการในเรื่องที่มีความไม่แน่นอนเสมอ การใช้ดุลยพินิจและประมาณการดังกล่าวนี้</w:t>
      </w:r>
      <w:r w:rsidRPr="00135AD5">
        <w:rPr>
          <w:rFonts w:ascii="Angsana New" w:hAnsi="Angsana New" w:cs="Angsana New"/>
          <w:sz w:val="32"/>
          <w:szCs w:val="32"/>
          <w:cs/>
        </w:rPr>
        <w:t>อาจ</w:t>
      </w:r>
      <w:r w:rsidR="00DC11E5" w:rsidRPr="00135AD5">
        <w:rPr>
          <w:rFonts w:ascii="Angsana New" w:hAnsi="Angsana New" w:cs="Angsana New"/>
          <w:sz w:val="32"/>
          <w:szCs w:val="32"/>
          <w:cs/>
        </w:rPr>
        <w:t>ส่ง</w:t>
      </w:r>
      <w:r w:rsidRPr="00135AD5">
        <w:rPr>
          <w:rFonts w:ascii="Angsana New" w:hAnsi="Angsana New" w:cs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DC11E5" w:rsidRPr="00135AD5">
        <w:rPr>
          <w:rFonts w:ascii="Angsana New" w:hAnsi="Angsana New" w:cs="Angsana New"/>
          <w:sz w:val="32"/>
          <w:szCs w:val="32"/>
          <w:cs/>
        </w:rPr>
        <w:t>ต่อ</w:t>
      </w:r>
      <w:r w:rsidRPr="00135AD5">
        <w:rPr>
          <w:rFonts w:ascii="Angsana New" w:hAnsi="Angsana New" w:cs="Angsana New"/>
          <w:sz w:val="32"/>
          <w:szCs w:val="32"/>
          <w:cs/>
        </w:rPr>
        <w:t>ข้อมูลที่เปิดเผยในหมายเหตุประกอบงบการเงิน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การใช้ดุลยพินิจและประมาณการทางบัญชีที่สำคัญ มีดังนี้</w:t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</w:t>
      </w:r>
    </w:p>
    <w:p w:rsidR="00274560" w:rsidRPr="00135AD5" w:rsidRDefault="00274560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35AD5">
        <w:rPr>
          <w:rFonts w:ascii="Angsana New" w:hAnsi="Angsana New" w:cs="Angsana New"/>
          <w:spacing w:val="-4"/>
          <w:sz w:val="32"/>
          <w:szCs w:val="32"/>
          <w:cs/>
        </w:rPr>
        <w:tab/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ฝ่ายบริหารได้ใช้</w:t>
      </w:r>
      <w:r w:rsidR="00F11847" w:rsidRPr="00135AD5">
        <w:rPr>
          <w:rFonts w:ascii="Angsana New" w:hAnsi="Angsana New" w:cs="Angsana New"/>
          <w:spacing w:val="-4"/>
          <w:sz w:val="32"/>
          <w:szCs w:val="32"/>
          <w:cs/>
        </w:rPr>
        <w:t>หลักเกณฑ์การตั้งค่าเผื่อหนี้สงสัยจะสูญของ</w:t>
      </w:r>
      <w:r w:rsidR="00E83444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11847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กลต. </w:t>
      </w:r>
      <w:r w:rsidR="00F11847" w:rsidRPr="00135AD5">
        <w:rPr>
          <w:rFonts w:ascii="Angsana New" w:hAnsi="Angsana New" w:cs="Angsana New"/>
          <w:spacing w:val="-8"/>
          <w:sz w:val="32"/>
          <w:szCs w:val="32"/>
          <w:cs/>
        </w:rPr>
        <w:t>ประกอบกับ</w:t>
      </w:r>
      <w:r w:rsidRPr="00135AD5">
        <w:rPr>
          <w:rFonts w:ascii="Angsana New" w:hAnsi="Angsana New" w:cs="Angsana New"/>
          <w:spacing w:val="-8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="00DC11E5" w:rsidRPr="00135AD5">
        <w:rPr>
          <w:rFonts w:ascii="Angsana New" w:hAnsi="Angsana New" w:cs="Angsana New"/>
          <w:spacing w:val="-8"/>
          <w:sz w:val="32"/>
          <w:szCs w:val="32"/>
          <w:cs/>
        </w:rPr>
        <w:t>เมื่อลูกหนี้นั้นมีปัญหาในการจ่ายชำระ</w:t>
      </w:r>
      <w:r w:rsidR="00DC11E5" w:rsidRPr="00135AD5">
        <w:rPr>
          <w:rFonts w:ascii="Angsana New" w:hAnsi="Angsana New" w:cs="Angsana New"/>
          <w:spacing w:val="-4"/>
          <w:sz w:val="32"/>
          <w:szCs w:val="32"/>
          <w:cs/>
        </w:rPr>
        <w:t>คืน โดยใช้การวิเคราะห์สถานะ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ของลูกหนี้แต่ละราย</w:t>
      </w:r>
      <w:r w:rsidR="008A2278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ความน่าจะเป็นของการผิดนัด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และมูลค่าของหลักทรัพย์ที่ใช้</w:t>
      </w:r>
      <w:r w:rsidR="00BB5BAE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ค้ำประกัน </w:t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ค่าเผื่อการด้อยค่าของเงินลงทุน</w:t>
      </w:r>
    </w:p>
    <w:p w:rsidR="00274560" w:rsidRPr="00135AD5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>บริษัทฯจะตั้งค่าเผื่อการด้อยค่าของเงินลงทุนเมื่อฝ่ายบริหารพิจารณาว่าเงินลงทุน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ดังกล่าวมีข้อบ่งชี้ของการด้อยค่าเกิดขึ้น ซึ่งการที่จะระบุว่าเงินลงทุนมีข้อบ่งชี้ของการด้อยค่าหรือไม่</w:t>
      </w:r>
      <w:r w:rsidRPr="00135AD5">
        <w:rPr>
          <w:rFonts w:ascii="Angsana New" w:hAnsi="Angsana New" w:cs="Angsana New"/>
          <w:sz w:val="32"/>
          <w:szCs w:val="32"/>
          <w:cs/>
        </w:rPr>
        <w:t>นั้น จำเป็นต้องใช้ดุลยพินิจในการประมาณการผลขาดทุนโดยการวิเคราะห์สถานะของเงินลงทุนแต่ละรายการ</w:t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3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274560" w:rsidRPr="00135AD5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>บริษัทฯจะรับรู้สินทรัพย์ภาษีเงินได้รอการตัดบัญชีเมื่อมีความเป็นไปได้ค่อนข้างแน่นอนว่าบริษัทฯ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</w:t>
      </w:r>
      <w:r w:rsidR="004B7691" w:rsidRPr="00135AD5">
        <w:rPr>
          <w:rFonts w:ascii="Angsana New" w:hAnsi="Angsana New" w:cs="Angsana New"/>
          <w:sz w:val="32"/>
          <w:szCs w:val="32"/>
          <w:cs/>
        </w:rPr>
        <w:t>ทางภาษี</w:t>
      </w:r>
      <w:r w:rsidRPr="00135AD5">
        <w:rPr>
          <w:rFonts w:ascii="Angsana New" w:hAnsi="Angsana New" w:cs="Angsana New"/>
          <w:sz w:val="32"/>
          <w:szCs w:val="32"/>
          <w:cs/>
        </w:rPr>
        <w:t>ที่คาดว่าจะเกิดในอนาคตในแต่ละช่วงเวลา</w:t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="00274560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:rsidR="00274560" w:rsidRPr="00135AD5" w:rsidRDefault="00274560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</w:t>
      </w:r>
      <w:r w:rsidR="00EA7B90" w:rsidRPr="00135AD5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135AD5">
        <w:rPr>
          <w:rFonts w:ascii="Angsana New" w:hAnsi="Angsana New" w:cs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74560" w:rsidRPr="00135AD5" w:rsidRDefault="00274560" w:rsidP="00135AD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</w:t>
      </w:r>
      <w:r w:rsidR="002F4531" w:rsidRPr="00135AD5">
        <w:rPr>
          <w:rFonts w:ascii="Angsana New" w:hAnsi="Angsana New" w:cs="Angsana New" w:hint="cs"/>
          <w:sz w:val="32"/>
          <w:szCs w:val="32"/>
          <w:cs/>
        </w:rPr>
        <w:t>เมิน</w:t>
      </w:r>
      <w:r w:rsidRPr="00135AD5">
        <w:rPr>
          <w:rFonts w:ascii="Angsana New" w:hAnsi="Angsana New" w:cs="Angsana New"/>
          <w:sz w:val="32"/>
          <w:szCs w:val="32"/>
          <w:cs/>
        </w:rPr>
        <w:t>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</w:t>
      </w:r>
      <w:r w:rsidRPr="00135AD5">
        <w:rPr>
          <w:rFonts w:ascii="Angsana New" w:hAnsi="Angsana New" w:cs="Angsana New"/>
          <w:spacing w:val="-2"/>
          <w:sz w:val="32"/>
          <w:szCs w:val="32"/>
          <w:cs/>
        </w:rPr>
        <w:t>แบบจำลองได้มาจากการเทียบเคียงกับตัวแปรที่มีอยู่ในตลาด โดยคำนึงถึง</w:t>
      </w:r>
      <w:r w:rsidR="002F4531" w:rsidRPr="00135AD5">
        <w:rPr>
          <w:rFonts w:ascii="Angsana New" w:hAnsi="Angsana New" w:cs="Angsana New" w:hint="cs"/>
          <w:spacing w:val="-2"/>
          <w:sz w:val="32"/>
          <w:szCs w:val="32"/>
          <w:cs/>
        </w:rPr>
        <w:t>ความเสี่ยงทางด้านเครดิต</w:t>
      </w:r>
      <w:r w:rsidR="00230A5A" w:rsidRPr="00135AD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pacing w:val="-2"/>
          <w:sz w:val="32"/>
          <w:szCs w:val="32"/>
          <w:cs/>
        </w:rPr>
        <w:t>สภาพ</w:t>
      </w:r>
      <w:r w:rsidRPr="00135AD5">
        <w:rPr>
          <w:rFonts w:ascii="Angsana New" w:hAnsi="Angsana New" w:cs="Angsana New"/>
          <w:sz w:val="32"/>
          <w:szCs w:val="32"/>
          <w:cs/>
        </w:rPr>
        <w:t>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2F4531" w:rsidRPr="00135AD5">
        <w:rPr>
          <w:rFonts w:ascii="Angsana New" w:hAnsi="Angsana New" w:cs="Angsana New" w:hint="cs"/>
          <w:sz w:val="32"/>
          <w:szCs w:val="32"/>
          <w:cs/>
        </w:rPr>
        <w:t xml:space="preserve"> การเปลี่ยนแปลงสมมติฐานที่เกี่ยวข้องกับตัวแปรที่ใช้ในการคำนวณ อาจมีผลกระทบต่อมูลค่ายุติธรรม และการเปิดเผยลำดับชั้นของมูลค่ายุติธรรม</w:t>
      </w:r>
    </w:p>
    <w:p w:rsidR="00274560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6</w:t>
      </w:r>
      <w:r w:rsidR="00274560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อาคารและอุปกรณ์และค่าเสื่อมราคา</w:t>
      </w:r>
    </w:p>
    <w:p w:rsidR="00274560" w:rsidRPr="00135AD5" w:rsidRDefault="00274560" w:rsidP="00135AD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</w:t>
      </w:r>
      <w:r w:rsidR="004B7691" w:rsidRPr="00135AD5">
        <w:rPr>
          <w:rFonts w:ascii="Angsana New" w:hAnsi="Angsana New" w:cs="Angsana New"/>
          <w:sz w:val="32"/>
          <w:szCs w:val="32"/>
          <w:cs/>
        </w:rPr>
        <w:t>คงเหลือ</w:t>
      </w:r>
      <w:r w:rsidRPr="00135AD5">
        <w:rPr>
          <w:rFonts w:ascii="Angsana New" w:hAnsi="Angsana New" w:cs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และต้องทบทวนอายุการให้ประโยชน์และมูลค่า</w:t>
      </w:r>
      <w:r w:rsidR="004B7691" w:rsidRPr="00135AD5">
        <w:rPr>
          <w:rFonts w:ascii="Angsana New" w:hAnsi="Angsana New" w:cs="Angsana New"/>
          <w:sz w:val="32"/>
          <w:szCs w:val="32"/>
          <w:cs/>
        </w:rPr>
        <w:t>คงเหลือ</w:t>
      </w:r>
      <w:r w:rsidRPr="00135AD5">
        <w:rPr>
          <w:rFonts w:ascii="Angsana New" w:hAnsi="Angsana New" w:cs="Angsana New"/>
          <w:sz w:val="32"/>
          <w:szCs w:val="32"/>
          <w:cs/>
        </w:rPr>
        <w:t>ใหม่หากมีการเปลี่ยนแปลงเกิดขึ้น</w:t>
      </w:r>
    </w:p>
    <w:p w:rsidR="00050EE6" w:rsidRPr="00135AD5" w:rsidRDefault="00050EE6" w:rsidP="00135AD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11847" w:rsidRPr="00135AD5" w:rsidRDefault="00FE719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7</w:t>
      </w:r>
      <w:r w:rsidR="00F11847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F11847" w:rsidRPr="00135AD5">
        <w:rPr>
          <w:rFonts w:ascii="Angsana New" w:hAnsi="Angsana New" w:cs="Angsana New"/>
          <w:b/>
          <w:bCs/>
          <w:sz w:val="32"/>
          <w:szCs w:val="32"/>
          <w:cs/>
        </w:rPr>
        <w:t>ผลประโยชน์</w:t>
      </w:r>
      <w:r w:rsidR="00050EE6" w:rsidRPr="00135AD5">
        <w:rPr>
          <w:rFonts w:ascii="Angsana New" w:hAnsi="Angsana New" w:cs="Angsana New"/>
          <w:b/>
          <w:bCs/>
          <w:sz w:val="32"/>
          <w:szCs w:val="32"/>
          <w:cs/>
        </w:rPr>
        <w:t>หลังออกจากงานของ</w:t>
      </w:r>
      <w:r w:rsidR="00F11847" w:rsidRPr="00135AD5">
        <w:rPr>
          <w:rFonts w:ascii="Angsana New" w:hAnsi="Angsana New" w:cs="Angsana New"/>
          <w:b/>
          <w:bCs/>
          <w:sz w:val="32"/>
          <w:szCs w:val="32"/>
          <w:cs/>
        </w:rPr>
        <w:t>พนักงาน</w:t>
      </w:r>
      <w:r w:rsidR="00050EE6" w:rsidRPr="00135AD5">
        <w:rPr>
          <w:rFonts w:ascii="Angsana New" w:hAnsi="Angsana New" w:cs="Angsana New"/>
          <w:b/>
          <w:bCs/>
          <w:sz w:val="32"/>
          <w:szCs w:val="32"/>
          <w:cs/>
        </w:rPr>
        <w:t>ตามโครงการผลประโยชน์</w:t>
      </w:r>
    </w:p>
    <w:p w:rsidR="00F11847" w:rsidRPr="00135AD5" w:rsidRDefault="00055E20" w:rsidP="00135AD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หนี้สิน</w:t>
      </w:r>
      <w:r w:rsidR="00F11847" w:rsidRPr="00135AD5">
        <w:rPr>
          <w:rFonts w:ascii="Angsana New" w:hAnsi="Angsana New" w:cs="Angsana New"/>
          <w:sz w:val="32"/>
          <w:szCs w:val="32"/>
          <w:cs/>
        </w:rPr>
        <w:t>ตามโครงการผลประโยชน์หลังออกจากงาน</w:t>
      </w:r>
      <w:r w:rsidRPr="00135AD5">
        <w:rPr>
          <w:rFonts w:ascii="Angsana New" w:hAnsi="Angsana New" w:cs="Angsana New"/>
          <w:sz w:val="32"/>
          <w:szCs w:val="32"/>
          <w:cs/>
        </w:rPr>
        <w:t>ของพนักงานประมาณขึ้นตามหลัก</w:t>
      </w:r>
      <w:r w:rsidR="00F11847" w:rsidRPr="00135AD5">
        <w:rPr>
          <w:rFonts w:ascii="Angsana New" w:hAnsi="Angsana New" w:cs="Angsana New"/>
          <w:sz w:val="32"/>
          <w:szCs w:val="32"/>
          <w:cs/>
        </w:rPr>
        <w:t>คณิตศาสตร์ประกันภัย ซึ่งต้อง</w:t>
      </w:r>
      <w:r w:rsidRPr="00135AD5">
        <w:rPr>
          <w:rFonts w:ascii="Angsana New" w:hAnsi="Angsana New" w:cs="Angsana New"/>
          <w:sz w:val="32"/>
          <w:szCs w:val="32"/>
          <w:cs/>
        </w:rPr>
        <w:t>อาศัย</w:t>
      </w:r>
      <w:r w:rsidR="00F11847" w:rsidRPr="00135AD5">
        <w:rPr>
          <w:rFonts w:ascii="Angsana New" w:hAnsi="Angsana New" w:cs="Angsana New"/>
          <w:sz w:val="32"/>
          <w:szCs w:val="32"/>
          <w:cs/>
        </w:rPr>
        <w:t>ข้อสมมติ</w:t>
      </w:r>
      <w:r w:rsidRPr="00135AD5">
        <w:rPr>
          <w:rFonts w:ascii="Angsana New" w:hAnsi="Angsana New" w:cs="Angsana New"/>
          <w:sz w:val="32"/>
          <w:szCs w:val="32"/>
          <w:cs/>
        </w:rPr>
        <w:t>ฐาน</w:t>
      </w:r>
      <w:r w:rsidR="00F11847" w:rsidRPr="00135AD5">
        <w:rPr>
          <w:rFonts w:ascii="Angsana New" w:hAnsi="Angsana New" w:cs="Angsana New"/>
          <w:sz w:val="32"/>
          <w:szCs w:val="32"/>
          <w:cs/>
        </w:rPr>
        <w:t>ต่างๆ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ในการประมาณนั้น เช่น </w:t>
      </w:r>
      <w:r w:rsidR="00F11847" w:rsidRPr="00135AD5">
        <w:rPr>
          <w:rFonts w:ascii="Angsana New" w:hAnsi="Angsana New" w:cs="Angsana New"/>
          <w:sz w:val="32"/>
          <w:szCs w:val="32"/>
          <w:cs/>
        </w:rPr>
        <w:t>อัตราคิดลด อัตราการขึ้นเงินเดือนในอนาคต อัตราการเปลี่ยนแปลงในจำนวนพนักงาน</w:t>
      </w:r>
      <w:r w:rsidR="00B73987" w:rsidRPr="00135AD5">
        <w:rPr>
          <w:rFonts w:ascii="Angsana New" w:hAnsi="Angsana New" w:cs="Angsana New"/>
          <w:sz w:val="32"/>
          <w:szCs w:val="32"/>
          <w:cs/>
        </w:rPr>
        <w:t>และ</w:t>
      </w:r>
      <w:r w:rsidR="00F11847" w:rsidRPr="00135AD5">
        <w:rPr>
          <w:rFonts w:ascii="Angsana New" w:hAnsi="Angsana New" w:cs="Angsana New"/>
          <w:sz w:val="32"/>
          <w:szCs w:val="32"/>
          <w:cs/>
        </w:rPr>
        <w:t xml:space="preserve">อัตราการมรณะ </w:t>
      </w:r>
      <w:r w:rsidR="00050EE6" w:rsidRPr="00135AD5">
        <w:rPr>
          <w:rFonts w:ascii="Angsana New" w:hAnsi="Angsana New" w:cs="Angsana New"/>
          <w:sz w:val="32"/>
          <w:szCs w:val="32"/>
          <w:cs/>
        </w:rPr>
        <w:t>เป็นต้น</w:t>
      </w:r>
      <w:r w:rsidR="00A846E2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1F2E34" w:rsidRPr="00135AD5" w:rsidRDefault="001F2E34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27555" w:rsidRPr="00135AD5" w:rsidRDefault="00FE7194" w:rsidP="00135AD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sz w:val="32"/>
          <w:szCs w:val="32"/>
        </w:rPr>
        <w:tab/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80"/>
        <w:gridCol w:w="1680"/>
      </w:tblGrid>
      <w:tr w:rsidR="009D098E" w:rsidRPr="00135AD5" w:rsidTr="00F42B1A">
        <w:tc>
          <w:tcPr>
            <w:tcW w:w="9138" w:type="dxa"/>
            <w:gridSpan w:val="3"/>
          </w:tcPr>
          <w:p w:rsidR="009D098E" w:rsidRPr="00135AD5" w:rsidRDefault="009D098E" w:rsidP="00135AD5">
            <w:pPr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9D098E" w:rsidRPr="00135AD5" w:rsidTr="00746B4E">
        <w:tc>
          <w:tcPr>
            <w:tcW w:w="5778" w:type="dxa"/>
          </w:tcPr>
          <w:p w:rsidR="009D098E" w:rsidRPr="00135AD5" w:rsidRDefault="009D098E" w:rsidP="00135AD5">
            <w:pPr>
              <w:spacing w:line="360" w:lineRule="exact"/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</w:tcPr>
          <w:p w:rsidR="009D098E" w:rsidRPr="00135AD5" w:rsidRDefault="00A539F3" w:rsidP="00135AD5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BF2318"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80" w:type="dxa"/>
          </w:tcPr>
          <w:p w:rsidR="009D098E" w:rsidRPr="00135AD5" w:rsidRDefault="006E0BE8" w:rsidP="00135AD5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8D7873" w:rsidRPr="00135AD5" w:rsidTr="00746B4E">
        <w:tc>
          <w:tcPr>
            <w:tcW w:w="5778" w:type="dxa"/>
          </w:tcPr>
          <w:p w:rsidR="008D7873" w:rsidRPr="00135AD5" w:rsidRDefault="008D7873" w:rsidP="00135AD5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</w:tcPr>
          <w:p w:rsidR="008D7873" w:rsidRPr="00135AD5" w:rsidRDefault="006F740B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71,050</w:t>
            </w:r>
          </w:p>
        </w:tc>
        <w:tc>
          <w:tcPr>
            <w:tcW w:w="1680" w:type="dxa"/>
          </w:tcPr>
          <w:p w:rsidR="008D7873" w:rsidRPr="00135AD5" w:rsidRDefault="008D7873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75,000</w:t>
            </w:r>
          </w:p>
        </w:tc>
      </w:tr>
      <w:tr w:rsidR="008D7873" w:rsidRPr="00135AD5" w:rsidTr="00746B4E">
        <w:tc>
          <w:tcPr>
            <w:tcW w:w="5778" w:type="dxa"/>
          </w:tcPr>
          <w:p w:rsidR="008D7873" w:rsidRPr="00135AD5" w:rsidRDefault="008D7873" w:rsidP="00135AD5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680" w:type="dxa"/>
          </w:tcPr>
          <w:p w:rsidR="008D7873" w:rsidRPr="00135AD5" w:rsidRDefault="006F740B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948,631,231</w:t>
            </w:r>
          </w:p>
        </w:tc>
        <w:tc>
          <w:tcPr>
            <w:tcW w:w="1680" w:type="dxa"/>
          </w:tcPr>
          <w:p w:rsidR="008D7873" w:rsidRPr="00135AD5" w:rsidRDefault="008D7873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905,966,518</w:t>
            </w:r>
          </w:p>
        </w:tc>
      </w:tr>
      <w:tr w:rsidR="008D7873" w:rsidRPr="00135AD5" w:rsidTr="00746B4E">
        <w:tc>
          <w:tcPr>
            <w:tcW w:w="5778" w:type="dxa"/>
          </w:tcPr>
          <w:p w:rsidR="008D7873" w:rsidRPr="00135AD5" w:rsidRDefault="008D7873" w:rsidP="00135AD5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ตั๋วสัญญาใช้เงินประเภทเผื่อเรียก</w:t>
            </w:r>
          </w:p>
        </w:tc>
        <w:tc>
          <w:tcPr>
            <w:tcW w:w="1680" w:type="dxa"/>
          </w:tcPr>
          <w:p w:rsidR="008D7873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170,000,000</w:t>
            </w:r>
          </w:p>
        </w:tc>
        <w:tc>
          <w:tcPr>
            <w:tcW w:w="1680" w:type="dxa"/>
          </w:tcPr>
          <w:p w:rsidR="008D7873" w:rsidRPr="00135AD5" w:rsidRDefault="008D7873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363,000,000</w:t>
            </w:r>
          </w:p>
        </w:tc>
      </w:tr>
      <w:tr w:rsidR="008D7873" w:rsidRPr="00135AD5" w:rsidTr="00746B4E">
        <w:tc>
          <w:tcPr>
            <w:tcW w:w="5778" w:type="dxa"/>
          </w:tcPr>
          <w:p w:rsidR="008D7873" w:rsidRPr="00135AD5" w:rsidRDefault="008D7873" w:rsidP="00135AD5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680" w:type="dxa"/>
          </w:tcPr>
          <w:p w:rsidR="008D7873" w:rsidRPr="00135AD5" w:rsidRDefault="006F740B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1,118,702,281</w:t>
            </w:r>
          </w:p>
        </w:tc>
        <w:tc>
          <w:tcPr>
            <w:tcW w:w="1680" w:type="dxa"/>
          </w:tcPr>
          <w:p w:rsidR="008D7873" w:rsidRPr="00135AD5" w:rsidRDefault="008D7873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1,269,041,518</w:t>
            </w:r>
          </w:p>
        </w:tc>
      </w:tr>
      <w:tr w:rsidR="008D7873" w:rsidRPr="00135AD5" w:rsidTr="00746B4E">
        <w:tc>
          <w:tcPr>
            <w:tcW w:w="5778" w:type="dxa"/>
          </w:tcPr>
          <w:p w:rsidR="008D7873" w:rsidRPr="00135AD5" w:rsidRDefault="008D7873" w:rsidP="00135AD5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เงินฝากในนามบริษัทฯเพื่อลูกค้า</w:t>
            </w:r>
          </w:p>
        </w:tc>
        <w:tc>
          <w:tcPr>
            <w:tcW w:w="1680" w:type="dxa"/>
          </w:tcPr>
          <w:p w:rsidR="008D7873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838,415,754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</w:tcPr>
          <w:p w:rsidR="008D7873" w:rsidRPr="00135AD5" w:rsidRDefault="008D7873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831,085,077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8D7873" w:rsidRPr="00135AD5" w:rsidTr="00746B4E">
        <w:tc>
          <w:tcPr>
            <w:tcW w:w="5778" w:type="dxa"/>
          </w:tcPr>
          <w:p w:rsidR="008D7873" w:rsidRPr="00135AD5" w:rsidRDefault="008D7873" w:rsidP="00135AD5">
            <w:pPr>
              <w:tabs>
                <w:tab w:val="left" w:pos="360"/>
                <w:tab w:val="left" w:pos="900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80" w:type="dxa"/>
          </w:tcPr>
          <w:p w:rsidR="008D7873" w:rsidRPr="00135AD5" w:rsidRDefault="006F740B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280,286,527</w:t>
            </w:r>
          </w:p>
        </w:tc>
        <w:tc>
          <w:tcPr>
            <w:tcW w:w="1680" w:type="dxa"/>
          </w:tcPr>
          <w:p w:rsidR="008D7873" w:rsidRPr="00135AD5" w:rsidRDefault="008D7873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437,956,441</w:t>
            </w:r>
          </w:p>
        </w:tc>
      </w:tr>
    </w:tbl>
    <w:p w:rsidR="00220732" w:rsidRPr="00135AD5" w:rsidRDefault="007A5C6E" w:rsidP="00135AD5">
      <w:pPr>
        <w:tabs>
          <w:tab w:val="left" w:pos="2880"/>
        </w:tabs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7</w:t>
      </w:r>
      <w:r w:rsidR="00220732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135AD5">
        <w:rPr>
          <w:rFonts w:ascii="Angsana New" w:hAnsi="Angsana New" w:cs="Angsana New"/>
          <w:b/>
          <w:bCs/>
          <w:sz w:val="32"/>
          <w:szCs w:val="32"/>
          <w:cs/>
        </w:rPr>
        <w:t>ลูกหนี้สำนักหักบัญชี</w:t>
      </w: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และบริษัทหลักทรัพย์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65"/>
        <w:gridCol w:w="1665"/>
      </w:tblGrid>
      <w:tr w:rsidR="003C0144" w:rsidRPr="00135AD5" w:rsidTr="00F42B1A">
        <w:tc>
          <w:tcPr>
            <w:tcW w:w="9108" w:type="dxa"/>
            <w:gridSpan w:val="3"/>
            <w:vAlign w:val="bottom"/>
          </w:tcPr>
          <w:p w:rsidR="003C0144" w:rsidRPr="00135AD5" w:rsidRDefault="003C0144" w:rsidP="00135A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F188D" w:rsidRPr="00135AD5" w:rsidTr="00746B4E">
        <w:tc>
          <w:tcPr>
            <w:tcW w:w="5778" w:type="dxa"/>
            <w:vAlign w:val="bottom"/>
          </w:tcPr>
          <w:p w:rsidR="00DF188D" w:rsidRPr="00135AD5" w:rsidRDefault="00DF188D" w:rsidP="00135AD5">
            <w:pPr>
              <w:spacing w:line="360" w:lineRule="exact"/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65" w:type="dxa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DF188D" w:rsidRPr="00135AD5" w:rsidTr="00746B4E">
        <w:tc>
          <w:tcPr>
            <w:tcW w:w="5778" w:type="dxa"/>
            <w:vAlign w:val="bottom"/>
          </w:tcPr>
          <w:p w:rsidR="00DF188D" w:rsidRPr="00135AD5" w:rsidRDefault="00DF188D" w:rsidP="00135AD5">
            <w:pPr>
              <w:tabs>
                <w:tab w:val="left" w:pos="263"/>
                <w:tab w:val="left" w:pos="900"/>
              </w:tabs>
              <w:spacing w:line="360" w:lineRule="exact"/>
              <w:ind w:left="263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ลูกหนี้สำนักหักบัญชี                                       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                               ตราสารทุนและตราสารหนี้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743,722,273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460,332,699</w:t>
            </w:r>
          </w:p>
        </w:tc>
      </w:tr>
      <w:tr w:rsidR="00DF188D" w:rsidRPr="00135AD5" w:rsidTr="00746B4E">
        <w:tc>
          <w:tcPr>
            <w:tcW w:w="5778" w:type="dxa"/>
            <w:vAlign w:val="bottom"/>
          </w:tcPr>
          <w:p w:rsidR="00DF188D" w:rsidRPr="00135AD5" w:rsidRDefault="00DF188D" w:rsidP="00135AD5">
            <w:pPr>
              <w:tabs>
                <w:tab w:val="left" w:pos="900"/>
              </w:tabs>
              <w:spacing w:line="360" w:lineRule="exact"/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99,899,467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62,912,397</w:t>
            </w:r>
          </w:p>
        </w:tc>
      </w:tr>
      <w:tr w:rsidR="00DF188D" w:rsidRPr="00135AD5" w:rsidTr="00746B4E">
        <w:tc>
          <w:tcPr>
            <w:tcW w:w="5778" w:type="dxa"/>
            <w:vAlign w:val="bottom"/>
          </w:tcPr>
          <w:p w:rsidR="00DF188D" w:rsidRPr="00135AD5" w:rsidRDefault="00DF188D" w:rsidP="00135AD5">
            <w:pPr>
              <w:tabs>
                <w:tab w:val="left" w:pos="522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2,480,662</w:t>
            </w:r>
          </w:p>
        </w:tc>
      </w:tr>
      <w:tr w:rsidR="00DF188D" w:rsidRPr="00135AD5" w:rsidTr="00746B4E">
        <w:tc>
          <w:tcPr>
            <w:tcW w:w="5778" w:type="dxa"/>
            <w:vAlign w:val="bottom"/>
          </w:tcPr>
          <w:p w:rsidR="00DF188D" w:rsidRPr="00135AD5" w:rsidRDefault="00DF188D" w:rsidP="00135AD5">
            <w:pPr>
              <w:tabs>
                <w:tab w:val="left" w:pos="522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รวมลูกหนี้สำนักหักบัญชี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843,621,740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525,725,758</w:t>
            </w:r>
          </w:p>
        </w:tc>
      </w:tr>
      <w:tr w:rsidR="00DF188D" w:rsidRPr="00135AD5" w:rsidTr="00746B4E">
        <w:tc>
          <w:tcPr>
            <w:tcW w:w="5778" w:type="dxa"/>
            <w:vAlign w:val="bottom"/>
          </w:tcPr>
          <w:p w:rsidR="00DF188D" w:rsidRPr="00135AD5" w:rsidRDefault="00DF188D" w:rsidP="00135AD5">
            <w:pPr>
              <w:tabs>
                <w:tab w:val="left" w:pos="522"/>
              </w:tabs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64,692,196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57,228,774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F188D" w:rsidRPr="00135AD5" w:rsidTr="00746B4E">
        <w:tc>
          <w:tcPr>
            <w:tcW w:w="5778" w:type="dxa"/>
            <w:vAlign w:val="bottom"/>
          </w:tcPr>
          <w:p w:rsidR="00DF188D" w:rsidRPr="00135AD5" w:rsidRDefault="00DF188D" w:rsidP="00135AD5">
            <w:pPr>
              <w:spacing w:line="360" w:lineRule="exact"/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ลูกหนี้สำนักหักบัญชี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778,929,544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18" w:right="-6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468,496,984</w:t>
            </w:r>
          </w:p>
        </w:tc>
      </w:tr>
    </w:tbl>
    <w:p w:rsidR="00220732" w:rsidRPr="00135AD5" w:rsidRDefault="00086A90" w:rsidP="00135AD5">
      <w:pPr>
        <w:tabs>
          <w:tab w:val="left" w:pos="720"/>
          <w:tab w:val="left" w:pos="900"/>
          <w:tab w:val="left" w:pos="1418"/>
          <w:tab w:val="left" w:pos="2880"/>
        </w:tabs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8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0732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135AD5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220732" w:rsidRPr="00135AD5" w:rsidTr="00746B4E">
        <w:tc>
          <w:tcPr>
            <w:tcW w:w="9090" w:type="dxa"/>
            <w:gridSpan w:val="3"/>
          </w:tcPr>
          <w:p w:rsidR="00220732" w:rsidRPr="00135AD5" w:rsidRDefault="00220732" w:rsidP="00135AD5">
            <w:pPr>
              <w:tabs>
                <w:tab w:val="left" w:pos="-18"/>
                <w:tab w:val="left" w:pos="900"/>
                <w:tab w:val="left" w:pos="1440"/>
              </w:tabs>
              <w:spacing w:line="360" w:lineRule="exact"/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F188D" w:rsidRPr="00135AD5" w:rsidTr="00746B4E">
        <w:tc>
          <w:tcPr>
            <w:tcW w:w="5760" w:type="dxa"/>
            <w:vAlign w:val="bottom"/>
          </w:tcPr>
          <w:p w:rsidR="00DF188D" w:rsidRPr="00135AD5" w:rsidRDefault="00DF188D" w:rsidP="00135AD5">
            <w:pPr>
              <w:spacing w:line="360" w:lineRule="exact"/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65" w:type="dxa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spacing w:line="360" w:lineRule="exact"/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:rsidR="00DF188D" w:rsidRPr="00135AD5" w:rsidRDefault="00DF188D" w:rsidP="00135AD5">
            <w:pPr>
              <w:tabs>
                <w:tab w:val="decimal" w:pos="1572"/>
              </w:tabs>
              <w:spacing w:line="360" w:lineRule="exact"/>
              <w:ind w:left="605" w:right="-93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:rsidR="00DF188D" w:rsidRPr="00135AD5" w:rsidRDefault="00DF188D" w:rsidP="00135AD5">
            <w:pPr>
              <w:tabs>
                <w:tab w:val="decimal" w:pos="1572"/>
              </w:tabs>
              <w:spacing w:line="360" w:lineRule="exact"/>
              <w:ind w:left="605" w:right="-93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1,750,002,229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1,240,159,799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8,190,550,970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6,950,679,593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388,315,119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306,918,817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335,069,442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286,731,826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9,282,668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6,311,825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10,673,220,428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8,790,801,860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35,325,931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30,547,717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6,970,741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6,335,398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10,701,575,618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8,815,014,179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327,332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468,953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327,332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468,953</w:t>
            </w:r>
          </w:p>
        </w:tc>
      </w:tr>
      <w:tr w:rsidR="00DF188D" w:rsidRPr="00135AD5" w:rsidTr="00746B4E">
        <w:tc>
          <w:tcPr>
            <w:tcW w:w="5760" w:type="dxa"/>
          </w:tcPr>
          <w:p w:rsidR="00DF188D" w:rsidRPr="00135AD5" w:rsidRDefault="00DF188D" w:rsidP="00135AD5">
            <w:pPr>
              <w:tabs>
                <w:tab w:val="left" w:pos="-18"/>
                <w:tab w:val="left" w:pos="900"/>
              </w:tabs>
              <w:spacing w:line="360" w:lineRule="exact"/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 - สุทธิ</w:t>
            </w:r>
          </w:p>
        </w:tc>
        <w:tc>
          <w:tcPr>
            <w:tcW w:w="1665" w:type="dxa"/>
            <w:vAlign w:val="bottom"/>
          </w:tcPr>
          <w:p w:rsidR="00DF188D" w:rsidRPr="00135AD5" w:rsidRDefault="006F740B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10,701,902,950</w:t>
            </w:r>
          </w:p>
        </w:tc>
        <w:tc>
          <w:tcPr>
            <w:tcW w:w="1665" w:type="dxa"/>
            <w:vAlign w:val="bottom"/>
          </w:tcPr>
          <w:p w:rsidR="00DF188D" w:rsidRPr="00135AD5" w:rsidRDefault="00DF188D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12" w:right="-9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8,815,483,132</w:t>
            </w:r>
          </w:p>
        </w:tc>
      </w:tr>
    </w:tbl>
    <w:p w:rsidR="00220732" w:rsidRPr="00135AD5" w:rsidRDefault="0090454B" w:rsidP="00135AD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CF25E1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F25E1"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220732" w:rsidRPr="00135AD5">
        <w:rPr>
          <w:rFonts w:ascii="Angsana New" w:hAnsi="Angsana New" w:cs="Angsana New"/>
          <w:sz w:val="32"/>
          <w:szCs w:val="32"/>
        </w:rPr>
        <w:tab/>
      </w:r>
      <w:r w:rsidR="001A0609" w:rsidRPr="00135AD5">
        <w:rPr>
          <w:rFonts w:ascii="Angsana New" w:hAnsi="Angsana New" w:cs="Angsana New"/>
          <w:spacing w:val="-8"/>
          <w:sz w:val="32"/>
          <w:szCs w:val="32"/>
          <w:cs/>
        </w:rPr>
        <w:t>ณ วันที่</w:t>
      </w:r>
      <w:r w:rsidR="00646DE8" w:rsidRPr="00135AD5">
        <w:rPr>
          <w:rFonts w:ascii="Angsana New" w:hAnsi="Angsana New" w:cs="Angsana New"/>
          <w:spacing w:val="-8"/>
          <w:sz w:val="32"/>
          <w:szCs w:val="32"/>
        </w:rPr>
        <w:t xml:space="preserve"> 31 </w:t>
      </w:r>
      <w:r w:rsidR="00646DE8" w:rsidRPr="00135AD5">
        <w:rPr>
          <w:rFonts w:ascii="Angsana New" w:hAnsi="Angsana New" w:cs="Angsana New" w:hint="cs"/>
          <w:spacing w:val="-8"/>
          <w:sz w:val="32"/>
          <w:szCs w:val="32"/>
          <w:cs/>
        </w:rPr>
        <w:t>ธันวาคม</w:t>
      </w:r>
      <w:r w:rsidR="00CF25E1" w:rsidRPr="00135AD5">
        <w:rPr>
          <w:rFonts w:ascii="Angsana New" w:hAnsi="Angsana New" w:cs="Angsana New"/>
          <w:spacing w:val="-8"/>
          <w:sz w:val="32"/>
          <w:szCs w:val="32"/>
        </w:rPr>
        <w:t xml:space="preserve"> 25</w:t>
      </w:r>
      <w:r w:rsidRPr="00135AD5">
        <w:rPr>
          <w:rFonts w:ascii="Angsana New" w:hAnsi="Angsana New" w:cs="Angsana New"/>
          <w:spacing w:val="-8"/>
          <w:sz w:val="32"/>
          <w:szCs w:val="32"/>
        </w:rPr>
        <w:t>60</w:t>
      </w:r>
      <w:r w:rsidR="00F93DD8" w:rsidRPr="00135A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pacing w:val="-8"/>
          <w:sz w:val="32"/>
          <w:szCs w:val="32"/>
          <w:cs/>
        </w:rPr>
        <w:t>บริษัทฯมีลูกหนี้ธุรกิจหลักทรัพย์ที่ระงับการรับรู้รายได้ตามเกณฑ์คงค้างเป็น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จำนวนเงินประมาณ</w:t>
      </w:r>
      <w:r w:rsidR="00F730F5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6F740B" w:rsidRPr="00135AD5">
        <w:rPr>
          <w:rFonts w:ascii="Angsana New" w:hAnsi="Angsana New" w:cs="Angsana New"/>
          <w:sz w:val="32"/>
          <w:szCs w:val="32"/>
        </w:rPr>
        <w:t>7</w:t>
      </w:r>
      <w:r w:rsidR="00163900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ล้านบาท (</w:t>
      </w:r>
      <w:r w:rsidR="00CF25E1" w:rsidRPr="00135AD5">
        <w:rPr>
          <w:rFonts w:ascii="Angsana New" w:hAnsi="Angsana New" w:cs="Angsana New"/>
          <w:sz w:val="32"/>
          <w:szCs w:val="32"/>
        </w:rPr>
        <w:t xml:space="preserve">31 </w:t>
      </w:r>
      <w:r w:rsidR="00F93DD8" w:rsidRPr="00135AD5">
        <w:rPr>
          <w:rFonts w:ascii="Angsana New" w:hAnsi="Angsana New" w:cs="Angsana New"/>
          <w:sz w:val="32"/>
          <w:szCs w:val="32"/>
          <w:cs/>
        </w:rPr>
        <w:t>ธันวาคม</w:t>
      </w:r>
      <w:r w:rsidR="00CF25E1" w:rsidRPr="00135AD5">
        <w:rPr>
          <w:rFonts w:ascii="Angsana New" w:hAnsi="Angsana New" w:cs="Angsana New"/>
          <w:sz w:val="32"/>
          <w:szCs w:val="32"/>
        </w:rPr>
        <w:t xml:space="preserve"> 255</w:t>
      </w:r>
      <w:r w:rsidRPr="00135AD5">
        <w:rPr>
          <w:rFonts w:ascii="Angsana New" w:hAnsi="Angsana New" w:cs="Angsana New"/>
          <w:sz w:val="32"/>
          <w:szCs w:val="32"/>
        </w:rPr>
        <w:t>9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 xml:space="preserve">: </w:t>
      </w:r>
      <w:r w:rsidR="00CF25E1" w:rsidRPr="00135AD5">
        <w:rPr>
          <w:rFonts w:ascii="Angsana New" w:hAnsi="Angsana New" w:cs="Angsana New"/>
          <w:sz w:val="32"/>
          <w:szCs w:val="32"/>
        </w:rPr>
        <w:t>6</w:t>
      </w:r>
      <w:r w:rsidR="00905096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220732" w:rsidRPr="00135AD5" w:rsidRDefault="0090454B" w:rsidP="00135A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8</w:t>
      </w:r>
      <w:r w:rsidR="00A5128F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5128F"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220732" w:rsidRPr="00135AD5">
        <w:rPr>
          <w:rFonts w:ascii="Angsana New" w:hAnsi="Angsana New" w:cs="Angsana New"/>
          <w:sz w:val="32"/>
          <w:szCs w:val="32"/>
        </w:rPr>
        <w:tab/>
      </w:r>
      <w:r w:rsidR="001A0609" w:rsidRPr="00135AD5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A5128F" w:rsidRPr="00135AD5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835272" w:rsidRPr="00135AD5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A5128F" w:rsidRPr="00135AD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646DE8" w:rsidRPr="00135AD5">
        <w:rPr>
          <w:rFonts w:ascii="Angsana New" w:hAnsi="Angsana New" w:cs="Angsana New"/>
          <w:spacing w:val="2"/>
          <w:sz w:val="32"/>
          <w:szCs w:val="32"/>
        </w:rPr>
        <w:t>2560</w:t>
      </w:r>
      <w:r w:rsidR="00646DE8" w:rsidRPr="00135AD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และ </w:t>
      </w:r>
      <w:r w:rsidR="00A5128F" w:rsidRPr="00135AD5">
        <w:rPr>
          <w:rFonts w:ascii="Angsana New" w:hAnsi="Angsana New" w:cs="Angsana New"/>
          <w:spacing w:val="2"/>
          <w:sz w:val="32"/>
          <w:szCs w:val="32"/>
        </w:rPr>
        <w:t>255</w:t>
      </w:r>
      <w:r w:rsidRPr="00135AD5">
        <w:rPr>
          <w:rFonts w:ascii="Angsana New" w:hAnsi="Angsana New" w:cs="Angsana New"/>
          <w:spacing w:val="2"/>
          <w:sz w:val="32"/>
          <w:szCs w:val="32"/>
        </w:rPr>
        <w:t>9</w:t>
      </w:r>
      <w:r w:rsidR="00835272" w:rsidRPr="00135AD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pacing w:val="2"/>
          <w:sz w:val="32"/>
          <w:szCs w:val="32"/>
          <w:cs/>
        </w:rPr>
        <w:t>บริษัทฯได้จำแนกลูกหนี้ธุรกิจหลักทรัพย์และดอกเบี้ยค้างรับตามประกาศของ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  <w:r w:rsidR="00A539F3" w:rsidRPr="00135AD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860"/>
        <w:gridCol w:w="1860"/>
        <w:gridCol w:w="1860"/>
      </w:tblGrid>
      <w:tr w:rsidR="007A4045" w:rsidRPr="00135AD5" w:rsidTr="00F42B1A">
        <w:trPr>
          <w:trHeight w:val="60"/>
        </w:trPr>
        <w:tc>
          <w:tcPr>
            <w:tcW w:w="3618" w:type="dxa"/>
            <w:vAlign w:val="bottom"/>
          </w:tcPr>
          <w:p w:rsidR="007A4045" w:rsidRPr="00135AD5" w:rsidRDefault="007A4045" w:rsidP="00135AD5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135AD5" w:rsidRDefault="007A4045" w:rsidP="00135AD5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A4045" w:rsidRPr="00135AD5" w:rsidTr="00F42B1A">
        <w:tc>
          <w:tcPr>
            <w:tcW w:w="3618" w:type="dxa"/>
            <w:vAlign w:val="bottom"/>
          </w:tcPr>
          <w:p w:rsidR="007A4045" w:rsidRPr="00135AD5" w:rsidRDefault="007A4045" w:rsidP="00135AD5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7A4045" w:rsidRPr="00135AD5" w:rsidRDefault="00A539F3" w:rsidP="00135A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0454B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7A4045" w:rsidRPr="00135AD5" w:rsidTr="00F42B1A">
        <w:tc>
          <w:tcPr>
            <w:tcW w:w="3618" w:type="dxa"/>
            <w:vAlign w:val="bottom"/>
          </w:tcPr>
          <w:p w:rsidR="007A4045" w:rsidRPr="00135AD5" w:rsidRDefault="007A4045" w:rsidP="00135AD5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           จะสูญที่ตั้งไว้</w:t>
            </w:r>
          </w:p>
        </w:tc>
        <w:tc>
          <w:tcPr>
            <w:tcW w:w="1860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มูลหนี้สุทธิหลังหัก           </w:t>
            </w:r>
            <w:r w:rsidR="005C13D2"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ค่าเผื่อหนี้ส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งสัยจะสูญ</w:t>
            </w:r>
          </w:p>
        </w:tc>
      </w:tr>
      <w:tr w:rsidR="00D63789" w:rsidRPr="00135AD5" w:rsidTr="00F42B1A">
        <w:tc>
          <w:tcPr>
            <w:tcW w:w="3618" w:type="dxa"/>
            <w:vAlign w:val="bottom"/>
          </w:tcPr>
          <w:p w:rsidR="00D63789" w:rsidRPr="00135AD5" w:rsidRDefault="00D63789" w:rsidP="00135AD5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D63789" w:rsidRPr="00135AD5" w:rsidRDefault="00D36510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10,699,565</w:t>
            </w:r>
          </w:p>
        </w:tc>
        <w:tc>
          <w:tcPr>
            <w:tcW w:w="1860" w:type="dxa"/>
            <w:vAlign w:val="bottom"/>
          </w:tcPr>
          <w:p w:rsidR="00D63789" w:rsidRPr="00135AD5" w:rsidRDefault="00D36510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D63789" w:rsidRPr="00135AD5" w:rsidRDefault="00D36510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10,699,565</w:t>
            </w:r>
          </w:p>
        </w:tc>
      </w:tr>
      <w:tr w:rsidR="00976098" w:rsidRPr="00135AD5" w:rsidTr="00F42B1A">
        <w:tc>
          <w:tcPr>
            <w:tcW w:w="3618" w:type="dxa"/>
            <w:vAlign w:val="bottom"/>
          </w:tcPr>
          <w:p w:rsidR="00976098" w:rsidRPr="00135AD5" w:rsidRDefault="00976098" w:rsidP="00135AD5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1860" w:type="dxa"/>
            <w:vAlign w:val="bottom"/>
          </w:tcPr>
          <w:p w:rsidR="00976098" w:rsidRPr="00135AD5" w:rsidRDefault="00976098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2,338</w:t>
            </w:r>
          </w:p>
        </w:tc>
        <w:tc>
          <w:tcPr>
            <w:tcW w:w="1860" w:type="dxa"/>
            <w:vAlign w:val="bottom"/>
          </w:tcPr>
          <w:p w:rsidR="00976098" w:rsidRPr="00135AD5" w:rsidRDefault="00D36510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976098" w:rsidRPr="00135AD5" w:rsidRDefault="00D36510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2,338</w:t>
            </w:r>
          </w:p>
        </w:tc>
      </w:tr>
      <w:tr w:rsidR="00D63789" w:rsidRPr="00135AD5" w:rsidTr="00F42B1A">
        <w:tc>
          <w:tcPr>
            <w:tcW w:w="3618" w:type="dxa"/>
            <w:vAlign w:val="bottom"/>
          </w:tcPr>
          <w:p w:rsidR="00D63789" w:rsidRPr="00135AD5" w:rsidRDefault="00D63789" w:rsidP="00135AD5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D63789" w:rsidRPr="00135AD5" w:rsidRDefault="00976098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6,971</w:t>
            </w:r>
          </w:p>
        </w:tc>
        <w:tc>
          <w:tcPr>
            <w:tcW w:w="1860" w:type="dxa"/>
            <w:vAlign w:val="bottom"/>
          </w:tcPr>
          <w:p w:rsidR="00D63789" w:rsidRPr="00135AD5" w:rsidRDefault="00D36510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(6,971)</w:t>
            </w:r>
          </w:p>
        </w:tc>
        <w:tc>
          <w:tcPr>
            <w:tcW w:w="1860" w:type="dxa"/>
            <w:vAlign w:val="bottom"/>
          </w:tcPr>
          <w:p w:rsidR="00D63789" w:rsidRPr="00135AD5" w:rsidRDefault="00D36510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63789" w:rsidRPr="00135AD5" w:rsidTr="00F42B1A">
        <w:tc>
          <w:tcPr>
            <w:tcW w:w="3618" w:type="dxa"/>
            <w:vAlign w:val="bottom"/>
          </w:tcPr>
          <w:p w:rsidR="00D63789" w:rsidRPr="00135AD5" w:rsidRDefault="00D63789" w:rsidP="00135AD5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976098" w:rsidRPr="00135AD5" w:rsidRDefault="00D36510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10,708,874</w:t>
            </w:r>
          </w:p>
        </w:tc>
        <w:tc>
          <w:tcPr>
            <w:tcW w:w="1860" w:type="dxa"/>
            <w:vAlign w:val="bottom"/>
          </w:tcPr>
          <w:p w:rsidR="00D63789" w:rsidRPr="00135AD5" w:rsidRDefault="00D36510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(6,971)</w:t>
            </w:r>
          </w:p>
        </w:tc>
        <w:tc>
          <w:tcPr>
            <w:tcW w:w="1860" w:type="dxa"/>
            <w:vAlign w:val="bottom"/>
          </w:tcPr>
          <w:p w:rsidR="00D63789" w:rsidRPr="00135AD5" w:rsidRDefault="00D36510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701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903</w:t>
            </w:r>
          </w:p>
        </w:tc>
      </w:tr>
    </w:tbl>
    <w:p w:rsidR="0090454B" w:rsidRPr="00135AD5" w:rsidRDefault="0090454B" w:rsidP="00135AD5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860"/>
        <w:gridCol w:w="1860"/>
        <w:gridCol w:w="1860"/>
      </w:tblGrid>
      <w:tr w:rsidR="00835272" w:rsidRPr="00135AD5" w:rsidTr="00F42B1A">
        <w:trPr>
          <w:trHeight w:val="70"/>
        </w:trPr>
        <w:tc>
          <w:tcPr>
            <w:tcW w:w="3618" w:type="dxa"/>
            <w:vAlign w:val="bottom"/>
          </w:tcPr>
          <w:p w:rsidR="00835272" w:rsidRPr="00135AD5" w:rsidRDefault="00835272" w:rsidP="00135AD5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135AD5" w:rsidRDefault="00835272" w:rsidP="00135AD5">
            <w:pPr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5272" w:rsidRPr="00135AD5" w:rsidTr="00F42B1A">
        <w:tc>
          <w:tcPr>
            <w:tcW w:w="3618" w:type="dxa"/>
            <w:vAlign w:val="bottom"/>
          </w:tcPr>
          <w:p w:rsidR="00835272" w:rsidRPr="00135AD5" w:rsidRDefault="00835272" w:rsidP="00135AD5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835272" w:rsidRPr="00135AD5" w:rsidRDefault="00F566D8" w:rsidP="00135A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90454B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35272" w:rsidRPr="00135AD5" w:rsidTr="00F42B1A">
        <w:tc>
          <w:tcPr>
            <w:tcW w:w="3618" w:type="dxa"/>
            <w:vAlign w:val="bottom"/>
          </w:tcPr>
          <w:p w:rsidR="00835272" w:rsidRPr="00135AD5" w:rsidRDefault="00835272" w:rsidP="00135AD5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860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              จะสูญที่ตั้งไว้</w:t>
            </w:r>
          </w:p>
        </w:tc>
        <w:tc>
          <w:tcPr>
            <w:tcW w:w="1860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ind w:left="-18" w:firstLine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มูลหนี้สุทธิหลังหัก                             ค่าเผื่อหนี้สงสัยจะสูญ</w:t>
            </w:r>
          </w:p>
        </w:tc>
      </w:tr>
      <w:tr w:rsidR="00291DB6" w:rsidRPr="00135AD5" w:rsidTr="00F42B1A">
        <w:tc>
          <w:tcPr>
            <w:tcW w:w="3618" w:type="dxa"/>
            <w:vAlign w:val="bottom"/>
          </w:tcPr>
          <w:p w:rsidR="00291DB6" w:rsidRPr="00135AD5" w:rsidRDefault="00291DB6" w:rsidP="00135AD5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มูลหนี้จัดชั้นปกติ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8,815,483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8,815,483</w:t>
            </w:r>
          </w:p>
        </w:tc>
      </w:tr>
      <w:tr w:rsidR="00291DB6" w:rsidRPr="00135AD5" w:rsidTr="00F42B1A">
        <w:tc>
          <w:tcPr>
            <w:tcW w:w="3618" w:type="dxa"/>
            <w:vAlign w:val="bottom"/>
          </w:tcPr>
          <w:p w:rsidR="00291DB6" w:rsidRPr="00135AD5" w:rsidRDefault="00291DB6" w:rsidP="00135AD5">
            <w:pPr>
              <w:ind w:left="600" w:right="-14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มูลหนี้จัดชั้นสงสัย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6,335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6,335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91DB6" w:rsidRPr="00135AD5" w:rsidTr="00F42B1A">
        <w:tc>
          <w:tcPr>
            <w:tcW w:w="3618" w:type="dxa"/>
            <w:vAlign w:val="bottom"/>
          </w:tcPr>
          <w:p w:rsidR="00291DB6" w:rsidRPr="00135AD5" w:rsidRDefault="00291DB6" w:rsidP="00135AD5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8,821,818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6,335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291DB6" w:rsidRPr="00135AD5" w:rsidRDefault="00291DB6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8,815,483</w:t>
            </w:r>
          </w:p>
        </w:tc>
      </w:tr>
    </w:tbl>
    <w:p w:rsidR="00220732" w:rsidRPr="00135AD5" w:rsidRDefault="004F42C3" w:rsidP="00135AD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8</w:t>
      </w:r>
      <w:r w:rsidR="00F566D8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566D8" w:rsidRPr="00135AD5">
        <w:rPr>
          <w:rFonts w:ascii="Angsana New" w:hAnsi="Angsana New" w:cs="Angsana New"/>
          <w:b/>
          <w:bCs/>
          <w:sz w:val="32"/>
          <w:szCs w:val="32"/>
        </w:rPr>
        <w:t>3</w:t>
      </w:r>
      <w:r w:rsidR="00220732" w:rsidRPr="00135AD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A0609" w:rsidRPr="00135A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A3DE4" w:rsidRPr="00135AD5">
        <w:rPr>
          <w:rFonts w:ascii="Angsana New" w:hAnsi="Angsana New" w:cs="Angsana New"/>
          <w:sz w:val="32"/>
          <w:szCs w:val="32"/>
        </w:rPr>
        <w:t>3</w:t>
      </w:r>
      <w:r w:rsidR="00646DE8" w:rsidRPr="00135AD5">
        <w:rPr>
          <w:rFonts w:ascii="Angsana New" w:hAnsi="Angsana New" w:cs="Angsana New"/>
          <w:sz w:val="32"/>
          <w:szCs w:val="32"/>
        </w:rPr>
        <w:t>1</w:t>
      </w:r>
      <w:r w:rsidR="00FA3DE4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646DE8" w:rsidRPr="00135A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A3DE4" w:rsidRPr="00135AD5">
        <w:rPr>
          <w:rFonts w:ascii="Angsana New" w:hAnsi="Angsana New" w:cs="Angsana New"/>
          <w:sz w:val="32"/>
          <w:szCs w:val="32"/>
        </w:rPr>
        <w:t xml:space="preserve"> 25</w:t>
      </w:r>
      <w:r w:rsidRPr="00135AD5">
        <w:rPr>
          <w:rFonts w:ascii="Angsana New" w:hAnsi="Angsana New" w:cs="Angsana New"/>
          <w:sz w:val="32"/>
          <w:szCs w:val="32"/>
        </w:rPr>
        <w:t>60</w:t>
      </w:r>
      <w:r w:rsidR="00F93DD8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3D0EE4" w:rsidRPr="00135AD5">
        <w:rPr>
          <w:rFonts w:ascii="Angsana New" w:hAnsi="Angsana New" w:cs="Angsana New"/>
          <w:sz w:val="32"/>
          <w:szCs w:val="32"/>
          <w:cs/>
        </w:rPr>
        <w:t>ลูกหนี้ทรัพย์สินวางประกันจำนวนประมาณ</w:t>
      </w:r>
      <w:r w:rsidR="00DE5B16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F66790" w:rsidRPr="00135AD5">
        <w:rPr>
          <w:rFonts w:ascii="Angsana New" w:hAnsi="Angsana New" w:cs="Angsana New" w:hint="cs"/>
          <w:sz w:val="32"/>
          <w:szCs w:val="32"/>
          <w:cs/>
        </w:rPr>
        <w:t>388</w:t>
      </w:r>
      <w:r w:rsidR="00646DE8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ล้านบาท เป็นเงินสดที่บริษัทฯ</w:t>
      </w:r>
      <w:r w:rsidR="00220732" w:rsidRPr="00135AD5">
        <w:rPr>
          <w:rFonts w:ascii="Angsana New" w:hAnsi="Angsana New" w:cs="Angsana New"/>
          <w:spacing w:val="-4"/>
          <w:sz w:val="32"/>
          <w:szCs w:val="32"/>
          <w:cs/>
        </w:rPr>
        <w:t>วางเป็นประกันการยืมหลักทรัพย์เพื่อธุรกรรมการยืมและให้ยืมหลักทรัพย์ และมูลค่ายุติธรรมของ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หลักทรัพย์</w:t>
      </w:r>
      <w:r w:rsidR="005E7CC1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ที่ยืมมามีจำนวนประมาณ</w:t>
      </w:r>
      <w:r w:rsidR="00FA3DE4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F66790" w:rsidRPr="00135AD5">
        <w:rPr>
          <w:rFonts w:ascii="Angsana New" w:hAnsi="Angsana New" w:cs="Angsana New" w:hint="cs"/>
          <w:sz w:val="32"/>
          <w:szCs w:val="32"/>
          <w:cs/>
        </w:rPr>
        <w:t xml:space="preserve">335 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ล้านบาท (</w:t>
      </w:r>
      <w:r w:rsidR="00FA3DE4" w:rsidRPr="00135AD5">
        <w:rPr>
          <w:rFonts w:ascii="Angsana New" w:hAnsi="Angsana New" w:cs="Angsana New"/>
          <w:sz w:val="32"/>
          <w:szCs w:val="32"/>
        </w:rPr>
        <w:t xml:space="preserve">31 </w:t>
      </w:r>
      <w:r w:rsidR="00F93DD8" w:rsidRPr="00135AD5">
        <w:rPr>
          <w:rFonts w:ascii="Angsana New" w:hAnsi="Angsana New" w:cs="Angsana New"/>
          <w:sz w:val="32"/>
          <w:szCs w:val="32"/>
          <w:cs/>
        </w:rPr>
        <w:t>ธันวาคม</w:t>
      </w:r>
      <w:r w:rsidR="00FA3DE4" w:rsidRPr="00135AD5">
        <w:rPr>
          <w:rFonts w:ascii="Angsana New" w:hAnsi="Angsana New" w:cs="Angsana New"/>
          <w:sz w:val="32"/>
          <w:szCs w:val="32"/>
        </w:rPr>
        <w:t xml:space="preserve"> 255</w:t>
      </w:r>
      <w:r w:rsidRPr="00135AD5">
        <w:rPr>
          <w:rFonts w:ascii="Angsana New" w:hAnsi="Angsana New" w:cs="Angsana New"/>
          <w:sz w:val="32"/>
          <w:szCs w:val="32"/>
        </w:rPr>
        <w:t>9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:</w:t>
      </w:r>
      <w:r w:rsidR="00C36119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237C5E" w:rsidRPr="00135AD5">
        <w:rPr>
          <w:rFonts w:ascii="Angsana New" w:hAnsi="Angsana New" w:cs="Angsana New"/>
          <w:sz w:val="32"/>
          <w:szCs w:val="32"/>
        </w:rPr>
        <w:t>3</w:t>
      </w:r>
      <w:r w:rsidRPr="00135AD5">
        <w:rPr>
          <w:rFonts w:ascii="Angsana New" w:hAnsi="Angsana New" w:cs="Angsana New"/>
          <w:sz w:val="32"/>
          <w:szCs w:val="32"/>
        </w:rPr>
        <w:t>07</w:t>
      </w:r>
      <w:r w:rsidR="00835272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ล้านบาท</w:t>
      </w:r>
      <w:r w:rsidR="00C36119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>และ</w:t>
      </w:r>
      <w:r w:rsidR="00237C5E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</w:rPr>
        <w:t>287</w:t>
      </w:r>
      <w:r w:rsidR="00835272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220732" w:rsidRPr="00135AD5">
        <w:rPr>
          <w:rFonts w:ascii="Angsana New" w:hAnsi="Angsana New" w:cs="Angsana New"/>
          <w:sz w:val="32"/>
          <w:szCs w:val="32"/>
          <w:cs/>
        </w:rPr>
        <w:t xml:space="preserve">ล้านบาท ตามลำดับ) </w:t>
      </w:r>
    </w:p>
    <w:p w:rsidR="00220732" w:rsidRPr="00135AD5" w:rsidRDefault="004F42C3" w:rsidP="00135AD5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8</w:t>
      </w:r>
      <w:r w:rsidR="00237C5E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37C5E"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="00220732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220732" w:rsidRPr="00135AD5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</w:t>
      </w: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871"/>
        <w:gridCol w:w="1871"/>
      </w:tblGrid>
      <w:tr w:rsidR="004E5D74" w:rsidRPr="00135AD5" w:rsidTr="00F42B1A">
        <w:tc>
          <w:tcPr>
            <w:tcW w:w="5418" w:type="dxa"/>
            <w:vAlign w:val="bottom"/>
          </w:tcPr>
          <w:p w:rsidR="004E5D74" w:rsidRPr="00135AD5" w:rsidRDefault="004E5D74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4E5D74" w:rsidRPr="00135AD5" w:rsidRDefault="004E5D74" w:rsidP="00135AD5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:rsidR="004E5D74" w:rsidRPr="00135AD5" w:rsidRDefault="004E5D74" w:rsidP="00135AD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(หน่วย: </w:t>
            </w:r>
            <w:r w:rsidR="004F42C3"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พัน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46DE8" w:rsidRPr="00135AD5" w:rsidTr="00F42B1A">
        <w:tc>
          <w:tcPr>
            <w:tcW w:w="5418" w:type="dxa"/>
            <w:vAlign w:val="bottom"/>
          </w:tcPr>
          <w:p w:rsidR="00646DE8" w:rsidRPr="00135AD5" w:rsidRDefault="00646DE8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3742" w:type="dxa"/>
            <w:gridSpan w:val="2"/>
            <w:vAlign w:val="bottom"/>
          </w:tcPr>
          <w:p w:rsidR="00646DE8" w:rsidRPr="00135AD5" w:rsidRDefault="00646D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646DE8" w:rsidRPr="00135AD5" w:rsidTr="00F42B1A">
        <w:tc>
          <w:tcPr>
            <w:tcW w:w="5418" w:type="dxa"/>
            <w:vAlign w:val="bottom"/>
          </w:tcPr>
          <w:p w:rsidR="00646DE8" w:rsidRPr="00135AD5" w:rsidRDefault="00646DE8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:rsidR="00646DE8" w:rsidRPr="00135AD5" w:rsidRDefault="00646D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71" w:type="dxa"/>
            <w:vAlign w:val="bottom"/>
          </w:tcPr>
          <w:p w:rsidR="00646DE8" w:rsidRPr="00135AD5" w:rsidRDefault="00646D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3B7D70" w:rsidRPr="00135AD5" w:rsidTr="00F42B1A">
        <w:tc>
          <w:tcPr>
            <w:tcW w:w="5418" w:type="dxa"/>
          </w:tcPr>
          <w:p w:rsidR="003B7D70" w:rsidRPr="00135AD5" w:rsidRDefault="003B7D70" w:rsidP="00135AD5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ยอดต้น</w:t>
            </w:r>
            <w:r w:rsidR="00646DE8"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1" w:type="dxa"/>
          </w:tcPr>
          <w:p w:rsidR="003B7D70" w:rsidRPr="00135AD5" w:rsidRDefault="003B7D70" w:rsidP="00135AD5">
            <w:pP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6,335</w:t>
            </w:r>
          </w:p>
        </w:tc>
        <w:tc>
          <w:tcPr>
            <w:tcW w:w="1871" w:type="dxa"/>
          </w:tcPr>
          <w:p w:rsidR="003B7D70" w:rsidRPr="00135AD5" w:rsidRDefault="003B7D70" w:rsidP="00135AD5">
            <w:pP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6,335</w:t>
            </w:r>
          </w:p>
        </w:tc>
      </w:tr>
      <w:tr w:rsidR="003B7D70" w:rsidRPr="00135AD5" w:rsidTr="00F42B1A">
        <w:tc>
          <w:tcPr>
            <w:tcW w:w="5418" w:type="dxa"/>
          </w:tcPr>
          <w:p w:rsidR="003B7D70" w:rsidRPr="00135AD5" w:rsidRDefault="003B7D70" w:rsidP="00135AD5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เปลี่ยนแปลงระหว่าง</w:t>
            </w:r>
            <w:r w:rsidR="00646DE8"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1" w:type="dxa"/>
          </w:tcPr>
          <w:p w:rsidR="003B7D70" w:rsidRPr="00135AD5" w:rsidRDefault="00C217D0" w:rsidP="00135AD5">
            <w:pPr>
              <w:pBdr>
                <w:bottom w:val="single" w:sz="4" w:space="1" w:color="auto"/>
              </w:pBdr>
              <w:tabs>
                <w:tab w:val="decimal" w:pos="1397"/>
              </w:tabs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636</w:t>
            </w:r>
          </w:p>
        </w:tc>
        <w:tc>
          <w:tcPr>
            <w:tcW w:w="1871" w:type="dxa"/>
          </w:tcPr>
          <w:p w:rsidR="003B7D70" w:rsidRPr="00135AD5" w:rsidRDefault="003B7D70" w:rsidP="00135AD5">
            <w:pPr>
              <w:pBdr>
                <w:bottom w:val="single" w:sz="4" w:space="1" w:color="auto"/>
              </w:pBd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3B7D70" w:rsidRPr="00135AD5" w:rsidTr="00F42B1A">
        <w:tc>
          <w:tcPr>
            <w:tcW w:w="5418" w:type="dxa"/>
          </w:tcPr>
          <w:p w:rsidR="003B7D70" w:rsidRPr="00135AD5" w:rsidRDefault="003B7D70" w:rsidP="00135AD5">
            <w:pPr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ยอดปลาย</w:t>
            </w:r>
            <w:r w:rsidR="00646DE8"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71" w:type="dxa"/>
          </w:tcPr>
          <w:p w:rsidR="003B7D70" w:rsidRPr="00135AD5" w:rsidRDefault="00C217D0" w:rsidP="00135AD5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6,971</w:t>
            </w:r>
          </w:p>
        </w:tc>
        <w:tc>
          <w:tcPr>
            <w:tcW w:w="1871" w:type="dxa"/>
          </w:tcPr>
          <w:p w:rsidR="003B7D70" w:rsidRPr="00135AD5" w:rsidRDefault="003B7D70" w:rsidP="00135AD5">
            <w:pPr>
              <w:pBdr>
                <w:bottom w:val="double" w:sz="6" w:space="1" w:color="auto"/>
              </w:pBdr>
              <w:tabs>
                <w:tab w:val="decimal" w:pos="1397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6,335</w:t>
            </w:r>
          </w:p>
        </w:tc>
      </w:tr>
    </w:tbl>
    <w:p w:rsidR="00F15E15" w:rsidRPr="00135AD5" w:rsidRDefault="00F15E15" w:rsidP="00135AD5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1F2E34" w:rsidRPr="00135AD5" w:rsidRDefault="001F2E34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F15E15" w:rsidRPr="00135AD5" w:rsidRDefault="00F15E15" w:rsidP="00135AD5">
      <w:pPr>
        <w:tabs>
          <w:tab w:val="left" w:pos="720"/>
          <w:tab w:val="left" w:pos="900"/>
          <w:tab w:val="left" w:pos="1418"/>
          <w:tab w:val="left" w:pos="28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. 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สินทรัพย์ตราสารอนุพันธ์ 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/</w:t>
      </w: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หนี้สินตราสารอนุพันธ์ </w:t>
      </w:r>
    </w:p>
    <w:p w:rsidR="00F15E15" w:rsidRPr="00135AD5" w:rsidRDefault="00F15E15" w:rsidP="00135A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UPC" w:hAnsi="AngsanaUPC" w:cs="AngsanaUPC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Pr="00135AD5">
        <w:rPr>
          <w:rFonts w:ascii="AngsanaUPC" w:hAnsi="AngsanaUPC" w:cs="AngsanaUPC" w:hint="cs"/>
          <w:sz w:val="32"/>
          <w:szCs w:val="32"/>
          <w:cs/>
        </w:rPr>
        <w:t>บริษัทฯมีสัญญาฟิวเจอร์สซึ่งจัดเป็นตราสารอนุพันธ์เพื่อค้า โดยมีการชำระราคาแบบส่วนต่างเงินสดระหว่างราคาต้นทุนของสัญญากับระดับราคาในวันครบกำหนดอายุของสัญญาประเภทนั้น ๆ ซึ่งมูลค่ายุติธรรมของสัญญาฟิวเจอร์สคงเหลือ ณ วันสิ้น</w:t>
      </w:r>
      <w:r w:rsidR="005E69A4" w:rsidRPr="00135AD5">
        <w:rPr>
          <w:rFonts w:ascii="AngsanaUPC" w:hAnsi="AngsanaUPC" w:cs="AngsanaUPC" w:hint="cs"/>
          <w:sz w:val="32"/>
          <w:szCs w:val="32"/>
          <w:cs/>
        </w:rPr>
        <w:t>ปี</w:t>
      </w:r>
      <w:r w:rsidR="001F2E34" w:rsidRPr="00135AD5">
        <w:rPr>
          <w:rFonts w:ascii="AngsanaUPC" w:hAnsi="AngsanaUPC" w:cs="AngsanaUPC" w:hint="cs"/>
          <w:sz w:val="32"/>
          <w:szCs w:val="32"/>
          <w:cs/>
        </w:rPr>
        <w:t xml:space="preserve"> บันทึกรวมอยู่ใน “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ลูกหนี้สำนักหักบัญชีและบริษัทหลักทรัพย์” ณ วันที่ </w:t>
      </w:r>
      <w:r w:rsidRPr="00135AD5">
        <w:rPr>
          <w:rFonts w:ascii="AngsanaUPC" w:hAnsi="AngsanaUPC" w:cs="AngsanaUPC" w:hint="cs"/>
          <w:sz w:val="32"/>
          <w:szCs w:val="32"/>
        </w:rPr>
        <w:t>3</w:t>
      </w:r>
      <w:r w:rsidR="005E69A4" w:rsidRPr="00135AD5">
        <w:rPr>
          <w:rFonts w:ascii="AngsanaUPC" w:hAnsi="AngsanaUPC" w:cs="AngsanaUPC" w:hint="cs"/>
          <w:sz w:val="32"/>
          <w:szCs w:val="32"/>
          <w:cs/>
        </w:rPr>
        <w:t>1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5E69A4" w:rsidRPr="00135AD5">
        <w:rPr>
          <w:rFonts w:ascii="AngsanaUPC" w:hAnsi="AngsanaUPC" w:cs="AngsanaUPC" w:hint="cs"/>
          <w:sz w:val="32"/>
          <w:szCs w:val="32"/>
          <w:cs/>
        </w:rPr>
        <w:t>ธันวาคม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135AD5">
        <w:rPr>
          <w:rFonts w:ascii="AngsanaUPC" w:hAnsi="AngsanaUPC" w:cs="AngsanaUPC" w:hint="cs"/>
          <w:sz w:val="32"/>
          <w:szCs w:val="32"/>
        </w:rPr>
        <w:t>2560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 มูลค่ายุติธรรมของสินทรัพย์และหนี้สินตราสารอนุพันธ์ - สัญญา  ฟิวเจอร์สมีจำนวน </w:t>
      </w:r>
      <w:r w:rsidR="00351B9E" w:rsidRPr="00135AD5">
        <w:rPr>
          <w:rFonts w:ascii="AngsanaUPC" w:hAnsi="AngsanaUPC" w:cs="AngsanaUPC" w:hint="cs"/>
          <w:sz w:val="32"/>
          <w:szCs w:val="32"/>
          <w:cs/>
        </w:rPr>
        <w:t>7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 ล้านบาท และ </w:t>
      </w:r>
      <w:r w:rsidR="00351B9E" w:rsidRPr="00135AD5">
        <w:rPr>
          <w:rFonts w:ascii="AngsanaUPC" w:hAnsi="AngsanaUPC" w:cs="AngsanaUPC" w:hint="cs"/>
          <w:sz w:val="32"/>
          <w:szCs w:val="32"/>
          <w:cs/>
        </w:rPr>
        <w:t>14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 ล้านบาท ตามลำดับ (</w:t>
      </w:r>
      <w:r w:rsidRPr="00135AD5">
        <w:rPr>
          <w:rFonts w:ascii="AngsanaUPC" w:hAnsi="AngsanaUPC" w:cs="AngsanaUPC" w:hint="cs"/>
          <w:sz w:val="32"/>
          <w:szCs w:val="32"/>
        </w:rPr>
        <w:t>31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 ธันวาคม </w:t>
      </w:r>
      <w:r w:rsidRPr="00135AD5">
        <w:rPr>
          <w:rFonts w:ascii="AngsanaUPC" w:hAnsi="AngsanaUPC" w:cs="AngsanaUPC" w:hint="cs"/>
          <w:sz w:val="32"/>
          <w:szCs w:val="32"/>
        </w:rPr>
        <w:t>2559</w:t>
      </w:r>
      <w:r w:rsidRPr="00135AD5">
        <w:rPr>
          <w:rFonts w:ascii="AngsanaUPC" w:hAnsi="AngsanaUPC" w:cs="AngsanaUPC" w:hint="cs"/>
          <w:sz w:val="32"/>
          <w:szCs w:val="32"/>
          <w:cs/>
        </w:rPr>
        <w:t>: มูลค่ายุติธรรมของสินทรัพย์ตราสารอนุพันธ์ - สัญญาฟิวเจอร์สมีจำนวน</w:t>
      </w:r>
      <w:r w:rsidRPr="00135AD5">
        <w:rPr>
          <w:rFonts w:ascii="AngsanaUPC" w:hAnsi="AngsanaUPC" w:cs="AngsanaUPC" w:hint="cs"/>
          <w:sz w:val="32"/>
          <w:szCs w:val="32"/>
        </w:rPr>
        <w:t xml:space="preserve"> 1 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ล้านบาท) และจำนวนเงินตามสัญญาของฟิวเจอร์สดังกล่าว คือ </w:t>
      </w:r>
      <w:r w:rsidR="00351B9E" w:rsidRPr="00135AD5">
        <w:rPr>
          <w:rFonts w:ascii="AngsanaUPC" w:hAnsi="AngsanaUPC" w:cs="AngsanaUPC" w:hint="cs"/>
          <w:sz w:val="32"/>
          <w:szCs w:val="32"/>
          <w:cs/>
        </w:rPr>
        <w:t>606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 ล้านบาท (</w:t>
      </w:r>
      <w:r w:rsidRPr="00135AD5">
        <w:rPr>
          <w:rFonts w:ascii="AngsanaUPC" w:hAnsi="AngsanaUPC" w:cs="AngsanaUPC" w:hint="cs"/>
          <w:sz w:val="32"/>
          <w:szCs w:val="32"/>
        </w:rPr>
        <w:t>31</w:t>
      </w:r>
      <w:r w:rsidRPr="00135AD5">
        <w:rPr>
          <w:rFonts w:ascii="AngsanaUPC" w:hAnsi="AngsanaUPC" w:cs="AngsanaUPC" w:hint="cs"/>
          <w:sz w:val="32"/>
          <w:szCs w:val="32"/>
          <w:cs/>
        </w:rPr>
        <w:t xml:space="preserve"> ธันวาคม</w:t>
      </w:r>
      <w:r w:rsidRPr="00135AD5">
        <w:rPr>
          <w:rFonts w:ascii="AngsanaUPC" w:hAnsi="AngsanaUPC" w:cs="AngsanaUPC" w:hint="cs"/>
          <w:sz w:val="32"/>
          <w:szCs w:val="32"/>
        </w:rPr>
        <w:t xml:space="preserve"> 2559</w:t>
      </w:r>
      <w:r w:rsidRPr="00135AD5">
        <w:rPr>
          <w:rFonts w:ascii="AngsanaUPC" w:hAnsi="AngsanaUPC" w:cs="AngsanaUPC" w:hint="cs"/>
          <w:sz w:val="32"/>
          <w:szCs w:val="32"/>
          <w:cs/>
        </w:rPr>
        <w:t>: 70 ล้านบาท)</w:t>
      </w:r>
    </w:p>
    <w:p w:rsidR="00027555" w:rsidRPr="00135AD5" w:rsidRDefault="005E69A4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10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</w:p>
    <w:p w:rsidR="00F35635" w:rsidRPr="00135AD5" w:rsidRDefault="00AB6490" w:rsidP="00135AD5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10</w:t>
      </w:r>
      <w:r w:rsidR="00E74712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74712"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F35635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จำแนกตามประเภทของการลงทุน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27555" w:rsidRPr="00135AD5" w:rsidTr="00B87597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555" w:rsidRPr="00135AD5" w:rsidRDefault="00027555" w:rsidP="00135AD5">
            <w:pPr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B4F12"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AD6796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135AD5" w:rsidRDefault="00AD6796" w:rsidP="00135AD5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135AD5" w:rsidRDefault="0026240D" w:rsidP="00135AD5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C6184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96" w:rsidRPr="00135AD5" w:rsidRDefault="0026240D" w:rsidP="00135AD5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CC6184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EB4AFD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</w:tr>
      <w:tr w:rsidR="00EB4AFD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AFD" w:rsidRPr="00135AD5" w:rsidRDefault="00EB4AFD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</w:tr>
      <w:tr w:rsidR="00952CF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135AD5" w:rsidRDefault="00952CF9" w:rsidP="00135AD5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5AD5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หลักทรัพย์เพื่อค้า</w:t>
            </w:r>
            <w:r w:rsidRPr="00135AD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135AD5" w:rsidRDefault="00952CF9" w:rsidP="00135AD5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135AD5" w:rsidRDefault="00952CF9" w:rsidP="00135AD5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135AD5" w:rsidRDefault="00952CF9" w:rsidP="00135AD5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2CF9" w:rsidRPr="00135AD5" w:rsidRDefault="00952CF9" w:rsidP="00135AD5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6184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B4E87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594,081,460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B4E87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609,604,340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68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399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68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612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500</w:t>
            </w:r>
          </w:p>
        </w:tc>
      </w:tr>
      <w:tr w:rsidR="00CC6184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B4E87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594,081,460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609,604,340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68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399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68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612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500</w:t>
            </w:r>
          </w:p>
        </w:tc>
      </w:tr>
      <w:tr w:rsidR="00CC6184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บวก: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B4E87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15,522,880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213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CC6184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หลักทรัพย์เพื่อค้า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B4E87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609,604,340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68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612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6184" w:rsidRPr="00135AD5" w:rsidRDefault="00CC6184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09230B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135AD5" w:rsidRDefault="0009230B" w:rsidP="00135AD5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35AD5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หลักทรัพย์เผื่อขาย</w:t>
            </w:r>
            <w:r w:rsidRPr="00135AD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135AD5" w:rsidRDefault="0009230B" w:rsidP="00135AD5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135AD5" w:rsidRDefault="0009230B" w:rsidP="00135AD5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135AD5" w:rsidRDefault="0009230B" w:rsidP="00135AD5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230B" w:rsidRPr="00135AD5" w:rsidRDefault="0009230B" w:rsidP="00135AD5">
            <w:pPr>
              <w:tabs>
                <w:tab w:val="decimal" w:pos="1224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0B6B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30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-</w:t>
            </w:r>
          </w:p>
        </w:tc>
      </w:tr>
      <w:tr w:rsidR="007B0B6B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1,531,880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1,566,023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101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072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99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207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753</w:t>
            </w:r>
          </w:p>
        </w:tc>
      </w:tr>
      <w:tr w:rsidR="007B0B6B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1,531,880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1,566,023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101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102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99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207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753</w:t>
            </w:r>
          </w:p>
        </w:tc>
      </w:tr>
      <w:tr w:rsidR="007B0B6B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5A7C92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บวก (</w:t>
            </w:r>
            <w:r w:rsidR="007B0B6B"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="007B0B6B" w:rsidRPr="00135AD5">
              <w:rPr>
                <w:rFonts w:ascii="Angsana New" w:hAnsi="Angsana New" w:cs="Angsana New"/>
                <w:sz w:val="28"/>
                <w:szCs w:val="28"/>
                <w:cs/>
              </w:rPr>
              <w:t>: ค่าเผื่อการปรับมูลค่า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34,143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(1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864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772)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7B0B6B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(30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7B0B6B" w:rsidRPr="00135AD5" w:rsidTr="00B87597"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7B0B6B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หลักทรัพย์เผื่อขาย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1,566,023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99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207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7B0B6B" w:rsidRPr="00135AD5" w:rsidRDefault="007B0B6B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</w:tbl>
    <w:p w:rsidR="00B87597" w:rsidRPr="00135AD5" w:rsidRDefault="00B87597" w:rsidP="00135AD5">
      <w:r w:rsidRPr="00135AD5">
        <w:rPr>
          <w:b/>
          <w:b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87597" w:rsidRPr="00135AD5" w:rsidTr="008242D7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ind w:left="600" w:hanging="60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(หน่วย: บาท)</w:t>
            </w:r>
          </w:p>
        </w:tc>
      </w:tr>
      <w:tr w:rsidR="00B87597" w:rsidRPr="00135AD5" w:rsidTr="008242D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pBdr>
                <w:bottom w:val="single" w:sz="4" w:space="1" w:color="auto"/>
              </w:pBdr>
              <w:ind w:left="605" w:hanging="6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B87597" w:rsidRPr="00135AD5" w:rsidTr="008242D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ราคาทุน/ราคาทุน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มูลค่า</w:t>
            </w:r>
          </w:p>
        </w:tc>
      </w:tr>
      <w:tr w:rsidR="00B87597" w:rsidRPr="00135AD5" w:rsidTr="008242D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597" w:rsidRPr="00135AD5" w:rsidRDefault="00B87597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ยุติธรรม</w:t>
            </w:r>
          </w:p>
        </w:tc>
      </w:tr>
      <w:tr w:rsidR="00994BB3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135AD5" w:rsidRDefault="00994BB3" w:rsidP="00135AD5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135AD5" w:rsidRDefault="00994BB3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135AD5" w:rsidRDefault="00994BB3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135AD5" w:rsidRDefault="00994BB3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BB3" w:rsidRPr="00135AD5" w:rsidRDefault="00994BB3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     นับจากวันได้มา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135AD5">
              <w:rPr>
                <w:rFonts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135AD5">
              <w:rPr>
                <w:rFonts w:hAnsi="Angsana New" w:hint="cs"/>
                <w:cs/>
              </w:rPr>
              <w:t>100,000,000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135AD5">
              <w:rPr>
                <w:rFonts w:hAnsi="Angsana New" w:hint="cs"/>
                <w:cs/>
              </w:rPr>
              <w:t>1,622,060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135AD5">
              <w:rPr>
                <w:rFonts w:hAnsi="Angsana New" w:hint="cs"/>
                <w:cs/>
              </w:rPr>
              <w:t>1,600,000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2,572,906,919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2,714,668,006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C92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135AD5">
              <w:rPr>
                <w:rFonts w:hAnsi="Angsana New" w:hint="cs"/>
                <w:cs/>
              </w:rPr>
              <w:t>2,574,528,979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  <w:cs/>
              </w:rPr>
            </w:pPr>
            <w:r w:rsidRPr="00135AD5">
              <w:rPr>
                <w:rFonts w:hAnsi="Angsana New" w:hint="cs"/>
                <w:cs/>
              </w:rPr>
              <w:t>2,816,268,006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(2,566,417,121)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(2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/>
              </w:rPr>
              <w:t>8</w:t>
            </w:r>
            <w:r w:rsidRPr="00135AD5">
              <w:rPr>
                <w:rFonts w:hAnsi="Angsana New" w:hint="cs"/>
                <w:cs/>
              </w:rPr>
              <w:t>02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734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744)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1260"/>
              </w:tabs>
              <w:ind w:left="222" w:right="-194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ตราสารหนี้ที่จะถือจนครบกำหนด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8,111,858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13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/>
              </w:rPr>
              <w:t>5</w:t>
            </w:r>
            <w:r w:rsidRPr="00135AD5">
              <w:rPr>
                <w:rFonts w:hAnsi="Angsana New" w:hint="cs"/>
                <w:cs/>
              </w:rPr>
              <w:t>33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22"/>
              </w:tabs>
              <w:ind w:right="-115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  <w:tab w:val="left" w:pos="1260"/>
              </w:tabs>
              <w:ind w:left="222" w:hanging="222"/>
              <w:rPr>
                <w:rFonts w:hAnsi="Angsana New"/>
              </w:rPr>
            </w:pPr>
            <w:r w:rsidRPr="00135AD5">
              <w:rPr>
                <w:rFonts w:hAnsi="Angsana New"/>
                <w:b/>
                <w:bCs/>
                <w:i/>
                <w:iCs/>
                <w:u w:val="single"/>
                <w:cs/>
              </w:rPr>
              <w:t>เงินลงทุนทั่วไป</w:t>
            </w:r>
            <w:r w:rsidRPr="00135AD5">
              <w:rPr>
                <w:rFonts w:hAnsi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ab/>
              <w:t>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14,195,460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/>
              </w:rPr>
              <w:t>15,665,250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(9,</w:t>
            </w:r>
            <w:r w:rsidR="00CD134B" w:rsidRPr="00135AD5">
              <w:rPr>
                <w:rFonts w:hAnsi="Angsana New" w:hint="cs"/>
                <w:cs/>
              </w:rPr>
              <w:t>223</w:t>
            </w:r>
            <w:r w:rsidRPr="00135AD5">
              <w:rPr>
                <w:rFonts w:hAnsi="Angsana New" w:hint="cs"/>
                <w:cs/>
              </w:rPr>
              <w:t>,</w:t>
            </w:r>
            <w:r w:rsidR="00CD134B" w:rsidRPr="00135AD5">
              <w:rPr>
                <w:rFonts w:hAnsi="Angsana New" w:hint="cs"/>
                <w:cs/>
              </w:rPr>
              <w:t>59</w:t>
            </w:r>
            <w:r w:rsidRPr="00135AD5">
              <w:rPr>
                <w:rFonts w:hAnsi="Angsana New" w:hint="cs"/>
                <w:cs/>
              </w:rPr>
              <w:t>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/>
                <w:cs/>
              </w:rPr>
              <w:t>(</w:t>
            </w:r>
            <w:r w:rsidRPr="00135AD5">
              <w:rPr>
                <w:rFonts w:hAnsi="Angsana New"/>
              </w:rPr>
              <w:t>9,193,382</w:t>
            </w:r>
            <w:r w:rsidRPr="00135AD5">
              <w:rPr>
                <w:rFonts w:hAnsi="Angsan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342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เงินลงทุนทั่วไป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4,971,868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/>
              </w:rPr>
              <w:t>6,471,868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tabs>
                <w:tab w:val="left" w:pos="900"/>
                <w:tab w:val="left" w:pos="1260"/>
              </w:tabs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  <w:tr w:rsidR="00806399" w:rsidRPr="00135AD5" w:rsidTr="00B8759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0"/>
              <w:tabs>
                <w:tab w:val="clear" w:pos="1080"/>
                <w:tab w:val="left" w:pos="900"/>
                <w:tab w:val="left" w:pos="1260"/>
              </w:tabs>
              <w:overflowPunct/>
              <w:autoSpaceDE/>
              <w:autoSpaceDN/>
              <w:adjustRightInd/>
              <w:ind w:left="600" w:hanging="600"/>
              <w:textAlignment w:val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AD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5A7C92" w:rsidP="00135AD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624,254,089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  <w:r w:rsidRPr="00135AD5">
              <w:rPr>
                <w:rFonts w:hAnsi="Angsana New" w:hint="cs"/>
                <w:cs/>
              </w:rPr>
              <w:t>18</w:t>
            </w:r>
            <w:r w:rsidR="006A3E5A" w:rsidRPr="00135AD5">
              <w:rPr>
                <w:rFonts w:hAnsi="Angsana New" w:hint="cs"/>
                <w:cs/>
              </w:rPr>
              <w:t>7</w:t>
            </w:r>
            <w:r w:rsidRPr="00135AD5">
              <w:rPr>
                <w:rFonts w:hAnsi="Angsana New" w:hint="cs"/>
              </w:rPr>
              <w:t>,</w:t>
            </w:r>
            <w:r w:rsidR="006A3E5A" w:rsidRPr="00135AD5">
              <w:rPr>
                <w:rFonts w:hAnsi="Angsana New"/>
              </w:rPr>
              <w:t>8</w:t>
            </w:r>
            <w:r w:rsidRPr="00135AD5">
              <w:rPr>
                <w:rFonts w:hAnsi="Angsana New" w:hint="cs"/>
                <w:cs/>
              </w:rPr>
              <w:t>25</w:t>
            </w:r>
            <w:r w:rsidRPr="00135AD5">
              <w:rPr>
                <w:rFonts w:hAnsi="Angsana New" w:hint="cs"/>
              </w:rPr>
              <w:t>,</w:t>
            </w:r>
            <w:r w:rsidRPr="00135AD5">
              <w:rPr>
                <w:rFonts w:hAnsi="Angsana New" w:hint="cs"/>
                <w:cs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399" w:rsidRPr="00135AD5" w:rsidRDefault="00806399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ind w:right="-108"/>
              <w:rPr>
                <w:rFonts w:hAnsi="Angsana New"/>
              </w:rPr>
            </w:pPr>
          </w:p>
        </w:tc>
      </w:tr>
    </w:tbl>
    <w:p w:rsidR="00B73987" w:rsidRPr="00135AD5" w:rsidRDefault="00AB6490" w:rsidP="00135AD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10</w:t>
      </w:r>
      <w:r w:rsidR="00484D03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84D03"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B73987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B73987" w:rsidRPr="00135AD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เงินลงทุนในตราสารหนี้แยกตามอายุคงเหลือ</w:t>
      </w:r>
    </w:p>
    <w:p w:rsidR="00B73987" w:rsidRPr="00135AD5" w:rsidRDefault="00B73987" w:rsidP="00135AD5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484D03" w:rsidRPr="00135AD5">
        <w:rPr>
          <w:rFonts w:ascii="Angsana New" w:hAnsi="Angsana New" w:cs="Angsana New"/>
          <w:sz w:val="32"/>
          <w:szCs w:val="32"/>
        </w:rPr>
        <w:t xml:space="preserve"> 31</w:t>
      </w:r>
      <w:r w:rsidR="002F03B7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835272" w:rsidRPr="00135AD5">
        <w:rPr>
          <w:rFonts w:ascii="Angsana New" w:hAnsi="Angsana New" w:cs="Angsana New"/>
          <w:sz w:val="32"/>
          <w:szCs w:val="32"/>
          <w:cs/>
        </w:rPr>
        <w:t>ธันวาคม</w:t>
      </w:r>
      <w:r w:rsidR="00484D03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815968" w:rsidRPr="00135AD5">
        <w:rPr>
          <w:rFonts w:ascii="Angsana New" w:hAnsi="Angsana New" w:cs="Angsana New"/>
          <w:sz w:val="32"/>
          <w:szCs w:val="32"/>
        </w:rPr>
        <w:t>2560</w:t>
      </w:r>
      <w:r w:rsidR="00815968" w:rsidRPr="00135AD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84D03" w:rsidRPr="00135AD5">
        <w:rPr>
          <w:rFonts w:ascii="Angsana New" w:hAnsi="Angsana New" w:cs="Angsana New"/>
          <w:sz w:val="32"/>
          <w:szCs w:val="32"/>
        </w:rPr>
        <w:t>255</w:t>
      </w:r>
      <w:r w:rsidR="006A3E5A" w:rsidRPr="00135AD5">
        <w:rPr>
          <w:rFonts w:ascii="Angsana New" w:hAnsi="Angsana New" w:cs="Angsana New"/>
          <w:sz w:val="32"/>
          <w:szCs w:val="32"/>
        </w:rPr>
        <w:t>9</w:t>
      </w:r>
      <w:r w:rsidR="00835272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บริษัทฯ มีเงินลงทุนในตราสารหนี้ที่จะถือจนครบกำหนดจำแนกตามอายุคงเหลือของสัญญาได้ดังนี้</w:t>
      </w:r>
    </w:p>
    <w:p w:rsidR="00B73987" w:rsidRPr="00135AD5" w:rsidRDefault="00835272" w:rsidP="00135AD5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135AD5">
        <w:rPr>
          <w:rFonts w:ascii="Angsana New" w:hAnsi="Angsana New" w:cs="Angsana New"/>
          <w:sz w:val="28"/>
          <w:szCs w:val="28"/>
          <w:cs/>
        </w:rPr>
        <w:t xml:space="preserve"> </w:t>
      </w:r>
      <w:r w:rsidR="00B73987" w:rsidRPr="00135AD5">
        <w:rPr>
          <w:rFonts w:ascii="Angsana New" w:hAnsi="Angsana New" w:cs="Angsana New"/>
          <w:sz w:val="28"/>
          <w:szCs w:val="28"/>
          <w:cs/>
        </w:rPr>
        <w:t>(หน่วย: บาท)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B73987" w:rsidRPr="00135AD5" w:rsidTr="00F42B1A">
        <w:tc>
          <w:tcPr>
            <w:tcW w:w="3348" w:type="dxa"/>
            <w:vAlign w:val="bottom"/>
          </w:tcPr>
          <w:p w:rsidR="00B73987" w:rsidRPr="00135AD5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B73987" w:rsidRPr="00135AD5" w:rsidRDefault="00815968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B73987" w:rsidRPr="00135AD5" w:rsidTr="00F42B1A">
        <w:tc>
          <w:tcPr>
            <w:tcW w:w="3348" w:type="dxa"/>
            <w:vAlign w:val="bottom"/>
          </w:tcPr>
          <w:p w:rsidR="00B73987" w:rsidRPr="00135AD5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B73987" w:rsidRPr="00135AD5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B73987" w:rsidRPr="00135AD5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73987" w:rsidRPr="00135AD5" w:rsidTr="00F42B1A">
        <w:tc>
          <w:tcPr>
            <w:tcW w:w="3348" w:type="dxa"/>
            <w:vAlign w:val="bottom"/>
          </w:tcPr>
          <w:p w:rsidR="00B73987" w:rsidRPr="00135AD5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B73987" w:rsidRPr="00135AD5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B73987" w:rsidRPr="00135AD5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B73987" w:rsidRPr="00135AD5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B73987" w:rsidRPr="00135AD5" w:rsidRDefault="00B73987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73987" w:rsidRPr="00135AD5" w:rsidTr="00F42B1A">
        <w:tc>
          <w:tcPr>
            <w:tcW w:w="3348" w:type="dxa"/>
            <w:vAlign w:val="bottom"/>
          </w:tcPr>
          <w:p w:rsidR="00B73987" w:rsidRPr="00135AD5" w:rsidRDefault="00B73987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B73987" w:rsidRPr="00135AD5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135AD5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B73987" w:rsidRPr="00135AD5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B73987" w:rsidRPr="00135AD5" w:rsidRDefault="00B73987" w:rsidP="00135AD5">
            <w:pPr>
              <w:tabs>
                <w:tab w:val="decimal" w:pos="91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677EA" w:rsidRPr="00135AD5" w:rsidTr="00F42B1A">
        <w:tc>
          <w:tcPr>
            <w:tcW w:w="3348" w:type="dxa"/>
            <w:vAlign w:val="bottom"/>
          </w:tcPr>
          <w:p w:rsidR="001677EA" w:rsidRPr="00135AD5" w:rsidRDefault="001677EA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1677EA" w:rsidRPr="00135AD5" w:rsidRDefault="001677EA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 w:hint="cs"/>
                <w:cs/>
              </w:rPr>
              <w:t>1,622,060</w:t>
            </w:r>
          </w:p>
        </w:tc>
        <w:tc>
          <w:tcPr>
            <w:tcW w:w="1463" w:type="dxa"/>
            <w:vAlign w:val="bottom"/>
          </w:tcPr>
          <w:p w:rsidR="001677EA" w:rsidRPr="00135AD5" w:rsidRDefault="001677EA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1677EA" w:rsidRPr="00135AD5" w:rsidRDefault="001677EA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1677EA" w:rsidRPr="00135AD5" w:rsidRDefault="001677EA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 w:hint="cs"/>
                <w:cs/>
              </w:rPr>
              <w:t>1,622,060</w:t>
            </w:r>
          </w:p>
        </w:tc>
      </w:tr>
      <w:tr w:rsidR="001677EA" w:rsidRPr="00135AD5" w:rsidTr="00F42B1A">
        <w:tc>
          <w:tcPr>
            <w:tcW w:w="3348" w:type="dxa"/>
            <w:vAlign w:val="bottom"/>
          </w:tcPr>
          <w:p w:rsidR="001677EA" w:rsidRPr="00135AD5" w:rsidRDefault="001677EA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1677EA" w:rsidRPr="00135AD5" w:rsidRDefault="001677EA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 w:hint="cs"/>
                <w:cs/>
              </w:rPr>
              <w:t>2,572,906,919</w:t>
            </w:r>
          </w:p>
        </w:tc>
        <w:tc>
          <w:tcPr>
            <w:tcW w:w="1463" w:type="dxa"/>
            <w:vAlign w:val="bottom"/>
          </w:tcPr>
          <w:p w:rsidR="001677EA" w:rsidRPr="00135AD5" w:rsidRDefault="001677EA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1677EA" w:rsidRPr="00135AD5" w:rsidRDefault="001677EA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1677EA" w:rsidRPr="00135AD5" w:rsidRDefault="001677EA" w:rsidP="00135AD5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 w:hint="cs"/>
                <w:cs/>
              </w:rPr>
              <w:t>2,572,906,919</w:t>
            </w:r>
          </w:p>
        </w:tc>
      </w:tr>
      <w:tr w:rsidR="001677EA" w:rsidRPr="00135AD5" w:rsidTr="00F42B1A">
        <w:tc>
          <w:tcPr>
            <w:tcW w:w="3348" w:type="dxa"/>
            <w:vAlign w:val="bottom"/>
          </w:tcPr>
          <w:p w:rsidR="001677EA" w:rsidRPr="00135AD5" w:rsidRDefault="001677EA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1677EA" w:rsidRPr="00135AD5" w:rsidRDefault="001677EA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 w:hint="cs"/>
                <w:cs/>
              </w:rPr>
              <w:t>(2,566,417,121)</w:t>
            </w:r>
          </w:p>
        </w:tc>
        <w:tc>
          <w:tcPr>
            <w:tcW w:w="1463" w:type="dxa"/>
            <w:vAlign w:val="bottom"/>
          </w:tcPr>
          <w:p w:rsidR="001677EA" w:rsidRPr="00135AD5" w:rsidRDefault="001677EA" w:rsidP="00135AD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1677EA" w:rsidRPr="00135AD5" w:rsidRDefault="001677EA" w:rsidP="00135AD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1677EA" w:rsidRPr="00135AD5" w:rsidRDefault="001677EA" w:rsidP="00135AD5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152"/>
              </w:tabs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 w:hint="cs"/>
                <w:cs/>
              </w:rPr>
              <w:t>(2,566,417,121)</w:t>
            </w:r>
          </w:p>
        </w:tc>
      </w:tr>
      <w:tr w:rsidR="001677EA" w:rsidRPr="00135AD5" w:rsidTr="00F42B1A">
        <w:tc>
          <w:tcPr>
            <w:tcW w:w="3348" w:type="dxa"/>
            <w:vAlign w:val="bottom"/>
          </w:tcPr>
          <w:p w:rsidR="001677EA" w:rsidRPr="00135AD5" w:rsidRDefault="001677EA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1677EA" w:rsidRPr="00135AD5" w:rsidRDefault="001677EA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1677EA" w:rsidRPr="00135AD5" w:rsidRDefault="001677EA" w:rsidP="00135AD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8,111,858</w:t>
            </w:r>
          </w:p>
        </w:tc>
        <w:tc>
          <w:tcPr>
            <w:tcW w:w="1463" w:type="dxa"/>
            <w:vAlign w:val="bottom"/>
          </w:tcPr>
          <w:p w:rsidR="001677EA" w:rsidRPr="00135AD5" w:rsidRDefault="001677EA" w:rsidP="00135AD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1677EA" w:rsidRPr="00135AD5" w:rsidRDefault="001677EA" w:rsidP="00135AD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1677EA" w:rsidRPr="00135AD5" w:rsidRDefault="001677EA" w:rsidP="00135AD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8,111,858</w:t>
            </w:r>
          </w:p>
        </w:tc>
      </w:tr>
    </w:tbl>
    <w:p w:rsidR="00B87597" w:rsidRPr="00135AD5" w:rsidRDefault="00B87597" w:rsidP="00135AD5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  <w:cs/>
        </w:rPr>
      </w:pPr>
    </w:p>
    <w:p w:rsidR="00B87597" w:rsidRPr="00135AD5" w:rsidRDefault="00B87597" w:rsidP="00135AD5">
      <w:pPr>
        <w:rPr>
          <w:rFonts w:ascii="Angsana New" w:hAnsi="Angsana New" w:cs="Angsana New"/>
          <w:sz w:val="28"/>
          <w:szCs w:val="28"/>
          <w:cs/>
        </w:rPr>
      </w:pPr>
      <w:r w:rsidRPr="00135AD5">
        <w:rPr>
          <w:rFonts w:ascii="Angsana New" w:hAnsi="Angsana New" w:cs="Angsana New"/>
          <w:sz w:val="28"/>
          <w:szCs w:val="28"/>
          <w:cs/>
        </w:rPr>
        <w:br w:type="page"/>
      </w:r>
    </w:p>
    <w:p w:rsidR="00835272" w:rsidRPr="00135AD5" w:rsidRDefault="00835272" w:rsidP="00135AD5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547" w:hanging="547"/>
        <w:jc w:val="right"/>
        <w:textAlignment w:val="baseline"/>
        <w:rPr>
          <w:rFonts w:ascii="Angsana New" w:hAnsi="Angsana New" w:cs="Angsana New"/>
          <w:sz w:val="28"/>
          <w:szCs w:val="28"/>
        </w:rPr>
      </w:pPr>
      <w:r w:rsidRPr="00135AD5">
        <w:rPr>
          <w:rFonts w:ascii="Angsana New" w:hAnsi="Angsana New" w:cs="Angsana New"/>
          <w:sz w:val="28"/>
          <w:szCs w:val="28"/>
          <w:cs/>
        </w:rPr>
        <w:lastRenderedPageBreak/>
        <w:t>(หน่วย: บาท)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835272" w:rsidRPr="00135AD5" w:rsidTr="00F42B1A">
        <w:tc>
          <w:tcPr>
            <w:tcW w:w="3348" w:type="dxa"/>
            <w:vAlign w:val="bottom"/>
          </w:tcPr>
          <w:p w:rsidR="00835272" w:rsidRPr="00135AD5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:rsidR="00835272" w:rsidRPr="00135AD5" w:rsidRDefault="0047087F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EB75D0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35272" w:rsidRPr="00135AD5" w:rsidTr="00F42B1A">
        <w:tc>
          <w:tcPr>
            <w:tcW w:w="3348" w:type="dxa"/>
            <w:vAlign w:val="bottom"/>
          </w:tcPr>
          <w:p w:rsidR="00835272" w:rsidRPr="00135AD5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87" w:type="dxa"/>
            <w:gridSpan w:val="3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63" w:type="dxa"/>
            <w:vAlign w:val="bottom"/>
          </w:tcPr>
          <w:p w:rsidR="00835272" w:rsidRPr="00135AD5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35272" w:rsidRPr="00135AD5" w:rsidTr="00F42B1A">
        <w:tc>
          <w:tcPr>
            <w:tcW w:w="3348" w:type="dxa"/>
            <w:vAlign w:val="bottom"/>
          </w:tcPr>
          <w:p w:rsidR="00835272" w:rsidRPr="00135AD5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63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1462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1463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835272" w:rsidRPr="00135AD5" w:rsidTr="00F42B1A">
        <w:tc>
          <w:tcPr>
            <w:tcW w:w="3348" w:type="dxa"/>
            <w:vAlign w:val="bottom"/>
          </w:tcPr>
          <w:p w:rsidR="00835272" w:rsidRPr="00135AD5" w:rsidRDefault="00835272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62" w:type="dxa"/>
            <w:vAlign w:val="bottom"/>
          </w:tcPr>
          <w:p w:rsidR="00835272" w:rsidRPr="00135AD5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135AD5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:rsidR="00835272" w:rsidRPr="00135AD5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:rsidR="00835272" w:rsidRPr="00135AD5" w:rsidRDefault="00835272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B75D0" w:rsidRPr="00135AD5" w:rsidTr="00F42B1A">
        <w:tc>
          <w:tcPr>
            <w:tcW w:w="3348" w:type="dxa"/>
            <w:vAlign w:val="bottom"/>
          </w:tcPr>
          <w:p w:rsidR="00EB75D0" w:rsidRPr="00135AD5" w:rsidRDefault="00EB75D0" w:rsidP="00135AD5">
            <w:pPr>
              <w:tabs>
                <w:tab w:val="left" w:pos="342"/>
                <w:tab w:val="left" w:pos="1260"/>
              </w:tabs>
              <w:ind w:left="222" w:hanging="2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     นับจากวันได้มา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</w:rPr>
              <w:t>100,000,000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</w:rPr>
              <w:t>100,000,000</w:t>
            </w:r>
          </w:p>
        </w:tc>
      </w:tr>
      <w:tr w:rsidR="00EB75D0" w:rsidRPr="00135AD5" w:rsidTr="00F42B1A">
        <w:tc>
          <w:tcPr>
            <w:tcW w:w="3348" w:type="dxa"/>
            <w:vAlign w:val="bottom"/>
          </w:tcPr>
          <w:p w:rsidR="00EB75D0" w:rsidRPr="00135AD5" w:rsidRDefault="00EB75D0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เงินฝากที่ติดภาระผูกพัน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,60</w:t>
            </w:r>
            <w:r w:rsidRPr="00135AD5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,0</w:t>
            </w:r>
            <w:r w:rsidRPr="00135AD5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,60</w:t>
            </w:r>
            <w:r w:rsidRPr="00135AD5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,0</w:t>
            </w:r>
            <w:r w:rsidRPr="00135AD5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</w:tr>
      <w:tr w:rsidR="00EB75D0" w:rsidRPr="00135AD5" w:rsidTr="00F42B1A">
        <w:tc>
          <w:tcPr>
            <w:tcW w:w="3348" w:type="dxa"/>
            <w:vAlign w:val="bottom"/>
          </w:tcPr>
          <w:p w:rsidR="00EB75D0" w:rsidRPr="00135AD5" w:rsidRDefault="00EB75D0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ตั๋วเงินคลัง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</w:rPr>
              <w:t>2,714,668,006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</w:rPr>
              <w:t>2,714,668,006</w:t>
            </w:r>
          </w:p>
        </w:tc>
      </w:tr>
      <w:tr w:rsidR="00EB75D0" w:rsidRPr="00135AD5" w:rsidTr="00F42B1A">
        <w:tc>
          <w:tcPr>
            <w:tcW w:w="3348" w:type="dxa"/>
            <w:vAlign w:val="bottom"/>
          </w:tcPr>
          <w:p w:rsidR="00EB75D0" w:rsidRPr="00135AD5" w:rsidRDefault="00EB75D0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หัก: เงินลงทุนในนามบริษัทฯเพื่อลูกค้า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135AD5">
              <w:rPr>
                <w:rFonts w:ascii="AngsanaUPC" w:hAnsi="AngsanaUPC" w:cs="AngsanaUPC"/>
                <w:sz w:val="28"/>
                <w:szCs w:val="28"/>
              </w:rPr>
              <w:t>2,802,734,744</w:t>
            </w:r>
            <w:r w:rsidRPr="00135AD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135AD5">
              <w:rPr>
                <w:rFonts w:ascii="AngsanaUPC" w:hAnsi="AngsanaUPC" w:cs="AngsanaUPC"/>
                <w:sz w:val="28"/>
                <w:szCs w:val="28"/>
              </w:rPr>
              <w:t>2,802,734,744</w:t>
            </w:r>
            <w:r w:rsidRPr="00135AD5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EB75D0" w:rsidRPr="00135AD5" w:rsidTr="00F42B1A">
        <w:tc>
          <w:tcPr>
            <w:tcW w:w="3348" w:type="dxa"/>
            <w:vAlign w:val="bottom"/>
          </w:tcPr>
          <w:p w:rsidR="00EB75D0" w:rsidRPr="00135AD5" w:rsidRDefault="00EB75D0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  <w:p w:rsidR="00EB75D0" w:rsidRPr="00135AD5" w:rsidRDefault="00EB75D0" w:rsidP="00135AD5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ที่จะถือจนครบกำหนด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</w:rPr>
              <w:t>13,533,262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:rsidR="00EB75D0" w:rsidRPr="00135AD5" w:rsidRDefault="00EB75D0" w:rsidP="00135AD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:rsidR="00EB75D0" w:rsidRPr="00135AD5" w:rsidRDefault="00EB75D0" w:rsidP="00135AD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35AD5">
              <w:rPr>
                <w:rFonts w:ascii="AngsanaUPC" w:hAnsi="AngsanaUPC" w:cs="AngsanaUPC"/>
                <w:sz w:val="28"/>
                <w:szCs w:val="28"/>
              </w:rPr>
              <w:t>13,533,262</w:t>
            </w:r>
          </w:p>
        </w:tc>
      </w:tr>
    </w:tbl>
    <w:p w:rsidR="00027555" w:rsidRPr="00135AD5" w:rsidRDefault="00AB6490" w:rsidP="00135AD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10</w:t>
      </w:r>
      <w:r w:rsidR="00E04717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04717" w:rsidRPr="00135AD5">
        <w:rPr>
          <w:rFonts w:ascii="Angsana New" w:hAnsi="Angsana New" w:cs="Angsana New"/>
          <w:b/>
          <w:bCs/>
          <w:sz w:val="32"/>
          <w:szCs w:val="32"/>
        </w:rPr>
        <w:t>3</w:t>
      </w:r>
      <w:r w:rsidR="00027555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585150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78611A" w:rsidRPr="00135AD5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="00585150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67995" w:rsidRPr="00135AD5">
        <w:rPr>
          <w:rFonts w:ascii="Angsana New" w:hAnsi="Angsana New" w:cs="Angsana New"/>
          <w:b/>
          <w:bCs/>
          <w:sz w:val="32"/>
          <w:szCs w:val="32"/>
          <w:cs/>
        </w:rPr>
        <w:t>ส่วนเกิน</w:t>
      </w:r>
      <w:r w:rsidR="006F1BE3" w:rsidRPr="00135AD5">
        <w:rPr>
          <w:rFonts w:ascii="Angsana New" w:hAnsi="Angsana New" w:cs="Angsana New"/>
          <w:b/>
          <w:bCs/>
          <w:sz w:val="32"/>
          <w:szCs w:val="32"/>
          <w:cs/>
        </w:rPr>
        <w:t>ทุน</w:t>
      </w:r>
      <w:r w:rsidR="00EE37F5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E37F5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(ต่ำกว่าทุน) 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จากการเปลี่ยนแปลงมูลค่าเงินลงทุน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9922C2" w:rsidRPr="00135AD5" w:rsidTr="00F42B1A">
        <w:tc>
          <w:tcPr>
            <w:tcW w:w="5328" w:type="dxa"/>
            <w:vAlign w:val="bottom"/>
          </w:tcPr>
          <w:p w:rsidR="009922C2" w:rsidRPr="00135AD5" w:rsidRDefault="009922C2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9922C2" w:rsidRPr="00135AD5" w:rsidRDefault="009922C2" w:rsidP="00135AD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4543E8" w:rsidRPr="00135AD5" w:rsidTr="00F42B1A">
        <w:tc>
          <w:tcPr>
            <w:tcW w:w="5328" w:type="dxa"/>
            <w:vAlign w:val="bottom"/>
          </w:tcPr>
          <w:p w:rsidR="004543E8" w:rsidRPr="00135AD5" w:rsidRDefault="004543E8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4543E8" w:rsidRPr="00135AD5" w:rsidRDefault="004543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543E8" w:rsidRPr="00135AD5" w:rsidTr="00F42B1A">
        <w:tc>
          <w:tcPr>
            <w:tcW w:w="5328" w:type="dxa"/>
            <w:vAlign w:val="bottom"/>
          </w:tcPr>
          <w:p w:rsidR="004543E8" w:rsidRPr="00135AD5" w:rsidRDefault="004543E8" w:rsidP="00135AD5">
            <w:pPr>
              <w:tabs>
                <w:tab w:val="left" w:pos="360"/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:rsidR="004543E8" w:rsidRPr="00135AD5" w:rsidRDefault="004543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935" w:type="dxa"/>
            <w:vAlign w:val="bottom"/>
          </w:tcPr>
          <w:p w:rsidR="004543E8" w:rsidRPr="00135AD5" w:rsidRDefault="004543E8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FB64C5" w:rsidRPr="00135AD5" w:rsidTr="00F42B1A">
        <w:trPr>
          <w:trHeight w:val="126"/>
        </w:trPr>
        <w:tc>
          <w:tcPr>
            <w:tcW w:w="5328" w:type="dxa"/>
          </w:tcPr>
          <w:p w:rsidR="00FB64C5" w:rsidRPr="00135AD5" w:rsidRDefault="00FB64C5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ยอดยกมาต้น</w:t>
            </w:r>
            <w:r w:rsidR="00735D2D" w:rsidRPr="00135AD5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935" w:type="dxa"/>
          </w:tcPr>
          <w:p w:rsidR="00FB64C5" w:rsidRPr="00135AD5" w:rsidRDefault="002E2727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1,491,817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:rsidR="00FB64C5" w:rsidRPr="00135AD5" w:rsidRDefault="00FB64C5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134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327</w:t>
            </w:r>
          </w:p>
        </w:tc>
      </w:tr>
      <w:tr w:rsidR="00FB64C5" w:rsidRPr="00135AD5" w:rsidTr="00F42B1A">
        <w:tc>
          <w:tcPr>
            <w:tcW w:w="5328" w:type="dxa"/>
          </w:tcPr>
          <w:p w:rsidR="00FB64C5" w:rsidRPr="00135AD5" w:rsidRDefault="00FB64C5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เปลี่ยนแปลงระหว่าง</w:t>
            </w:r>
            <w:r w:rsidR="00565E7D"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</w:p>
        </w:tc>
        <w:tc>
          <w:tcPr>
            <w:tcW w:w="1935" w:type="dxa"/>
          </w:tcPr>
          <w:p w:rsidR="00FB64C5" w:rsidRPr="00135AD5" w:rsidRDefault="00FB64C5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5" w:type="dxa"/>
          </w:tcPr>
          <w:p w:rsidR="00FB64C5" w:rsidRPr="00135AD5" w:rsidRDefault="00FB64C5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64C5" w:rsidRPr="00135AD5" w:rsidTr="00F42B1A">
        <w:tc>
          <w:tcPr>
            <w:tcW w:w="5328" w:type="dxa"/>
          </w:tcPr>
          <w:p w:rsidR="00FB64C5" w:rsidRPr="00135AD5" w:rsidRDefault="00FB64C5" w:rsidP="00135AD5">
            <w:pPr>
              <w:ind w:left="263" w:hanging="142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การตีราคา</w:t>
            </w:r>
          </w:p>
        </w:tc>
        <w:tc>
          <w:tcPr>
            <w:tcW w:w="1935" w:type="dxa"/>
          </w:tcPr>
          <w:p w:rsidR="00FB64C5" w:rsidRPr="00135AD5" w:rsidRDefault="00030B03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1,9</w:t>
            </w:r>
            <w:r w:rsidR="00B13A6E" w:rsidRPr="00135AD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B13A6E" w:rsidRPr="00135AD5"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  <w:tc>
          <w:tcPr>
            <w:tcW w:w="1935" w:type="dxa"/>
          </w:tcPr>
          <w:p w:rsidR="00FB64C5" w:rsidRPr="00135AD5" w:rsidRDefault="00FB64C5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(3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889)</w:t>
            </w:r>
          </w:p>
        </w:tc>
      </w:tr>
      <w:tr w:rsidR="00FB64C5" w:rsidRPr="00135AD5" w:rsidTr="00F42B1A">
        <w:tc>
          <w:tcPr>
            <w:tcW w:w="5328" w:type="dxa"/>
          </w:tcPr>
          <w:p w:rsidR="00FB64C5" w:rsidRPr="00135AD5" w:rsidRDefault="00FB64C5" w:rsidP="00135AD5">
            <w:pPr>
              <w:ind w:left="263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การขาย</w:t>
            </w:r>
          </w:p>
        </w:tc>
        <w:tc>
          <w:tcPr>
            <w:tcW w:w="1935" w:type="dxa"/>
          </w:tcPr>
          <w:p w:rsidR="00FB64C5" w:rsidRPr="00135AD5" w:rsidRDefault="00030B03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B13A6E" w:rsidRPr="00135AD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B13A6E" w:rsidRPr="00135AD5">
              <w:rPr>
                <w:rFonts w:ascii="Angsana New" w:hAnsi="Angsana New" w:cs="Angsana New"/>
                <w:sz w:val="28"/>
                <w:szCs w:val="28"/>
              </w:rPr>
              <w:t>013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:rsidR="00FB64C5" w:rsidRPr="00135AD5" w:rsidRDefault="00FB64C5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(157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791)</w:t>
            </w:r>
          </w:p>
        </w:tc>
      </w:tr>
      <w:tr w:rsidR="00FB64C5" w:rsidRPr="00135AD5" w:rsidTr="00F42B1A">
        <w:tc>
          <w:tcPr>
            <w:tcW w:w="5328" w:type="dxa"/>
          </w:tcPr>
          <w:p w:rsidR="00FB64C5" w:rsidRPr="00135AD5" w:rsidRDefault="00FB64C5" w:rsidP="00135AD5">
            <w:pPr>
              <w:ind w:left="263" w:hanging="142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935" w:type="dxa"/>
          </w:tcPr>
          <w:p w:rsidR="00FB64C5" w:rsidRPr="00135AD5" w:rsidRDefault="00030B03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(379,783)</w:t>
            </w:r>
          </w:p>
        </w:tc>
        <w:tc>
          <w:tcPr>
            <w:tcW w:w="1935" w:type="dxa"/>
          </w:tcPr>
          <w:p w:rsidR="00FB64C5" w:rsidRPr="00135AD5" w:rsidRDefault="00FB64C5" w:rsidP="00135AD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656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536</w:t>
            </w:r>
          </w:p>
        </w:tc>
      </w:tr>
      <w:tr w:rsidR="00FB64C5" w:rsidRPr="00135AD5" w:rsidTr="00F42B1A">
        <w:tc>
          <w:tcPr>
            <w:tcW w:w="5328" w:type="dxa"/>
          </w:tcPr>
          <w:p w:rsidR="00FB64C5" w:rsidRPr="00135AD5" w:rsidRDefault="00FB64C5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="00565E7D"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35" w:type="dxa"/>
          </w:tcPr>
          <w:p w:rsidR="00FB64C5" w:rsidRPr="00135AD5" w:rsidRDefault="00030B03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27,314</w:t>
            </w:r>
          </w:p>
        </w:tc>
        <w:tc>
          <w:tcPr>
            <w:tcW w:w="1935" w:type="dxa"/>
          </w:tcPr>
          <w:p w:rsidR="00FB64C5" w:rsidRPr="00135AD5" w:rsidRDefault="00FB64C5" w:rsidP="00135AD5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491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817)</w:t>
            </w:r>
          </w:p>
        </w:tc>
      </w:tr>
    </w:tbl>
    <w:p w:rsidR="00B87597" w:rsidRPr="00135AD5" w:rsidRDefault="00B87597" w:rsidP="00135AD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87597" w:rsidRPr="00135AD5" w:rsidRDefault="00B87597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27555" w:rsidRPr="00135AD5" w:rsidRDefault="006E4999" w:rsidP="00135AD5">
      <w:pPr>
        <w:tabs>
          <w:tab w:val="left" w:pos="2160"/>
          <w:tab w:val="right" w:pos="720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อาคารและอุปกรณ์</w:t>
      </w:r>
    </w:p>
    <w:p w:rsidR="00B93131" w:rsidRPr="00135AD5" w:rsidRDefault="00B93131" w:rsidP="00135AD5">
      <w:pPr>
        <w:spacing w:line="300" w:lineRule="exact"/>
        <w:ind w:right="-187"/>
        <w:jc w:val="right"/>
        <w:rPr>
          <w:rFonts w:ascii="Angsana New" w:hAnsi="Angsana New" w:cs="Angsana New"/>
        </w:rPr>
      </w:pPr>
      <w:r w:rsidRPr="00135AD5">
        <w:rPr>
          <w:rFonts w:ascii="Angsana New" w:hAnsi="Angsana New" w:cs="Angsana New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10"/>
        <w:gridCol w:w="1080"/>
      </w:tblGrid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6750" w:type="dxa"/>
            <w:gridSpan w:val="6"/>
            <w:vAlign w:val="bottom"/>
          </w:tcPr>
          <w:p w:rsidR="0095086E" w:rsidRPr="00135AD5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สำหรับ</w:t>
            </w:r>
            <w:r w:rsidR="005A3ACB" w:rsidRPr="00135AD5">
              <w:rPr>
                <w:rFonts w:ascii="AngsanaUPC" w:eastAsia="Angsana New" w:hAnsi="AngsanaUPC" w:cs="AngsanaUPC" w:hint="cs"/>
                <w:cs/>
              </w:rPr>
              <w:t>ปี</w:t>
            </w:r>
            <w:r w:rsidRPr="00135AD5">
              <w:rPr>
                <w:rFonts w:ascii="AngsanaUPC" w:eastAsia="Angsana New" w:hAnsi="AngsanaUPC" w:cs="AngsanaUPC"/>
                <w:cs/>
              </w:rPr>
              <w:t>สิ้นสุดวันที่</w:t>
            </w:r>
            <w:r w:rsidR="009067D3"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="005A3ACB" w:rsidRPr="00135AD5">
              <w:rPr>
                <w:rFonts w:ascii="AngsanaUPC" w:eastAsia="Angsana New" w:hAnsi="AngsanaUPC" w:cs="AngsanaUPC"/>
              </w:rPr>
              <w:t>31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="005A3ACB" w:rsidRPr="00135AD5">
              <w:rPr>
                <w:rFonts w:ascii="AngsanaUPC" w:eastAsia="Angsana New" w:hAnsi="AngsanaUPC" w:cs="AngsanaUPC" w:hint="cs"/>
                <w:cs/>
              </w:rPr>
              <w:t>ธันวาคม</w:t>
            </w:r>
            <w:r w:rsidR="009067D3" w:rsidRPr="00135AD5">
              <w:rPr>
                <w:rFonts w:ascii="AngsanaUPC" w:eastAsia="Angsana New" w:hAnsi="AngsanaUPC" w:cs="AngsanaUPC"/>
              </w:rPr>
              <w:t xml:space="preserve"> 25</w:t>
            </w:r>
            <w:r w:rsidR="00CA3AE1" w:rsidRPr="00135AD5">
              <w:rPr>
                <w:rFonts w:ascii="AngsanaUPC" w:eastAsia="Angsana New" w:hAnsi="AngsanaUPC" w:cs="AngsanaUPC"/>
              </w:rPr>
              <w:t>60</w:t>
            </w: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เครื่องตกแต่ง</w:t>
            </w: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135AD5" w:rsidRDefault="0095086E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95086E" w:rsidRPr="00135AD5" w:rsidRDefault="0095086E" w:rsidP="00135AD5">
            <w:pPr>
              <w:tabs>
                <w:tab w:val="left" w:pos="1026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5086E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อาคารชุด</w:t>
            </w: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และติดตั้ง</w:t>
            </w: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:rsidR="0095086E" w:rsidRPr="00135AD5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:rsidR="0095086E" w:rsidRPr="00135AD5" w:rsidRDefault="0095086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รวม</w:t>
            </w: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5086E" w:rsidP="00135AD5">
            <w:pPr>
              <w:spacing w:line="300" w:lineRule="exact"/>
              <w:ind w:left="600" w:hanging="600"/>
              <w:rPr>
                <w:rFonts w:ascii="AngsanaUPC" w:hAnsi="AngsanaUPC" w:cs="AngsanaUPC"/>
                <w:b/>
                <w:bCs/>
              </w:rPr>
            </w:pPr>
            <w:r w:rsidRPr="00135AD5">
              <w:rPr>
                <w:rFonts w:ascii="AngsanaUPC" w:eastAsia="Angsana New" w:hAnsi="AngsanaUPC" w:cs="AngsanaUPC"/>
                <w:b/>
                <w:bCs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10" w:type="dxa"/>
            <w:vAlign w:val="bottom"/>
          </w:tcPr>
          <w:p w:rsidR="0095086E" w:rsidRPr="00135AD5" w:rsidRDefault="0095086E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95086E" w:rsidRPr="00135AD5" w:rsidRDefault="0095086E" w:rsidP="00135AD5">
            <w:pPr>
              <w:spacing w:line="300" w:lineRule="exact"/>
              <w:ind w:left="600" w:right="-94"/>
              <w:rPr>
                <w:rFonts w:ascii="AngsanaUPC" w:hAnsi="AngsanaUPC" w:cs="AngsanaUPC"/>
                <w:b/>
                <w:bCs/>
              </w:rPr>
            </w:pP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067D3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1</w:t>
            </w:r>
            <w:r w:rsidR="0095086E" w:rsidRPr="00135AD5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135AD5">
              <w:rPr>
                <w:rFonts w:ascii="AngsanaUPC" w:eastAsia="Angsana New" w:hAnsi="AngsanaUPC" w:cs="AngsanaUPC"/>
              </w:rPr>
              <w:t xml:space="preserve"> 25</w:t>
            </w:r>
            <w:r w:rsidR="00CA3AE1" w:rsidRPr="00135AD5"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1140" w:type="dxa"/>
            <w:vAlign w:val="bottom"/>
          </w:tcPr>
          <w:p w:rsidR="0095086E" w:rsidRPr="00135AD5" w:rsidRDefault="00AA4B02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135AD5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276,718,908</w:t>
            </w:r>
          </w:p>
        </w:tc>
        <w:tc>
          <w:tcPr>
            <w:tcW w:w="1140" w:type="dxa"/>
            <w:vAlign w:val="bottom"/>
          </w:tcPr>
          <w:p w:rsidR="0095086E" w:rsidRPr="00135AD5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165,247,487</w:t>
            </w:r>
          </w:p>
        </w:tc>
        <w:tc>
          <w:tcPr>
            <w:tcW w:w="1140" w:type="dxa"/>
            <w:vAlign w:val="bottom"/>
          </w:tcPr>
          <w:p w:rsidR="0095086E" w:rsidRPr="00135AD5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23,911,946</w:t>
            </w:r>
          </w:p>
        </w:tc>
        <w:tc>
          <w:tcPr>
            <w:tcW w:w="1110" w:type="dxa"/>
            <w:vAlign w:val="bottom"/>
          </w:tcPr>
          <w:p w:rsidR="0095086E" w:rsidRPr="00135AD5" w:rsidRDefault="00202487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135AD5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488,583,042</w:t>
            </w: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5086E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ซื้อเพิ่ม</w:t>
            </w:r>
          </w:p>
        </w:tc>
        <w:tc>
          <w:tcPr>
            <w:tcW w:w="1140" w:type="dxa"/>
            <w:vAlign w:val="bottom"/>
          </w:tcPr>
          <w:p w:rsidR="0095086E" w:rsidRPr="00135AD5" w:rsidRDefault="00A01AB4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27,694,091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68,555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95086E" w:rsidRPr="00135AD5" w:rsidRDefault="00030B03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27,762,646</w:t>
            </w: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5E5CA1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hAnsi="AngsanaUPC" w:cs="AngsanaUPC" w:hint="cs"/>
                <w:cs/>
              </w:rPr>
              <w:t>จำหน่าย/</w:t>
            </w:r>
            <w:r w:rsidRPr="00135AD5">
              <w:rPr>
                <w:rFonts w:ascii="AngsanaUPC" w:hAnsi="AngsanaUPC" w:cs="AngsanaUPC"/>
                <w:cs/>
              </w:rPr>
              <w:t>ตัดจำหน่าย</w:t>
            </w:r>
          </w:p>
        </w:tc>
        <w:tc>
          <w:tcPr>
            <w:tcW w:w="1140" w:type="dxa"/>
            <w:vAlign w:val="bottom"/>
          </w:tcPr>
          <w:p w:rsidR="0095086E" w:rsidRPr="00135AD5" w:rsidRDefault="00A01AB4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(252,432)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(992,864)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95086E" w:rsidRPr="00135AD5" w:rsidRDefault="00030B03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(1,245,296)</w:t>
            </w: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067D3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3</w:t>
            </w:r>
            <w:r w:rsidR="005A3ACB" w:rsidRPr="00135AD5">
              <w:rPr>
                <w:rFonts w:ascii="AngsanaUPC" w:eastAsia="Angsana New" w:hAnsi="AngsanaUPC" w:cs="AngsanaUPC"/>
              </w:rPr>
              <w:t>1</w:t>
            </w:r>
            <w:r w:rsidR="0095086E"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="005A3ACB" w:rsidRPr="00135AD5">
              <w:rPr>
                <w:rFonts w:ascii="AngsanaUPC" w:eastAsia="Angsana New" w:hAnsi="AngsanaUPC" w:cs="AngsanaUPC" w:hint="cs"/>
                <w:cs/>
              </w:rPr>
              <w:t>ธันวาคม</w:t>
            </w:r>
            <w:r w:rsidRPr="00135AD5">
              <w:rPr>
                <w:rFonts w:ascii="AngsanaUPC" w:eastAsia="Angsana New" w:hAnsi="AngsanaUPC" w:cs="AngsanaUPC"/>
              </w:rPr>
              <w:t xml:space="preserve"> 25</w:t>
            </w:r>
            <w:r w:rsidR="00CA3AE1" w:rsidRPr="00135AD5"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1140" w:type="dxa"/>
            <w:vAlign w:val="bottom"/>
          </w:tcPr>
          <w:p w:rsidR="0095086E" w:rsidRPr="00135AD5" w:rsidRDefault="00A01AB4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22,704,701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304,160,567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164,323,178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23,911,946</w:t>
            </w:r>
          </w:p>
        </w:tc>
        <w:tc>
          <w:tcPr>
            <w:tcW w:w="1110" w:type="dxa"/>
            <w:vAlign w:val="bottom"/>
          </w:tcPr>
          <w:p w:rsidR="0095086E" w:rsidRPr="00135AD5" w:rsidRDefault="00030B03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135AD5" w:rsidRDefault="00030B03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515,100,392</w:t>
            </w:r>
          </w:p>
        </w:tc>
      </w:tr>
      <w:tr w:rsidR="0095086E" w:rsidRPr="00135AD5" w:rsidTr="00746B4E">
        <w:trPr>
          <w:trHeight w:val="235"/>
        </w:trPr>
        <w:tc>
          <w:tcPr>
            <w:tcW w:w="2520" w:type="dxa"/>
            <w:vAlign w:val="bottom"/>
          </w:tcPr>
          <w:p w:rsidR="0095086E" w:rsidRPr="00135AD5" w:rsidRDefault="0095086E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135AD5" w:rsidRDefault="0095086E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067D3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1</w:t>
            </w:r>
            <w:r w:rsidR="0095086E" w:rsidRPr="00135AD5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135AD5">
              <w:rPr>
                <w:rFonts w:ascii="AngsanaUPC" w:eastAsia="Angsana New" w:hAnsi="AngsanaUPC" w:cs="AngsanaUPC"/>
              </w:rPr>
              <w:t xml:space="preserve"> 25</w:t>
            </w:r>
            <w:r w:rsidR="00CA3AE1" w:rsidRPr="00135AD5">
              <w:rPr>
                <w:rFonts w:ascii="AngsanaUPC" w:eastAsia="Angsana New" w:hAnsi="AngsanaUPC" w:cs="AngsanaUPC"/>
              </w:rPr>
              <w:t>60</w:t>
            </w:r>
          </w:p>
        </w:tc>
        <w:tc>
          <w:tcPr>
            <w:tcW w:w="1140" w:type="dxa"/>
            <w:vAlign w:val="bottom"/>
          </w:tcPr>
          <w:p w:rsidR="0095086E" w:rsidRPr="00135AD5" w:rsidRDefault="00EC1E88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135AD5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211,621,585</w:t>
            </w:r>
          </w:p>
        </w:tc>
        <w:tc>
          <w:tcPr>
            <w:tcW w:w="1140" w:type="dxa"/>
            <w:vAlign w:val="bottom"/>
          </w:tcPr>
          <w:p w:rsidR="0095086E" w:rsidRPr="00135AD5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125,058,410</w:t>
            </w:r>
          </w:p>
        </w:tc>
        <w:tc>
          <w:tcPr>
            <w:tcW w:w="1140" w:type="dxa"/>
            <w:vAlign w:val="bottom"/>
          </w:tcPr>
          <w:p w:rsidR="0095086E" w:rsidRPr="00135AD5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2,985,663</w:t>
            </w:r>
          </w:p>
        </w:tc>
        <w:tc>
          <w:tcPr>
            <w:tcW w:w="1110" w:type="dxa"/>
            <w:vAlign w:val="bottom"/>
          </w:tcPr>
          <w:p w:rsidR="0095086E" w:rsidRPr="00135AD5" w:rsidRDefault="00202487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135AD5" w:rsidRDefault="00202487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358,107,229</w:t>
            </w:r>
          </w:p>
        </w:tc>
      </w:tr>
      <w:tr w:rsidR="00FB382C" w:rsidRPr="00135AD5" w:rsidTr="00746B4E">
        <w:tc>
          <w:tcPr>
            <w:tcW w:w="2520" w:type="dxa"/>
            <w:vAlign w:val="bottom"/>
          </w:tcPr>
          <w:p w:rsidR="00FB382C" w:rsidRPr="00135AD5" w:rsidRDefault="00FB382C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ค่าเสื่อมราคาสำหรับ</w:t>
            </w:r>
            <w:r w:rsidR="00C6208C" w:rsidRPr="00135AD5">
              <w:rPr>
                <w:rFonts w:ascii="AngsanaUPC" w:eastAsia="Angsana New" w:hAnsi="AngsanaUPC" w:cs="AngsanaUPC" w:hint="cs"/>
                <w:cs/>
              </w:rPr>
              <w:t>ปี</w:t>
            </w:r>
          </w:p>
        </w:tc>
        <w:tc>
          <w:tcPr>
            <w:tcW w:w="1140" w:type="dxa"/>
            <w:vAlign w:val="bottom"/>
          </w:tcPr>
          <w:p w:rsidR="00FB382C" w:rsidRPr="00135AD5" w:rsidRDefault="00D06F22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28,658,306</w:t>
            </w:r>
          </w:p>
        </w:tc>
        <w:tc>
          <w:tcPr>
            <w:tcW w:w="1140" w:type="dxa"/>
            <w:vAlign w:val="bottom"/>
          </w:tcPr>
          <w:p w:rsidR="00FB382C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10,866,191</w:t>
            </w:r>
          </w:p>
        </w:tc>
        <w:tc>
          <w:tcPr>
            <w:tcW w:w="1140" w:type="dxa"/>
            <w:vAlign w:val="bottom"/>
          </w:tcPr>
          <w:p w:rsidR="00FB382C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2,902,388</w:t>
            </w:r>
          </w:p>
        </w:tc>
        <w:tc>
          <w:tcPr>
            <w:tcW w:w="1110" w:type="dxa"/>
            <w:vAlign w:val="bottom"/>
          </w:tcPr>
          <w:p w:rsidR="00FB382C" w:rsidRPr="00135AD5" w:rsidRDefault="00030B03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135AD5" w:rsidRDefault="00030B03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42,426,885</w:t>
            </w:r>
          </w:p>
        </w:tc>
      </w:tr>
      <w:tr w:rsidR="00FB382C" w:rsidRPr="00135AD5" w:rsidTr="00746B4E">
        <w:tc>
          <w:tcPr>
            <w:tcW w:w="2520" w:type="dxa"/>
            <w:vAlign w:val="bottom"/>
          </w:tcPr>
          <w:p w:rsidR="00746B4E" w:rsidRPr="00135AD5" w:rsidRDefault="00FB382C" w:rsidP="00135AD5">
            <w:pPr>
              <w:spacing w:line="300" w:lineRule="exact"/>
              <w:ind w:left="162" w:hanging="162"/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/>
                <w:cs/>
              </w:rPr>
              <w:t>ค่าเสื่อมราคาสำหรับส่วน</w:t>
            </w:r>
          </w:p>
          <w:p w:rsidR="00FB382C" w:rsidRPr="00135AD5" w:rsidRDefault="00746B4E" w:rsidP="00135AD5">
            <w:pPr>
              <w:spacing w:line="300" w:lineRule="exact"/>
              <w:ind w:left="162" w:hanging="162"/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/>
                <w:cs/>
              </w:rPr>
              <w:tab/>
            </w:r>
            <w:r w:rsidR="00FB382C" w:rsidRPr="00135AD5">
              <w:rPr>
                <w:rFonts w:ascii="AngsanaUPC" w:hAnsi="AngsanaUPC" w:cs="AngsanaUPC"/>
                <w:cs/>
              </w:rPr>
              <w:t>ที่</w:t>
            </w:r>
            <w:r w:rsidR="00B26965" w:rsidRPr="00135AD5">
              <w:rPr>
                <w:rFonts w:ascii="AngsanaUPC" w:hAnsi="AngsanaUPC" w:cs="AngsanaUPC" w:hint="cs"/>
                <w:cs/>
              </w:rPr>
              <w:t xml:space="preserve">จำหน่าย/ </w:t>
            </w:r>
            <w:r w:rsidR="008C5658" w:rsidRPr="00135AD5">
              <w:rPr>
                <w:rFonts w:ascii="AngsanaUPC" w:hAnsi="AngsanaUPC" w:cs="AngsanaUPC"/>
                <w:cs/>
              </w:rPr>
              <w:t>ตัด</w:t>
            </w:r>
            <w:r w:rsidR="00FB382C" w:rsidRPr="00135AD5">
              <w:rPr>
                <w:rFonts w:ascii="AngsanaUPC" w:hAnsi="AngsanaUPC" w:cs="AngsanaUPC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:rsidR="00FB382C" w:rsidRPr="00135AD5" w:rsidRDefault="00D06F22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:rsidR="00FB382C" w:rsidRPr="00135AD5" w:rsidRDefault="00030B03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(232,669)</w:t>
            </w:r>
          </w:p>
        </w:tc>
        <w:tc>
          <w:tcPr>
            <w:tcW w:w="1140" w:type="dxa"/>
            <w:vAlign w:val="bottom"/>
          </w:tcPr>
          <w:p w:rsidR="00FB382C" w:rsidRPr="00135AD5" w:rsidRDefault="00030B03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(591,466)</w:t>
            </w:r>
          </w:p>
        </w:tc>
        <w:tc>
          <w:tcPr>
            <w:tcW w:w="1140" w:type="dxa"/>
            <w:vAlign w:val="bottom"/>
          </w:tcPr>
          <w:p w:rsidR="00FB382C" w:rsidRPr="00135AD5" w:rsidRDefault="00030B03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FB382C" w:rsidRPr="00135AD5" w:rsidRDefault="00030B03" w:rsidP="00135AD5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B382C" w:rsidRPr="00135AD5" w:rsidRDefault="00030B03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(824,135)</w:t>
            </w: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5A3ACB" w:rsidP="00135AD5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spacing w:line="300" w:lineRule="exact"/>
              <w:ind w:left="600" w:hanging="600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31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Pr="00135AD5">
              <w:rPr>
                <w:rFonts w:ascii="AngsanaUPC" w:eastAsia="Angsana New" w:hAnsi="AngsanaUPC" w:cs="AngsanaUPC" w:hint="cs"/>
                <w:cs/>
              </w:rPr>
              <w:t>ธันวาคม</w:t>
            </w:r>
            <w:r w:rsidRPr="00135AD5">
              <w:rPr>
                <w:rFonts w:ascii="AngsanaUPC" w:eastAsia="Angsana New" w:hAnsi="AngsanaUPC" w:cs="AngsanaUPC"/>
              </w:rPr>
              <w:t xml:space="preserve"> 2560</w:t>
            </w:r>
          </w:p>
        </w:tc>
        <w:tc>
          <w:tcPr>
            <w:tcW w:w="1140" w:type="dxa"/>
            <w:vAlign w:val="bottom"/>
          </w:tcPr>
          <w:p w:rsidR="0095086E" w:rsidRPr="00135AD5" w:rsidRDefault="00D06F22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18,441,571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240,047,222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135,333,135</w:t>
            </w:r>
          </w:p>
        </w:tc>
        <w:tc>
          <w:tcPr>
            <w:tcW w:w="1140" w:type="dxa"/>
            <w:vAlign w:val="bottom"/>
          </w:tcPr>
          <w:p w:rsidR="0095086E" w:rsidRPr="00135AD5" w:rsidRDefault="00030B03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5,888,051</w:t>
            </w:r>
          </w:p>
        </w:tc>
        <w:tc>
          <w:tcPr>
            <w:tcW w:w="1110" w:type="dxa"/>
            <w:vAlign w:val="bottom"/>
          </w:tcPr>
          <w:p w:rsidR="0095086E" w:rsidRPr="00135AD5" w:rsidRDefault="00030B03" w:rsidP="00135AD5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5086E" w:rsidRPr="00135AD5" w:rsidRDefault="00030B03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399,709,979</w:t>
            </w:r>
          </w:p>
        </w:tc>
      </w:tr>
      <w:tr w:rsidR="0095086E" w:rsidRPr="00135AD5" w:rsidTr="00746B4E">
        <w:tc>
          <w:tcPr>
            <w:tcW w:w="2520" w:type="dxa"/>
            <w:vAlign w:val="bottom"/>
          </w:tcPr>
          <w:p w:rsidR="0095086E" w:rsidRPr="00135AD5" w:rsidRDefault="0095086E" w:rsidP="00135A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4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110" w:type="dxa"/>
            <w:vAlign w:val="bottom"/>
          </w:tcPr>
          <w:p w:rsidR="0095086E" w:rsidRPr="00135AD5" w:rsidRDefault="0095086E" w:rsidP="00135AD5">
            <w:pPr>
              <w:tabs>
                <w:tab w:val="decimal" w:pos="822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  <w:tc>
          <w:tcPr>
            <w:tcW w:w="1080" w:type="dxa"/>
            <w:vAlign w:val="bottom"/>
          </w:tcPr>
          <w:p w:rsidR="0095086E" w:rsidRPr="00135AD5" w:rsidRDefault="0095086E" w:rsidP="00135AD5">
            <w:pP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5A3ACB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31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Pr="00135AD5">
              <w:rPr>
                <w:rFonts w:ascii="AngsanaUPC" w:eastAsia="Angsana New" w:hAnsi="AngsanaUPC" w:cs="AngsanaUPC" w:hint="cs"/>
                <w:cs/>
              </w:rPr>
              <w:t>ธันวาคม</w:t>
            </w:r>
            <w:r w:rsidRPr="00135AD5">
              <w:rPr>
                <w:rFonts w:ascii="AngsanaUPC" w:eastAsia="Angsana New" w:hAnsi="AngsanaUPC" w:cs="AngsanaUPC"/>
              </w:rPr>
              <w:t xml:space="preserve"> 2560</w:t>
            </w:r>
          </w:p>
        </w:tc>
        <w:tc>
          <w:tcPr>
            <w:tcW w:w="1140" w:type="dxa"/>
            <w:vAlign w:val="bottom"/>
          </w:tcPr>
          <w:p w:rsidR="00202487" w:rsidRPr="00135AD5" w:rsidRDefault="00E1396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4,263,130</w:t>
            </w:r>
          </w:p>
        </w:tc>
        <w:tc>
          <w:tcPr>
            <w:tcW w:w="1140" w:type="dxa"/>
            <w:vAlign w:val="bottom"/>
          </w:tcPr>
          <w:p w:rsidR="00202487" w:rsidRPr="00135AD5" w:rsidRDefault="00E1396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64,113,345</w:t>
            </w:r>
          </w:p>
        </w:tc>
        <w:tc>
          <w:tcPr>
            <w:tcW w:w="1140" w:type="dxa"/>
            <w:vAlign w:val="bottom"/>
          </w:tcPr>
          <w:p w:rsidR="00202487" w:rsidRPr="00135AD5" w:rsidRDefault="00E1396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28,990,043</w:t>
            </w:r>
          </w:p>
        </w:tc>
        <w:tc>
          <w:tcPr>
            <w:tcW w:w="1140" w:type="dxa"/>
            <w:vAlign w:val="bottom"/>
          </w:tcPr>
          <w:p w:rsidR="00202487" w:rsidRPr="00135AD5" w:rsidRDefault="00E1396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18,023,895</w:t>
            </w:r>
          </w:p>
        </w:tc>
        <w:tc>
          <w:tcPr>
            <w:tcW w:w="1110" w:type="dxa"/>
            <w:vAlign w:val="bottom"/>
          </w:tcPr>
          <w:p w:rsidR="00202487" w:rsidRPr="00135AD5" w:rsidRDefault="00E13967" w:rsidP="00135AD5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202487" w:rsidRPr="00135AD5" w:rsidRDefault="00030B03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 w:hint="cs"/>
                <w:cs/>
              </w:rPr>
              <w:t>115,390,413</w:t>
            </w:r>
          </w:p>
        </w:tc>
      </w:tr>
      <w:tr w:rsidR="00D93030" w:rsidRPr="00135AD5" w:rsidTr="00746B4E">
        <w:trPr>
          <w:trHeight w:val="323"/>
        </w:trPr>
        <w:tc>
          <w:tcPr>
            <w:tcW w:w="8190" w:type="dxa"/>
            <w:gridSpan w:val="6"/>
            <w:vAlign w:val="bottom"/>
          </w:tcPr>
          <w:p w:rsidR="00D93030" w:rsidRPr="00135AD5" w:rsidRDefault="00D93030" w:rsidP="00135AD5">
            <w:pPr>
              <w:spacing w:line="300" w:lineRule="exact"/>
              <w:ind w:right="-94"/>
              <w:rPr>
                <w:rFonts w:ascii="AngsanaUPC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ค่าเสื่อมราคาสำหรับ</w:t>
            </w:r>
            <w:r w:rsidRPr="00135AD5">
              <w:rPr>
                <w:rFonts w:ascii="AngsanaUPC" w:eastAsia="Angsana New" w:hAnsi="AngsanaUPC" w:cs="AngsanaUPC" w:hint="cs"/>
                <w:cs/>
              </w:rPr>
              <w:t>ปี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สิ้นสุดวันที่ </w:t>
            </w:r>
            <w:r w:rsidRPr="00135AD5">
              <w:rPr>
                <w:rFonts w:ascii="AngsanaUPC" w:eastAsia="Angsana New" w:hAnsi="AngsanaUPC" w:cs="AngsanaUPC"/>
              </w:rPr>
              <w:t>31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Pr="00135AD5">
              <w:rPr>
                <w:rFonts w:ascii="AngsanaUPC" w:eastAsia="Angsana New" w:hAnsi="AngsanaUPC" w:cs="AngsanaUPC" w:hint="cs"/>
                <w:cs/>
              </w:rPr>
              <w:t>ธันวาคม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Pr="00135AD5">
              <w:rPr>
                <w:rFonts w:ascii="AngsanaUPC" w:eastAsia="Angsana New" w:hAnsi="AngsanaUPC" w:cs="AngsanaUPC"/>
              </w:rPr>
              <w:t>2560</w:t>
            </w:r>
          </w:p>
        </w:tc>
        <w:tc>
          <w:tcPr>
            <w:tcW w:w="1080" w:type="dxa"/>
            <w:vAlign w:val="bottom"/>
          </w:tcPr>
          <w:p w:rsidR="00D93030" w:rsidRPr="00135AD5" w:rsidRDefault="00030B03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 w:hint="cs"/>
                <w:cs/>
              </w:rPr>
              <w:t>42,426,885</w:t>
            </w:r>
          </w:p>
        </w:tc>
      </w:tr>
    </w:tbl>
    <w:p w:rsidR="00B10A46" w:rsidRPr="00135AD5" w:rsidRDefault="00B10A46" w:rsidP="00135AD5">
      <w:pPr>
        <w:spacing w:before="240" w:line="300" w:lineRule="exact"/>
        <w:ind w:right="-187"/>
        <w:jc w:val="right"/>
        <w:rPr>
          <w:rFonts w:ascii="AngsanaUPC" w:hAnsi="AngsanaUPC" w:cs="AngsanaUPC"/>
        </w:rPr>
      </w:pPr>
      <w:r w:rsidRPr="00135AD5">
        <w:rPr>
          <w:rFonts w:ascii="AngsanaUPC" w:hAnsi="AngsanaUPC" w:cs="AngsanaUPC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25"/>
        <w:gridCol w:w="1125"/>
        <w:gridCol w:w="1125"/>
        <w:gridCol w:w="1125"/>
        <w:gridCol w:w="1125"/>
        <w:gridCol w:w="45"/>
        <w:gridCol w:w="1080"/>
      </w:tblGrid>
      <w:tr w:rsidR="00B10A46" w:rsidRPr="00135AD5" w:rsidTr="00746B4E">
        <w:tc>
          <w:tcPr>
            <w:tcW w:w="2520" w:type="dxa"/>
            <w:vAlign w:val="bottom"/>
          </w:tcPr>
          <w:p w:rsidR="00B10A46" w:rsidRPr="00135AD5" w:rsidRDefault="00B10A46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6750" w:type="dxa"/>
            <w:gridSpan w:val="7"/>
            <w:vAlign w:val="bottom"/>
          </w:tcPr>
          <w:p w:rsidR="00B10A46" w:rsidRPr="00135AD5" w:rsidRDefault="00B10A46" w:rsidP="00135AD5">
            <w:pPr>
              <w:pBdr>
                <w:bottom w:val="single" w:sz="4" w:space="1" w:color="auto"/>
              </w:pBdr>
              <w:spacing w:line="300" w:lineRule="exact"/>
              <w:ind w:right="-94"/>
              <w:jc w:val="center"/>
              <w:rPr>
                <w:rFonts w:ascii="AngsanaUPC" w:hAnsi="AngsanaUPC" w:cs="AngsanaUPC"/>
                <w:cs/>
              </w:rPr>
            </w:pPr>
            <w:r w:rsidRPr="00135AD5">
              <w:rPr>
                <w:rFonts w:ascii="AngsanaUPC" w:hAnsi="AngsanaUPC" w:cs="AngsanaUPC"/>
                <w:cs/>
              </w:rPr>
              <w:t xml:space="preserve">สำหรับปีสิ้นสุดวันที่ </w:t>
            </w:r>
            <w:r w:rsidRPr="00135AD5">
              <w:rPr>
                <w:rFonts w:ascii="AngsanaUPC" w:hAnsi="AngsanaUPC" w:cs="AngsanaUPC"/>
              </w:rPr>
              <w:t>31</w:t>
            </w:r>
            <w:r w:rsidRPr="00135AD5">
              <w:rPr>
                <w:rFonts w:ascii="AngsanaUPC" w:hAnsi="AngsanaUPC" w:cs="AngsanaUPC"/>
                <w:cs/>
              </w:rPr>
              <w:t xml:space="preserve"> ธันวาคม </w:t>
            </w:r>
            <w:r w:rsidRPr="00135AD5">
              <w:rPr>
                <w:rFonts w:ascii="AngsanaUPC" w:hAnsi="AngsanaUPC" w:cs="AngsanaUPC"/>
              </w:rPr>
              <w:t>255</w:t>
            </w:r>
            <w:r w:rsidR="00202487" w:rsidRPr="00135AD5">
              <w:rPr>
                <w:rFonts w:ascii="AngsanaUPC" w:hAnsi="AngsanaUPC" w:cs="AngsanaUPC"/>
              </w:rPr>
              <w:t>9</w:t>
            </w:r>
          </w:p>
        </w:tc>
      </w:tr>
      <w:tr w:rsidR="00B10A46" w:rsidRPr="00135AD5" w:rsidTr="00746B4E">
        <w:tc>
          <w:tcPr>
            <w:tcW w:w="2520" w:type="dxa"/>
            <w:vAlign w:val="bottom"/>
          </w:tcPr>
          <w:p w:rsidR="00B10A46" w:rsidRPr="00135AD5" w:rsidRDefault="00B10A46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เครื่องใช้</w:t>
            </w: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เครื่องตกแต่ง</w:t>
            </w: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งานระหว่าง</w:t>
            </w:r>
          </w:p>
        </w:tc>
        <w:tc>
          <w:tcPr>
            <w:tcW w:w="1125" w:type="dxa"/>
            <w:gridSpan w:val="2"/>
            <w:vAlign w:val="bottom"/>
          </w:tcPr>
          <w:p w:rsidR="00B10A46" w:rsidRPr="00135AD5" w:rsidRDefault="00B10A46" w:rsidP="00135AD5">
            <w:pPr>
              <w:tabs>
                <w:tab w:val="left" w:pos="1026"/>
              </w:tabs>
              <w:spacing w:line="300" w:lineRule="exact"/>
              <w:ind w:right="-94"/>
              <w:jc w:val="center"/>
              <w:rPr>
                <w:rFonts w:ascii="AngsanaUPC" w:hAnsi="AngsanaUPC" w:cs="AngsanaUPC"/>
              </w:rPr>
            </w:pPr>
          </w:p>
        </w:tc>
      </w:tr>
      <w:tr w:rsidR="00B10A46" w:rsidRPr="00135AD5" w:rsidTr="00746B4E">
        <w:tc>
          <w:tcPr>
            <w:tcW w:w="2520" w:type="dxa"/>
            <w:vAlign w:val="bottom"/>
          </w:tcPr>
          <w:p w:rsidR="00B10A46" w:rsidRPr="00135AD5" w:rsidRDefault="00B10A46" w:rsidP="00135AD5">
            <w:pPr>
              <w:tabs>
                <w:tab w:val="left" w:pos="900"/>
              </w:tabs>
              <w:spacing w:line="300" w:lineRule="exact"/>
              <w:ind w:left="600" w:hanging="600"/>
              <w:jc w:val="center"/>
              <w:rPr>
                <w:rFonts w:ascii="AngsanaUPC" w:eastAsia="Angsana New" w:hAnsi="AngsanaUPC" w:cs="AngsanaUPC"/>
              </w:rPr>
            </w:pP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อาคารชุด</w:t>
            </w: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สำนักงาน</w:t>
            </w: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และติดตั้ง</w:t>
            </w: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ยานพาหนะ</w:t>
            </w: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  <w:cs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ติดตั้ง</w:t>
            </w:r>
          </w:p>
        </w:tc>
        <w:tc>
          <w:tcPr>
            <w:tcW w:w="1125" w:type="dxa"/>
            <w:gridSpan w:val="2"/>
            <w:vAlign w:val="bottom"/>
          </w:tcPr>
          <w:p w:rsidR="00B10A46" w:rsidRPr="00135AD5" w:rsidRDefault="00B10A46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right="-94"/>
              <w:jc w:val="center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รวม</w:t>
            </w:r>
          </w:p>
        </w:tc>
      </w:tr>
      <w:tr w:rsidR="00B10A46" w:rsidRPr="00135AD5" w:rsidTr="00746B4E">
        <w:tc>
          <w:tcPr>
            <w:tcW w:w="2520" w:type="dxa"/>
            <w:vAlign w:val="bottom"/>
          </w:tcPr>
          <w:p w:rsidR="00B10A46" w:rsidRPr="00135AD5" w:rsidRDefault="00B10A46" w:rsidP="00135AD5">
            <w:pPr>
              <w:spacing w:line="300" w:lineRule="exact"/>
              <w:ind w:left="600" w:hanging="600"/>
              <w:rPr>
                <w:rFonts w:ascii="AngsanaUPC" w:hAnsi="AngsanaUPC" w:cs="AngsanaUPC"/>
                <w:b/>
                <w:bCs/>
              </w:rPr>
            </w:pPr>
            <w:r w:rsidRPr="00135AD5">
              <w:rPr>
                <w:rFonts w:ascii="AngsanaUPC" w:eastAsia="Angsana New" w:hAnsi="AngsanaUPC" w:cs="AngsanaUPC"/>
                <w:b/>
                <w:bCs/>
                <w:cs/>
              </w:rPr>
              <w:t>ราคาทุน</w:t>
            </w: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:rsidR="00B10A46" w:rsidRPr="00135AD5" w:rsidRDefault="00B10A46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B10A46" w:rsidRPr="00135AD5" w:rsidRDefault="00B10A46" w:rsidP="00135AD5">
            <w:pPr>
              <w:spacing w:line="300" w:lineRule="exact"/>
              <w:ind w:right="-94"/>
              <w:rPr>
                <w:rFonts w:ascii="AngsanaUPC" w:hAnsi="AngsanaUPC" w:cs="AngsanaUPC"/>
                <w:b/>
                <w:bCs/>
              </w:rPr>
            </w:pP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135AD5">
              <w:rPr>
                <w:rFonts w:ascii="AngsanaUPC" w:eastAsia="Angsana New" w:hAnsi="AngsanaUPC" w:cs="AngsanaUPC"/>
              </w:rPr>
              <w:t xml:space="preserve"> 255</w:t>
            </w:r>
            <w:r w:rsidR="008D7197" w:rsidRPr="00135AD5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22,704,701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244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038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739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142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462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531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48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285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980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735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851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458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227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802</w:t>
            </w: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  <w:cs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44,603,337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3,752,334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24,719,159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73,074,830</w:t>
            </w: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hAnsi="AngsanaUPC" w:cs="AngsanaUPC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14,380,182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3,965,374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24,374,034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42,719,590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hAnsi="AngsanaUPC" w:cs="AngsanaUPC"/>
                <w:cs/>
              </w:rPr>
              <w:t>โอนเข้า/โอนออก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2,457,014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22,997,996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25,455,010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31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135AD5">
              <w:rPr>
                <w:rFonts w:ascii="AngsanaUPC" w:eastAsia="Angsana New" w:hAnsi="AngsanaUPC" w:cs="AngsanaUPC"/>
              </w:rPr>
              <w:t xml:space="preserve"> 255</w:t>
            </w:r>
            <w:r w:rsidR="008D7197" w:rsidRPr="00135AD5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22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704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701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276,718,908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165,247,487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23,911,946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488,583,042</w:t>
            </w:r>
          </w:p>
        </w:tc>
      </w:tr>
      <w:tr w:rsidR="00202487" w:rsidRPr="00135AD5" w:rsidTr="00746B4E">
        <w:trPr>
          <w:trHeight w:val="235"/>
        </w:trPr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มกราคม</w:t>
            </w:r>
            <w:r w:rsidRPr="00135AD5">
              <w:rPr>
                <w:rFonts w:ascii="AngsanaUPC" w:eastAsia="Angsana New" w:hAnsi="AngsanaUPC" w:cs="AngsanaUPC"/>
              </w:rPr>
              <w:t xml:space="preserve"> 255</w:t>
            </w:r>
            <w:r w:rsidR="008D7197" w:rsidRPr="00135AD5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jc w:val="righ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18,441,571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jc w:val="righ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203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381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269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119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719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796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24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457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299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22"/>
              </w:tabs>
              <w:spacing w:line="300" w:lineRule="exact"/>
              <w:jc w:val="both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jc w:val="righ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365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999</w:t>
            </w:r>
            <w:r w:rsidRPr="00135AD5">
              <w:rPr>
                <w:rFonts w:ascii="Angsana New" w:eastAsia="Angsana New" w:hAnsi="Angsana New" w:cs="Angsana New"/>
              </w:rPr>
              <w:t>,</w:t>
            </w:r>
            <w:r w:rsidRPr="00135AD5">
              <w:rPr>
                <w:rFonts w:ascii="Angsana New" w:eastAsia="Angsana New" w:hAnsi="Angsana New" w:cs="Angsana New"/>
                <w:cs/>
              </w:rPr>
              <w:t>935</w:t>
            </w: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22,595,314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8,854,631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2,902,388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34,352,333</w:t>
            </w: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746B4E" w:rsidRPr="00135AD5" w:rsidRDefault="00202487" w:rsidP="00135AD5">
            <w:pPr>
              <w:spacing w:line="300" w:lineRule="exact"/>
              <w:ind w:left="162" w:hanging="162"/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/>
                <w:cs/>
              </w:rPr>
              <w:t>ค่าเสื่อมราคาสำหรับส่วน</w:t>
            </w:r>
          </w:p>
          <w:p w:rsidR="00202487" w:rsidRPr="00135AD5" w:rsidRDefault="00746B4E" w:rsidP="00135AD5">
            <w:pPr>
              <w:spacing w:line="300" w:lineRule="exact"/>
              <w:ind w:left="162" w:hanging="162"/>
              <w:rPr>
                <w:rFonts w:ascii="AngsanaUPC" w:hAnsi="AngsanaUPC" w:cs="AngsanaUPC"/>
              </w:rPr>
            </w:pPr>
            <w:r w:rsidRPr="00135AD5">
              <w:rPr>
                <w:rFonts w:ascii="AngsanaUPC" w:hAnsi="AngsanaUPC" w:cs="AngsanaUPC"/>
                <w:cs/>
              </w:rPr>
              <w:tab/>
            </w:r>
            <w:r w:rsidR="00202487" w:rsidRPr="00135AD5">
              <w:rPr>
                <w:rFonts w:ascii="AngsanaUPC" w:hAnsi="AngsanaUPC" w:cs="AngsanaUPC"/>
                <w:cs/>
              </w:rPr>
              <w:t>ที่ตัดจำหน่าย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14,354,998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3,516,017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24,374,024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</w:rPr>
              <w:t>42,245,039</w:t>
            </w:r>
            <w:r w:rsidRPr="00135AD5">
              <w:rPr>
                <w:rFonts w:ascii="Angsana New" w:eastAsia="Angsana New" w:hAnsi="Angsana New" w:cs="Angsana New"/>
                <w:cs/>
              </w:rPr>
              <w:t>)</w:t>
            </w: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tabs>
                <w:tab w:val="left" w:pos="900"/>
                <w:tab w:val="left" w:pos="2790"/>
                <w:tab w:val="decimal" w:pos="3600"/>
                <w:tab w:val="left" w:pos="4500"/>
                <w:tab w:val="decimal" w:pos="5220"/>
                <w:tab w:val="left" w:pos="5490"/>
                <w:tab w:val="decimal" w:pos="6210"/>
                <w:tab w:val="left" w:pos="6750"/>
                <w:tab w:val="decimal" w:pos="7470"/>
                <w:tab w:val="left" w:pos="7830"/>
                <w:tab w:val="decimal" w:pos="8640"/>
              </w:tabs>
              <w:spacing w:line="300" w:lineRule="exact"/>
              <w:ind w:left="600" w:hanging="600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31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135AD5">
              <w:rPr>
                <w:rFonts w:ascii="AngsanaUPC" w:eastAsia="Angsana New" w:hAnsi="AngsanaUPC" w:cs="AngsanaUPC"/>
              </w:rPr>
              <w:t xml:space="preserve"> 255</w:t>
            </w:r>
            <w:r w:rsidR="008D7197" w:rsidRPr="00135AD5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18,441,571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211,621,585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125,058,410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2,985,663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single" w:sz="6" w:space="1" w:color="auto"/>
              </w:pBd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358,107,229</w:t>
            </w: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</w:p>
        </w:tc>
      </w:tr>
      <w:tr w:rsidR="00202487" w:rsidRPr="00135AD5" w:rsidTr="00746B4E">
        <w:tc>
          <w:tcPr>
            <w:tcW w:w="2520" w:type="dxa"/>
            <w:vAlign w:val="bottom"/>
          </w:tcPr>
          <w:p w:rsidR="00202487" w:rsidRPr="00135AD5" w:rsidRDefault="00202487" w:rsidP="00135AD5">
            <w:pPr>
              <w:spacing w:line="300" w:lineRule="exact"/>
              <w:jc w:val="thaiDistribute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31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ธันวาคม</w:t>
            </w:r>
            <w:r w:rsidRPr="00135AD5">
              <w:rPr>
                <w:rFonts w:ascii="AngsanaUPC" w:eastAsia="Angsana New" w:hAnsi="AngsanaUPC" w:cs="AngsanaUPC"/>
              </w:rPr>
              <w:t xml:space="preserve"> 255</w:t>
            </w:r>
            <w:r w:rsidR="008D7197" w:rsidRPr="00135AD5">
              <w:rPr>
                <w:rFonts w:ascii="AngsanaUPC" w:eastAsia="Angsana New" w:hAnsi="AngsanaUPC" w:cs="AngsanaUPC"/>
              </w:rPr>
              <w:t>9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4,263,130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65,097,323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40,189,077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20,926,283</w:t>
            </w:r>
          </w:p>
        </w:tc>
        <w:tc>
          <w:tcPr>
            <w:tcW w:w="1125" w:type="dxa"/>
            <w:vAlign w:val="bottom"/>
          </w:tcPr>
          <w:p w:rsidR="00202487" w:rsidRPr="00135AD5" w:rsidRDefault="00202487" w:rsidP="00135AD5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202487" w:rsidRPr="00135AD5" w:rsidRDefault="00202487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Angsana New" w:eastAsia="Angsana New" w:hAnsi="Angsana New" w:cs="Angsana New"/>
              </w:rPr>
            </w:pPr>
            <w:r w:rsidRPr="00135AD5">
              <w:rPr>
                <w:rFonts w:ascii="Angsana New" w:eastAsia="Angsana New" w:hAnsi="Angsana New" w:cs="Angsana New"/>
              </w:rPr>
              <w:t>130,475,813</w:t>
            </w:r>
          </w:p>
        </w:tc>
      </w:tr>
      <w:tr w:rsidR="00E56024" w:rsidRPr="00135AD5" w:rsidTr="00746B4E">
        <w:trPr>
          <w:trHeight w:val="323"/>
        </w:trPr>
        <w:tc>
          <w:tcPr>
            <w:tcW w:w="8190" w:type="dxa"/>
            <w:gridSpan w:val="7"/>
            <w:vAlign w:val="bottom"/>
          </w:tcPr>
          <w:p w:rsidR="00E56024" w:rsidRPr="00135AD5" w:rsidRDefault="00E56024" w:rsidP="00135AD5">
            <w:pPr>
              <w:spacing w:line="300" w:lineRule="exact"/>
              <w:ind w:right="-94"/>
              <w:rPr>
                <w:rFonts w:ascii="AngsanaUPC" w:hAnsi="AngsanaUPC" w:cs="AngsanaUPC"/>
              </w:rPr>
            </w:pPr>
            <w:r w:rsidRPr="00135AD5">
              <w:rPr>
                <w:rFonts w:ascii="AngsanaUPC" w:eastAsia="Angsana New" w:hAnsi="AngsanaUPC" w:cs="AngsanaUPC"/>
                <w:cs/>
              </w:rPr>
              <w:t>ค่าเสื่อมราคาสำหรับ</w:t>
            </w:r>
            <w:r w:rsidRPr="00135AD5">
              <w:rPr>
                <w:rFonts w:ascii="AngsanaUPC" w:eastAsia="Angsana New" w:hAnsi="AngsanaUPC" w:cs="AngsanaUPC" w:hint="cs"/>
                <w:cs/>
              </w:rPr>
              <w:t>ปี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สิ้นสุดวันที่ </w:t>
            </w:r>
            <w:r w:rsidRPr="00135AD5">
              <w:rPr>
                <w:rFonts w:ascii="AngsanaUPC" w:eastAsia="Angsana New" w:hAnsi="AngsanaUPC" w:cs="AngsanaUPC"/>
              </w:rPr>
              <w:t>31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Pr="00135AD5">
              <w:rPr>
                <w:rFonts w:ascii="AngsanaUPC" w:eastAsia="Angsana New" w:hAnsi="AngsanaUPC" w:cs="AngsanaUPC" w:hint="cs"/>
                <w:cs/>
              </w:rPr>
              <w:t>ธันวาคม</w:t>
            </w:r>
            <w:r w:rsidRPr="00135AD5">
              <w:rPr>
                <w:rFonts w:ascii="AngsanaUPC" w:eastAsia="Angsana New" w:hAnsi="AngsanaUPC" w:cs="AngsanaUPC"/>
                <w:cs/>
              </w:rPr>
              <w:t xml:space="preserve"> </w:t>
            </w:r>
            <w:r w:rsidRPr="00135AD5">
              <w:rPr>
                <w:rFonts w:ascii="AngsanaUPC" w:eastAsia="Angsana New" w:hAnsi="AngsanaUPC" w:cs="AngsanaUPC"/>
              </w:rPr>
              <w:t>25</w:t>
            </w:r>
            <w:r w:rsidRPr="00135AD5">
              <w:rPr>
                <w:rFonts w:ascii="AngsanaUPC" w:eastAsia="Angsana New" w:hAnsi="AngsanaUPC" w:cs="AngsanaUPC" w:hint="cs"/>
                <w:cs/>
              </w:rPr>
              <w:t>59</w:t>
            </w:r>
          </w:p>
        </w:tc>
        <w:tc>
          <w:tcPr>
            <w:tcW w:w="1080" w:type="dxa"/>
            <w:vAlign w:val="bottom"/>
          </w:tcPr>
          <w:p w:rsidR="00E56024" w:rsidRPr="00135AD5" w:rsidRDefault="00E56024" w:rsidP="00135AD5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94"/>
              <w:rPr>
                <w:rFonts w:ascii="AngsanaUPC" w:eastAsia="Angsana New" w:hAnsi="AngsanaUPC" w:cs="AngsanaUPC"/>
              </w:rPr>
            </w:pPr>
            <w:r w:rsidRPr="00135AD5">
              <w:rPr>
                <w:rFonts w:ascii="AngsanaUPC" w:eastAsia="Angsana New" w:hAnsi="AngsanaUPC" w:cs="AngsanaUPC"/>
              </w:rPr>
              <w:t>34,352,333</w:t>
            </w:r>
          </w:p>
        </w:tc>
      </w:tr>
    </w:tbl>
    <w:p w:rsidR="004E4DE5" w:rsidRPr="00135AD5" w:rsidRDefault="001A0609" w:rsidP="00135A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21C84" w:rsidRPr="00135AD5">
        <w:rPr>
          <w:rFonts w:ascii="Angsana New" w:hAnsi="Angsana New" w:cs="Angsana New"/>
          <w:sz w:val="32"/>
          <w:szCs w:val="32"/>
        </w:rPr>
        <w:t>31</w:t>
      </w:r>
      <w:r w:rsidR="005340E4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21C84" w:rsidRPr="00135A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B1444" w:rsidRPr="00135AD5">
        <w:rPr>
          <w:rFonts w:ascii="Angsana New" w:hAnsi="Angsana New" w:cs="Angsana New"/>
          <w:sz w:val="32"/>
          <w:szCs w:val="32"/>
        </w:rPr>
        <w:t xml:space="preserve"> 25</w:t>
      </w:r>
      <w:r w:rsidR="008D7197" w:rsidRPr="00135AD5">
        <w:rPr>
          <w:rFonts w:ascii="Angsana New" w:hAnsi="Angsana New" w:cs="Angsana New"/>
          <w:sz w:val="32"/>
          <w:szCs w:val="32"/>
        </w:rPr>
        <w:t>60</w:t>
      </w:r>
      <w:r w:rsidR="007B1444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135AD5">
        <w:rPr>
          <w:rFonts w:ascii="Angsana New" w:hAnsi="Angsana New" w:cs="Angsana New"/>
          <w:sz w:val="32"/>
          <w:szCs w:val="32"/>
          <w:cs/>
        </w:rPr>
        <w:t>บริษัทฯมี</w:t>
      </w:r>
      <w:r w:rsidR="00263BC5" w:rsidRPr="00135AD5">
        <w:rPr>
          <w:rFonts w:ascii="Angsana New" w:hAnsi="Angsana New" w:cs="Angsana New" w:hint="cs"/>
          <w:sz w:val="32"/>
          <w:szCs w:val="32"/>
          <w:cs/>
        </w:rPr>
        <w:t>อาคารและอุปกรณ์</w:t>
      </w:r>
      <w:r w:rsidR="004E4DE5" w:rsidRPr="00135AD5">
        <w:rPr>
          <w:rFonts w:ascii="Angsana New" w:hAnsi="Angsana New" w:cs="Angsana New"/>
          <w:sz w:val="32"/>
          <w:szCs w:val="32"/>
          <w:cs/>
        </w:rPr>
        <w:t>ซึ่งตัดค่าเสื่อมราคาหมดแล้วแต่ยังใช้งานอยู่ โดยราคาทุนก่อนหักค่าเสื่อมราคาสะสมของสินทรัพย์ดังกล่าวมีจำนวนเงินประมาณ</w:t>
      </w:r>
      <w:r w:rsidR="0066407A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E13967" w:rsidRPr="00135AD5">
        <w:rPr>
          <w:rFonts w:ascii="Angsana New" w:hAnsi="Angsana New" w:cs="Angsana New"/>
          <w:sz w:val="32"/>
          <w:szCs w:val="32"/>
        </w:rPr>
        <w:t>314</w:t>
      </w:r>
      <w:r w:rsidR="007577AC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135AD5">
        <w:rPr>
          <w:rFonts w:ascii="Angsana New" w:hAnsi="Angsana New" w:cs="Angsana New"/>
          <w:sz w:val="32"/>
          <w:szCs w:val="32"/>
          <w:cs/>
        </w:rPr>
        <w:t>ล้านบาท (</w:t>
      </w:r>
      <w:r w:rsidR="007B1444" w:rsidRPr="00135AD5">
        <w:rPr>
          <w:rFonts w:ascii="Angsana New" w:hAnsi="Angsana New" w:cs="Angsana New"/>
          <w:sz w:val="32"/>
          <w:szCs w:val="32"/>
        </w:rPr>
        <w:t>31</w:t>
      </w:r>
      <w:r w:rsidR="005340E4" w:rsidRPr="00135AD5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7B1444" w:rsidRPr="00135AD5">
        <w:rPr>
          <w:rFonts w:ascii="Angsana New" w:hAnsi="Angsana New" w:cs="Angsana New"/>
          <w:sz w:val="32"/>
          <w:szCs w:val="32"/>
        </w:rPr>
        <w:t xml:space="preserve"> 255</w:t>
      </w:r>
      <w:r w:rsidR="008D7197" w:rsidRPr="00135AD5">
        <w:rPr>
          <w:rFonts w:ascii="Angsana New" w:hAnsi="Angsana New" w:cs="Angsana New"/>
          <w:sz w:val="32"/>
          <w:szCs w:val="32"/>
        </w:rPr>
        <w:t>9</w:t>
      </w:r>
      <w:r w:rsidR="00146D24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7B1444" w:rsidRPr="00135AD5">
        <w:rPr>
          <w:rFonts w:ascii="Angsana New" w:hAnsi="Angsana New" w:cs="Angsana New"/>
          <w:sz w:val="32"/>
          <w:szCs w:val="32"/>
          <w:cs/>
        </w:rPr>
        <w:t>:</w:t>
      </w:r>
      <w:r w:rsidR="004E4DE5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7170C8" w:rsidRPr="00135AD5">
        <w:rPr>
          <w:rFonts w:ascii="Angsana New" w:hAnsi="Angsana New" w:cs="Angsana New"/>
          <w:sz w:val="32"/>
          <w:szCs w:val="32"/>
        </w:rPr>
        <w:t>3</w:t>
      </w:r>
      <w:r w:rsidR="008D7197" w:rsidRPr="00135AD5">
        <w:rPr>
          <w:rFonts w:ascii="Angsana New" w:hAnsi="Angsana New" w:cs="Angsana New"/>
          <w:sz w:val="32"/>
          <w:szCs w:val="32"/>
        </w:rPr>
        <w:t>0</w:t>
      </w:r>
      <w:r w:rsidR="0078611A" w:rsidRPr="00135AD5">
        <w:rPr>
          <w:rFonts w:ascii="Angsana New" w:hAnsi="Angsana New" w:cs="Angsana New"/>
          <w:sz w:val="32"/>
          <w:szCs w:val="32"/>
        </w:rPr>
        <w:t>4</w:t>
      </w:r>
      <w:r w:rsidR="005340E4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4E4DE5" w:rsidRPr="00135AD5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746B4E" w:rsidRPr="00135AD5" w:rsidRDefault="00746B4E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4E4DE5" w:rsidRPr="00135AD5" w:rsidRDefault="00FE50E9" w:rsidP="00135AD5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4E4DE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E4DE5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40069D" w:rsidRPr="00135AD5" w:rsidRDefault="004E4DE5" w:rsidP="00135AD5">
      <w:pPr>
        <w:jc w:val="right"/>
        <w:rPr>
          <w:rFonts w:ascii="Angsana New" w:hAnsi="Angsana New" w:cs="Angsana New"/>
          <w:sz w:val="26"/>
          <w:szCs w:val="26"/>
        </w:rPr>
      </w:pPr>
      <w:r w:rsidRPr="00135AD5">
        <w:rPr>
          <w:rFonts w:ascii="Angsana New" w:hAnsi="Angsana New" w:cs="Angsana New"/>
          <w:spacing w:val="-6"/>
          <w:sz w:val="26"/>
          <w:szCs w:val="26"/>
        </w:rPr>
        <w:tab/>
      </w:r>
      <w:r w:rsidR="0040069D" w:rsidRPr="00135AD5">
        <w:rPr>
          <w:rFonts w:ascii="Angsana New" w:hAnsi="Angsana New" w:cs="Angsana New"/>
          <w:sz w:val="26"/>
          <w:szCs w:val="26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7"/>
        <w:gridCol w:w="1350"/>
        <w:gridCol w:w="1170"/>
        <w:gridCol w:w="1125"/>
        <w:gridCol w:w="1122"/>
        <w:gridCol w:w="1122"/>
        <w:gridCol w:w="1134"/>
      </w:tblGrid>
      <w:tr w:rsidR="0040069D" w:rsidRPr="00135AD5" w:rsidTr="00F42B1A">
        <w:tc>
          <w:tcPr>
            <w:tcW w:w="2157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5"/>
            <w:vAlign w:val="bottom"/>
          </w:tcPr>
          <w:p w:rsidR="0040069D" w:rsidRPr="00135AD5" w:rsidRDefault="0047614B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  <w:r w:rsidR="00920E09"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FE50E9" w:rsidRPr="00135AD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20E09" w:rsidRPr="00135AD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20E09"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FE50E9" w:rsidRPr="00135AD5">
              <w:rPr>
                <w:rFonts w:ascii="Angsana New" w:hAnsi="Angsana New" w:cs="Angsana New"/>
                <w:sz w:val="26"/>
                <w:szCs w:val="26"/>
              </w:rPr>
              <w:t xml:space="preserve"> 25</w:t>
            </w:r>
            <w:r w:rsidR="00BF03FE" w:rsidRPr="00135AD5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40069D" w:rsidRPr="00135AD5" w:rsidTr="00F42B1A">
        <w:tc>
          <w:tcPr>
            <w:tcW w:w="2157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40069D" w:rsidRPr="00135AD5" w:rsidRDefault="0040069D" w:rsidP="00135AD5">
            <w:pPr>
              <w:ind w:lef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34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0069D" w:rsidRPr="00135AD5" w:rsidTr="00F42B1A">
        <w:tc>
          <w:tcPr>
            <w:tcW w:w="2157" w:type="dxa"/>
            <w:vAlign w:val="bottom"/>
          </w:tcPr>
          <w:p w:rsidR="0040069D" w:rsidRPr="00135AD5" w:rsidRDefault="0040069D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0069D" w:rsidRPr="00135AD5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40069D" w:rsidRPr="00135AD5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ต้น</w:t>
            </w:r>
            <w:r w:rsidR="004014F2"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40069D" w:rsidRPr="00135AD5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40069D" w:rsidRPr="00135AD5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40069D" w:rsidRPr="00135AD5" w:rsidRDefault="0040069D" w:rsidP="00135AD5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40069D" w:rsidRPr="00135AD5" w:rsidRDefault="0040069D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ปลาย</w:t>
            </w:r>
            <w:r w:rsidR="004014F2"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</w:tr>
      <w:tr w:rsidR="00AE3F56" w:rsidRPr="00135AD5" w:rsidTr="00F42B1A">
        <w:tc>
          <w:tcPr>
            <w:tcW w:w="2157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50" w:type="dxa"/>
            <w:vAlign w:val="bottom"/>
          </w:tcPr>
          <w:p w:rsidR="00AE3F56" w:rsidRPr="00135AD5" w:rsidRDefault="00E13967" w:rsidP="00135AD5">
            <w:pPr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  <w:r w:rsidR="00AE3F56"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–</w:t>
            </w:r>
            <w:r w:rsidR="00AE3F56"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84</w:t>
            </w:r>
            <w:r w:rsidR="00AE3F56"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22,582,992</w:t>
            </w:r>
          </w:p>
        </w:tc>
        <w:tc>
          <w:tcPr>
            <w:tcW w:w="1125" w:type="dxa"/>
            <w:vAlign w:val="bottom"/>
          </w:tcPr>
          <w:p w:rsidR="00AE3F56" w:rsidRPr="00135AD5" w:rsidRDefault="00E13967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858,173</w:t>
            </w:r>
          </w:p>
        </w:tc>
        <w:tc>
          <w:tcPr>
            <w:tcW w:w="1122" w:type="dxa"/>
            <w:vAlign w:val="bottom"/>
          </w:tcPr>
          <w:p w:rsidR="00AE3F56" w:rsidRPr="00135AD5" w:rsidRDefault="00E13967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E13967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AE3F56" w:rsidRPr="00135AD5" w:rsidRDefault="00E13967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23,441,165</w:t>
            </w:r>
          </w:p>
        </w:tc>
      </w:tr>
      <w:tr w:rsidR="00AE3F56" w:rsidRPr="00135AD5" w:rsidTr="00F42B1A">
        <w:tc>
          <w:tcPr>
            <w:tcW w:w="2157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50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2,557,097</w:t>
            </w:r>
          </w:p>
        </w:tc>
        <w:tc>
          <w:tcPr>
            <w:tcW w:w="1125" w:type="dxa"/>
            <w:vAlign w:val="bottom"/>
          </w:tcPr>
          <w:p w:rsidR="00AE3F56" w:rsidRPr="00135AD5" w:rsidRDefault="00E13967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3,</w:t>
            </w:r>
            <w:r w:rsidR="004E3D35" w:rsidRPr="00135AD5">
              <w:rPr>
                <w:rFonts w:ascii="Angsana New" w:eastAsia="Angsana New" w:hAnsi="Angsana New" w:cs="Angsana New"/>
                <w:sz w:val="26"/>
                <w:szCs w:val="26"/>
              </w:rPr>
              <w:t>111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4E3D35" w:rsidRPr="00135AD5">
              <w:rPr>
                <w:rFonts w:ascii="Angsana New" w:eastAsia="Angsana New" w:hAnsi="Angsana New" w:cs="Angsana New"/>
                <w:sz w:val="26"/>
                <w:szCs w:val="26"/>
              </w:rPr>
              <w:t>496</w:t>
            </w:r>
          </w:p>
        </w:tc>
        <w:tc>
          <w:tcPr>
            <w:tcW w:w="1122" w:type="dxa"/>
            <w:vAlign w:val="bottom"/>
          </w:tcPr>
          <w:p w:rsidR="00AE3F56" w:rsidRPr="00135AD5" w:rsidRDefault="00E13967" w:rsidP="00135AD5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4E3D35" w:rsidP="00135AD5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AE3F56" w:rsidRPr="00135AD5" w:rsidRDefault="00E13967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5,592,658</w:t>
            </w:r>
          </w:p>
        </w:tc>
      </w:tr>
      <w:tr w:rsidR="00AE3F56" w:rsidRPr="00135AD5" w:rsidTr="00F42B1A">
        <w:tc>
          <w:tcPr>
            <w:tcW w:w="2157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50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25,140,089</w:t>
            </w:r>
          </w:p>
        </w:tc>
        <w:tc>
          <w:tcPr>
            <w:tcW w:w="1125" w:type="dxa"/>
            <w:vAlign w:val="bottom"/>
          </w:tcPr>
          <w:p w:rsidR="00AE3F56" w:rsidRPr="00135AD5" w:rsidRDefault="00E13967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3,</w:t>
            </w:r>
            <w:r w:rsidR="004E3D35" w:rsidRPr="00135AD5">
              <w:rPr>
                <w:rFonts w:ascii="Angsana New" w:eastAsia="Angsana New" w:hAnsi="Angsana New" w:cs="Angsana New"/>
                <w:sz w:val="26"/>
                <w:szCs w:val="26"/>
              </w:rPr>
              <w:t>969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4E3D35" w:rsidRPr="00135AD5">
              <w:rPr>
                <w:rFonts w:ascii="Angsana New" w:eastAsia="Angsana New" w:hAnsi="Angsana New" w:cs="Angsana New"/>
                <w:sz w:val="26"/>
                <w:szCs w:val="26"/>
              </w:rPr>
              <w:t>669</w:t>
            </w:r>
          </w:p>
        </w:tc>
        <w:tc>
          <w:tcPr>
            <w:tcW w:w="1122" w:type="dxa"/>
            <w:vAlign w:val="bottom"/>
          </w:tcPr>
          <w:p w:rsidR="00AE3F56" w:rsidRPr="00135AD5" w:rsidRDefault="00E13967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4E3D35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AE3F56" w:rsidRPr="00135AD5" w:rsidRDefault="00E13967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29,033,823</w:t>
            </w:r>
          </w:p>
        </w:tc>
      </w:tr>
      <w:tr w:rsidR="00AE3F56" w:rsidRPr="00135AD5" w:rsidTr="00F42B1A">
        <w:tc>
          <w:tcPr>
            <w:tcW w:w="2157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50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12,441,979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AE3F56" w:rsidRPr="00135AD5" w:rsidRDefault="00E13967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E13967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3,664,416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Pr="00135AD5" w:rsidRDefault="00E13967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:rsidR="00AE3F56" w:rsidRPr="00135AD5" w:rsidRDefault="00E13967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16,106,395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E3F56" w:rsidRPr="00135AD5" w:rsidTr="00F42B1A">
        <w:tc>
          <w:tcPr>
            <w:tcW w:w="2157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50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12,698,110</w:t>
            </w:r>
          </w:p>
        </w:tc>
        <w:tc>
          <w:tcPr>
            <w:tcW w:w="1125" w:type="dxa"/>
            <w:vAlign w:val="bottom"/>
          </w:tcPr>
          <w:p w:rsidR="00AE3F56" w:rsidRPr="00135AD5" w:rsidRDefault="00E13967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3,</w:t>
            </w:r>
            <w:r w:rsidR="004E3D35" w:rsidRPr="00135AD5">
              <w:rPr>
                <w:rFonts w:ascii="Angsana New" w:eastAsia="Angsana New" w:hAnsi="Angsana New" w:cs="Angsana New"/>
                <w:sz w:val="26"/>
                <w:szCs w:val="26"/>
              </w:rPr>
              <w:t>969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4E3D35" w:rsidRPr="00135AD5">
              <w:rPr>
                <w:rFonts w:ascii="Angsana New" w:eastAsia="Angsana New" w:hAnsi="Angsana New" w:cs="Angsana New"/>
                <w:sz w:val="26"/>
                <w:szCs w:val="26"/>
              </w:rPr>
              <w:t>669</w:t>
            </w:r>
          </w:p>
        </w:tc>
        <w:tc>
          <w:tcPr>
            <w:tcW w:w="1122" w:type="dxa"/>
            <w:vAlign w:val="bottom"/>
          </w:tcPr>
          <w:p w:rsidR="00AE3F56" w:rsidRPr="00135AD5" w:rsidRDefault="00E13967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3,664,416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Pr="00135AD5" w:rsidRDefault="004E3D35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75,935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AE3F56" w:rsidRPr="00135AD5" w:rsidRDefault="00E13967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12,927,428</w:t>
            </w:r>
          </w:p>
        </w:tc>
      </w:tr>
      <w:tr w:rsidR="00F854FE" w:rsidRPr="00135AD5" w:rsidTr="00F42B1A">
        <w:tc>
          <w:tcPr>
            <w:tcW w:w="4677" w:type="dxa"/>
            <w:gridSpan w:val="3"/>
            <w:vAlign w:val="bottom"/>
          </w:tcPr>
          <w:p w:rsidR="00F854FE" w:rsidRPr="00135AD5" w:rsidRDefault="00920E09" w:rsidP="00135AD5">
            <w:pPr>
              <w:tabs>
                <w:tab w:val="decimal" w:pos="9"/>
              </w:tabs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ค่าตัดจำหน่าย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ปี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สิ้นสุดวันที่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 xml:space="preserve"> 31 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F854FE" w:rsidRPr="00135AD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E167AC" w:rsidRPr="00135AD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125" w:type="dxa"/>
            <w:vAlign w:val="bottom"/>
          </w:tcPr>
          <w:p w:rsidR="00F854FE" w:rsidRPr="00135AD5" w:rsidRDefault="00F854FE" w:rsidP="00135AD5">
            <w:pPr>
              <w:tabs>
                <w:tab w:val="decimal" w:pos="87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854FE" w:rsidRPr="00135AD5" w:rsidRDefault="00F854FE" w:rsidP="00135AD5">
            <w:pPr>
              <w:tabs>
                <w:tab w:val="decimal" w:pos="81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F854FE" w:rsidRPr="00135AD5" w:rsidRDefault="00F854FE" w:rsidP="00135AD5">
            <w:pPr>
              <w:tabs>
                <w:tab w:val="decimal" w:pos="906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F854FE" w:rsidRPr="00135AD5" w:rsidRDefault="00E13967" w:rsidP="00135AD5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3,664,416</w:t>
            </w:r>
          </w:p>
        </w:tc>
      </w:tr>
    </w:tbl>
    <w:p w:rsidR="00835272" w:rsidRPr="00135AD5" w:rsidRDefault="00F57344" w:rsidP="00135AD5">
      <w:pPr>
        <w:spacing w:before="240"/>
        <w:jc w:val="right"/>
        <w:rPr>
          <w:rFonts w:ascii="Angsana New" w:hAnsi="Angsana New" w:cs="Angsana New"/>
          <w:sz w:val="26"/>
          <w:szCs w:val="26"/>
        </w:rPr>
      </w:pPr>
      <w:r w:rsidRPr="00135AD5">
        <w:rPr>
          <w:rFonts w:ascii="Angsana New" w:hAnsi="Angsana New" w:cs="Angsana New"/>
          <w:sz w:val="26"/>
          <w:szCs w:val="26"/>
          <w:cs/>
        </w:rPr>
        <w:t xml:space="preserve"> </w:t>
      </w:r>
      <w:r w:rsidR="00835272" w:rsidRPr="00135AD5">
        <w:rPr>
          <w:rFonts w:ascii="Angsana New" w:hAnsi="Angsana New" w:cs="Angsana New"/>
          <w:sz w:val="26"/>
          <w:szCs w:val="26"/>
          <w:cs/>
        </w:rPr>
        <w:t>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8"/>
        <w:gridCol w:w="1349"/>
        <w:gridCol w:w="1170"/>
        <w:gridCol w:w="1125"/>
        <w:gridCol w:w="1122"/>
        <w:gridCol w:w="1122"/>
        <w:gridCol w:w="1122"/>
        <w:gridCol w:w="12"/>
      </w:tblGrid>
      <w:tr w:rsidR="00835272" w:rsidRPr="00135AD5" w:rsidTr="00F42B1A">
        <w:trPr>
          <w:gridAfter w:val="1"/>
          <w:wAfter w:w="12" w:type="dxa"/>
        </w:trPr>
        <w:tc>
          <w:tcPr>
            <w:tcW w:w="2158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61" w:type="dxa"/>
            <w:gridSpan w:val="5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A5CD0" w:rsidRPr="00135AD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FA5CD0" w:rsidRPr="00135AD5">
              <w:rPr>
                <w:rFonts w:ascii="Angsana New" w:hAnsi="Angsana New" w:cs="Angsana New"/>
                <w:sz w:val="26"/>
                <w:szCs w:val="26"/>
              </w:rPr>
              <w:t xml:space="preserve"> 255</w:t>
            </w:r>
            <w:r w:rsidR="00BF03FE" w:rsidRPr="00135AD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835272" w:rsidRPr="00135AD5" w:rsidTr="00F42B1A">
        <w:trPr>
          <w:gridAfter w:val="1"/>
          <w:wAfter w:w="12" w:type="dxa"/>
        </w:trPr>
        <w:tc>
          <w:tcPr>
            <w:tcW w:w="2158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อายุการตัด</w:t>
            </w:r>
          </w:p>
        </w:tc>
        <w:tc>
          <w:tcPr>
            <w:tcW w:w="1170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125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เพิ่มขึ้น/</w:t>
            </w:r>
          </w:p>
        </w:tc>
        <w:tc>
          <w:tcPr>
            <w:tcW w:w="1122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2" w:type="dxa"/>
            <w:vAlign w:val="bottom"/>
          </w:tcPr>
          <w:p w:rsidR="00835272" w:rsidRPr="00135AD5" w:rsidRDefault="00835272" w:rsidP="00135AD5">
            <w:pPr>
              <w:ind w:lef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จำหน่าย/</w:t>
            </w:r>
          </w:p>
        </w:tc>
        <w:tc>
          <w:tcPr>
            <w:tcW w:w="1122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835272" w:rsidRPr="00135AD5" w:rsidTr="00F42B1A">
        <w:trPr>
          <w:gridAfter w:val="1"/>
          <w:wAfter w:w="12" w:type="dxa"/>
        </w:trPr>
        <w:tc>
          <w:tcPr>
            <w:tcW w:w="2158" w:type="dxa"/>
            <w:vAlign w:val="bottom"/>
          </w:tcPr>
          <w:p w:rsidR="00835272" w:rsidRPr="00135AD5" w:rsidRDefault="00835272" w:rsidP="00135AD5">
            <w:pPr>
              <w:tabs>
                <w:tab w:val="left" w:pos="720"/>
                <w:tab w:val="left" w:pos="900"/>
              </w:tabs>
              <w:ind w:left="600" w:hanging="6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-7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จำหน่ายคงเหลือ</w:t>
            </w:r>
          </w:p>
        </w:tc>
        <w:tc>
          <w:tcPr>
            <w:tcW w:w="1170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125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122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right="-108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22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122" w:type="dxa"/>
            <w:vAlign w:val="bottom"/>
          </w:tcPr>
          <w:p w:rsidR="00835272" w:rsidRPr="00135AD5" w:rsidRDefault="00835272" w:rsidP="00135AD5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ปลายปี</w:t>
            </w:r>
          </w:p>
        </w:tc>
      </w:tr>
      <w:tr w:rsidR="00AE3F56" w:rsidRPr="00135AD5" w:rsidTr="00F42B1A">
        <w:trPr>
          <w:gridAfter w:val="1"/>
          <w:wAfter w:w="12" w:type="dxa"/>
        </w:trPr>
        <w:tc>
          <w:tcPr>
            <w:tcW w:w="2158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ซอฟท์แวร์คอมพิวเตอร์</w:t>
            </w:r>
          </w:p>
        </w:tc>
        <w:tc>
          <w:tcPr>
            <w:tcW w:w="1349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 xml:space="preserve">0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 xml:space="preserve">85 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19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746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712</w:t>
            </w:r>
          </w:p>
        </w:tc>
        <w:tc>
          <w:tcPr>
            <w:tcW w:w="1125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2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836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280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22,582,992</w:t>
            </w:r>
          </w:p>
        </w:tc>
      </w:tr>
      <w:tr w:rsidR="00AE3F56" w:rsidRPr="00135AD5" w:rsidTr="00F42B1A">
        <w:trPr>
          <w:gridAfter w:val="1"/>
          <w:wAfter w:w="12" w:type="dxa"/>
        </w:trPr>
        <w:tc>
          <w:tcPr>
            <w:tcW w:w="2158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ซอฟท์แวร์ระหว่างติดตั้ง</w:t>
            </w:r>
          </w:p>
        </w:tc>
        <w:tc>
          <w:tcPr>
            <w:tcW w:w="1349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2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644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933</w:t>
            </w:r>
          </w:p>
        </w:tc>
        <w:tc>
          <w:tcPr>
            <w:tcW w:w="1125" w:type="dxa"/>
            <w:vAlign w:val="bottom"/>
          </w:tcPr>
          <w:p w:rsidR="00AE3F56" w:rsidRPr="00135AD5" w:rsidRDefault="00AE3F56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1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240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818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pBdr>
                <w:bottom w:val="single" w:sz="4" w:space="1" w:color="auto"/>
              </w:pBd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1,328,654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2,557,097</w:t>
            </w:r>
          </w:p>
        </w:tc>
      </w:tr>
      <w:tr w:rsidR="00AE3F56" w:rsidRPr="00135AD5" w:rsidTr="00F42B1A">
        <w:trPr>
          <w:gridAfter w:val="1"/>
          <w:wAfter w:w="12" w:type="dxa"/>
        </w:trPr>
        <w:tc>
          <w:tcPr>
            <w:tcW w:w="2158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349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22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391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645</w:t>
            </w:r>
          </w:p>
        </w:tc>
        <w:tc>
          <w:tcPr>
            <w:tcW w:w="1125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077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098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1,328,654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25,140,089</w:t>
            </w:r>
          </w:p>
        </w:tc>
      </w:tr>
      <w:tr w:rsidR="00AE3F56" w:rsidRPr="00135AD5" w:rsidTr="00F42B1A">
        <w:trPr>
          <w:gridAfter w:val="1"/>
          <w:wAfter w:w="12" w:type="dxa"/>
        </w:trPr>
        <w:tc>
          <w:tcPr>
            <w:tcW w:w="2158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หัก: ค่าตัดจำหน่ายสะสม</w:t>
            </w:r>
          </w:p>
        </w:tc>
        <w:tc>
          <w:tcPr>
            <w:tcW w:w="1349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(8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307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284)</w:t>
            </w:r>
          </w:p>
        </w:tc>
        <w:tc>
          <w:tcPr>
            <w:tcW w:w="1125" w:type="dxa"/>
            <w:vAlign w:val="bottom"/>
          </w:tcPr>
          <w:p w:rsidR="00AE3F56" w:rsidRPr="00135AD5" w:rsidRDefault="00AE3F56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134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695)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40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12,441,979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E3F56" w:rsidRPr="00135AD5" w:rsidTr="00F42B1A">
        <w:trPr>
          <w:gridAfter w:val="1"/>
          <w:wAfter w:w="12" w:type="dxa"/>
        </w:trPr>
        <w:tc>
          <w:tcPr>
            <w:tcW w:w="2158" w:type="dxa"/>
            <w:vAlign w:val="bottom"/>
          </w:tcPr>
          <w:p w:rsidR="00AE3F56" w:rsidRPr="00135AD5" w:rsidRDefault="00AE3F56" w:rsidP="00135AD5">
            <w:pPr>
              <w:tabs>
                <w:tab w:val="left" w:pos="720"/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349" w:type="dxa"/>
            <w:vAlign w:val="bottom"/>
          </w:tcPr>
          <w:p w:rsidR="00AE3F56" w:rsidRPr="00135AD5" w:rsidRDefault="00AE3F56" w:rsidP="00135AD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E3F56" w:rsidRPr="00135AD5" w:rsidRDefault="00AE3F56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14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084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361</w:t>
            </w:r>
          </w:p>
        </w:tc>
        <w:tc>
          <w:tcPr>
            <w:tcW w:w="1125" w:type="dxa"/>
            <w:vAlign w:val="bottom"/>
          </w:tcPr>
          <w:p w:rsidR="00AE3F56" w:rsidRPr="00135AD5" w:rsidRDefault="00AE3F56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077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098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134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695)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1,328,654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22" w:type="dxa"/>
            <w:vAlign w:val="bottom"/>
          </w:tcPr>
          <w:p w:rsidR="00AE3F56" w:rsidRPr="00135AD5" w:rsidRDefault="00AE3F56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12,698,110</w:t>
            </w:r>
          </w:p>
        </w:tc>
      </w:tr>
      <w:tr w:rsidR="003E7FF5" w:rsidRPr="00135AD5" w:rsidTr="00F42B1A">
        <w:tc>
          <w:tcPr>
            <w:tcW w:w="4677" w:type="dxa"/>
            <w:gridSpan w:val="3"/>
            <w:vAlign w:val="bottom"/>
          </w:tcPr>
          <w:p w:rsidR="003E7FF5" w:rsidRPr="00135AD5" w:rsidRDefault="003E7FF5" w:rsidP="00135AD5">
            <w:pPr>
              <w:tabs>
                <w:tab w:val="decimal" w:pos="9"/>
              </w:tabs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ค่าตัดจำหน่าย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ปี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สิ้นสุดวันที่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 xml:space="preserve"> 31 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014D4" w:rsidRPr="00135AD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25" w:type="dxa"/>
            <w:vAlign w:val="bottom"/>
          </w:tcPr>
          <w:p w:rsidR="003E7FF5" w:rsidRPr="00135AD5" w:rsidRDefault="003E7FF5" w:rsidP="00135AD5">
            <w:pPr>
              <w:tabs>
                <w:tab w:val="decimal" w:pos="87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3E7FF5" w:rsidRPr="00135AD5" w:rsidRDefault="003E7FF5" w:rsidP="00135AD5">
            <w:pPr>
              <w:tabs>
                <w:tab w:val="decimal" w:pos="810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22" w:type="dxa"/>
            <w:vAlign w:val="bottom"/>
          </w:tcPr>
          <w:p w:rsidR="003E7FF5" w:rsidRPr="00135AD5" w:rsidRDefault="003E7FF5" w:rsidP="00135AD5">
            <w:pPr>
              <w:tabs>
                <w:tab w:val="decimal" w:pos="906"/>
              </w:tabs>
              <w:ind w:left="1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3E7FF5" w:rsidRPr="00135AD5" w:rsidRDefault="00D014D4" w:rsidP="00135AD5">
            <w:pPr>
              <w:pBdr>
                <w:bottom w:val="double" w:sz="4" w:space="1" w:color="auto"/>
              </w:pBdr>
              <w:tabs>
                <w:tab w:val="decimal" w:pos="906"/>
              </w:tabs>
              <w:ind w:left="14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4,134,695</w:t>
            </w:r>
          </w:p>
        </w:tc>
      </w:tr>
    </w:tbl>
    <w:p w:rsidR="00027555" w:rsidRPr="00135AD5" w:rsidRDefault="0045740D" w:rsidP="00135AD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4B1556" w:rsidRPr="00135AD5">
        <w:rPr>
          <w:rFonts w:ascii="Angsana New" w:hAnsi="Angsana New" w:cs="Angsana New"/>
          <w:b/>
          <w:bCs/>
          <w:sz w:val="32"/>
          <w:szCs w:val="32"/>
          <w:cs/>
        </w:rPr>
        <w:t>/หนี้สิน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ภาษีเงินได้รอการตัดบัญชี/ภาษีเงินได้</w:t>
      </w:r>
    </w:p>
    <w:p w:rsidR="002F5880" w:rsidRPr="00135AD5" w:rsidRDefault="002F5880" w:rsidP="00135AD5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="00345417" w:rsidRPr="00135AD5">
        <w:rPr>
          <w:rFonts w:ascii="Angsana New" w:hAnsi="Angsana New" w:cs="Angsana New"/>
          <w:sz w:val="32"/>
          <w:szCs w:val="32"/>
          <w:cs/>
        </w:rPr>
        <w:t>ค่าใช้จ่ายภาษีเงินได้สำหรับ</w:t>
      </w:r>
      <w:r w:rsidR="009921DE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="00345417" w:rsidRPr="00135AD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5740D" w:rsidRPr="00135AD5">
        <w:rPr>
          <w:rFonts w:ascii="Angsana New" w:hAnsi="Angsana New" w:cs="Angsana New"/>
          <w:sz w:val="32"/>
          <w:szCs w:val="32"/>
        </w:rPr>
        <w:t xml:space="preserve"> 3</w:t>
      </w:r>
      <w:r w:rsidR="009921DE" w:rsidRPr="00135AD5">
        <w:rPr>
          <w:rFonts w:ascii="Angsana New" w:hAnsi="Angsana New" w:cs="Angsana New"/>
          <w:sz w:val="32"/>
          <w:szCs w:val="32"/>
        </w:rPr>
        <w:t>1</w:t>
      </w:r>
      <w:r w:rsidR="00345417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9921DE" w:rsidRPr="00135A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5740D" w:rsidRPr="00135AD5">
        <w:rPr>
          <w:rFonts w:ascii="Angsana New" w:hAnsi="Angsana New" w:cs="Angsana New"/>
          <w:sz w:val="32"/>
          <w:szCs w:val="32"/>
        </w:rPr>
        <w:t xml:space="preserve"> 25</w:t>
      </w:r>
      <w:r w:rsidR="00C70C9D" w:rsidRPr="00135AD5">
        <w:rPr>
          <w:rFonts w:ascii="Angsana New" w:hAnsi="Angsana New" w:cs="Angsana New"/>
          <w:sz w:val="32"/>
          <w:szCs w:val="32"/>
        </w:rPr>
        <w:t>60</w:t>
      </w:r>
      <w:r w:rsidR="00345417" w:rsidRPr="00135AD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5740D" w:rsidRPr="00135AD5">
        <w:rPr>
          <w:rFonts w:ascii="Angsana New" w:hAnsi="Angsana New" w:cs="Angsana New"/>
          <w:sz w:val="32"/>
          <w:szCs w:val="32"/>
        </w:rPr>
        <w:t xml:space="preserve"> 255</w:t>
      </w:r>
      <w:r w:rsidR="00C70C9D" w:rsidRPr="00135AD5">
        <w:rPr>
          <w:rFonts w:ascii="Angsana New" w:hAnsi="Angsana New" w:cs="Angsana New"/>
          <w:sz w:val="32"/>
          <w:szCs w:val="32"/>
        </w:rPr>
        <w:t>9</w:t>
      </w:r>
      <w:r w:rsidR="00345417" w:rsidRPr="00135AD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  <w:r w:rsidR="00DB529D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B529D" w:rsidRPr="00135AD5" w:rsidRDefault="00DB529D" w:rsidP="00135AD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B529D" w:rsidRPr="00135AD5" w:rsidRDefault="00DB529D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31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ภาษีเงินได้สำหรับ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DB529D" w:rsidRPr="00135AD5" w:rsidRDefault="008E7208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119,380,665</w:t>
            </w: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102,557,71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ind w:left="222" w:right="-43" w:hanging="2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890" w:type="dxa"/>
            <w:vAlign w:val="bottom"/>
          </w:tcPr>
          <w:p w:rsidR="00DB529D" w:rsidRPr="00135AD5" w:rsidRDefault="008E7208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21,878</w:t>
            </w: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,785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ind w:left="222" w:right="-43" w:hanging="2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ภาษีเงินได้รอการตัดบัญชีจากการเกิดผลแตกต่างชั่วคราวและ                       </w:t>
            </w: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ind w:left="222" w:right="-43" w:hanging="2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:rsidR="00DB529D" w:rsidRPr="00135AD5" w:rsidRDefault="00D41A9B" w:rsidP="00135AD5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8E7208" w:rsidRPr="00135AD5">
              <w:rPr>
                <w:rFonts w:ascii="Angsana New" w:eastAsia="Angsana New" w:hAnsi="Angsana New" w:cs="Angsana New"/>
                <w:sz w:val="28"/>
                <w:szCs w:val="28"/>
              </w:rPr>
              <w:t>4,493,028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3,997,833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B529D" w:rsidRPr="00135AD5" w:rsidTr="00F42B1A">
        <w:tc>
          <w:tcPr>
            <w:tcW w:w="5400" w:type="dxa"/>
            <w:vAlign w:val="bottom"/>
          </w:tcPr>
          <w:p w:rsidR="00DB529D" w:rsidRPr="00135AD5" w:rsidRDefault="00DB529D" w:rsidP="00135AD5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:rsidR="00DB529D" w:rsidRPr="00135AD5" w:rsidRDefault="00D41A9B" w:rsidP="00135AD5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114,909,515</w:t>
            </w:r>
          </w:p>
        </w:tc>
        <w:tc>
          <w:tcPr>
            <w:tcW w:w="1890" w:type="dxa"/>
            <w:vAlign w:val="bottom"/>
          </w:tcPr>
          <w:p w:rsidR="00DB529D" w:rsidRPr="00135AD5" w:rsidRDefault="00DB529D" w:rsidP="00135AD5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98,539,096</w:t>
            </w:r>
          </w:p>
        </w:tc>
      </w:tr>
    </w:tbl>
    <w:p w:rsidR="00345417" w:rsidRPr="00135AD5" w:rsidRDefault="00345417" w:rsidP="00135AD5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8C67A7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5740D" w:rsidRPr="00135AD5">
        <w:rPr>
          <w:rFonts w:ascii="Angsana New" w:hAnsi="Angsana New" w:cs="Angsana New"/>
          <w:sz w:val="32"/>
          <w:szCs w:val="32"/>
        </w:rPr>
        <w:t>3</w:t>
      </w:r>
      <w:r w:rsidR="008C67A7" w:rsidRPr="00135AD5">
        <w:rPr>
          <w:rFonts w:ascii="Angsana New" w:hAnsi="Angsana New" w:cs="Angsana New"/>
          <w:sz w:val="32"/>
          <w:szCs w:val="32"/>
        </w:rPr>
        <w:t>1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8C67A7" w:rsidRPr="00135A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5740D" w:rsidRPr="00135AD5">
        <w:rPr>
          <w:rFonts w:ascii="Angsana New" w:hAnsi="Angsana New" w:cs="Angsana New"/>
          <w:sz w:val="32"/>
          <w:szCs w:val="32"/>
        </w:rPr>
        <w:t xml:space="preserve"> 25</w:t>
      </w:r>
      <w:r w:rsidR="00C70C9D" w:rsidRPr="00135AD5">
        <w:rPr>
          <w:rFonts w:ascii="Angsana New" w:hAnsi="Angsana New" w:cs="Angsana New"/>
          <w:sz w:val="32"/>
          <w:szCs w:val="32"/>
        </w:rPr>
        <w:t>60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5740D" w:rsidRPr="00135AD5">
        <w:rPr>
          <w:rFonts w:ascii="Angsana New" w:hAnsi="Angsana New" w:cs="Angsana New"/>
          <w:sz w:val="32"/>
          <w:szCs w:val="32"/>
        </w:rPr>
        <w:t xml:space="preserve"> 255</w:t>
      </w:r>
      <w:r w:rsidR="00C70C9D" w:rsidRPr="00135AD5">
        <w:rPr>
          <w:rFonts w:ascii="Angsana New" w:hAnsi="Angsana New" w:cs="Angsana New"/>
          <w:sz w:val="32"/>
          <w:szCs w:val="32"/>
        </w:rPr>
        <w:t>9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  <w:r w:rsidR="00E778B4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E778B4" w:rsidRPr="00135AD5" w:rsidTr="00F42B1A">
        <w:tc>
          <w:tcPr>
            <w:tcW w:w="5400" w:type="dxa"/>
            <w:vAlign w:val="bottom"/>
          </w:tcPr>
          <w:p w:rsidR="00E778B4" w:rsidRPr="00135AD5" w:rsidRDefault="00E778B4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E778B4" w:rsidRPr="00135AD5" w:rsidRDefault="00E778B4" w:rsidP="00135AD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778B4" w:rsidRPr="00135AD5" w:rsidTr="00F42B1A">
        <w:tc>
          <w:tcPr>
            <w:tcW w:w="5400" w:type="dxa"/>
            <w:vAlign w:val="bottom"/>
          </w:tcPr>
          <w:p w:rsidR="00E778B4" w:rsidRPr="00135AD5" w:rsidRDefault="00E778B4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E778B4" w:rsidRPr="00135AD5" w:rsidRDefault="00E778B4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5AD5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135AD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E778B4" w:rsidRPr="00135AD5" w:rsidTr="00F42B1A">
        <w:tc>
          <w:tcPr>
            <w:tcW w:w="5400" w:type="dxa"/>
            <w:shd w:val="clear" w:color="auto" w:fill="auto"/>
            <w:vAlign w:val="bottom"/>
          </w:tcPr>
          <w:p w:rsidR="00E778B4" w:rsidRPr="00135AD5" w:rsidRDefault="00E778B4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E778B4" w:rsidRPr="00135AD5" w:rsidRDefault="00E778B4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E778B4" w:rsidRPr="00135AD5" w:rsidRDefault="00E778B4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778B4" w:rsidRPr="00135AD5" w:rsidTr="00F42B1A">
        <w:tc>
          <w:tcPr>
            <w:tcW w:w="5400" w:type="dxa"/>
            <w:shd w:val="clear" w:color="auto" w:fill="auto"/>
            <w:vAlign w:val="bottom"/>
          </w:tcPr>
          <w:p w:rsidR="00E778B4" w:rsidRPr="00135AD5" w:rsidRDefault="00E778B4" w:rsidP="00135AD5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(ขาดทุน)</w:t>
            </w:r>
          </w:p>
          <w:p w:rsidR="00E778B4" w:rsidRPr="00135AD5" w:rsidRDefault="00E778B4" w:rsidP="00135AD5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890" w:type="dxa"/>
            <w:vAlign w:val="bottom"/>
          </w:tcPr>
          <w:p w:rsidR="00E778B4" w:rsidRPr="00135AD5" w:rsidRDefault="000241AA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379,783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E778B4" w:rsidRPr="00135AD5" w:rsidRDefault="00E778B4" w:rsidP="00135AD5">
            <w:pP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656,536</w:t>
            </w:r>
          </w:p>
        </w:tc>
      </w:tr>
      <w:tr w:rsidR="00E778B4" w:rsidRPr="00135AD5" w:rsidTr="00F42B1A">
        <w:tc>
          <w:tcPr>
            <w:tcW w:w="5400" w:type="dxa"/>
            <w:vAlign w:val="bottom"/>
          </w:tcPr>
          <w:p w:rsidR="00E778B4" w:rsidRPr="00135AD5" w:rsidRDefault="00E778B4" w:rsidP="00135AD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</w:p>
          <w:p w:rsidR="00E778B4" w:rsidRPr="00135AD5" w:rsidRDefault="00E778B4" w:rsidP="00135AD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:rsidR="00E778B4" w:rsidRPr="00135AD5" w:rsidRDefault="000241AA" w:rsidP="00135AD5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:rsidR="00E778B4" w:rsidRPr="00135AD5" w:rsidRDefault="00E778B4" w:rsidP="00135AD5">
            <w:pPr>
              <w:pBdr>
                <w:bottom w:val="single" w:sz="4" w:space="1" w:color="auto"/>
              </w:pBd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2,553,348</w:t>
            </w:r>
          </w:p>
        </w:tc>
      </w:tr>
      <w:tr w:rsidR="00E778B4" w:rsidRPr="00135AD5" w:rsidTr="00F42B1A">
        <w:tc>
          <w:tcPr>
            <w:tcW w:w="5400" w:type="dxa"/>
            <w:vAlign w:val="bottom"/>
          </w:tcPr>
          <w:p w:rsidR="00E778B4" w:rsidRPr="00135AD5" w:rsidRDefault="00E778B4" w:rsidP="00135AD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E778B4" w:rsidRPr="00135AD5" w:rsidRDefault="000241AA" w:rsidP="00135AD5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379,783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E778B4" w:rsidRPr="00135AD5" w:rsidRDefault="00E778B4" w:rsidP="00135AD5">
            <w:pPr>
              <w:pBdr>
                <w:bottom w:val="double" w:sz="4" w:space="1" w:color="auto"/>
              </w:pBdr>
              <w:tabs>
                <w:tab w:val="decimal" w:pos="1457"/>
              </w:tabs>
              <w:ind w:left="-14" w:firstLine="1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3,209,884</w:t>
            </w:r>
          </w:p>
        </w:tc>
      </w:tr>
    </w:tbl>
    <w:p w:rsidR="002F5880" w:rsidRPr="00135AD5" w:rsidRDefault="00906C02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2F5880" w:rsidRPr="00135AD5">
        <w:rPr>
          <w:rFonts w:ascii="Angsana New" w:hAnsi="Angsana New" w:cs="Angsana New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2F5880" w:rsidRPr="00135AD5">
        <w:rPr>
          <w:rFonts w:ascii="Angsana New" w:hAnsi="Angsana New" w:cs="Angsana New"/>
          <w:sz w:val="32"/>
          <w:szCs w:val="32"/>
          <w:cs/>
        </w:rPr>
        <w:t>สำหรับ</w:t>
      </w:r>
      <w:r w:rsidR="00A847DE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="002F5880" w:rsidRPr="00135AD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90AD4" w:rsidRPr="00135AD5">
        <w:rPr>
          <w:rFonts w:ascii="Angsana New" w:hAnsi="Angsana New" w:cs="Angsana New"/>
          <w:sz w:val="32"/>
          <w:szCs w:val="32"/>
        </w:rPr>
        <w:t>3</w:t>
      </w:r>
      <w:r w:rsidR="00A847DE" w:rsidRPr="00135AD5">
        <w:rPr>
          <w:rFonts w:ascii="Angsana New" w:hAnsi="Angsana New" w:cs="Angsana New"/>
          <w:sz w:val="32"/>
          <w:szCs w:val="32"/>
        </w:rPr>
        <w:t>1</w:t>
      </w:r>
      <w:r w:rsidR="005340E4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A847DE" w:rsidRPr="00135AD5">
        <w:rPr>
          <w:rFonts w:ascii="Angsana New" w:eastAsia="Angsana New" w:hAnsi="Angsana New" w:cs="Angsana New" w:hint="cs"/>
          <w:sz w:val="32"/>
          <w:szCs w:val="32"/>
          <w:cs/>
        </w:rPr>
        <w:t>ธันวาคม</w:t>
      </w:r>
      <w:r w:rsidR="005340E4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990AD4" w:rsidRPr="00135AD5">
        <w:rPr>
          <w:rFonts w:ascii="Angsana New" w:eastAsia="Angsana New" w:hAnsi="Angsana New" w:cs="Angsana New"/>
          <w:sz w:val="32"/>
          <w:szCs w:val="32"/>
        </w:rPr>
        <w:t>25</w:t>
      </w:r>
      <w:r w:rsidR="00BE507D" w:rsidRPr="00135AD5">
        <w:rPr>
          <w:rFonts w:ascii="Angsana New" w:eastAsia="Angsana New" w:hAnsi="Angsana New" w:cs="Angsana New"/>
          <w:sz w:val="32"/>
          <w:szCs w:val="32"/>
        </w:rPr>
        <w:t>60</w:t>
      </w:r>
      <w:r w:rsidR="005340E4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</w:t>
      </w:r>
      <w:r w:rsidR="00990AD4" w:rsidRPr="00135AD5">
        <w:rPr>
          <w:rFonts w:ascii="Angsana New" w:eastAsia="Angsana New" w:hAnsi="Angsana New" w:cs="Angsana New"/>
          <w:sz w:val="32"/>
          <w:szCs w:val="32"/>
        </w:rPr>
        <w:t xml:space="preserve"> 255</w:t>
      </w:r>
      <w:r w:rsidR="00BE507D" w:rsidRPr="00135AD5">
        <w:rPr>
          <w:rFonts w:ascii="Angsana New" w:eastAsia="Angsana New" w:hAnsi="Angsana New" w:cs="Angsana New"/>
          <w:sz w:val="32"/>
          <w:szCs w:val="32"/>
        </w:rPr>
        <w:t>9</w:t>
      </w:r>
      <w:r w:rsidR="00835272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="002F5880" w:rsidRPr="00135AD5">
        <w:rPr>
          <w:rFonts w:ascii="Angsana New" w:hAnsi="Angsana New" w:cs="Angsana New"/>
          <w:sz w:val="32"/>
          <w:szCs w:val="32"/>
          <w:cs/>
          <w:lang w:val="th-TH"/>
        </w:rPr>
        <w:t>สามารถแสดงได้ดังนี้</w:t>
      </w:r>
      <w:r w:rsidR="00E23562" w:rsidRPr="00135AD5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4"/>
        <w:gridCol w:w="1984"/>
      </w:tblGrid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ind w:left="-2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968" w:type="dxa"/>
            <w:gridSpan w:val="2"/>
            <w:vAlign w:val="bottom"/>
          </w:tcPr>
          <w:p w:rsidR="00E23562" w:rsidRPr="00135AD5" w:rsidRDefault="00E23562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31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ind w:left="12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ind w:left="12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984" w:type="dxa"/>
            <w:vAlign w:val="bottom"/>
          </w:tcPr>
          <w:p w:rsidR="00E23562" w:rsidRPr="00135AD5" w:rsidRDefault="000241AA" w:rsidP="00135AD5">
            <w:pPr>
              <w:pBdr>
                <w:bottom w:val="double" w:sz="4" w:space="1" w:color="auto"/>
              </w:pBdr>
              <w:tabs>
                <w:tab w:val="decimal" w:pos="145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590,348,853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pBdr>
                <w:bottom w:val="double" w:sz="4" w:space="1" w:color="auto"/>
              </w:pBdr>
              <w:tabs>
                <w:tab w:val="decimal" w:pos="145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510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722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171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ind w:left="12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ind w:left="12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132" w:right="-43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984" w:type="dxa"/>
            <w:vAlign w:val="bottom"/>
          </w:tcPr>
          <w:p w:rsidR="00E23562" w:rsidRPr="00135AD5" w:rsidRDefault="000241AA" w:rsidP="00135AD5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118,069,770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102,144,434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293" w:right="-43" w:hanging="293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984" w:type="dxa"/>
            <w:vAlign w:val="bottom"/>
          </w:tcPr>
          <w:p w:rsidR="00E23562" w:rsidRPr="00135AD5" w:rsidRDefault="000241AA" w:rsidP="00135AD5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21,878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20,785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: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35"/>
              </w:tabs>
              <w:ind w:left="-78" w:right="-26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ab/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5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415C73B7" wp14:editId="12D012B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0</wp:posOffset>
                      </wp:positionV>
                      <wp:extent cx="1133475" cy="680720"/>
                      <wp:effectExtent l="0" t="0" r="28575" b="2413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680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95633" id="Rectangle 6" o:spid="_x0000_s1026" style="position:absolute;margin-left:-.9pt;margin-top:0;width:89.25pt;height:53.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I7BIgIAADw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"/>
                  </w:pict>
                </mc:Fallback>
              </mc:AlternateContent>
            </w:r>
            <w:r w:rsidR="000241AA" w:rsidRPr="00135AD5">
              <w:rPr>
                <w:rFonts w:ascii="Angsana New" w:eastAsia="Angsana New" w:hAnsi="Angsana New" w:cs="Angsana New"/>
                <w:sz w:val="28"/>
                <w:szCs w:val="28"/>
              </w:rPr>
              <w:t>859,271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5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6ECC9F7C" wp14:editId="3B0F46B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0</wp:posOffset>
                      </wp:positionV>
                      <wp:extent cx="1133475" cy="680720"/>
                      <wp:effectExtent l="0" t="0" r="28575" b="2413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680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B3B71" id="Rectangle 7" o:spid="_x0000_s1026" style="position:absolute;margin-left:-.9pt;margin-top:0;width:89.25pt;height:53.6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"/>
                  </w:pict>
                </mc:Fallback>
              </mc:AlternateConten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1,059,651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ab/>
              <w:t>รายได้ที่ได้รับยกเว้น</w:t>
            </w:r>
          </w:p>
        </w:tc>
        <w:tc>
          <w:tcPr>
            <w:tcW w:w="1984" w:type="dxa"/>
            <w:vAlign w:val="bottom"/>
          </w:tcPr>
          <w:p w:rsidR="00E23562" w:rsidRPr="00135AD5" w:rsidRDefault="000241AA" w:rsidP="00135AD5">
            <w:pPr>
              <w:tabs>
                <w:tab w:val="decimal" w:pos="145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431,668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5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1,591,029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984" w:type="dxa"/>
            <w:vAlign w:val="bottom"/>
          </w:tcPr>
          <w:p w:rsidR="00E23562" w:rsidRPr="00135AD5" w:rsidRDefault="000241AA" w:rsidP="00135AD5">
            <w:pPr>
              <w:tabs>
                <w:tab w:val="decimal" w:pos="145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3,609,736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tabs>
                <w:tab w:val="decimal" w:pos="1452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3,053,175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293" w:hanging="293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:rsidR="00E23562" w:rsidRPr="00135AD5" w:rsidRDefault="000241AA" w:rsidP="00135AD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3,182,133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3,584,553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23562" w:rsidRPr="00135AD5" w:rsidTr="00F42B1A">
        <w:tc>
          <w:tcPr>
            <w:tcW w:w="5130" w:type="dxa"/>
            <w:vAlign w:val="bottom"/>
          </w:tcPr>
          <w:p w:rsidR="00E23562" w:rsidRPr="00135AD5" w:rsidRDefault="00E23562" w:rsidP="00135AD5">
            <w:pPr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984" w:type="dxa"/>
            <w:vAlign w:val="bottom"/>
          </w:tcPr>
          <w:p w:rsidR="00E23562" w:rsidRPr="00135AD5" w:rsidRDefault="000241AA" w:rsidP="00135AD5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114,909,515</w:t>
            </w:r>
          </w:p>
        </w:tc>
        <w:tc>
          <w:tcPr>
            <w:tcW w:w="1984" w:type="dxa"/>
            <w:vAlign w:val="bottom"/>
          </w:tcPr>
          <w:p w:rsidR="00E23562" w:rsidRPr="00135AD5" w:rsidRDefault="00E23562" w:rsidP="00135AD5">
            <w:pPr>
              <w:pBdr>
                <w:bottom w:val="doub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98,539,096</w:t>
            </w:r>
          </w:p>
        </w:tc>
      </w:tr>
    </w:tbl>
    <w:p w:rsidR="00F57344" w:rsidRPr="00135AD5" w:rsidRDefault="00F57344" w:rsidP="00135AD5">
      <w:pPr>
        <w:spacing w:before="240" w:after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:rsidR="00F57344" w:rsidRPr="00135AD5" w:rsidRDefault="00F57344" w:rsidP="00135AD5">
      <w:pPr>
        <w:rPr>
          <w:rFonts w:ascii="Angsana New" w:hAnsi="Angsana New" w:cs="Angsana New"/>
          <w:spacing w:val="-8"/>
          <w:sz w:val="32"/>
          <w:szCs w:val="32"/>
          <w:cs/>
        </w:rPr>
      </w:pPr>
      <w:r w:rsidRPr="00135AD5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</w:p>
    <w:p w:rsidR="002F5880" w:rsidRPr="00135AD5" w:rsidRDefault="002F5880" w:rsidP="00135AD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ส่วนประกอบของสินทรัพย์</w:t>
      </w:r>
      <w:r w:rsidR="002B5269" w:rsidRPr="00135AD5">
        <w:rPr>
          <w:rFonts w:ascii="Angsana New" w:hAnsi="Angsana New" w:cs="Angsana New" w:hint="cs"/>
          <w:spacing w:val="-8"/>
          <w:sz w:val="32"/>
          <w:szCs w:val="32"/>
          <w:cs/>
        </w:rPr>
        <w:t>ภาษีเงินได้รอการตัดบัญชี</w:t>
      </w:r>
      <w:r w:rsidRPr="00135AD5">
        <w:rPr>
          <w:rFonts w:ascii="Angsana New" w:hAnsi="Angsana New" w:cs="Angsana New"/>
          <w:spacing w:val="-8"/>
          <w:sz w:val="32"/>
          <w:szCs w:val="32"/>
          <w:cs/>
        </w:rPr>
        <w:t>และหนี้สินภาษีเงินได้รอการตัดบัญชี</w:t>
      </w:r>
      <w:r w:rsidR="00DE5112" w:rsidRPr="00135A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DE5112" w:rsidRPr="00135AD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DE5112" w:rsidRPr="00135AD5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DE5112" w:rsidRPr="00135AD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ธันวาคม </w:t>
      </w:r>
      <w:r w:rsidR="00DE5112" w:rsidRPr="00135AD5">
        <w:rPr>
          <w:rFonts w:ascii="Angsana New" w:hAnsi="Angsana New" w:cs="Angsana New"/>
          <w:spacing w:val="-8"/>
          <w:sz w:val="32"/>
          <w:szCs w:val="32"/>
        </w:rPr>
        <w:t xml:space="preserve">2560 </w:t>
      </w:r>
      <w:r w:rsidR="00DE5112" w:rsidRPr="00135AD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และ </w:t>
      </w:r>
      <w:r w:rsidR="00DE5112" w:rsidRPr="00135AD5">
        <w:rPr>
          <w:rFonts w:ascii="Angsana New" w:hAnsi="Angsana New" w:cs="Angsana New"/>
          <w:spacing w:val="-8"/>
          <w:sz w:val="32"/>
          <w:szCs w:val="32"/>
        </w:rPr>
        <w:t>2559</w:t>
      </w:r>
      <w:r w:rsidRPr="00135A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800"/>
        <w:gridCol w:w="1800"/>
      </w:tblGrid>
      <w:tr w:rsidR="00551C85" w:rsidRPr="00135AD5" w:rsidTr="00F42B1A">
        <w:tc>
          <w:tcPr>
            <w:tcW w:w="5550" w:type="dxa"/>
          </w:tcPr>
          <w:p w:rsidR="00551C85" w:rsidRPr="00135AD5" w:rsidRDefault="00551C85" w:rsidP="00135AD5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135AD5" w:rsidRDefault="00551C85" w:rsidP="00135AD5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51C85" w:rsidRPr="00135AD5" w:rsidRDefault="00551C85" w:rsidP="00135AD5">
            <w:pPr>
              <w:ind w:left="600" w:right="-66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35272" w:rsidRPr="00135AD5" w:rsidTr="00F42B1A">
        <w:tc>
          <w:tcPr>
            <w:tcW w:w="5550" w:type="dxa"/>
          </w:tcPr>
          <w:p w:rsidR="00835272" w:rsidRPr="00135AD5" w:rsidRDefault="00835272" w:rsidP="00135AD5">
            <w:pPr>
              <w:ind w:left="600" w:right="-66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835272" w:rsidRPr="00135AD5" w:rsidRDefault="00CE4A50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044398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0B7628"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835272" w:rsidRPr="00135AD5" w:rsidRDefault="00CE4A50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044398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35272" w:rsidRPr="00135AD5" w:rsidTr="00F42B1A">
        <w:tc>
          <w:tcPr>
            <w:tcW w:w="5550" w:type="dxa"/>
          </w:tcPr>
          <w:p w:rsidR="00835272" w:rsidRPr="00135AD5" w:rsidRDefault="00835272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835272" w:rsidRPr="00135AD5" w:rsidRDefault="00835272" w:rsidP="00135AD5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35272" w:rsidRPr="00135AD5" w:rsidRDefault="00835272" w:rsidP="00135AD5">
            <w:pPr>
              <w:tabs>
                <w:tab w:val="decimal" w:pos="1206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800" w:type="dxa"/>
          </w:tcPr>
          <w:p w:rsidR="00590FB6" w:rsidRPr="00135AD5" w:rsidRDefault="00065B2E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1,844,719</w:t>
            </w:r>
          </w:p>
        </w:tc>
        <w:tc>
          <w:tcPr>
            <w:tcW w:w="1800" w:type="dxa"/>
          </w:tcPr>
          <w:p w:rsidR="00590FB6" w:rsidRPr="00135AD5" w:rsidRDefault="00590FB6" w:rsidP="00135AD5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1,844,719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1800" w:type="dxa"/>
          </w:tcPr>
          <w:p w:rsidR="00590FB6" w:rsidRPr="00135AD5" w:rsidRDefault="00065B2E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5,570,240</w:t>
            </w:r>
          </w:p>
        </w:tc>
        <w:tc>
          <w:tcPr>
            <w:tcW w:w="1800" w:type="dxa"/>
          </w:tcPr>
          <w:p w:rsidR="00590FB6" w:rsidRPr="00135AD5" w:rsidRDefault="00590FB6" w:rsidP="00135AD5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5,570,240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ค่าเผื่อหนี้สงสัยจะสูญ/สำรองลูกหนี้อื่น</w:t>
            </w:r>
          </w:p>
        </w:tc>
        <w:tc>
          <w:tcPr>
            <w:tcW w:w="1800" w:type="dxa"/>
          </w:tcPr>
          <w:p w:rsidR="00590FB6" w:rsidRPr="00135AD5" w:rsidRDefault="00065B2E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1,409,028</w:t>
            </w:r>
          </w:p>
        </w:tc>
        <w:tc>
          <w:tcPr>
            <w:tcW w:w="1800" w:type="dxa"/>
          </w:tcPr>
          <w:p w:rsidR="00590FB6" w:rsidRPr="00135AD5" w:rsidRDefault="00590FB6" w:rsidP="00135AD5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1,321,959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800" w:type="dxa"/>
          </w:tcPr>
          <w:p w:rsidR="00590FB6" w:rsidRPr="00135AD5" w:rsidRDefault="00065B2E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20,008,656</w:t>
            </w:r>
          </w:p>
        </w:tc>
        <w:tc>
          <w:tcPr>
            <w:tcW w:w="1800" w:type="dxa"/>
          </w:tcPr>
          <w:p w:rsidR="00590FB6" w:rsidRPr="00135AD5" w:rsidRDefault="00590FB6" w:rsidP="00135AD5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18,413,628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800" w:type="dxa"/>
          </w:tcPr>
          <w:p w:rsidR="00590FB6" w:rsidRPr="00135AD5" w:rsidRDefault="00065B2E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34,381,365</w:t>
            </w:r>
          </w:p>
        </w:tc>
        <w:tc>
          <w:tcPr>
            <w:tcW w:w="1800" w:type="dxa"/>
          </w:tcPr>
          <w:p w:rsidR="00590FB6" w:rsidRPr="00135AD5" w:rsidRDefault="00590FB6" w:rsidP="00135AD5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33,939,907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</w:tcPr>
          <w:p w:rsidR="00590FB6" w:rsidRPr="00135AD5" w:rsidRDefault="00065B2E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11,095,267</w:t>
            </w:r>
          </w:p>
        </w:tc>
        <w:tc>
          <w:tcPr>
            <w:tcW w:w="1800" w:type="dxa"/>
          </w:tcPr>
          <w:p w:rsidR="00590FB6" w:rsidRPr="00135AD5" w:rsidRDefault="00590FB6" w:rsidP="00135AD5">
            <w:pPr>
              <w:pBdr>
                <w:bottom w:val="single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7,815,370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00" w:type="dxa"/>
          </w:tcPr>
          <w:p w:rsidR="00590FB6" w:rsidRPr="00135AD5" w:rsidRDefault="00065B2E" w:rsidP="00135AD5">
            <w:pPr>
              <w:pBdr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74,309,275</w:t>
            </w:r>
          </w:p>
        </w:tc>
        <w:tc>
          <w:tcPr>
            <w:tcW w:w="1800" w:type="dxa"/>
          </w:tcPr>
          <w:p w:rsidR="00590FB6" w:rsidRPr="00135AD5" w:rsidRDefault="00590FB6" w:rsidP="00135AD5">
            <w:pPr>
              <w:pBdr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68,905,823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590FB6" w:rsidRPr="00135AD5" w:rsidRDefault="00590FB6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590FB6" w:rsidRPr="00135AD5" w:rsidRDefault="00590FB6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590FB6" w:rsidRPr="00135AD5" w:rsidTr="00F42B1A">
        <w:tc>
          <w:tcPr>
            <w:tcW w:w="5550" w:type="dxa"/>
            <w:vAlign w:val="bottom"/>
          </w:tcPr>
          <w:p w:rsidR="00590FB6" w:rsidRPr="00135AD5" w:rsidRDefault="00590FB6" w:rsidP="00135AD5">
            <w:pPr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590FB6" w:rsidRPr="00135AD5" w:rsidRDefault="00065B2E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1,547,837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590FB6" w:rsidRPr="00135AD5" w:rsidRDefault="00590FB6" w:rsidP="00135AD5">
            <w:pP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257,630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800" w:type="dxa"/>
            <w:vAlign w:val="bottom"/>
          </w:tcPr>
          <w:p w:rsidR="00590FB6" w:rsidRPr="00135AD5" w:rsidRDefault="00065B2E" w:rsidP="00135AD5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1,547,837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590FB6" w:rsidRPr="00135AD5" w:rsidRDefault="00590FB6" w:rsidP="00135AD5">
            <w:pPr>
              <w:pBdr>
                <w:top w:val="single" w:sz="4" w:space="1" w:color="auto"/>
                <w:bottom w:val="dashSmallGap" w:sz="4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257,630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90FB6" w:rsidRPr="00135AD5" w:rsidTr="00F42B1A">
        <w:tc>
          <w:tcPr>
            <w:tcW w:w="5550" w:type="dxa"/>
          </w:tcPr>
          <w:p w:rsidR="00590FB6" w:rsidRPr="00135AD5" w:rsidRDefault="00590FB6" w:rsidP="00135AD5">
            <w:pPr>
              <w:tabs>
                <w:tab w:val="left" w:pos="360"/>
                <w:tab w:val="left" w:pos="900"/>
              </w:tabs>
              <w:ind w:left="600" w:right="-66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00" w:type="dxa"/>
          </w:tcPr>
          <w:p w:rsidR="00590FB6" w:rsidRPr="00135AD5" w:rsidRDefault="00065B2E" w:rsidP="00135AD5">
            <w:pPr>
              <w:pBdr>
                <w:bottom w:val="double" w:sz="6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72,761,438</w:t>
            </w:r>
          </w:p>
        </w:tc>
        <w:tc>
          <w:tcPr>
            <w:tcW w:w="1800" w:type="dxa"/>
          </w:tcPr>
          <w:p w:rsidR="00590FB6" w:rsidRPr="00135AD5" w:rsidRDefault="00590FB6" w:rsidP="00135AD5">
            <w:pPr>
              <w:pBdr>
                <w:bottom w:val="double" w:sz="6" w:space="1" w:color="auto"/>
              </w:pBdr>
              <w:tabs>
                <w:tab w:val="decimal" w:pos="1435"/>
              </w:tabs>
              <w:ind w:lef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68,648,193</w:t>
            </w:r>
          </w:p>
        </w:tc>
      </w:tr>
    </w:tbl>
    <w:p w:rsidR="00027555" w:rsidRPr="00135AD5" w:rsidRDefault="00D14828" w:rsidP="00135AD5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906C02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.  </w:t>
      </w:r>
      <w:r w:rsidR="00906C02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755"/>
        <w:gridCol w:w="1755"/>
      </w:tblGrid>
      <w:tr w:rsidR="00027555" w:rsidRPr="00135AD5" w:rsidTr="00F42B1A">
        <w:tc>
          <w:tcPr>
            <w:tcW w:w="9060" w:type="dxa"/>
            <w:gridSpan w:val="3"/>
          </w:tcPr>
          <w:p w:rsidR="00027555" w:rsidRPr="00135AD5" w:rsidRDefault="009B4F12" w:rsidP="00135AD5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B64FB5" w:rsidRPr="00135AD5" w:rsidTr="00F42B1A">
        <w:tc>
          <w:tcPr>
            <w:tcW w:w="5550" w:type="dxa"/>
          </w:tcPr>
          <w:p w:rsidR="00B64FB5" w:rsidRPr="00135AD5" w:rsidRDefault="00B64FB5" w:rsidP="00135AD5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B64FB5" w:rsidRPr="00135AD5" w:rsidRDefault="00B64FB5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A81AD7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B64FB5" w:rsidRPr="00135AD5" w:rsidRDefault="00B64FB5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A81AD7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66,492,734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70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277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129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เงินสมทบเข้ากองทุนทดแทนความเสียหายในระบบการชำระราคา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70,707,767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60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533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229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41,097,827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097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990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17,802,281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823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086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สินทรัพย์รอการขาย </w:t>
            </w:r>
          </w:p>
          <w:p w:rsidR="00A81AD7" w:rsidRPr="00135AD5" w:rsidRDefault="00A81AD7" w:rsidP="00135AD5">
            <w:pPr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ab/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(สุทธิจากค่าเผื่อการด้อยค่าจำนวนประมาณ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 xml:space="preserve">28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15,000,000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รายได้ดอกเบี้ยค้างรับ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1,339,892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431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814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เงินประกันการประกอบธุรกิจสัญญาซื้อขายล่วงหน้า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5,000,000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DE45CE" w:rsidRPr="00135AD5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DE45CE" w:rsidRPr="00135AD5">
              <w:rPr>
                <w:rFonts w:ascii="Angsana New" w:eastAsia="Angsana New" w:hAnsi="Angsana New" w:cs="Angsana New"/>
                <w:sz w:val="28"/>
                <w:szCs w:val="28"/>
              </w:rPr>
              <w:t>460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DE45CE" w:rsidRPr="00135AD5">
              <w:rPr>
                <w:rFonts w:ascii="Angsana New" w:eastAsia="Angsana New" w:hAnsi="Angsana New" w:cs="Angsana New"/>
                <w:sz w:val="28"/>
                <w:szCs w:val="28"/>
              </w:rPr>
              <w:t>936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004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215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55" w:type="dxa"/>
            <w:vAlign w:val="bottom"/>
          </w:tcPr>
          <w:p w:rsidR="00A81AD7" w:rsidRPr="00135AD5" w:rsidRDefault="00FD72C2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11,806,987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452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294</w:t>
            </w:r>
          </w:p>
        </w:tc>
      </w:tr>
      <w:tr w:rsidR="00A81AD7" w:rsidRPr="00135AD5" w:rsidTr="00F42B1A">
        <w:tc>
          <w:tcPr>
            <w:tcW w:w="5550" w:type="dxa"/>
          </w:tcPr>
          <w:p w:rsidR="00A81AD7" w:rsidRPr="00135AD5" w:rsidRDefault="00A81AD7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755" w:type="dxa"/>
            <w:vAlign w:val="bottom"/>
          </w:tcPr>
          <w:p w:rsidR="00A81AD7" w:rsidRPr="00135AD5" w:rsidRDefault="00DE45CE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279,708,424</w:t>
            </w:r>
          </w:p>
        </w:tc>
        <w:tc>
          <w:tcPr>
            <w:tcW w:w="1755" w:type="dxa"/>
            <w:vAlign w:val="bottom"/>
          </w:tcPr>
          <w:p w:rsidR="00A81AD7" w:rsidRPr="00135AD5" w:rsidRDefault="00A81AD7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207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619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757</w:t>
            </w:r>
          </w:p>
        </w:tc>
      </w:tr>
    </w:tbl>
    <w:p w:rsidR="00F57344" w:rsidRPr="00135AD5" w:rsidRDefault="00F57344" w:rsidP="00135AD5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F57344" w:rsidRPr="00135AD5" w:rsidRDefault="00F57344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1B2F36" w:rsidRPr="00135AD5" w:rsidRDefault="000E5FA6" w:rsidP="00135AD5">
      <w:pPr>
        <w:tabs>
          <w:tab w:val="left" w:pos="72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1B2F36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B2F36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1B2F36" w:rsidRPr="00135AD5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เงินกู้ยืมจากสถาบันการเงิน</w:t>
      </w:r>
    </w:p>
    <w:p w:rsidR="00357B90" w:rsidRPr="00135AD5" w:rsidRDefault="00357B90" w:rsidP="00135AD5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97173" w:rsidRPr="00135AD5">
        <w:rPr>
          <w:rFonts w:ascii="Angsana New" w:hAnsi="Angsana New" w:cs="Angsana New"/>
          <w:sz w:val="32"/>
          <w:szCs w:val="32"/>
        </w:rPr>
        <w:t>31</w:t>
      </w:r>
      <w:r w:rsidR="00835272" w:rsidRPr="00135AD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997173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C7360F" w:rsidRPr="00135AD5">
        <w:rPr>
          <w:rFonts w:ascii="Angsana New" w:hAnsi="Angsana New" w:cs="Angsana New"/>
          <w:sz w:val="32"/>
          <w:szCs w:val="32"/>
        </w:rPr>
        <w:t xml:space="preserve">2560 </w:t>
      </w:r>
      <w:r w:rsidR="00C7360F" w:rsidRPr="00135AD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97173" w:rsidRPr="00135AD5">
        <w:rPr>
          <w:rFonts w:ascii="Angsana New" w:hAnsi="Angsana New" w:cs="Angsana New"/>
          <w:sz w:val="32"/>
          <w:szCs w:val="32"/>
        </w:rPr>
        <w:t>25</w:t>
      </w:r>
      <w:r w:rsidR="003F6FF1" w:rsidRPr="00135AD5">
        <w:rPr>
          <w:rFonts w:ascii="Angsana New" w:hAnsi="Angsana New" w:cs="Angsana New"/>
          <w:sz w:val="32"/>
          <w:szCs w:val="32"/>
        </w:rPr>
        <w:t>5</w:t>
      </w:r>
      <w:r w:rsidR="00DC028B" w:rsidRPr="00135AD5">
        <w:rPr>
          <w:rFonts w:ascii="Angsana New" w:hAnsi="Angsana New" w:cs="Angsana New"/>
          <w:sz w:val="32"/>
          <w:szCs w:val="32"/>
        </w:rPr>
        <w:t>9</w:t>
      </w:r>
      <w:r w:rsidR="00835272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เงินกู้ยืมจากสถาบันการเงินเป็นเงินกู้ยืมในประเทศ โดยสามารถจำแนกได้ดังนี้</w:t>
      </w:r>
    </w:p>
    <w:p w:rsidR="00357B90" w:rsidRPr="00135AD5" w:rsidRDefault="00835272" w:rsidP="00135AD5">
      <w:pPr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135AD5">
        <w:rPr>
          <w:rFonts w:ascii="Angsana New" w:hAnsi="Angsana New" w:cs="Angsana New"/>
          <w:sz w:val="28"/>
          <w:szCs w:val="28"/>
          <w:cs/>
        </w:rPr>
        <w:t xml:space="preserve"> </w:t>
      </w:r>
      <w:r w:rsidR="00357B90" w:rsidRPr="00135AD5">
        <w:rPr>
          <w:rFonts w:ascii="Angsana New" w:hAnsi="Angsana New" w:cs="Angsana New"/>
          <w:sz w:val="28"/>
          <w:szCs w:val="28"/>
          <w:cs/>
        </w:rPr>
        <w:t>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357B90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997173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C71462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357B90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57B90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527FAF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57B90"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527FAF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57B90"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7B90" w:rsidRPr="00135AD5" w:rsidRDefault="00357B90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57A9D" w:rsidRPr="00135AD5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675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2,150,000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2,700,000</w:t>
            </w:r>
          </w:p>
        </w:tc>
      </w:tr>
      <w:tr w:rsidR="00357A9D" w:rsidRPr="00135AD5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7A9D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</w:t>
            </w:r>
            <w:r w:rsidR="00527FAF" w:rsidRPr="00135AD5">
              <w:rPr>
                <w:rFonts w:ascii="Angsana New" w:hAnsi="Angsana New" w:cs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644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080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1,100,000</w:t>
            </w:r>
          </w:p>
        </w:tc>
      </w:tr>
      <w:tr w:rsidR="00357A9D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357A9D" w:rsidP="00135AD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2,950,000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357A9D" w:rsidRPr="00135AD5" w:rsidRDefault="007B1487" w:rsidP="00135A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3,800,000</w:t>
            </w:r>
          </w:p>
        </w:tc>
      </w:tr>
    </w:tbl>
    <w:p w:rsidR="00835272" w:rsidRPr="00135AD5" w:rsidRDefault="00835272" w:rsidP="00135AD5">
      <w:pPr>
        <w:spacing w:before="120" w:line="340" w:lineRule="exact"/>
        <w:jc w:val="right"/>
        <w:rPr>
          <w:rFonts w:ascii="Angsana New" w:hAnsi="Angsana New" w:cs="Angsana New"/>
          <w:sz w:val="28"/>
          <w:szCs w:val="28"/>
        </w:rPr>
      </w:pPr>
      <w:r w:rsidRPr="00135AD5">
        <w:rPr>
          <w:rFonts w:ascii="Angsana New" w:hAnsi="Angsana New" w:cs="Angsana New"/>
          <w:sz w:val="28"/>
          <w:szCs w:val="28"/>
          <w:cs/>
        </w:rPr>
        <w:t>(หน่วย: พันบาท)</w:t>
      </w: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191"/>
        <w:gridCol w:w="1191"/>
        <w:gridCol w:w="1191"/>
        <w:gridCol w:w="1191"/>
      </w:tblGrid>
      <w:tr w:rsidR="000B7628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DA3F32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C71462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0B7628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ระยะเวลาคงเหลือของหนี้                                            ที่จะครบกำหนดชำระ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B7628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น้อยกว่า</w:t>
            </w:r>
            <w:r w:rsidR="00DA3F32"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DA3F32"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DA3F32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B7628"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7628" w:rsidRPr="00135AD5" w:rsidRDefault="000B7628" w:rsidP="00135AD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454E1" w:rsidRPr="00135AD5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1.675 - 1.676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750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750,000</w:t>
            </w:r>
          </w:p>
        </w:tc>
      </w:tr>
      <w:tr w:rsidR="00D454E1" w:rsidRPr="00135AD5" w:rsidTr="00F42B1A">
        <w:trPr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54E1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left" w:pos="900"/>
                <w:tab w:val="left" w:pos="2160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เงินกู้ยืมสกุลเงิน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2.41 - 3.08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700,000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1,300,000</w:t>
            </w:r>
          </w:p>
        </w:tc>
      </w:tr>
      <w:tr w:rsidR="00D454E1" w:rsidRPr="00135AD5" w:rsidTr="00F42B1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tabs>
                <w:tab w:val="left" w:pos="90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1,450,000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D454E1" w:rsidRPr="00135AD5" w:rsidRDefault="00D454E1" w:rsidP="00135AD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2,050,000</w:t>
            </w:r>
          </w:p>
        </w:tc>
      </w:tr>
    </w:tbl>
    <w:p w:rsidR="00DA6459" w:rsidRPr="00135AD5" w:rsidRDefault="00DA6459" w:rsidP="00135AD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1A4BBC" w:rsidRPr="00135AD5">
        <w:rPr>
          <w:rFonts w:ascii="Angsana New" w:hAnsi="Angsana New" w:cs="Angsana New"/>
          <w:spacing w:val="-6"/>
          <w:sz w:val="32"/>
          <w:szCs w:val="32"/>
        </w:rPr>
        <w:t>31</w:t>
      </w:r>
      <w:r w:rsidR="001A4BBC" w:rsidRPr="00135AD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A4BBC" w:rsidRPr="00135AD5">
        <w:rPr>
          <w:rFonts w:ascii="Angsana New" w:hAnsi="Angsana New" w:cs="Angsana New"/>
          <w:spacing w:val="-6"/>
          <w:sz w:val="32"/>
          <w:szCs w:val="32"/>
        </w:rPr>
        <w:t>2560</w:t>
      </w:r>
      <w:r w:rsidR="001A4BBC" w:rsidRPr="00135AD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 xml:space="preserve">เงินกู้ยืมดังกล่าวข้างต้นจำนวน </w:t>
      </w:r>
      <w:r w:rsidR="00C60234" w:rsidRPr="00135AD5">
        <w:rPr>
          <w:rFonts w:ascii="Angsana New" w:hAnsi="Angsana New" w:cs="Angsana New"/>
          <w:spacing w:val="-6"/>
          <w:sz w:val="32"/>
          <w:szCs w:val="32"/>
        </w:rPr>
        <w:t xml:space="preserve">1,100 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>ล้านบาท (</w:t>
      </w:r>
      <w:r w:rsidR="001A4BBC" w:rsidRPr="00135AD5">
        <w:rPr>
          <w:rFonts w:ascii="Angsana New" w:hAnsi="Angsana New" w:cs="Angsana New"/>
          <w:spacing w:val="-6"/>
          <w:sz w:val="32"/>
          <w:szCs w:val="32"/>
        </w:rPr>
        <w:t>31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1A4BBC" w:rsidRPr="00135AD5">
        <w:rPr>
          <w:rFonts w:ascii="Angsana New" w:hAnsi="Angsana New" w:cs="Angsana New"/>
          <w:spacing w:val="-6"/>
          <w:sz w:val="32"/>
          <w:szCs w:val="32"/>
        </w:rPr>
        <w:t>2559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135AD5">
        <w:rPr>
          <w:rFonts w:ascii="Angsana New" w:hAnsi="Angsana New" w:cs="Angsana New"/>
          <w:spacing w:val="-6"/>
          <w:sz w:val="32"/>
          <w:szCs w:val="32"/>
        </w:rPr>
        <w:t xml:space="preserve">1,300 </w:t>
      </w:r>
      <w:r w:rsidRPr="00135AD5">
        <w:rPr>
          <w:rFonts w:ascii="Angsana New" w:hAnsi="Angsana New" w:cs="Angsana New" w:hint="cs"/>
          <w:spacing w:val="-6"/>
          <w:sz w:val="32"/>
          <w:szCs w:val="32"/>
          <w:cs/>
        </w:rPr>
        <w:t>ล้าน</w:t>
      </w:r>
      <w:r w:rsidRPr="00135AD5">
        <w:rPr>
          <w:rFonts w:ascii="Angsana New" w:hAnsi="Angsana New" w:cs="Angsana New" w:hint="cs"/>
          <w:sz w:val="32"/>
          <w:szCs w:val="32"/>
          <w:cs/>
        </w:rPr>
        <w:t>บาท) เป็นเงินกู้ยืมจากทั้งธนาคารในประเทศและธนาคารต่างประเทศสาขากรุงเทพมหานคร โดยมีกำหนดชำระคืนเงินต้น</w:t>
      </w:r>
      <w:r w:rsidRPr="00135AD5">
        <w:rPr>
          <w:rFonts w:ascii="Angsana New" w:hAnsi="Angsana New" w:cs="Angsana New"/>
          <w:sz w:val="32"/>
          <w:szCs w:val="32"/>
        </w:rPr>
        <w:t xml:space="preserve"> 2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-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A4BBC" w:rsidRPr="00135AD5">
        <w:rPr>
          <w:rFonts w:ascii="Angsana New" w:hAnsi="Angsana New" w:cs="Angsana New"/>
          <w:sz w:val="32"/>
          <w:szCs w:val="32"/>
        </w:rPr>
        <w:t>3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ปีนับจากวันที่ทำสัญญา คิดดอกเบี้ยในอัตราร้อยละคงที่ต่อปี และมีกำหนดจ่ายดอกเบี้ยตามที่ตกลงในสัญญา ภายใต้สัญญาเงินกู้ยืมดังกล่าวได้กำหนดเงื่อนไขให้บริษัทฯต้องจ่ายค่าธรรมเนียมที่อาจเกิดขึ้นจากการยกเลิกสัญญาหรือจากการจ่ายชำระคืนเงินกู้ยืมก่อนครบกำหนดซึ่งคำนวณตามหลักเกณฑ์ที่ระบุในสัญญา </w:t>
      </w:r>
    </w:p>
    <w:p w:rsidR="00BA24C3" w:rsidRPr="00135AD5" w:rsidRDefault="00A434BE" w:rsidP="00135AD5">
      <w:pPr>
        <w:tabs>
          <w:tab w:val="left" w:pos="720"/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BA24C3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A24C3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BA24C3" w:rsidRPr="00135AD5">
        <w:rPr>
          <w:rFonts w:ascii="Angsana New" w:hAnsi="Angsana New" w:cs="Angsana New"/>
          <w:b/>
          <w:bCs/>
          <w:sz w:val="32"/>
          <w:szCs w:val="32"/>
          <w:cs/>
        </w:rPr>
        <w:t>เจ้าหนี้สำนักหักบัญชี</w:t>
      </w:r>
      <w:r w:rsidR="00D43065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และบริษัทหลักทรัพย์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BA24C3" w:rsidRPr="00135AD5" w:rsidTr="00F42B1A">
        <w:tc>
          <w:tcPr>
            <w:tcW w:w="9060" w:type="dxa"/>
            <w:gridSpan w:val="3"/>
            <w:vAlign w:val="bottom"/>
          </w:tcPr>
          <w:p w:rsidR="00BA24C3" w:rsidRPr="00135AD5" w:rsidRDefault="00BA24C3" w:rsidP="00135A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35272" w:rsidRPr="00135AD5" w:rsidTr="00F42B1A">
        <w:tc>
          <w:tcPr>
            <w:tcW w:w="5370" w:type="dxa"/>
            <w:vAlign w:val="bottom"/>
          </w:tcPr>
          <w:p w:rsidR="00835272" w:rsidRPr="00135AD5" w:rsidRDefault="00835272" w:rsidP="00135AD5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:rsidR="00835272" w:rsidRPr="00135AD5" w:rsidRDefault="00A434BE" w:rsidP="00135AD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43065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45" w:type="dxa"/>
          </w:tcPr>
          <w:p w:rsidR="00835272" w:rsidRPr="00135AD5" w:rsidRDefault="00A434BE" w:rsidP="00135AD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D43065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D43065" w:rsidRPr="00135AD5" w:rsidTr="00F42B1A">
        <w:tc>
          <w:tcPr>
            <w:tcW w:w="5370" w:type="dxa"/>
            <w:vAlign w:val="bottom"/>
          </w:tcPr>
          <w:p w:rsidR="00D43065" w:rsidRPr="00135AD5" w:rsidRDefault="00D43065" w:rsidP="00135AD5">
            <w:pPr>
              <w:tabs>
                <w:tab w:val="left" w:pos="263"/>
                <w:tab w:val="left" w:pos="900"/>
              </w:tabs>
              <w:ind w:left="261" w:hanging="284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เจ้าหนี้สำนักหักบัญชี                                                                                       ตราสารทุนและตราสารหนี้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135AD5" w:rsidRDefault="00F2055A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641,073,800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135AD5" w:rsidRDefault="00D43065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323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678</w:t>
            </w:r>
          </w:p>
        </w:tc>
      </w:tr>
      <w:tr w:rsidR="00D43065" w:rsidRPr="00135AD5" w:rsidTr="00F42B1A">
        <w:tc>
          <w:tcPr>
            <w:tcW w:w="5370" w:type="dxa"/>
            <w:vAlign w:val="bottom"/>
          </w:tcPr>
          <w:p w:rsidR="00D43065" w:rsidRPr="00135AD5" w:rsidRDefault="00D43065" w:rsidP="00135AD5">
            <w:pPr>
              <w:tabs>
                <w:tab w:val="left" w:pos="900"/>
              </w:tabs>
              <w:ind w:left="263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135AD5" w:rsidRDefault="00F2055A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1,830,928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135AD5" w:rsidRDefault="00D43065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513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566</w:t>
            </w:r>
          </w:p>
        </w:tc>
      </w:tr>
      <w:tr w:rsidR="00503EEF" w:rsidRPr="00135AD5" w:rsidTr="00F42B1A">
        <w:tc>
          <w:tcPr>
            <w:tcW w:w="5370" w:type="dxa"/>
            <w:vAlign w:val="bottom"/>
          </w:tcPr>
          <w:p w:rsidR="00503EEF" w:rsidRPr="00135AD5" w:rsidRDefault="00503EEF" w:rsidP="00135AD5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503EEF" w:rsidRPr="00135AD5" w:rsidRDefault="00F2055A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78,906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503EEF" w:rsidRPr="00135AD5" w:rsidRDefault="00503EEF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43065" w:rsidRPr="00135AD5" w:rsidTr="00F42B1A">
        <w:tc>
          <w:tcPr>
            <w:tcW w:w="5370" w:type="dxa"/>
            <w:vAlign w:val="bottom"/>
          </w:tcPr>
          <w:p w:rsidR="00D43065" w:rsidRPr="00135AD5" w:rsidRDefault="00D43065" w:rsidP="00135AD5">
            <w:pPr>
              <w:tabs>
                <w:tab w:val="left" w:pos="522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เจ้าหนี้สำนักหักบัญชี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และบริษัทหลักทรัพย์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135AD5" w:rsidRDefault="00F2055A" w:rsidP="00135AD5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642,983,634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D43065" w:rsidRPr="00135AD5" w:rsidRDefault="00D43065" w:rsidP="00135AD5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837</w:t>
            </w:r>
            <w:r w:rsidRPr="00135AD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244</w:t>
            </w:r>
          </w:p>
        </w:tc>
      </w:tr>
    </w:tbl>
    <w:p w:rsidR="00027555" w:rsidRPr="00135AD5" w:rsidRDefault="000E5FA6" w:rsidP="00135AD5">
      <w:pPr>
        <w:tabs>
          <w:tab w:val="left" w:pos="720"/>
          <w:tab w:val="left" w:pos="900"/>
        </w:tabs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027555" w:rsidRPr="00135AD5" w:rsidTr="00F42B1A">
        <w:tc>
          <w:tcPr>
            <w:tcW w:w="9060" w:type="dxa"/>
            <w:gridSpan w:val="3"/>
          </w:tcPr>
          <w:p w:rsidR="00027555" w:rsidRPr="00135AD5" w:rsidRDefault="009B4F12" w:rsidP="00135AD5">
            <w:pPr>
              <w:tabs>
                <w:tab w:val="left" w:pos="900"/>
                <w:tab w:val="left" w:pos="1440"/>
              </w:tabs>
              <w:ind w:left="600" w:hanging="6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</w:t>
            </w:r>
            <w:r w:rsidR="001E77B3"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43291" w:rsidRPr="00135AD5" w:rsidTr="00F42B1A">
        <w:tc>
          <w:tcPr>
            <w:tcW w:w="5370" w:type="dxa"/>
          </w:tcPr>
          <w:p w:rsidR="00D43291" w:rsidRPr="00135AD5" w:rsidRDefault="00D43291" w:rsidP="00135AD5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:rsidR="00D43291" w:rsidRPr="00135AD5" w:rsidRDefault="00D43291" w:rsidP="00135AD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713F8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845" w:type="dxa"/>
          </w:tcPr>
          <w:p w:rsidR="00D43291" w:rsidRPr="00135AD5" w:rsidRDefault="00D43291" w:rsidP="00135AD5">
            <w:pPr>
              <w:pBdr>
                <w:bottom w:val="single" w:sz="4" w:space="1" w:color="auto"/>
              </w:pBdr>
              <w:ind w:left="12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8713F8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835272" w:rsidRPr="00135AD5" w:rsidTr="00F42B1A">
        <w:tc>
          <w:tcPr>
            <w:tcW w:w="5370" w:type="dxa"/>
          </w:tcPr>
          <w:p w:rsidR="00835272" w:rsidRPr="00135AD5" w:rsidRDefault="00835272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835272" w:rsidRPr="00135AD5" w:rsidRDefault="00835272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835272" w:rsidRPr="00135AD5" w:rsidRDefault="00835272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vAlign w:val="bottom"/>
          </w:tcPr>
          <w:p w:rsidR="008713F8" w:rsidRPr="00135AD5" w:rsidRDefault="00C70433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1,673,626,103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723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392</w:t>
            </w: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45" w:type="dxa"/>
            <w:vAlign w:val="bottom"/>
          </w:tcPr>
          <w:p w:rsidR="008713F8" w:rsidRPr="00135AD5" w:rsidRDefault="00C70433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350,302,854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279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565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098</w:t>
            </w: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845" w:type="dxa"/>
            <w:vAlign w:val="bottom"/>
          </w:tcPr>
          <w:p w:rsidR="008713F8" w:rsidRPr="00135AD5" w:rsidRDefault="00C70433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347,719,442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286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731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826</w:t>
            </w: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8713F8" w:rsidRPr="00135AD5" w:rsidRDefault="00C70433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2,371,648,399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8713F8" w:rsidRPr="00135AD5" w:rsidRDefault="008713F8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289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361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316</w:t>
            </w: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45" w:type="dxa"/>
            <w:vAlign w:val="bottom"/>
          </w:tcPr>
          <w:p w:rsidR="008713F8" w:rsidRPr="00135AD5" w:rsidRDefault="00C70433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2,688,082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217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670</w:t>
            </w: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45" w:type="dxa"/>
            <w:vAlign w:val="bottom"/>
          </w:tcPr>
          <w:p w:rsidR="008713F8" w:rsidRPr="00135AD5" w:rsidRDefault="00C70433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2,374,336,481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292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578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986</w:t>
            </w: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ind w:left="601" w:hanging="601"/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713F8" w:rsidRPr="00135AD5" w:rsidRDefault="00C70433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2,356,419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647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037</w:t>
            </w: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845" w:type="dxa"/>
            <w:vAlign w:val="bottom"/>
          </w:tcPr>
          <w:p w:rsidR="008713F8" w:rsidRPr="00135AD5" w:rsidRDefault="00C70433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2,356,419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647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037</w:t>
            </w:r>
          </w:p>
        </w:tc>
      </w:tr>
      <w:tr w:rsidR="008713F8" w:rsidRPr="00135AD5" w:rsidTr="00F42B1A">
        <w:tc>
          <w:tcPr>
            <w:tcW w:w="5370" w:type="dxa"/>
          </w:tcPr>
          <w:p w:rsidR="008713F8" w:rsidRPr="00135AD5" w:rsidRDefault="008713F8" w:rsidP="00135AD5">
            <w:pPr>
              <w:tabs>
                <w:tab w:val="left" w:pos="90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 - สุทธิ</w:t>
            </w:r>
          </w:p>
        </w:tc>
        <w:tc>
          <w:tcPr>
            <w:tcW w:w="1845" w:type="dxa"/>
            <w:vAlign w:val="bottom"/>
          </w:tcPr>
          <w:p w:rsidR="008713F8" w:rsidRPr="00135AD5" w:rsidRDefault="00C70433" w:rsidP="00135AD5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2,376,692,900</w:t>
            </w:r>
          </w:p>
        </w:tc>
        <w:tc>
          <w:tcPr>
            <w:tcW w:w="1845" w:type="dxa"/>
            <w:vAlign w:val="bottom"/>
          </w:tcPr>
          <w:p w:rsidR="008713F8" w:rsidRPr="00135AD5" w:rsidRDefault="008713F8" w:rsidP="00135AD5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294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226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023</w:t>
            </w:r>
          </w:p>
        </w:tc>
      </w:tr>
    </w:tbl>
    <w:p w:rsidR="00BD4E32" w:rsidRPr="00135AD5" w:rsidRDefault="003306C6" w:rsidP="00135AD5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FB53AE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D4E32" w:rsidRPr="00135AD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C56AE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ประมาณการหนี้สิน </w:t>
      </w:r>
      <w:r w:rsidR="000871C9" w:rsidRPr="00135AD5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="004C56AE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 ผลประโยชน์ระยะยาวของพนักงาน</w:t>
      </w:r>
    </w:p>
    <w:p w:rsidR="00980748" w:rsidRPr="00135AD5" w:rsidRDefault="00CD6739" w:rsidP="00135A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="00980748" w:rsidRPr="00135AD5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6900A6" w:rsidRPr="00135AD5" w:rsidTr="00F42B1A">
        <w:tc>
          <w:tcPr>
            <w:tcW w:w="5310" w:type="dxa"/>
          </w:tcPr>
          <w:p w:rsidR="006900A6" w:rsidRPr="00135AD5" w:rsidRDefault="009A18B0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vAlign w:val="bottom"/>
          </w:tcPr>
          <w:p w:rsidR="006900A6" w:rsidRPr="00135AD5" w:rsidRDefault="006900A6" w:rsidP="00135AD5">
            <w:pP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6900A6" w:rsidRPr="00135AD5" w:rsidRDefault="006900A6" w:rsidP="00135AD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(หน่วย: บาท)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3B4C3C" w:rsidRPr="00135AD5" w:rsidRDefault="003B4C3C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3B4C3C" w:rsidRPr="00135AD5" w:rsidRDefault="003B4C3C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  <w:vAlign w:val="bottom"/>
          </w:tcPr>
          <w:p w:rsidR="003B4C3C" w:rsidRPr="00135AD5" w:rsidRDefault="003B4C3C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</w:t>
            </w:r>
            <w:r w:rsidR="009A5A66"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ผลประโยชน์ระยะยาวของพนักงานต้นปี</w:t>
            </w:r>
          </w:p>
        </w:tc>
        <w:tc>
          <w:tcPr>
            <w:tcW w:w="1890" w:type="dxa"/>
          </w:tcPr>
          <w:p w:rsidR="003B4C3C" w:rsidRPr="00135AD5" w:rsidRDefault="0023686E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92,068,141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72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059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,699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ส่วนที่รับรู้ในกำไรหรือขาดทุน: 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890" w:type="dxa"/>
          </w:tcPr>
          <w:p w:rsidR="003B4C3C" w:rsidRPr="00135AD5" w:rsidRDefault="0023686E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6,548,127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5,989,128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890" w:type="dxa"/>
          </w:tcPr>
          <w:p w:rsidR="003B4C3C" w:rsidRPr="00135AD5" w:rsidRDefault="0023686E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2,021,748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2,368,926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ส่วนที่รับรู้ในกำไรขาดทุนเบ็ดเสร็จอื่น: 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ขาดทุนจากการประมาณการตามหลักคณิตศาสตร์ประกันภัย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</w:t>
            </w:r>
            <w:r w:rsidRPr="00135A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</w:tcPr>
          <w:p w:rsidR="003B4C3C" w:rsidRPr="00135AD5" w:rsidRDefault="0023686E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5,302,768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3B4C3C" w:rsidRPr="00135AD5" w:rsidRDefault="0023686E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19,620,895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</w:tcPr>
          <w:p w:rsidR="003B4C3C" w:rsidRPr="00135AD5" w:rsidRDefault="0023686E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1,551,389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9A5A66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</w:tcPr>
          <w:p w:rsidR="003B4C3C" w:rsidRPr="00135AD5" w:rsidRDefault="0023686E" w:rsidP="00135AD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594,735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1,116,350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B4C3C" w:rsidRPr="00135AD5" w:rsidTr="00F42B1A">
        <w:tc>
          <w:tcPr>
            <w:tcW w:w="5310" w:type="dxa"/>
          </w:tcPr>
          <w:p w:rsidR="003B4C3C" w:rsidRPr="00135AD5" w:rsidRDefault="003B4C3C" w:rsidP="00135AD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สำรองผ</w:t>
            </w:r>
            <w:r w:rsidR="009A5A66"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ลประโยชน์ระยะยาวของพนักงานปลายปี</w:t>
            </w:r>
          </w:p>
        </w:tc>
        <w:tc>
          <w:tcPr>
            <w:tcW w:w="1890" w:type="dxa"/>
          </w:tcPr>
          <w:p w:rsidR="003B4C3C" w:rsidRPr="00135AD5" w:rsidRDefault="0023686E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100,043,281</w:t>
            </w:r>
          </w:p>
        </w:tc>
        <w:tc>
          <w:tcPr>
            <w:tcW w:w="1890" w:type="dxa"/>
          </w:tcPr>
          <w:p w:rsidR="003B4C3C" w:rsidRPr="00135AD5" w:rsidRDefault="003B4C3C" w:rsidP="00135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92,068,141</w:t>
            </w:r>
          </w:p>
        </w:tc>
      </w:tr>
    </w:tbl>
    <w:p w:rsidR="00F57344" w:rsidRPr="00135AD5" w:rsidRDefault="00F57344" w:rsidP="00135A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57344" w:rsidRPr="00135AD5" w:rsidRDefault="00F57344" w:rsidP="00135AD5">
      <w:pPr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br w:type="page"/>
      </w:r>
    </w:p>
    <w:p w:rsidR="00980748" w:rsidRPr="00135AD5" w:rsidRDefault="000C51B1" w:rsidP="00135A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A18B0" w:rsidRPr="00135AD5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9A18B0" w:rsidRPr="00135AD5">
        <w:rPr>
          <w:rFonts w:ascii="Angsana New" w:hAnsi="Angsana New" w:cs="Angsana New" w:hint="cs"/>
          <w:sz w:val="32"/>
          <w:szCs w:val="32"/>
          <w:cs/>
        </w:rPr>
        <w:t>รับรู้ในรายการ</w:t>
      </w:r>
      <w:r w:rsidR="009A18B0" w:rsidRPr="00135AD5">
        <w:rPr>
          <w:rFonts w:ascii="Angsana New" w:hAnsi="Angsana New" w:cs="Angsana New"/>
          <w:sz w:val="32"/>
          <w:szCs w:val="32"/>
          <w:cs/>
        </w:rPr>
        <w:t>ค่าใช้จ่ายเกี่ยวกับพนักงาน</w:t>
      </w:r>
      <w:r w:rsidR="009A18B0" w:rsidRPr="00135AD5">
        <w:rPr>
          <w:rFonts w:ascii="Angsana New" w:hAnsi="Angsana New" w:cs="Angsana New" w:hint="cs"/>
          <w:sz w:val="32"/>
          <w:szCs w:val="32"/>
          <w:cs/>
        </w:rPr>
        <w:t>ในส่วนของกำ</w:t>
      </w:r>
      <w:r w:rsidR="009A18B0" w:rsidRPr="00135AD5">
        <w:rPr>
          <w:rFonts w:ascii="Angsana New" w:hAnsi="Angsana New" w:cs="Angsana New"/>
          <w:sz w:val="32"/>
          <w:szCs w:val="32"/>
          <w:cs/>
        </w:rPr>
        <w:t>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980748" w:rsidRPr="00135AD5" w:rsidTr="00215A1D"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0748" w:rsidRPr="00135AD5" w:rsidRDefault="00980748" w:rsidP="00135AD5">
            <w:pPr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: บาท)</w:t>
            </w:r>
          </w:p>
        </w:tc>
      </w:tr>
      <w:tr w:rsidR="004F0860" w:rsidRPr="00135AD5" w:rsidTr="00215A1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0860" w:rsidRPr="00135AD5" w:rsidRDefault="004F0860" w:rsidP="00135A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135AD5" w:rsidRDefault="004F0860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0860" w:rsidRPr="00135AD5" w:rsidRDefault="004F0860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2761A0" w:rsidRPr="00135AD5" w:rsidTr="00215A1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1A0" w:rsidRPr="00135AD5" w:rsidRDefault="002761A0" w:rsidP="00135AD5">
            <w:pPr>
              <w:ind w:left="225" w:hanging="243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1A0" w:rsidRPr="00135AD5" w:rsidRDefault="000C526C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6,548,127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1A0" w:rsidRPr="00135AD5" w:rsidRDefault="002761A0" w:rsidP="00135AD5">
            <w:pP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5,989,128</w:t>
            </w:r>
          </w:p>
        </w:tc>
      </w:tr>
      <w:tr w:rsidR="002761A0" w:rsidRPr="00135AD5" w:rsidTr="00215A1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1A0" w:rsidRPr="00135AD5" w:rsidRDefault="002761A0" w:rsidP="00135AD5">
            <w:pPr>
              <w:ind w:left="225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1A0" w:rsidRPr="00135AD5" w:rsidRDefault="000C526C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2,021,748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1A0" w:rsidRPr="00135AD5" w:rsidRDefault="002761A0" w:rsidP="00135AD5">
            <w:pPr>
              <w:pBdr>
                <w:bottom w:val="sing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2,368,926</w:t>
            </w:r>
          </w:p>
        </w:tc>
      </w:tr>
      <w:tr w:rsidR="002761A0" w:rsidRPr="00135AD5" w:rsidTr="00215A1D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61A0" w:rsidRPr="00135AD5" w:rsidRDefault="002761A0" w:rsidP="00135AD5">
            <w:pPr>
              <w:ind w:left="225" w:hanging="2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1A0" w:rsidRPr="00135AD5" w:rsidRDefault="000C526C" w:rsidP="00135AD5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8,569,875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1A0" w:rsidRPr="00135AD5" w:rsidRDefault="002761A0" w:rsidP="00135AD5">
            <w:pPr>
              <w:pBdr>
                <w:bottom w:val="double" w:sz="4" w:space="1" w:color="auto"/>
              </w:pBdr>
              <w:tabs>
                <w:tab w:val="decimal" w:pos="1451"/>
              </w:tabs>
              <w:ind w:right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8,358,054</w:t>
            </w:r>
          </w:p>
        </w:tc>
      </w:tr>
    </w:tbl>
    <w:p w:rsidR="008275B6" w:rsidRPr="00135AD5" w:rsidRDefault="00991F41" w:rsidP="00135A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8275B6" w:rsidRPr="00135AD5">
        <w:rPr>
          <w:rFonts w:ascii="Angsana New" w:hAnsi="Angsana New" w:cs="Angsana New" w:hint="cs"/>
          <w:sz w:val="32"/>
          <w:szCs w:val="32"/>
          <w:cs/>
        </w:rPr>
        <w:t>บริษัทฯคาดว่าจะ</w:t>
      </w:r>
      <w:r w:rsidR="00DC028B" w:rsidRPr="00135AD5">
        <w:rPr>
          <w:rFonts w:ascii="Angsana New" w:hAnsi="Angsana New" w:cs="Angsana New" w:hint="cs"/>
          <w:sz w:val="32"/>
          <w:szCs w:val="32"/>
          <w:cs/>
        </w:rPr>
        <w:t>ไม่มีการ</w:t>
      </w:r>
      <w:r w:rsidR="008275B6" w:rsidRPr="00135AD5">
        <w:rPr>
          <w:rFonts w:ascii="Angsana New" w:hAnsi="Angsana New" w:cs="Angsana New" w:hint="cs"/>
          <w:sz w:val="32"/>
          <w:szCs w:val="32"/>
          <w:cs/>
        </w:rPr>
        <w:t>จ่ายชำระผล</w:t>
      </w:r>
      <w:r w:rsidR="008275B6" w:rsidRPr="00135AD5">
        <w:rPr>
          <w:rFonts w:ascii="Angsana New" w:hAnsi="Angsana New" w:cs="Angsana New"/>
          <w:sz w:val="32"/>
          <w:szCs w:val="32"/>
          <w:cs/>
        </w:rPr>
        <w:t>ประโยชน์ระยะยาว</w:t>
      </w:r>
      <w:r w:rsidR="00D809C6" w:rsidRPr="00135AD5">
        <w:rPr>
          <w:rFonts w:ascii="Angsana New" w:hAnsi="Angsana New" w:cs="Angsana New" w:hint="cs"/>
          <w:sz w:val="32"/>
          <w:szCs w:val="32"/>
          <w:cs/>
        </w:rPr>
        <w:t>ให้แก่</w:t>
      </w:r>
      <w:r w:rsidR="008275B6" w:rsidRPr="00135AD5">
        <w:rPr>
          <w:rFonts w:ascii="Angsana New" w:hAnsi="Angsana New" w:cs="Angsana New" w:hint="cs"/>
          <w:sz w:val="32"/>
          <w:szCs w:val="32"/>
          <w:cs/>
        </w:rPr>
        <w:t xml:space="preserve">พนักงานภายใน </w:t>
      </w:r>
      <w:r w:rsidR="008275B6" w:rsidRPr="00135AD5">
        <w:rPr>
          <w:rFonts w:ascii="Angsana New" w:hAnsi="Angsana New" w:cs="Angsana New"/>
          <w:sz w:val="32"/>
          <w:szCs w:val="32"/>
        </w:rPr>
        <w:t>1</w:t>
      </w:r>
      <w:r w:rsidR="008275B6" w:rsidRPr="00135AD5">
        <w:rPr>
          <w:rFonts w:ascii="Angsana New" w:hAnsi="Angsana New" w:cs="Angsana New" w:hint="cs"/>
          <w:sz w:val="32"/>
          <w:szCs w:val="32"/>
          <w:cs/>
        </w:rPr>
        <w:t xml:space="preserve"> ปีข้างหน้า</w:t>
      </w:r>
    </w:p>
    <w:p w:rsidR="005C0A27" w:rsidRPr="00135AD5" w:rsidRDefault="00991F41" w:rsidP="00135A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5C0A27" w:rsidRPr="00135AD5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986BB0" w:rsidRPr="00135AD5">
        <w:rPr>
          <w:rFonts w:ascii="Angsana New" w:hAnsi="Angsana New" w:cs="Angsana New"/>
          <w:sz w:val="32"/>
          <w:szCs w:val="32"/>
        </w:rPr>
        <w:t xml:space="preserve"> 3</w:t>
      </w:r>
      <w:r w:rsidR="00ED43C3" w:rsidRPr="00135AD5">
        <w:rPr>
          <w:rFonts w:ascii="Angsana New" w:hAnsi="Angsana New" w:cs="Angsana New"/>
          <w:sz w:val="32"/>
          <w:szCs w:val="32"/>
        </w:rPr>
        <w:t>1</w:t>
      </w:r>
      <w:r w:rsidR="005C0A27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4E45" w:rsidRPr="00135A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86BB0" w:rsidRPr="00135AD5">
        <w:rPr>
          <w:rFonts w:ascii="Angsana New" w:hAnsi="Angsana New" w:cs="Angsana New"/>
          <w:sz w:val="32"/>
          <w:szCs w:val="32"/>
        </w:rPr>
        <w:t xml:space="preserve"> 25</w:t>
      </w:r>
      <w:r w:rsidR="004F0860" w:rsidRPr="00135AD5">
        <w:rPr>
          <w:rFonts w:ascii="Angsana New" w:hAnsi="Angsana New" w:cs="Angsana New"/>
          <w:sz w:val="32"/>
          <w:szCs w:val="32"/>
        </w:rPr>
        <w:t>60</w:t>
      </w:r>
      <w:r w:rsidR="005C0A27" w:rsidRPr="00135AD5">
        <w:rPr>
          <w:rFonts w:ascii="Angsana New" w:hAnsi="Angsana New" w:cs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C0A27" w:rsidRPr="00135AD5">
        <w:rPr>
          <w:rFonts w:ascii="Angsana New" w:hAnsi="Angsana New" w:cs="Angsana New"/>
          <w:sz w:val="32"/>
          <w:szCs w:val="32"/>
          <w:cs/>
        </w:rPr>
        <w:t>ผลประโยชน์</w:t>
      </w:r>
      <w:r w:rsidR="005C0A27" w:rsidRPr="00135AD5">
        <w:rPr>
          <w:rFonts w:ascii="Angsana New" w:hAnsi="Angsana New" w:cs="Angsana New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6F0968" w:rsidRPr="00135AD5">
        <w:rPr>
          <w:rFonts w:ascii="Angsana New" w:hAnsi="Angsana New" w:cs="Angsana New"/>
          <w:sz w:val="32"/>
          <w:szCs w:val="32"/>
        </w:rPr>
        <w:t>1</w:t>
      </w:r>
      <w:r w:rsidR="000C526C" w:rsidRPr="00135AD5">
        <w:rPr>
          <w:rFonts w:ascii="Angsana New" w:hAnsi="Angsana New" w:cs="Angsana New"/>
          <w:sz w:val="32"/>
          <w:szCs w:val="32"/>
        </w:rPr>
        <w:t>7</w:t>
      </w:r>
      <w:r w:rsidR="005C0A27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5C0A27" w:rsidRPr="00135AD5">
        <w:rPr>
          <w:rFonts w:ascii="Angsana New" w:hAnsi="Angsana New" w:cs="Angsana New" w:hint="cs"/>
          <w:sz w:val="32"/>
          <w:szCs w:val="32"/>
          <w:cs/>
        </w:rPr>
        <w:t xml:space="preserve">ปี </w:t>
      </w:r>
    </w:p>
    <w:p w:rsidR="00C261F8" w:rsidRPr="00135AD5" w:rsidRDefault="00C261F8" w:rsidP="00135AD5">
      <w:pPr>
        <w:spacing w:before="120" w:after="24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90"/>
        <w:gridCol w:w="3060"/>
      </w:tblGrid>
      <w:tr w:rsidR="00C261F8" w:rsidRPr="00135AD5" w:rsidTr="00F42B1A">
        <w:tc>
          <w:tcPr>
            <w:tcW w:w="3240" w:type="dxa"/>
          </w:tcPr>
          <w:p w:rsidR="00C261F8" w:rsidRPr="00135AD5" w:rsidRDefault="00C261F8" w:rsidP="00135AD5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  <w:hideMark/>
          </w:tcPr>
          <w:p w:rsidR="00C261F8" w:rsidRPr="00135AD5" w:rsidRDefault="00C261F8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3060" w:type="dxa"/>
            <w:vAlign w:val="bottom"/>
            <w:hideMark/>
          </w:tcPr>
          <w:p w:rsidR="00C261F8" w:rsidRPr="00135AD5" w:rsidRDefault="00C261F8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C261F8" w:rsidRPr="00135AD5" w:rsidTr="00F42B1A">
        <w:tc>
          <w:tcPr>
            <w:tcW w:w="3240" w:type="dxa"/>
            <w:hideMark/>
          </w:tcPr>
          <w:p w:rsidR="00C261F8" w:rsidRPr="00135AD5" w:rsidRDefault="00C261F8" w:rsidP="00135AD5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790" w:type="dxa"/>
            <w:hideMark/>
          </w:tcPr>
          <w:p w:rsidR="00C261F8" w:rsidRPr="00135AD5" w:rsidRDefault="00C261F8" w:rsidP="00135AD5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C261F8" w:rsidRPr="00135AD5" w:rsidRDefault="00C261F8" w:rsidP="00135AD5">
            <w:pPr>
              <w:ind w:right="-29" w:firstLine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61F8" w:rsidRPr="00135AD5" w:rsidTr="00F42B1A">
        <w:tc>
          <w:tcPr>
            <w:tcW w:w="3240" w:type="dxa"/>
            <w:hideMark/>
          </w:tcPr>
          <w:p w:rsidR="00C261F8" w:rsidRPr="00135AD5" w:rsidRDefault="00C261F8" w:rsidP="00135AD5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2790" w:type="dxa"/>
            <w:hideMark/>
          </w:tcPr>
          <w:p w:rsidR="00C261F8" w:rsidRPr="00135AD5" w:rsidRDefault="00C261F8" w:rsidP="00135AD5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060" w:type="dxa"/>
            <w:hideMark/>
          </w:tcPr>
          <w:p w:rsidR="00C261F8" w:rsidRPr="00135AD5" w:rsidRDefault="00C261F8" w:rsidP="00135AD5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61F8" w:rsidRPr="00135AD5" w:rsidTr="00F42B1A">
        <w:tc>
          <w:tcPr>
            <w:tcW w:w="3240" w:type="dxa"/>
            <w:hideMark/>
          </w:tcPr>
          <w:p w:rsidR="00C261F8" w:rsidRPr="00135AD5" w:rsidRDefault="00C261F8" w:rsidP="00135AD5">
            <w:pPr>
              <w:tabs>
                <w:tab w:val="left" w:pos="2952"/>
              </w:tabs>
              <w:ind w:hanging="18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2790" w:type="dxa"/>
            <w:hideMark/>
          </w:tcPr>
          <w:p w:rsidR="00C261F8" w:rsidRPr="00135AD5" w:rsidRDefault="00C261F8" w:rsidP="00135AD5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                   </w:t>
            </w:r>
          </w:p>
          <w:p w:rsidR="00C261F8" w:rsidRPr="00135AD5" w:rsidRDefault="00C261F8" w:rsidP="00135AD5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  <w:tc>
          <w:tcPr>
            <w:tcW w:w="3060" w:type="dxa"/>
            <w:hideMark/>
          </w:tcPr>
          <w:p w:rsidR="00C261F8" w:rsidRPr="00135AD5" w:rsidRDefault="00C261F8" w:rsidP="00135AD5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ต่อปี                   </w:t>
            </w:r>
          </w:p>
          <w:p w:rsidR="00C261F8" w:rsidRPr="00135AD5" w:rsidRDefault="00C261F8" w:rsidP="00135AD5">
            <w:pPr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ขึ้นอยู่กับอายุงานของพนักงาน</w:t>
            </w:r>
          </w:p>
        </w:tc>
      </w:tr>
    </w:tbl>
    <w:p w:rsidR="002C2A42" w:rsidRPr="00135AD5" w:rsidRDefault="001102B4" w:rsidP="00135AD5">
      <w:pPr>
        <w:tabs>
          <w:tab w:val="left" w:pos="2160"/>
          <w:tab w:val="left" w:pos="2880"/>
          <w:tab w:val="left" w:pos="3240"/>
          <w:tab w:val="center" w:pos="6120"/>
          <w:tab w:val="left" w:pos="6300"/>
          <w:tab w:val="left" w:pos="8478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</w:t>
      </w:r>
      <w:r w:rsidR="007D57D0" w:rsidRPr="00135AD5">
        <w:rPr>
          <w:rFonts w:ascii="Angsana New" w:hAnsi="Angsana New" w:cs="Angsana New" w:hint="cs"/>
          <w:sz w:val="32"/>
          <w:szCs w:val="32"/>
          <w:cs/>
        </w:rPr>
        <w:t>นักงาน ณ วันที่</w:t>
      </w:r>
      <w:r w:rsidR="007F567C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733F01" w:rsidRPr="00135AD5">
        <w:rPr>
          <w:rFonts w:ascii="Angsana New" w:hAnsi="Angsana New" w:cs="Angsana New"/>
          <w:sz w:val="32"/>
          <w:szCs w:val="32"/>
        </w:rPr>
        <w:t xml:space="preserve">31 </w:t>
      </w:r>
      <w:r w:rsidR="00733F01" w:rsidRPr="00135AD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F567C" w:rsidRPr="00135AD5">
        <w:rPr>
          <w:rFonts w:ascii="Angsana New" w:hAnsi="Angsana New" w:cs="Angsana New"/>
          <w:sz w:val="32"/>
          <w:szCs w:val="32"/>
        </w:rPr>
        <w:t>25</w:t>
      </w:r>
      <w:r w:rsidR="00D17BA7" w:rsidRPr="00135AD5">
        <w:rPr>
          <w:rFonts w:ascii="Angsana New" w:hAnsi="Angsana New" w:cs="Angsana New"/>
          <w:sz w:val="32"/>
          <w:szCs w:val="32"/>
        </w:rPr>
        <w:t>60</w:t>
      </w:r>
      <w:r w:rsidR="00B87DB3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B87DB3" w:rsidRPr="00135AD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87DB3" w:rsidRPr="00135AD5">
        <w:rPr>
          <w:rFonts w:ascii="Angsana New" w:hAnsi="Angsana New" w:cs="Angsana New"/>
          <w:sz w:val="32"/>
          <w:szCs w:val="32"/>
        </w:rPr>
        <w:t>255</w:t>
      </w:r>
      <w:r w:rsidR="00D17BA7" w:rsidRPr="00135AD5">
        <w:rPr>
          <w:rFonts w:ascii="Angsana New" w:hAnsi="Angsana New" w:cs="Angsana New"/>
          <w:sz w:val="32"/>
          <w:szCs w:val="32"/>
        </w:rPr>
        <w:t>9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  <w:r w:rsidR="007F567C" w:rsidRPr="00135AD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96757" w:rsidRPr="00135AD5" w:rsidRDefault="00296757" w:rsidP="00135AD5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120"/>
        <w:ind w:left="605" w:hanging="605"/>
        <w:jc w:val="right"/>
        <w:rPr>
          <w:rFonts w:ascii="Angsana New" w:hAnsi="Angsana New" w:cs="Angsana New"/>
          <w:sz w:val="28"/>
          <w:szCs w:val="28"/>
        </w:rPr>
      </w:pPr>
      <w:r w:rsidRPr="00135AD5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135AD5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135AD5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04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701"/>
        <w:gridCol w:w="1560"/>
      </w:tblGrid>
      <w:tr w:rsidR="00296757" w:rsidRPr="00135AD5" w:rsidTr="00F42B1A">
        <w:tc>
          <w:tcPr>
            <w:tcW w:w="2669" w:type="dxa"/>
            <w:shd w:val="clear" w:color="auto" w:fill="FFFFFF"/>
          </w:tcPr>
          <w:p w:rsidR="00296757" w:rsidRPr="00135AD5" w:rsidRDefault="00296757" w:rsidP="00135AD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296757" w:rsidRPr="00135AD5" w:rsidRDefault="00296757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17BA7"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296757" w:rsidRPr="00135AD5" w:rsidRDefault="00296757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487AA3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487AA3" w:rsidRPr="00135AD5" w:rsidTr="00F42B1A">
        <w:tc>
          <w:tcPr>
            <w:tcW w:w="2669" w:type="dxa"/>
            <w:shd w:val="clear" w:color="auto" w:fill="FFFFFF"/>
          </w:tcPr>
          <w:p w:rsidR="00487AA3" w:rsidRPr="00135AD5" w:rsidRDefault="00487AA3" w:rsidP="00135AD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135AD5" w:rsidRDefault="00487AA3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487AA3" w:rsidRPr="00135AD5" w:rsidRDefault="00487AA3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487AA3" w:rsidRPr="00135AD5" w:rsidRDefault="00487AA3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487AA3" w:rsidRPr="00135AD5" w:rsidRDefault="00487AA3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487AA3" w:rsidRPr="00135AD5" w:rsidTr="00F42B1A">
        <w:tc>
          <w:tcPr>
            <w:tcW w:w="2669" w:type="dxa"/>
            <w:shd w:val="clear" w:color="auto" w:fill="FFFFFF"/>
          </w:tcPr>
          <w:p w:rsidR="00487AA3" w:rsidRPr="00135AD5" w:rsidRDefault="00487AA3" w:rsidP="00135AD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FFFFF"/>
          </w:tcPr>
          <w:p w:rsidR="00487AA3" w:rsidRPr="00135AD5" w:rsidRDefault="00734A4E" w:rsidP="00135AD5">
            <w:pPr>
              <w:tabs>
                <w:tab w:val="left" w:pos="315"/>
                <w:tab w:val="center" w:pos="74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</w:tcPr>
          <w:p w:rsidR="00487AA3" w:rsidRPr="00135AD5" w:rsidRDefault="00734A4E" w:rsidP="00135A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FFFFFF"/>
          </w:tcPr>
          <w:p w:rsidR="00487AA3" w:rsidRPr="00135AD5" w:rsidRDefault="00487AA3" w:rsidP="00135AD5">
            <w:pPr>
              <w:tabs>
                <w:tab w:val="left" w:pos="315"/>
                <w:tab w:val="center" w:pos="74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</w:tcPr>
          <w:p w:rsidR="00487AA3" w:rsidRPr="00135AD5" w:rsidRDefault="00487AA3" w:rsidP="00135AD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487AA3" w:rsidRPr="00135AD5" w:rsidTr="00F42B1A">
        <w:tc>
          <w:tcPr>
            <w:tcW w:w="2669" w:type="dxa"/>
            <w:shd w:val="clear" w:color="auto" w:fill="FFFFFF"/>
          </w:tcPr>
          <w:p w:rsidR="00487AA3" w:rsidRPr="00135AD5" w:rsidRDefault="00487AA3" w:rsidP="00135AD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9" w:type="dxa"/>
            <w:shd w:val="clear" w:color="auto" w:fill="FFFFFF"/>
          </w:tcPr>
          <w:p w:rsidR="00487AA3" w:rsidRPr="00135AD5" w:rsidRDefault="00734A4E" w:rsidP="00135AD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487AA3" w:rsidRPr="00135AD5" w:rsidRDefault="00734A4E" w:rsidP="00135AD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FFFFFF"/>
          </w:tcPr>
          <w:p w:rsidR="00487AA3" w:rsidRPr="00135AD5" w:rsidRDefault="00487AA3" w:rsidP="00135AD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FFFFFF"/>
          </w:tcPr>
          <w:p w:rsidR="00487AA3" w:rsidRPr="00135AD5" w:rsidRDefault="00487AA3" w:rsidP="00135AD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:rsidR="0097613B" w:rsidRPr="00135AD5" w:rsidRDefault="0097613B" w:rsidP="00135AD5">
      <w:pPr>
        <w:tabs>
          <w:tab w:val="left" w:pos="900"/>
          <w:tab w:val="left" w:pos="2160"/>
          <w:tab w:val="right" w:pos="4860"/>
          <w:tab w:val="right" w:pos="6120"/>
          <w:tab w:val="right" w:pos="7380"/>
          <w:tab w:val="left" w:pos="9360"/>
        </w:tabs>
        <w:spacing w:before="240"/>
        <w:ind w:left="605" w:hanging="605"/>
        <w:jc w:val="right"/>
        <w:rPr>
          <w:rFonts w:ascii="Angsana New" w:hAnsi="Angsana New" w:cs="Angsana New"/>
          <w:sz w:val="28"/>
          <w:szCs w:val="28"/>
        </w:rPr>
      </w:pPr>
      <w:r w:rsidRPr="00135AD5">
        <w:rPr>
          <w:rFonts w:ascii="Angsana New" w:hAnsi="Angsana New" w:cs="Angsana New"/>
          <w:sz w:val="28"/>
          <w:szCs w:val="28"/>
          <w:cs/>
        </w:rPr>
        <w:t xml:space="preserve">(หน่วย: </w:t>
      </w:r>
      <w:r w:rsidRPr="00135AD5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135AD5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04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701"/>
        <w:gridCol w:w="1560"/>
      </w:tblGrid>
      <w:tr w:rsidR="0097613B" w:rsidRPr="00135AD5" w:rsidTr="00F42B1A">
        <w:tc>
          <w:tcPr>
            <w:tcW w:w="2669" w:type="dxa"/>
            <w:shd w:val="clear" w:color="auto" w:fill="FFFFFF"/>
          </w:tcPr>
          <w:p w:rsidR="0097613B" w:rsidRPr="00135AD5" w:rsidRDefault="0097613B" w:rsidP="00135AD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</w:tcPr>
          <w:p w:rsidR="0097613B" w:rsidRPr="00135AD5" w:rsidRDefault="0097613B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17BA7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3261" w:type="dxa"/>
            <w:gridSpan w:val="2"/>
            <w:shd w:val="clear" w:color="auto" w:fill="FFFFFF"/>
            <w:vAlign w:val="bottom"/>
          </w:tcPr>
          <w:p w:rsidR="0097613B" w:rsidRPr="00135AD5" w:rsidRDefault="0097613B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667895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97613B" w:rsidRPr="00135AD5" w:rsidTr="00F42B1A">
        <w:tc>
          <w:tcPr>
            <w:tcW w:w="2669" w:type="dxa"/>
            <w:shd w:val="clear" w:color="auto" w:fill="FFFFFF"/>
          </w:tcPr>
          <w:p w:rsidR="0097613B" w:rsidRPr="00135AD5" w:rsidRDefault="0097613B" w:rsidP="00135AD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135AD5" w:rsidRDefault="0097613B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135AD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97613B" w:rsidRPr="00135AD5" w:rsidRDefault="0097613B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135AD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97613B" w:rsidRPr="00135AD5" w:rsidRDefault="0097613B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135AD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97613B" w:rsidRPr="00135AD5" w:rsidRDefault="0097613B" w:rsidP="00135A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0B5F" w:rsidRPr="00135AD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%</w:t>
            </w:r>
          </w:p>
        </w:tc>
      </w:tr>
      <w:tr w:rsidR="00667895" w:rsidRPr="00135AD5" w:rsidTr="00F42B1A">
        <w:tc>
          <w:tcPr>
            <w:tcW w:w="2669" w:type="dxa"/>
            <w:shd w:val="clear" w:color="auto" w:fill="FFFFFF"/>
          </w:tcPr>
          <w:p w:rsidR="00667895" w:rsidRPr="00135AD5" w:rsidRDefault="00667895" w:rsidP="00135AD5">
            <w:pPr>
              <w:tabs>
                <w:tab w:val="left" w:pos="162"/>
              </w:tabs>
              <w:ind w:left="342" w:right="-108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อัตราการ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ลาออกถัวเฉลี่ย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67895" w:rsidRPr="00135AD5" w:rsidRDefault="000D0F85" w:rsidP="00135A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667895" w:rsidRPr="00135AD5" w:rsidRDefault="00734A4E" w:rsidP="00135A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667895" w:rsidRPr="00135AD5" w:rsidRDefault="00667895" w:rsidP="00135AD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667895" w:rsidRPr="00135AD5" w:rsidRDefault="00667895" w:rsidP="00135AD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</w:tbl>
    <w:p w:rsidR="00F57344" w:rsidRPr="00135AD5" w:rsidRDefault="00F57344" w:rsidP="00135AD5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F57344" w:rsidRPr="00135AD5" w:rsidRDefault="00F57344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27555" w:rsidRPr="00135AD5" w:rsidRDefault="00AB6490" w:rsidP="00135AD5">
      <w:pPr>
        <w:tabs>
          <w:tab w:val="left" w:pos="720"/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0E5FA6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หนี้สินอื่น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10"/>
        <w:gridCol w:w="1710"/>
      </w:tblGrid>
      <w:tr w:rsidR="00027555" w:rsidRPr="00135AD5" w:rsidTr="00F42B1A">
        <w:tc>
          <w:tcPr>
            <w:tcW w:w="9060" w:type="dxa"/>
            <w:gridSpan w:val="3"/>
          </w:tcPr>
          <w:p w:rsidR="00027555" w:rsidRPr="00135AD5" w:rsidRDefault="009B4F12" w:rsidP="00135AD5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35272" w:rsidRPr="00135AD5" w:rsidTr="00F42B1A">
        <w:tc>
          <w:tcPr>
            <w:tcW w:w="5640" w:type="dxa"/>
          </w:tcPr>
          <w:p w:rsidR="00835272" w:rsidRPr="00135AD5" w:rsidRDefault="00835272" w:rsidP="00135AD5">
            <w:pPr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835272" w:rsidRPr="00135AD5" w:rsidRDefault="006E3255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710192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  <w:vAlign w:val="bottom"/>
          </w:tcPr>
          <w:p w:rsidR="00835272" w:rsidRPr="00135AD5" w:rsidRDefault="006E3255" w:rsidP="00135AD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710192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710192" w:rsidRPr="00135AD5" w:rsidTr="00F42B1A">
        <w:tc>
          <w:tcPr>
            <w:tcW w:w="5640" w:type="dxa"/>
          </w:tcPr>
          <w:p w:rsidR="00710192" w:rsidRPr="00135AD5" w:rsidRDefault="00710192" w:rsidP="00135AD5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710" w:type="dxa"/>
          </w:tcPr>
          <w:p w:rsidR="00710192" w:rsidRPr="00135AD5" w:rsidRDefault="002B70CD" w:rsidP="00135AD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186,202,993</w:t>
            </w:r>
          </w:p>
        </w:tc>
        <w:tc>
          <w:tcPr>
            <w:tcW w:w="1710" w:type="dxa"/>
          </w:tcPr>
          <w:p w:rsidR="00710192" w:rsidRPr="00135AD5" w:rsidRDefault="00710192" w:rsidP="00135AD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171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777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398</w:t>
            </w:r>
          </w:p>
        </w:tc>
      </w:tr>
      <w:tr w:rsidR="00710192" w:rsidRPr="00135AD5" w:rsidTr="00F42B1A">
        <w:tc>
          <w:tcPr>
            <w:tcW w:w="5640" w:type="dxa"/>
          </w:tcPr>
          <w:p w:rsidR="00710192" w:rsidRPr="00135AD5" w:rsidRDefault="00710192" w:rsidP="00135AD5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:rsidR="00710192" w:rsidRPr="00135AD5" w:rsidRDefault="002B70CD" w:rsidP="00135AD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12,367,363</w:t>
            </w:r>
          </w:p>
        </w:tc>
        <w:tc>
          <w:tcPr>
            <w:tcW w:w="1710" w:type="dxa"/>
          </w:tcPr>
          <w:p w:rsidR="00710192" w:rsidRPr="00135AD5" w:rsidRDefault="00710192" w:rsidP="00135AD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12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845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874</w:t>
            </w:r>
          </w:p>
        </w:tc>
      </w:tr>
      <w:tr w:rsidR="00710192" w:rsidRPr="00135AD5" w:rsidTr="00F42B1A">
        <w:tc>
          <w:tcPr>
            <w:tcW w:w="5640" w:type="dxa"/>
          </w:tcPr>
          <w:p w:rsidR="00710192" w:rsidRPr="00135AD5" w:rsidRDefault="00710192" w:rsidP="00135AD5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:rsidR="00710192" w:rsidRPr="00135AD5" w:rsidRDefault="002B70CD" w:rsidP="00135AD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72,918,175</w:t>
            </w:r>
          </w:p>
        </w:tc>
        <w:tc>
          <w:tcPr>
            <w:tcW w:w="1710" w:type="dxa"/>
          </w:tcPr>
          <w:p w:rsidR="00710192" w:rsidRPr="00135AD5" w:rsidRDefault="00710192" w:rsidP="00135AD5">
            <w:pP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49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629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035</w:t>
            </w:r>
          </w:p>
        </w:tc>
      </w:tr>
      <w:tr w:rsidR="00710192" w:rsidRPr="00135AD5" w:rsidTr="00F42B1A">
        <w:tc>
          <w:tcPr>
            <w:tcW w:w="5640" w:type="dxa"/>
          </w:tcPr>
          <w:p w:rsidR="00710192" w:rsidRPr="00135AD5" w:rsidRDefault="00710192" w:rsidP="00135AD5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710" w:type="dxa"/>
          </w:tcPr>
          <w:p w:rsidR="00710192" w:rsidRPr="00135AD5" w:rsidRDefault="002B70CD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  <w:r w:rsidR="00C356DF" w:rsidRPr="00135AD5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C356DF" w:rsidRPr="00135AD5">
              <w:rPr>
                <w:rFonts w:ascii="Angsana New" w:eastAsia="Angsana New" w:hAnsi="Angsana New" w:cs="Angsana New"/>
                <w:sz w:val="28"/>
                <w:szCs w:val="28"/>
              </w:rPr>
              <w:t>596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C356DF" w:rsidRPr="00135AD5">
              <w:rPr>
                <w:rFonts w:ascii="Angsana New" w:eastAsia="Angsana New" w:hAnsi="Angsana New" w:cs="Angsana New"/>
                <w:sz w:val="28"/>
                <w:szCs w:val="28"/>
              </w:rPr>
              <w:t>589</w:t>
            </w:r>
          </w:p>
        </w:tc>
        <w:tc>
          <w:tcPr>
            <w:tcW w:w="1710" w:type="dxa"/>
          </w:tcPr>
          <w:p w:rsidR="00710192" w:rsidRPr="00135AD5" w:rsidRDefault="00710192" w:rsidP="00135AD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32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995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805</w:t>
            </w:r>
          </w:p>
        </w:tc>
      </w:tr>
      <w:tr w:rsidR="00710192" w:rsidRPr="00135AD5" w:rsidTr="00F42B1A">
        <w:tc>
          <w:tcPr>
            <w:tcW w:w="5640" w:type="dxa"/>
          </w:tcPr>
          <w:p w:rsidR="00710192" w:rsidRPr="00135AD5" w:rsidRDefault="00710192" w:rsidP="00135AD5">
            <w:pPr>
              <w:tabs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710" w:type="dxa"/>
          </w:tcPr>
          <w:p w:rsidR="00710192" w:rsidRPr="00135AD5" w:rsidRDefault="002B70CD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="00C356DF" w:rsidRPr="00135AD5">
              <w:rPr>
                <w:rFonts w:ascii="Angsana New" w:eastAsia="Angsana New" w:hAnsi="Angsana New" w:cs="Angsana New"/>
                <w:sz w:val="28"/>
                <w:szCs w:val="28"/>
              </w:rPr>
              <w:t>8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C356DF" w:rsidRPr="00135AD5">
              <w:rPr>
                <w:rFonts w:ascii="Angsana New" w:eastAsia="Angsana New" w:hAnsi="Angsana New" w:cs="Angsana New"/>
                <w:sz w:val="28"/>
                <w:szCs w:val="28"/>
              </w:rPr>
              <w:t>085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="00C356DF" w:rsidRPr="00135AD5">
              <w:rPr>
                <w:rFonts w:ascii="Angsana New" w:eastAsia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710" w:type="dxa"/>
          </w:tcPr>
          <w:p w:rsidR="00710192" w:rsidRPr="00135AD5" w:rsidRDefault="00710192" w:rsidP="00135AD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267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,248,112</w:t>
            </w:r>
          </w:p>
        </w:tc>
      </w:tr>
    </w:tbl>
    <w:p w:rsidR="001C65C4" w:rsidRPr="00135AD5" w:rsidRDefault="00AB6490" w:rsidP="00135AD5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20</w:t>
      </w:r>
      <w:r w:rsidR="001C65C4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1C65C4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1C65C4" w:rsidRPr="00135AD5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1C65C4" w:rsidRPr="00135AD5" w:rsidRDefault="001C65C4" w:rsidP="00135AD5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ภายใต้บทบัญญัติของมาตรา 116 แห่งพระราชบัญญัติบริษัทมหาชนจำกัด พ.ศ.</w:t>
      </w:r>
      <w:r w:rsidR="009911EA" w:rsidRPr="00135AD5">
        <w:rPr>
          <w:rFonts w:ascii="Angsana New" w:hAnsi="Angsana New" w:cs="Angsana New"/>
          <w:sz w:val="32"/>
          <w:szCs w:val="32"/>
        </w:rPr>
        <w:t xml:space="preserve"> 2535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911EA" w:rsidRPr="00135AD5">
        <w:rPr>
          <w:rFonts w:ascii="Angsana New" w:hAnsi="Angsana New" w:cs="Angsana New"/>
          <w:sz w:val="32"/>
          <w:szCs w:val="32"/>
        </w:rPr>
        <w:t xml:space="preserve"> 5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</w:t>
      </w:r>
      <w:r w:rsidRPr="00135AD5">
        <w:rPr>
          <w:rFonts w:ascii="Angsana New" w:hAnsi="Angsana New" w:cs="Angsana New"/>
          <w:spacing w:val="-10"/>
          <w:sz w:val="32"/>
          <w:szCs w:val="32"/>
          <w:cs/>
        </w:rPr>
        <w:t>ด้วยยอดขาดทุนสะสมยกมา (ถ้ามี) จนกว่าทุนสำรองนี้จะมีจำนวนไม่น้อยกว่าร้อยละ</w:t>
      </w:r>
      <w:r w:rsidR="009911EA" w:rsidRPr="00135AD5">
        <w:rPr>
          <w:rFonts w:ascii="Angsana New" w:hAnsi="Angsana New" w:cs="Angsana New"/>
          <w:spacing w:val="-10"/>
          <w:sz w:val="32"/>
          <w:szCs w:val="32"/>
        </w:rPr>
        <w:t xml:space="preserve"> 10</w:t>
      </w:r>
      <w:r w:rsidRPr="00135AD5">
        <w:rPr>
          <w:rFonts w:ascii="Angsana New" w:hAnsi="Angsana New" w:cs="Angsana New"/>
          <w:spacing w:val="-10"/>
          <w:sz w:val="32"/>
          <w:szCs w:val="32"/>
          <w:cs/>
        </w:rPr>
        <w:t xml:space="preserve"> ของทุนจด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ทะเบียน 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สำรองตาม</w:t>
      </w:r>
      <w:r w:rsidRPr="00135AD5">
        <w:rPr>
          <w:rFonts w:ascii="Angsana New" w:hAnsi="Angsana New" w:cs="Angsana New"/>
          <w:spacing w:val="-8"/>
          <w:sz w:val="32"/>
          <w:szCs w:val="32"/>
          <w:cs/>
        </w:rPr>
        <w:t xml:space="preserve">กฎหมายดังกล่าวไม่สามารถนำไปจ่ายเงินปันผลได้ </w:t>
      </w:r>
    </w:p>
    <w:p w:rsidR="0063628B" w:rsidRPr="00135AD5" w:rsidRDefault="0063628B" w:rsidP="00135AD5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ณ วันที่</w:t>
      </w:r>
      <w:r w:rsidR="009911EA" w:rsidRPr="00135AD5">
        <w:rPr>
          <w:rFonts w:ascii="Angsana New" w:hAnsi="Angsana New" w:cs="Angsana New"/>
          <w:sz w:val="32"/>
          <w:szCs w:val="32"/>
        </w:rPr>
        <w:t xml:space="preserve"> 31</w:t>
      </w:r>
      <w:r w:rsidR="0095086E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40E4" w:rsidRPr="00135A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911EA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210579" w:rsidRPr="00135AD5">
        <w:rPr>
          <w:rFonts w:ascii="Angsana New" w:hAnsi="Angsana New" w:cs="Angsana New"/>
          <w:sz w:val="32"/>
          <w:szCs w:val="32"/>
        </w:rPr>
        <w:t>2560</w:t>
      </w:r>
      <w:r w:rsidR="005340E4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บริษัทฯจัดสรรกำไรสุทธิประจำปีจำนวน</w:t>
      </w:r>
      <w:r w:rsidR="00EB7272" w:rsidRPr="00135AD5">
        <w:rPr>
          <w:rFonts w:ascii="Angsana New" w:hAnsi="Angsana New" w:cs="Angsana New"/>
          <w:sz w:val="32"/>
          <w:szCs w:val="32"/>
        </w:rPr>
        <w:t xml:space="preserve"> 23</w:t>
      </w:r>
      <w:r w:rsidR="00EB7272" w:rsidRPr="00135AD5">
        <w:rPr>
          <w:rFonts w:ascii="Angsana New" w:hAnsi="Angsana New" w:cs="Angsana New"/>
          <w:sz w:val="32"/>
          <w:szCs w:val="32"/>
          <w:cs/>
        </w:rPr>
        <w:t>.</w:t>
      </w:r>
      <w:r w:rsidR="00EB7272" w:rsidRPr="00135AD5">
        <w:rPr>
          <w:rFonts w:ascii="Angsana New" w:hAnsi="Angsana New" w:cs="Angsana New"/>
          <w:sz w:val="32"/>
          <w:szCs w:val="32"/>
        </w:rPr>
        <w:t>8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ล้านบาท เป็นทุนสำรองตามกฎหมาย</w:t>
      </w:r>
      <w:r w:rsidR="004E754A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071D27" w:rsidRPr="00135AD5">
        <w:rPr>
          <w:rFonts w:ascii="Angsana New" w:hAnsi="Angsana New" w:cs="Angsana New" w:hint="cs"/>
          <w:sz w:val="32"/>
          <w:szCs w:val="32"/>
          <w:cs/>
        </w:rPr>
        <w:t>(</w:t>
      </w:r>
      <w:r w:rsidR="00071D27" w:rsidRPr="00135AD5">
        <w:rPr>
          <w:rFonts w:ascii="Angsana New" w:hAnsi="Angsana New" w:cs="Angsana New"/>
          <w:sz w:val="32"/>
          <w:szCs w:val="32"/>
        </w:rPr>
        <w:t xml:space="preserve">31 </w:t>
      </w:r>
      <w:r w:rsidR="00071D27" w:rsidRPr="00135AD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71D27" w:rsidRPr="00135AD5">
        <w:rPr>
          <w:rFonts w:ascii="Angsana New" w:hAnsi="Angsana New" w:cs="Angsana New"/>
          <w:sz w:val="32"/>
          <w:szCs w:val="32"/>
        </w:rPr>
        <w:t>2559</w:t>
      </w:r>
      <w:r w:rsidR="00071D27" w:rsidRPr="00135AD5">
        <w:rPr>
          <w:rFonts w:ascii="Angsana New" w:hAnsi="Angsana New" w:cs="Angsana New"/>
          <w:sz w:val="32"/>
          <w:szCs w:val="32"/>
          <w:cs/>
        </w:rPr>
        <w:t xml:space="preserve">: </w:t>
      </w:r>
      <w:r w:rsidR="00071D27" w:rsidRPr="00135AD5">
        <w:rPr>
          <w:rFonts w:ascii="Angsana New" w:hAnsi="Angsana New" w:cs="Angsana New"/>
          <w:sz w:val="32"/>
          <w:szCs w:val="32"/>
        </w:rPr>
        <w:t>20</w:t>
      </w:r>
      <w:r w:rsidR="00071D27" w:rsidRPr="00135AD5">
        <w:rPr>
          <w:rFonts w:ascii="Angsana New" w:hAnsi="Angsana New" w:cs="Angsana New"/>
          <w:sz w:val="32"/>
          <w:szCs w:val="32"/>
          <w:cs/>
        </w:rPr>
        <w:t>.</w:t>
      </w:r>
      <w:r w:rsidR="00071D27" w:rsidRPr="00135AD5">
        <w:rPr>
          <w:rFonts w:ascii="Angsana New" w:hAnsi="Angsana New" w:cs="Angsana New"/>
          <w:sz w:val="32"/>
          <w:szCs w:val="32"/>
        </w:rPr>
        <w:t xml:space="preserve">7 </w:t>
      </w:r>
      <w:r w:rsidR="00071D27" w:rsidRPr="00135AD5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</w:p>
    <w:p w:rsidR="000F039B" w:rsidRPr="00135AD5" w:rsidRDefault="009911EA" w:rsidP="00135A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0F039B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F039B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0F039B" w:rsidRPr="00135AD5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4D602A" w:rsidRPr="00135AD5" w:rsidRDefault="000F039B" w:rsidP="00135AD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  <w:t>วัตถุประสงค์ของบริษัทฯในการบริหาร</w:t>
      </w:r>
      <w:r w:rsidR="006F1BE3" w:rsidRPr="00135AD5">
        <w:rPr>
          <w:rFonts w:ascii="Angsana New" w:hAnsi="Angsana New" w:cs="Angsana New"/>
          <w:sz w:val="32"/>
          <w:szCs w:val="32"/>
          <w:cs/>
        </w:rPr>
        <w:t>จัดการ</w:t>
      </w:r>
      <w:r w:rsidRPr="00135AD5">
        <w:rPr>
          <w:rFonts w:ascii="Angsana New" w:hAnsi="Angsana New" w:cs="Angsana New"/>
          <w:sz w:val="32"/>
          <w:szCs w:val="32"/>
          <w:cs/>
        </w:rPr>
        <w:t>ทุนของบริษัทฯคือ 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301376" w:rsidRPr="00135AD5" w:rsidRDefault="009911EA" w:rsidP="00135AD5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D533A3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533A3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CD6739" w:rsidRPr="00135AD5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D533A3" w:rsidRPr="00135AD5">
        <w:rPr>
          <w:rFonts w:ascii="Angsana New" w:hAnsi="Angsana New" w:cs="Angsana New"/>
          <w:b/>
          <w:bCs/>
          <w:sz w:val="32"/>
          <w:szCs w:val="32"/>
          <w:cs/>
        </w:rPr>
        <w:t>ค่านายหน้า</w:t>
      </w:r>
      <w:r w:rsidR="00301376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01376" w:rsidRPr="00135AD5" w:rsidTr="00F42B1A">
        <w:tc>
          <w:tcPr>
            <w:tcW w:w="4860" w:type="dxa"/>
            <w:vAlign w:val="bottom"/>
          </w:tcPr>
          <w:p w:rsidR="00301376" w:rsidRPr="00135AD5" w:rsidRDefault="00301376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502238532"/>
          </w:p>
        </w:tc>
        <w:tc>
          <w:tcPr>
            <w:tcW w:w="4230" w:type="dxa"/>
            <w:gridSpan w:val="2"/>
          </w:tcPr>
          <w:p w:rsidR="00301376" w:rsidRPr="00135AD5" w:rsidRDefault="00301376" w:rsidP="00135AD5">
            <w:pPr>
              <w:ind w:left="-29" w:right="-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301376" w:rsidRPr="00135AD5" w:rsidTr="00F42B1A">
        <w:tc>
          <w:tcPr>
            <w:tcW w:w="4860" w:type="dxa"/>
            <w:vAlign w:val="bottom"/>
          </w:tcPr>
          <w:p w:rsidR="00301376" w:rsidRPr="00135AD5" w:rsidRDefault="00301376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301376" w:rsidRPr="00135AD5" w:rsidRDefault="00301376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B7A4D" w:rsidRPr="00135AD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01376" w:rsidRPr="00135AD5" w:rsidTr="00F42B1A">
        <w:tc>
          <w:tcPr>
            <w:tcW w:w="4860" w:type="dxa"/>
            <w:vAlign w:val="bottom"/>
          </w:tcPr>
          <w:p w:rsidR="00301376" w:rsidRPr="00135AD5" w:rsidRDefault="00301376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:rsidR="00301376" w:rsidRPr="00135AD5" w:rsidRDefault="00301376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</w:rPr>
            </w:pPr>
            <w:r w:rsidRPr="00135AD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2115" w:type="dxa"/>
            <w:vAlign w:val="bottom"/>
          </w:tcPr>
          <w:p w:rsidR="00301376" w:rsidRPr="00135AD5" w:rsidRDefault="00301376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</w:rPr>
            </w:pPr>
            <w:r w:rsidRPr="00135AD5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301376" w:rsidRPr="00135AD5" w:rsidTr="00F42B1A">
        <w:tc>
          <w:tcPr>
            <w:tcW w:w="4860" w:type="dxa"/>
            <w:vAlign w:val="bottom"/>
          </w:tcPr>
          <w:p w:rsidR="00301376" w:rsidRPr="00135AD5" w:rsidRDefault="00301376" w:rsidP="00135AD5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2115" w:type="dxa"/>
            <w:vAlign w:val="bottom"/>
          </w:tcPr>
          <w:p w:rsidR="00301376" w:rsidRPr="00135AD5" w:rsidRDefault="00D43BE0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772,900,472</w:t>
            </w:r>
          </w:p>
        </w:tc>
        <w:tc>
          <w:tcPr>
            <w:tcW w:w="2115" w:type="dxa"/>
            <w:vAlign w:val="bottom"/>
          </w:tcPr>
          <w:p w:rsidR="00301376" w:rsidRPr="00135AD5" w:rsidRDefault="00301376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873,314,149</w:t>
            </w:r>
          </w:p>
        </w:tc>
      </w:tr>
      <w:tr w:rsidR="00301376" w:rsidRPr="00135AD5" w:rsidTr="00F42B1A">
        <w:tc>
          <w:tcPr>
            <w:tcW w:w="4860" w:type="dxa"/>
            <w:vAlign w:val="bottom"/>
          </w:tcPr>
          <w:p w:rsidR="00301376" w:rsidRPr="00135AD5" w:rsidRDefault="00301376" w:rsidP="00135AD5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2115" w:type="dxa"/>
            <w:vAlign w:val="bottom"/>
          </w:tcPr>
          <w:p w:rsidR="00301376" w:rsidRPr="00135AD5" w:rsidRDefault="00EB7272" w:rsidP="00135AD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46,648,942</w:t>
            </w:r>
          </w:p>
        </w:tc>
        <w:tc>
          <w:tcPr>
            <w:tcW w:w="2115" w:type="dxa"/>
            <w:vAlign w:val="bottom"/>
          </w:tcPr>
          <w:p w:rsidR="00301376" w:rsidRPr="00135AD5" w:rsidRDefault="00301376" w:rsidP="00135AD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66,883,052</w:t>
            </w:r>
          </w:p>
        </w:tc>
      </w:tr>
      <w:tr w:rsidR="00301376" w:rsidRPr="00135AD5" w:rsidTr="00F42B1A">
        <w:tc>
          <w:tcPr>
            <w:tcW w:w="4860" w:type="dxa"/>
            <w:vAlign w:val="bottom"/>
          </w:tcPr>
          <w:p w:rsidR="00301376" w:rsidRPr="00135AD5" w:rsidRDefault="00301376" w:rsidP="00135AD5">
            <w:pPr>
              <w:ind w:left="162" w:hanging="162"/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2115" w:type="dxa"/>
            <w:vAlign w:val="bottom"/>
          </w:tcPr>
          <w:p w:rsidR="00301376" w:rsidRPr="00135AD5" w:rsidRDefault="00D43BE0" w:rsidP="00135AD5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819,549,414</w:t>
            </w:r>
          </w:p>
        </w:tc>
        <w:tc>
          <w:tcPr>
            <w:tcW w:w="2115" w:type="dxa"/>
            <w:vAlign w:val="bottom"/>
          </w:tcPr>
          <w:p w:rsidR="00301376" w:rsidRPr="00135AD5" w:rsidRDefault="00301376" w:rsidP="00135AD5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940,197,201</w:t>
            </w:r>
          </w:p>
        </w:tc>
      </w:tr>
      <w:bookmarkEnd w:id="0"/>
    </w:tbl>
    <w:p w:rsidR="00F57344" w:rsidRPr="00135AD5" w:rsidRDefault="00F57344" w:rsidP="00135A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57344" w:rsidRPr="00135AD5" w:rsidRDefault="00F57344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27555" w:rsidRPr="00135AD5" w:rsidRDefault="009911EA" w:rsidP="00135AD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500F71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00F71" w:rsidRPr="00135AD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D6739" w:rsidRPr="00135AD5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ค่าธรรมเนียมและบริการ</w:t>
      </w:r>
      <w:r w:rsidR="002F6E34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61"/>
        <w:gridCol w:w="2169"/>
      </w:tblGrid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2F6E34" w:rsidRPr="00135AD5" w:rsidRDefault="002F6E34" w:rsidP="00135AD5">
            <w:pPr>
              <w:ind w:left="-29" w:right="-29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2F6E34" w:rsidRPr="00135AD5" w:rsidRDefault="002F6E34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ind w:left="600" w:hanging="6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61" w:type="dxa"/>
            <w:vAlign w:val="bottom"/>
          </w:tcPr>
          <w:p w:rsidR="002F6E34" w:rsidRPr="00135AD5" w:rsidRDefault="00C615E7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</w:rPr>
            </w:pPr>
            <w:r w:rsidRPr="00135AD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2169" w:type="dxa"/>
            <w:vAlign w:val="bottom"/>
          </w:tcPr>
          <w:p w:rsidR="002F6E34" w:rsidRPr="00135AD5" w:rsidRDefault="002F6E34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</w:rPr>
            </w:pPr>
            <w:r w:rsidRPr="00135AD5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2061" w:type="dxa"/>
          </w:tcPr>
          <w:p w:rsidR="002F6E34" w:rsidRPr="00135AD5" w:rsidRDefault="00EB7272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29,776,916</w:t>
            </w:r>
          </w:p>
        </w:tc>
        <w:tc>
          <w:tcPr>
            <w:tcW w:w="2169" w:type="dxa"/>
          </w:tcPr>
          <w:p w:rsidR="002F6E34" w:rsidRPr="00135AD5" w:rsidRDefault="002F6E34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34,295,817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2061" w:type="dxa"/>
          </w:tcPr>
          <w:p w:rsidR="002F6E34" w:rsidRPr="00135AD5" w:rsidRDefault="00EB7272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16,030,203</w:t>
            </w:r>
          </w:p>
        </w:tc>
        <w:tc>
          <w:tcPr>
            <w:tcW w:w="2169" w:type="dxa"/>
          </w:tcPr>
          <w:p w:rsidR="002F6E34" w:rsidRPr="00135AD5" w:rsidRDefault="002F6E34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9,754,795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ค่าธรรมเนียมจากการซื้อขายหน่วยลงทุน </w:t>
            </w:r>
          </w:p>
          <w:p w:rsidR="002F6E34" w:rsidRPr="00135AD5" w:rsidRDefault="002F6E34" w:rsidP="00135AD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นอกตลาดหลักทรัพย์แห่งประเทศไทย</w:t>
            </w:r>
          </w:p>
        </w:tc>
        <w:tc>
          <w:tcPr>
            <w:tcW w:w="2061" w:type="dxa"/>
          </w:tcPr>
          <w:p w:rsidR="002F6E34" w:rsidRPr="00135AD5" w:rsidRDefault="002F6E34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EB7272" w:rsidRPr="00135AD5" w:rsidRDefault="00EB7272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301,090,190</w:t>
            </w:r>
          </w:p>
        </w:tc>
        <w:tc>
          <w:tcPr>
            <w:tcW w:w="2169" w:type="dxa"/>
          </w:tcPr>
          <w:p w:rsidR="002F6E34" w:rsidRPr="00135AD5" w:rsidRDefault="002F6E34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:rsidR="002F6E34" w:rsidRPr="00135AD5" w:rsidRDefault="002F6E34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135,519,590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2061" w:type="dxa"/>
          </w:tcPr>
          <w:p w:rsidR="002F6E34" w:rsidRPr="00135AD5" w:rsidRDefault="00EB7272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24,072,367</w:t>
            </w:r>
          </w:p>
        </w:tc>
        <w:tc>
          <w:tcPr>
            <w:tcW w:w="2169" w:type="dxa"/>
          </w:tcPr>
          <w:p w:rsidR="002F6E34" w:rsidRPr="00135AD5" w:rsidRDefault="002F6E34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25,765,376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การสนับสนุนธุรกิจ</w:t>
            </w:r>
          </w:p>
        </w:tc>
        <w:tc>
          <w:tcPr>
            <w:tcW w:w="2061" w:type="dxa"/>
          </w:tcPr>
          <w:p w:rsidR="002F6E34" w:rsidRPr="00135AD5" w:rsidRDefault="00EB7272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D43BE0" w:rsidRPr="00135A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43BE0" w:rsidRPr="00135AD5">
              <w:rPr>
                <w:rFonts w:ascii="Angsana New" w:hAnsi="Angsana New" w:cs="Angsana New"/>
                <w:sz w:val="28"/>
                <w:szCs w:val="28"/>
              </w:rPr>
              <w:t>390,803</w:t>
            </w:r>
          </w:p>
        </w:tc>
        <w:tc>
          <w:tcPr>
            <w:tcW w:w="2169" w:type="dxa"/>
          </w:tcPr>
          <w:p w:rsidR="002F6E34" w:rsidRPr="00135AD5" w:rsidRDefault="002F6E34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53,482,409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061" w:type="dxa"/>
          </w:tcPr>
          <w:p w:rsidR="002F6E34" w:rsidRPr="00135AD5" w:rsidRDefault="00EB7272" w:rsidP="00135AD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3,239,799</w:t>
            </w:r>
          </w:p>
        </w:tc>
        <w:tc>
          <w:tcPr>
            <w:tcW w:w="2169" w:type="dxa"/>
          </w:tcPr>
          <w:p w:rsidR="002F6E34" w:rsidRPr="00135AD5" w:rsidRDefault="002F6E34" w:rsidP="00135AD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2,931,552</w:t>
            </w:r>
          </w:p>
        </w:tc>
      </w:tr>
      <w:tr w:rsidR="002F6E34" w:rsidRPr="00135AD5" w:rsidTr="00F42B1A">
        <w:tc>
          <w:tcPr>
            <w:tcW w:w="4860" w:type="dxa"/>
            <w:vAlign w:val="bottom"/>
          </w:tcPr>
          <w:p w:rsidR="002F6E34" w:rsidRPr="00135AD5" w:rsidRDefault="002F6E34" w:rsidP="00135AD5">
            <w:pPr>
              <w:tabs>
                <w:tab w:val="left" w:pos="900"/>
              </w:tabs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2061" w:type="dxa"/>
          </w:tcPr>
          <w:p w:rsidR="002F6E34" w:rsidRPr="00135AD5" w:rsidRDefault="00EB7272" w:rsidP="00135AD5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D43BE0" w:rsidRPr="00135AD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43BE0" w:rsidRPr="00135AD5">
              <w:rPr>
                <w:rFonts w:ascii="Angsana New" w:hAnsi="Angsana New" w:cs="Angsana New"/>
                <w:sz w:val="28"/>
                <w:szCs w:val="28"/>
              </w:rPr>
              <w:t>600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43BE0" w:rsidRPr="00135AD5">
              <w:rPr>
                <w:rFonts w:ascii="Angsana New" w:hAnsi="Angsana New" w:cs="Angsana New"/>
                <w:sz w:val="28"/>
                <w:szCs w:val="28"/>
              </w:rPr>
              <w:t>278</w:t>
            </w:r>
          </w:p>
        </w:tc>
        <w:tc>
          <w:tcPr>
            <w:tcW w:w="2169" w:type="dxa"/>
          </w:tcPr>
          <w:p w:rsidR="002F6E34" w:rsidRPr="00135AD5" w:rsidRDefault="002F6E34" w:rsidP="00135AD5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261,749,539</w:t>
            </w:r>
          </w:p>
        </w:tc>
      </w:tr>
    </w:tbl>
    <w:p w:rsidR="00F35604" w:rsidRPr="00135AD5" w:rsidRDefault="00B0330D" w:rsidP="00135AD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F35604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35604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กำไรและผลตอบแทนจากเครื่องมือทางการเงิน </w:t>
      </w:r>
      <w:r w:rsidR="00C615E7" w:rsidRPr="00135AD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C615E7" w:rsidRPr="00135AD5" w:rsidTr="00F42B1A">
        <w:tc>
          <w:tcPr>
            <w:tcW w:w="4860" w:type="dxa"/>
            <w:vAlign w:val="bottom"/>
          </w:tcPr>
          <w:p w:rsidR="00C615E7" w:rsidRPr="00135AD5" w:rsidRDefault="00C615E7" w:rsidP="00135AD5">
            <w:pPr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C615E7" w:rsidRPr="00135AD5" w:rsidRDefault="00C615E7" w:rsidP="00135AD5">
            <w:pPr>
              <w:ind w:left="-29" w:right="-29"/>
              <w:jc w:val="right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C615E7" w:rsidRPr="00135AD5" w:rsidTr="00F42B1A">
        <w:tc>
          <w:tcPr>
            <w:tcW w:w="4860" w:type="dxa"/>
            <w:vAlign w:val="bottom"/>
          </w:tcPr>
          <w:p w:rsidR="00C615E7" w:rsidRPr="00135AD5" w:rsidRDefault="00C615E7" w:rsidP="00135AD5">
            <w:pPr>
              <w:ind w:left="600" w:hanging="6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  <w:gridSpan w:val="2"/>
          </w:tcPr>
          <w:p w:rsidR="00C615E7" w:rsidRPr="00135AD5" w:rsidRDefault="00C615E7" w:rsidP="00135A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615E7" w:rsidRPr="00135AD5" w:rsidTr="00F42B1A">
        <w:tc>
          <w:tcPr>
            <w:tcW w:w="4860" w:type="dxa"/>
            <w:vAlign w:val="bottom"/>
          </w:tcPr>
          <w:p w:rsidR="00C615E7" w:rsidRPr="00135AD5" w:rsidRDefault="00C615E7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:rsidR="00C615E7" w:rsidRPr="00135AD5" w:rsidRDefault="00C615E7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</w:rPr>
            </w:pPr>
            <w:r w:rsidRPr="00135AD5">
              <w:rPr>
                <w:rFonts w:ascii="Angsana New" w:hAnsi="Angsana New" w:cs="Angsana New"/>
                <w:sz w:val="28"/>
              </w:rPr>
              <w:t>2560</w:t>
            </w:r>
          </w:p>
        </w:tc>
        <w:tc>
          <w:tcPr>
            <w:tcW w:w="2115" w:type="dxa"/>
            <w:vAlign w:val="bottom"/>
          </w:tcPr>
          <w:p w:rsidR="00C615E7" w:rsidRPr="00135AD5" w:rsidRDefault="00C615E7" w:rsidP="00135AD5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 w:cs="Angsana New"/>
                <w:sz w:val="28"/>
              </w:rPr>
            </w:pPr>
            <w:r w:rsidRPr="00135AD5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C615E7" w:rsidRPr="00135AD5" w:rsidTr="00F42B1A">
        <w:tc>
          <w:tcPr>
            <w:tcW w:w="4860" w:type="dxa"/>
            <w:vAlign w:val="bottom"/>
          </w:tcPr>
          <w:p w:rsidR="00C615E7" w:rsidRPr="00135AD5" w:rsidRDefault="00C615E7" w:rsidP="00135AD5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2115" w:type="dxa"/>
            <w:vAlign w:val="bottom"/>
          </w:tcPr>
          <w:p w:rsidR="00C615E7" w:rsidRPr="00135AD5" w:rsidRDefault="00C14A60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192,748,953</w:t>
            </w:r>
          </w:p>
        </w:tc>
        <w:tc>
          <w:tcPr>
            <w:tcW w:w="2115" w:type="dxa"/>
            <w:vAlign w:val="bottom"/>
          </w:tcPr>
          <w:p w:rsidR="00C615E7" w:rsidRPr="00135AD5" w:rsidRDefault="008C6513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C615E7"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327</w:t>
            </w:r>
            <w:r w:rsidR="00C615E7" w:rsidRPr="00135AD5">
              <w:rPr>
                <w:rFonts w:ascii="Angsana New" w:hAnsi="Angsana New" w:cs="Angsana New"/>
                <w:sz w:val="28"/>
                <w:szCs w:val="28"/>
              </w:rPr>
              <w:t>,4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C615E7" w:rsidRPr="00135AD5" w:rsidTr="00F42B1A">
        <w:tc>
          <w:tcPr>
            <w:tcW w:w="4860" w:type="dxa"/>
            <w:vAlign w:val="bottom"/>
          </w:tcPr>
          <w:p w:rsidR="00C615E7" w:rsidRPr="00135AD5" w:rsidRDefault="00C615E7" w:rsidP="00135AD5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กำไร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(ขาดทุน)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2115" w:type="dxa"/>
            <w:vAlign w:val="bottom"/>
          </w:tcPr>
          <w:p w:rsidR="00C615E7" w:rsidRPr="00135AD5" w:rsidRDefault="00C14A60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10,035,188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:rsidR="00C615E7" w:rsidRPr="00135AD5" w:rsidRDefault="008C6513" w:rsidP="00135AD5">
            <w:pP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1,037,871</w:t>
            </w:r>
          </w:p>
        </w:tc>
      </w:tr>
      <w:tr w:rsidR="00C615E7" w:rsidRPr="00135AD5" w:rsidTr="00F42B1A">
        <w:tc>
          <w:tcPr>
            <w:tcW w:w="4860" w:type="dxa"/>
            <w:vAlign w:val="bottom"/>
          </w:tcPr>
          <w:p w:rsidR="00C615E7" w:rsidRPr="00135AD5" w:rsidRDefault="00C615E7" w:rsidP="00135AD5">
            <w:pPr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2115" w:type="dxa"/>
            <w:vAlign w:val="bottom"/>
          </w:tcPr>
          <w:p w:rsidR="00C615E7" w:rsidRPr="00135AD5" w:rsidRDefault="00C14A60" w:rsidP="00135AD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57,556,281</w:t>
            </w:r>
          </w:p>
        </w:tc>
        <w:tc>
          <w:tcPr>
            <w:tcW w:w="2115" w:type="dxa"/>
            <w:vAlign w:val="bottom"/>
          </w:tcPr>
          <w:p w:rsidR="00C615E7" w:rsidRPr="00135AD5" w:rsidRDefault="00C615E7" w:rsidP="00135AD5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8C6513" w:rsidRPr="00135AD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C6513" w:rsidRPr="00135AD5">
              <w:rPr>
                <w:rFonts w:ascii="Angsana New" w:hAnsi="Angsana New" w:cs="Angsana New"/>
                <w:sz w:val="28"/>
                <w:szCs w:val="28"/>
              </w:rPr>
              <w:t>386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C6513" w:rsidRPr="00135AD5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C615E7" w:rsidRPr="00135AD5" w:rsidTr="00F42B1A">
        <w:tc>
          <w:tcPr>
            <w:tcW w:w="4860" w:type="dxa"/>
            <w:vAlign w:val="bottom"/>
          </w:tcPr>
          <w:p w:rsidR="00C615E7" w:rsidRPr="00135AD5" w:rsidRDefault="00C615E7" w:rsidP="00135AD5">
            <w:pPr>
              <w:ind w:left="162" w:hanging="162"/>
              <w:jc w:val="thaiDistribute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2115" w:type="dxa"/>
            <w:vAlign w:val="bottom"/>
          </w:tcPr>
          <w:p w:rsidR="00C615E7" w:rsidRPr="00135AD5" w:rsidRDefault="00C14A60" w:rsidP="00135AD5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240,270,046</w:t>
            </w:r>
          </w:p>
        </w:tc>
        <w:tc>
          <w:tcPr>
            <w:tcW w:w="2115" w:type="dxa"/>
            <w:vAlign w:val="bottom"/>
          </w:tcPr>
          <w:p w:rsidR="00C615E7" w:rsidRPr="00135AD5" w:rsidRDefault="008C6513" w:rsidP="00135AD5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="00C615E7"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751</w:t>
            </w:r>
            <w:r w:rsidR="00C615E7"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615E7" w:rsidRPr="00135AD5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</w:tbl>
    <w:p w:rsidR="008A23F7" w:rsidRPr="00135AD5" w:rsidRDefault="00E20A93" w:rsidP="00135AD5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8A23F7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23F7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8A23F7" w:rsidRPr="00135AD5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:rsidR="008A23F7" w:rsidRPr="00135AD5" w:rsidRDefault="008A23F7" w:rsidP="00135A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บริษัทฯและพนักงานได้ร่วมกันจัดตั้งกองทุนสำรองเลี้ยงชีพตามพระราชบัญญัติกองทุนสำรองเลี้ยงชีพ </w:t>
      </w:r>
      <w:r w:rsidR="00383667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พ.ศ. </w:t>
      </w:r>
      <w:r w:rsidRPr="00135AD5">
        <w:rPr>
          <w:rFonts w:ascii="Angsana New" w:hAnsi="Angsana New" w:cs="Angsana New"/>
          <w:spacing w:val="-4"/>
          <w:sz w:val="32"/>
          <w:szCs w:val="32"/>
        </w:rPr>
        <w:t xml:space="preserve">2530 </w:t>
      </w:r>
      <w:r w:rsidR="00617B77" w:rsidRPr="00135AD5">
        <w:rPr>
          <w:rFonts w:ascii="Angsana New" w:hAnsi="Angsana New" w:cs="Angsana New" w:hint="cs"/>
          <w:spacing w:val="-4"/>
          <w:sz w:val="32"/>
          <w:szCs w:val="32"/>
          <w:cs/>
        </w:rPr>
        <w:t>โดยบริษัทฯและพนัก</w:t>
      </w:r>
      <w:r w:rsidR="00383667" w:rsidRPr="00135AD5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="00617B77" w:rsidRPr="00135AD5">
        <w:rPr>
          <w:rFonts w:ascii="Angsana New" w:hAnsi="Angsana New" w:cs="Angsana New" w:hint="cs"/>
          <w:spacing w:val="-4"/>
          <w:sz w:val="32"/>
          <w:szCs w:val="32"/>
          <w:cs/>
        </w:rPr>
        <w:t>านจะจ่ายสมทบเข้ากองทุนเป็นรายเดือนในอัตราร้อยละ</w:t>
      </w:r>
      <w:r w:rsidR="00E20A93" w:rsidRPr="00135AD5">
        <w:rPr>
          <w:rFonts w:ascii="Angsana New" w:hAnsi="Angsana New" w:cs="Angsana New"/>
          <w:spacing w:val="-4"/>
          <w:sz w:val="32"/>
          <w:szCs w:val="32"/>
        </w:rPr>
        <w:t xml:space="preserve"> 5 </w:t>
      </w:r>
      <w:r w:rsidR="00E20A93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- </w:t>
      </w:r>
      <w:r w:rsidR="00E20A93" w:rsidRPr="00135AD5">
        <w:rPr>
          <w:rFonts w:ascii="Angsana New" w:hAnsi="Angsana New" w:cs="Angsana New"/>
          <w:spacing w:val="-4"/>
          <w:sz w:val="32"/>
          <w:szCs w:val="32"/>
        </w:rPr>
        <w:t>10</w:t>
      </w:r>
      <w:r w:rsidR="00617B77" w:rsidRPr="00135AD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ของ</w:t>
      </w:r>
      <w:r w:rsidR="00617B77" w:rsidRPr="00135AD5">
        <w:rPr>
          <w:rFonts w:ascii="Angsana New" w:hAnsi="Angsana New" w:cs="Angsana New" w:hint="cs"/>
          <w:sz w:val="32"/>
          <w:szCs w:val="32"/>
          <w:cs/>
        </w:rPr>
        <w:t xml:space="preserve">เงินเดือน </w:t>
      </w:r>
      <w:r w:rsidRPr="00135AD5">
        <w:rPr>
          <w:rFonts w:ascii="Angsana New" w:hAnsi="Angsana New" w:cs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ทิสโก้ จำกัด และจะจ่ายให้</w:t>
      </w:r>
      <w:r w:rsidR="00617B77" w:rsidRPr="00135AD5">
        <w:rPr>
          <w:rFonts w:ascii="Angsana New" w:hAnsi="Angsana New" w:cs="Angsana New" w:hint="cs"/>
          <w:sz w:val="32"/>
          <w:szCs w:val="32"/>
          <w:cs/>
        </w:rPr>
        <w:t>แก่</w:t>
      </w:r>
      <w:r w:rsidRPr="00135AD5">
        <w:rPr>
          <w:rFonts w:ascii="Angsana New" w:hAnsi="Angsana New" w:cs="Angsana New"/>
          <w:sz w:val="32"/>
          <w:szCs w:val="32"/>
          <w:cs/>
        </w:rPr>
        <w:t>พนักงาน</w:t>
      </w:r>
      <w:r w:rsidR="00617B77" w:rsidRPr="00135AD5">
        <w:rPr>
          <w:rFonts w:ascii="Angsana New" w:hAnsi="Angsana New" w:cs="Angsana New" w:hint="cs"/>
          <w:sz w:val="32"/>
          <w:szCs w:val="32"/>
          <w:cs/>
        </w:rPr>
        <w:t>เมื่อพนักงานนั้น</w:t>
      </w:r>
      <w:r w:rsidRPr="00135AD5">
        <w:rPr>
          <w:rFonts w:ascii="Angsana New" w:hAnsi="Angsana New" w:cs="Angsana New"/>
          <w:sz w:val="32"/>
          <w:szCs w:val="32"/>
          <w:cs/>
        </w:rPr>
        <w:t>ออกจากงานตามระเบียบว่าด</w:t>
      </w:r>
      <w:r w:rsidR="0011615E" w:rsidRPr="00135AD5">
        <w:rPr>
          <w:rFonts w:ascii="Angsana New" w:hAnsi="Angsana New" w:cs="Angsana New"/>
          <w:sz w:val="32"/>
          <w:szCs w:val="32"/>
          <w:cs/>
        </w:rPr>
        <w:t>้วยกองทุน</w:t>
      </w:r>
      <w:r w:rsidR="00617B77" w:rsidRPr="00135AD5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D42523" w:rsidRPr="00135AD5" w:rsidRDefault="00D42523" w:rsidP="00135A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="00312357" w:rsidRPr="00135AD5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774B5E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="00E20A93" w:rsidRPr="00135AD5">
        <w:rPr>
          <w:rFonts w:ascii="Angsana New" w:hAnsi="Angsana New" w:cs="Angsana New"/>
          <w:sz w:val="32"/>
          <w:szCs w:val="32"/>
        </w:rPr>
        <w:t xml:space="preserve"> 25</w:t>
      </w:r>
      <w:r w:rsidR="007F4073" w:rsidRPr="00135AD5">
        <w:rPr>
          <w:rFonts w:ascii="Angsana New" w:hAnsi="Angsana New" w:cs="Angsana New"/>
          <w:sz w:val="32"/>
          <w:szCs w:val="32"/>
        </w:rPr>
        <w:t>60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บริษัทฯได้จ่ายเงินสมทบเข้ากองทุนเป็นจำนวนเงิน</w:t>
      </w:r>
      <w:r w:rsidR="00F909B6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4A60" w:rsidRPr="00135AD5">
        <w:rPr>
          <w:rFonts w:ascii="Angsana New" w:hAnsi="Angsana New" w:cs="Angsana New"/>
          <w:sz w:val="32"/>
          <w:szCs w:val="32"/>
        </w:rPr>
        <w:t>26</w:t>
      </w:r>
      <w:r w:rsidR="00C14A60" w:rsidRPr="00135AD5">
        <w:rPr>
          <w:rFonts w:ascii="Angsana New" w:hAnsi="Angsana New" w:cs="Angsana New"/>
          <w:sz w:val="32"/>
          <w:szCs w:val="32"/>
          <w:cs/>
        </w:rPr>
        <w:t>.</w:t>
      </w:r>
      <w:r w:rsidR="00C14A60" w:rsidRPr="00135AD5">
        <w:rPr>
          <w:rFonts w:ascii="Angsana New" w:hAnsi="Angsana New" w:cs="Angsana New"/>
          <w:sz w:val="32"/>
          <w:szCs w:val="32"/>
        </w:rPr>
        <w:t>8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7F4073" w:rsidRPr="00135AD5">
        <w:rPr>
          <w:rFonts w:ascii="Angsana New" w:hAnsi="Angsana New" w:cs="Angsana New"/>
          <w:sz w:val="32"/>
          <w:szCs w:val="32"/>
        </w:rPr>
        <w:t>255</w:t>
      </w:r>
      <w:r w:rsidR="007F4073" w:rsidRPr="00135AD5">
        <w:rPr>
          <w:rFonts w:ascii="Angsana New" w:hAnsi="Angsana New" w:cs="Angsana New" w:hint="cs"/>
          <w:sz w:val="32"/>
          <w:szCs w:val="32"/>
          <w:cs/>
        </w:rPr>
        <w:t>9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: </w:t>
      </w:r>
      <w:r w:rsidR="00774B5E" w:rsidRPr="00135AD5">
        <w:rPr>
          <w:rFonts w:ascii="Angsana New" w:hAnsi="Angsana New" w:cs="Angsana New"/>
          <w:sz w:val="32"/>
          <w:szCs w:val="32"/>
        </w:rPr>
        <w:t>26</w:t>
      </w:r>
      <w:r w:rsidR="00774B5E" w:rsidRPr="00135AD5">
        <w:rPr>
          <w:rFonts w:ascii="Angsana New" w:hAnsi="Angsana New" w:cs="Angsana New"/>
          <w:sz w:val="32"/>
          <w:szCs w:val="32"/>
          <w:cs/>
        </w:rPr>
        <w:t>.</w:t>
      </w:r>
      <w:r w:rsidR="00774B5E" w:rsidRPr="00135AD5">
        <w:rPr>
          <w:rFonts w:ascii="Angsana New" w:hAnsi="Angsana New" w:cs="Angsana New"/>
          <w:sz w:val="32"/>
          <w:szCs w:val="32"/>
        </w:rPr>
        <w:t>2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A23F7" w:rsidRPr="00135AD5">
        <w:rPr>
          <w:rFonts w:ascii="Angsana New" w:hAnsi="Angsana New" w:cs="Angsana New"/>
          <w:sz w:val="32"/>
          <w:szCs w:val="32"/>
          <w:cs/>
        </w:rPr>
        <w:tab/>
      </w:r>
    </w:p>
    <w:p w:rsidR="008A23F7" w:rsidRPr="00135AD5" w:rsidRDefault="008A23F7" w:rsidP="00135AD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 xml:space="preserve">นอกจากการจ่ายเงินสมทบเข้าเงินกองทุนตามปกติแล้ว บริษัทฯยังได้ตั้งสำรองเพื่อจ่ายสมทบเพิ่มเติมสำหรับพนักงานที่ทำงานกับบริษัทฯครบ </w:t>
      </w:r>
      <w:r w:rsidRPr="00135AD5">
        <w:rPr>
          <w:rFonts w:ascii="Angsana New" w:hAnsi="Angsana New" w:cs="Angsana New"/>
          <w:sz w:val="32"/>
          <w:szCs w:val="32"/>
        </w:rPr>
        <w:t xml:space="preserve">5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135AD5">
        <w:rPr>
          <w:rFonts w:ascii="Angsana New" w:hAnsi="Angsana New" w:cs="Angsana New"/>
          <w:sz w:val="32"/>
          <w:szCs w:val="32"/>
        </w:rPr>
        <w:t xml:space="preserve">10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ปี อีกจำนวนหนึ่ง เงินสำรองเพื่อจ่ายสมทบเพิ่มเติมนี้มิได้จัดตั้งเป็นเงินกองทุน และจะสมทบให้กับพนักงานที่เข้าทำงานกับบริษัทฯก่อนวันที่ </w:t>
      </w:r>
      <w:r w:rsidRPr="00135AD5">
        <w:rPr>
          <w:rFonts w:ascii="Angsana New" w:hAnsi="Angsana New" w:cs="Angsana New"/>
          <w:sz w:val="32"/>
          <w:szCs w:val="32"/>
        </w:rPr>
        <w:t>15</w:t>
      </w:r>
      <w:r w:rsidR="00C36119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135AD5">
        <w:rPr>
          <w:rFonts w:ascii="Angsana New" w:hAnsi="Angsana New" w:cs="Angsana New"/>
          <w:sz w:val="32"/>
          <w:szCs w:val="32"/>
        </w:rPr>
        <w:t xml:space="preserve">2529 </w:t>
      </w:r>
      <w:r w:rsidRPr="00135AD5">
        <w:rPr>
          <w:rFonts w:ascii="Angsana New" w:hAnsi="Angsana New" w:cs="Angsana New"/>
          <w:sz w:val="32"/>
          <w:szCs w:val="32"/>
          <w:cs/>
        </w:rPr>
        <w:t>เท่านั้น หนี้สินดังกล่าวได้รวมเป็นส่วนหนึ่งของรายการหนี้สินอื่นแล้ว</w:t>
      </w:r>
    </w:p>
    <w:p w:rsidR="00215A1D" w:rsidRPr="00135AD5" w:rsidRDefault="00215A1D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F0582" w:rsidRPr="00135AD5" w:rsidRDefault="00AF0582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กำไรต่อหุ้น</w:t>
      </w:r>
    </w:p>
    <w:p w:rsidR="00AF0582" w:rsidRPr="00135AD5" w:rsidRDefault="00AF0582" w:rsidP="00135AD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 w:hint="cs"/>
          <w:sz w:val="32"/>
          <w:szCs w:val="32"/>
          <w:cs/>
        </w:rPr>
        <w:t>กําไรต่อหุ้นขั้นพื้นฐานคำนวณโดยการหารกำไรสำหรับ</w:t>
      </w:r>
      <w:r w:rsidR="00BE6E95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(ไม่รวมกำไรขาดทุนเบ็ดเสร็จอื่น) ด้วย</w:t>
      </w:r>
      <w:r w:rsidRPr="00135AD5">
        <w:rPr>
          <w:rFonts w:ascii="Angsana New" w:hAnsi="Angsana New" w:cs="Angsana New" w:hint="cs"/>
          <w:spacing w:val="8"/>
          <w:sz w:val="32"/>
          <w:szCs w:val="32"/>
          <w:cs/>
        </w:rPr>
        <w:t>จำนวนหุ้นสามัญถัวเฉลี่ยถ่วงน้ำหนักที่ออกจำหน่ายอยู่ในระหว่าง</w:t>
      </w:r>
      <w:r w:rsidR="00BE6E95" w:rsidRPr="00135AD5">
        <w:rPr>
          <w:rFonts w:ascii="Angsana New" w:hAnsi="Angsana New" w:cs="Angsana New" w:hint="cs"/>
          <w:spacing w:val="8"/>
          <w:sz w:val="32"/>
          <w:szCs w:val="32"/>
          <w:cs/>
        </w:rPr>
        <w:t>ปี</w:t>
      </w:r>
    </w:p>
    <w:p w:rsidR="008A2278" w:rsidRPr="00135AD5" w:rsidRDefault="00AF4106" w:rsidP="00135AD5">
      <w:pPr>
        <w:tabs>
          <w:tab w:val="left" w:pos="1440"/>
          <w:tab w:val="left" w:pos="2160"/>
          <w:tab w:val="right" w:pos="4230"/>
          <w:tab w:val="right" w:pos="5670"/>
          <w:tab w:val="right" w:pos="7470"/>
          <w:tab w:val="right" w:pos="855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8A2278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2278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8A2278" w:rsidRPr="00135AD5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:rsidR="002F65E9" w:rsidRPr="00135AD5" w:rsidRDefault="002F65E9" w:rsidP="00135A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240"/>
        <w:ind w:left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>ใน</w:t>
      </w:r>
      <w:r w:rsidRPr="00135AD5">
        <w:rPr>
          <w:rFonts w:ascii="Angsana New" w:hAnsi="Angsana New" w:cs="Angsana New"/>
          <w:sz w:val="32"/>
          <w:szCs w:val="32"/>
          <w:cs/>
        </w:rPr>
        <w:t>ระหว่าง</w:t>
      </w:r>
      <w:r w:rsidR="00336E0C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บริษัทฯได้ประกาศจ่ายเงินปันผลให้แก่ผู้ถือหุ้นโดยมีรายละเอียดดังต่อไปนี้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940"/>
        <w:gridCol w:w="2409"/>
        <w:gridCol w:w="1551"/>
        <w:gridCol w:w="2190"/>
      </w:tblGrid>
      <w:tr w:rsidR="002F65E9" w:rsidRPr="00135AD5" w:rsidTr="00F42B1A">
        <w:tc>
          <w:tcPr>
            <w:tcW w:w="2940" w:type="dxa"/>
          </w:tcPr>
          <w:p w:rsidR="002F65E9" w:rsidRPr="00135AD5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2F65E9" w:rsidRPr="00135AD5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1" w:type="dxa"/>
            <w:vAlign w:val="bottom"/>
          </w:tcPr>
          <w:p w:rsidR="002F65E9" w:rsidRPr="00135AD5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จำนวนเงินปันผล     ที่ประกาศจ่าย</w:t>
            </w:r>
          </w:p>
        </w:tc>
        <w:tc>
          <w:tcPr>
            <w:tcW w:w="2190" w:type="dxa"/>
            <w:vAlign w:val="bottom"/>
          </w:tcPr>
          <w:p w:rsidR="002F65E9" w:rsidRPr="00135AD5" w:rsidRDefault="002F65E9" w:rsidP="00135A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-15" w:firstLine="1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เงินปันผลที่  </w:t>
            </w:r>
            <w:r w:rsidR="008738A9"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ประกาศจ่ายต่อหุ้น</w:t>
            </w:r>
          </w:p>
        </w:tc>
      </w:tr>
      <w:tr w:rsidR="002F65E9" w:rsidRPr="00135AD5" w:rsidTr="00F42B1A">
        <w:tc>
          <w:tcPr>
            <w:tcW w:w="2940" w:type="dxa"/>
          </w:tcPr>
          <w:p w:rsidR="002F65E9" w:rsidRPr="00135AD5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</w:tcPr>
          <w:p w:rsidR="002F65E9" w:rsidRPr="00135AD5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551" w:type="dxa"/>
          </w:tcPr>
          <w:p w:rsidR="002F65E9" w:rsidRPr="00135AD5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190" w:type="dxa"/>
          </w:tcPr>
          <w:p w:rsidR="002F65E9" w:rsidRPr="00135AD5" w:rsidRDefault="002F65E9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FB53AE" w:rsidRPr="00135AD5" w:rsidTr="00F42B1A">
        <w:tc>
          <w:tcPr>
            <w:tcW w:w="2940" w:type="dxa"/>
          </w:tcPr>
          <w:p w:rsidR="00FB53AE" w:rsidRPr="00135AD5" w:rsidRDefault="00FB53AE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                          </w:t>
            </w:r>
            <w:r w:rsidR="00300FB2" w:rsidRPr="00135AD5">
              <w:rPr>
                <w:rFonts w:ascii="Angsana New" w:eastAsia="Angsana New" w:hAnsi="Angsana New" w:cs="Angsana New"/>
                <w:sz w:val="28"/>
                <w:szCs w:val="28"/>
              </w:rPr>
              <w:t>31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300FB2" w:rsidRPr="00135AD5">
              <w:rPr>
                <w:rFonts w:ascii="Angsana New" w:eastAsia="Angsana New" w:hAnsi="Angsana New" w:cs="Angsana New"/>
                <w:sz w:val="28"/>
                <w:szCs w:val="28"/>
              </w:rPr>
              <w:t>255</w:t>
            </w:r>
            <w:r w:rsidR="007F4073" w:rsidRPr="00135AD5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FB53AE" w:rsidRPr="00135AD5" w:rsidRDefault="00FB53AE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="002E6A5A" w:rsidRPr="00135AD5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="002E6A5A"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/</w:t>
            </w:r>
            <w:r w:rsidR="002E6A5A" w:rsidRPr="00135AD5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7F4073" w:rsidRPr="00135AD5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เมื่อวันที่ </w:t>
            </w:r>
            <w:r w:rsidR="00300FB2" w:rsidRPr="00135AD5">
              <w:rPr>
                <w:rFonts w:ascii="Angsana New" w:eastAsia="Angsana New" w:hAnsi="Angsana New" w:cs="Angsana New"/>
                <w:sz w:val="28"/>
                <w:szCs w:val="28"/>
              </w:rPr>
              <w:t>2</w:t>
            </w:r>
            <w:r w:rsidR="007F4073" w:rsidRPr="00135AD5">
              <w:rPr>
                <w:rFonts w:ascii="Angsana New" w:eastAsia="Angsana New" w:hAnsi="Angsana New" w:cs="Angsana New"/>
                <w:sz w:val="28"/>
                <w:szCs w:val="28"/>
              </w:rPr>
              <w:t>6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เมษายน </w:t>
            </w:r>
            <w:r w:rsidR="00300FB2" w:rsidRPr="00135AD5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7F4073" w:rsidRPr="00135AD5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551" w:type="dxa"/>
          </w:tcPr>
          <w:p w:rsidR="00FB53AE" w:rsidRPr="00135AD5" w:rsidRDefault="002E6A5A" w:rsidP="00135AD5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2190" w:type="dxa"/>
          </w:tcPr>
          <w:p w:rsidR="00FB53AE" w:rsidRPr="00135AD5" w:rsidRDefault="002E6A5A" w:rsidP="00135AD5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18</w:t>
            </w:r>
            <w:r w:rsidR="00FB53AE"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           (จากจำนวนหุ้นสามัญ </w:t>
            </w:r>
            <w:r w:rsidR="00BE0F51" w:rsidRPr="00135AD5">
              <w:rPr>
                <w:rFonts w:ascii="Angsana New" w:eastAsia="Angsana New" w:hAnsi="Angsana New" w:cs="Angsana New"/>
                <w:sz w:val="28"/>
                <w:szCs w:val="28"/>
              </w:rPr>
              <w:t>2,150,469,000</w:t>
            </w:r>
            <w:r w:rsidR="00FB53AE"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FB53AE"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หุ้น              มูลค่าตราไว้หุ้นละ</w:t>
            </w:r>
            <w:r w:rsidR="00BE0F51" w:rsidRPr="00135AD5">
              <w:rPr>
                <w:rFonts w:ascii="Angsana New" w:eastAsia="Angsana New" w:hAnsi="Angsana New" w:cs="Angsana New"/>
                <w:sz w:val="28"/>
                <w:szCs w:val="28"/>
              </w:rPr>
              <w:t xml:space="preserve"> 1</w:t>
            </w:r>
            <w:r w:rsidR="00FB53AE"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7F4073" w:rsidRPr="00135AD5" w:rsidTr="00F42B1A">
        <w:tc>
          <w:tcPr>
            <w:tcW w:w="2940" w:type="dxa"/>
          </w:tcPr>
          <w:p w:rsidR="007F4073" w:rsidRPr="00135AD5" w:rsidRDefault="007F4073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7F4073" w:rsidRPr="00135AD5" w:rsidRDefault="007F4073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:rsidR="007F4073" w:rsidRPr="00135AD5" w:rsidRDefault="007F4073" w:rsidP="00135AD5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2190" w:type="dxa"/>
          </w:tcPr>
          <w:p w:rsidR="007F4073" w:rsidRPr="00135AD5" w:rsidRDefault="007F4073" w:rsidP="00135AD5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7F4073" w:rsidRPr="00135AD5" w:rsidTr="00F42B1A">
        <w:tc>
          <w:tcPr>
            <w:tcW w:w="2940" w:type="dxa"/>
          </w:tcPr>
          <w:p w:rsidR="007F4073" w:rsidRPr="00135AD5" w:rsidRDefault="007F4073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252" w:hanging="252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เงินปันผลจ่ายจากผลการดำเนินงานประจำปีสิ้นสุดวันที่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 xml:space="preserve">                          31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2558</w:t>
            </w:r>
          </w:p>
        </w:tc>
        <w:tc>
          <w:tcPr>
            <w:tcW w:w="2409" w:type="dxa"/>
          </w:tcPr>
          <w:p w:rsidR="007F4073" w:rsidRPr="00135AD5" w:rsidRDefault="007F4073" w:rsidP="00135AD5">
            <w:pPr>
              <w:tabs>
                <w:tab w:val="left" w:pos="360"/>
                <w:tab w:val="left" w:pos="900"/>
                <w:tab w:val="left" w:pos="2160"/>
                <w:tab w:val="right" w:pos="7280"/>
                <w:tab w:val="right" w:pos="8540"/>
              </w:tabs>
              <w:ind w:left="162" w:right="-108" w:hanging="162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ที่ประชุมสามัญผู้ถือหุ้นประจำปีครั้งที่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/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2559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เมื่อวันที่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 xml:space="preserve"> 25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เมษายน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551" w:type="dxa"/>
          </w:tcPr>
          <w:p w:rsidR="007F4073" w:rsidRPr="00135AD5" w:rsidRDefault="007F4073" w:rsidP="00135AD5">
            <w:pPr>
              <w:tabs>
                <w:tab w:val="decimal" w:pos="972"/>
              </w:tabs>
              <w:ind w:right="216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387</w:t>
            </w:r>
          </w:p>
        </w:tc>
        <w:tc>
          <w:tcPr>
            <w:tcW w:w="2190" w:type="dxa"/>
          </w:tcPr>
          <w:p w:rsidR="007F4073" w:rsidRPr="00135AD5" w:rsidRDefault="007F4073" w:rsidP="00135AD5">
            <w:pPr>
              <w:ind w:left="-78" w:right="-134"/>
              <w:jc w:val="center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 xml:space="preserve">18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                                  (จากจำนวนหุ้นสามัญ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2,150,469,000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หุ้น              มูลค่าตราไว้หุ้นละ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 xml:space="preserve"> 1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</w:tbl>
    <w:p w:rsidR="00027555" w:rsidRPr="00135AD5" w:rsidRDefault="00AF4106" w:rsidP="00135AD5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816EC" w:rsidRPr="00135AD5" w:rsidRDefault="00027555" w:rsidP="00135AD5">
      <w:pPr>
        <w:tabs>
          <w:tab w:val="right" w:pos="5040"/>
          <w:tab w:val="right" w:pos="6390"/>
          <w:tab w:val="right" w:pos="8190"/>
        </w:tabs>
        <w:spacing w:before="120" w:after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D33471" w:rsidRPr="00135AD5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336E0C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="00D33471" w:rsidRPr="00135AD5">
        <w:rPr>
          <w:rFonts w:ascii="Angsana New" w:hAnsi="Angsana New" w:cs="Angsana New"/>
          <w:sz w:val="32"/>
          <w:szCs w:val="32"/>
          <w:cs/>
        </w:rPr>
        <w:t xml:space="preserve"> บริษัทฯมีรายการธุรกิจที่สำคัญกับบริษัทที่เกี่ยวข้องกันดังต่อไปนี้</w:t>
      </w:r>
    </w:p>
    <w:tbl>
      <w:tblPr>
        <w:tblW w:w="9049" w:type="dxa"/>
        <w:tblInd w:w="547" w:type="dxa"/>
        <w:tblLook w:val="04A0" w:firstRow="1" w:lastRow="0" w:firstColumn="1" w:lastColumn="0" w:noHBand="0" w:noVBand="1"/>
      </w:tblPr>
      <w:tblGrid>
        <w:gridCol w:w="5321"/>
        <w:gridCol w:w="3728"/>
      </w:tblGrid>
      <w:tr w:rsidR="00E816EC" w:rsidRPr="00135AD5" w:rsidTr="004D602A">
        <w:tc>
          <w:tcPr>
            <w:tcW w:w="5321" w:type="dxa"/>
          </w:tcPr>
          <w:p w:rsidR="00E816EC" w:rsidRPr="00135AD5" w:rsidRDefault="00E816EC" w:rsidP="00135AD5">
            <w:pPr>
              <w:pBdr>
                <w:bottom w:val="single" w:sz="4" w:space="1" w:color="auto"/>
              </w:pBdr>
              <w:tabs>
                <w:tab w:val="right" w:pos="792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728" w:type="dxa"/>
          </w:tcPr>
          <w:p w:rsidR="00E816EC" w:rsidRPr="00135AD5" w:rsidRDefault="00E816EC" w:rsidP="00135A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3C41CD" w:rsidRPr="00135AD5" w:rsidTr="008D1274">
        <w:tc>
          <w:tcPr>
            <w:tcW w:w="5321" w:type="dxa"/>
            <w:vAlign w:val="bottom"/>
          </w:tcPr>
          <w:p w:rsidR="003C41CD" w:rsidRPr="00135AD5" w:rsidRDefault="003C41CD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Nomura </w:t>
            </w:r>
            <w:r w:rsidR="00D900BB" w:rsidRPr="00135AD5">
              <w:rPr>
                <w:rFonts w:ascii="Angsana New" w:hAnsi="Angsana New" w:cs="Angsana New"/>
                <w:sz w:val="28"/>
                <w:szCs w:val="28"/>
              </w:rPr>
              <w:t>Holding Inc</w:t>
            </w:r>
            <w:r w:rsidR="00D900BB"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. </w:t>
            </w:r>
          </w:p>
        </w:tc>
        <w:tc>
          <w:tcPr>
            <w:tcW w:w="3728" w:type="dxa"/>
            <w:vAlign w:val="bottom"/>
          </w:tcPr>
          <w:p w:rsidR="003C41CD" w:rsidRPr="00135AD5" w:rsidRDefault="0098637D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บริษัทใหญ่ของกลุ่มบริษัท</w:t>
            </w:r>
          </w:p>
        </w:tc>
      </w:tr>
      <w:tr w:rsidR="00D900BB" w:rsidRPr="00135AD5" w:rsidTr="00976098">
        <w:tc>
          <w:tcPr>
            <w:tcW w:w="5321" w:type="dxa"/>
            <w:vAlign w:val="bottom"/>
          </w:tcPr>
          <w:p w:rsidR="00D900BB" w:rsidRPr="00135AD5" w:rsidRDefault="00D900BB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Nomura Singapore Limited</w:t>
            </w:r>
          </w:p>
        </w:tc>
        <w:tc>
          <w:tcPr>
            <w:tcW w:w="3728" w:type="dxa"/>
            <w:vAlign w:val="bottom"/>
          </w:tcPr>
          <w:p w:rsidR="00D900BB" w:rsidRPr="00135AD5" w:rsidRDefault="00D900BB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3C41CD" w:rsidRPr="00135AD5" w:rsidTr="008D1274">
        <w:tc>
          <w:tcPr>
            <w:tcW w:w="5321" w:type="dxa"/>
            <w:vAlign w:val="bottom"/>
          </w:tcPr>
          <w:p w:rsidR="003C41CD" w:rsidRPr="00135AD5" w:rsidRDefault="003C41CD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Nomura Securities Co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,Ltd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3C41CD" w:rsidRPr="00135AD5" w:rsidRDefault="003C41CD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3C41CD" w:rsidRPr="00135AD5" w:rsidTr="008D1274">
        <w:tc>
          <w:tcPr>
            <w:tcW w:w="5321" w:type="dxa"/>
            <w:vAlign w:val="bottom"/>
          </w:tcPr>
          <w:p w:rsidR="003C41CD" w:rsidRPr="00135AD5" w:rsidRDefault="003C41CD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Nomura International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Hong Kong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)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Limited</w:t>
            </w:r>
          </w:p>
        </w:tc>
        <w:tc>
          <w:tcPr>
            <w:tcW w:w="3728" w:type="dxa"/>
            <w:vAlign w:val="bottom"/>
          </w:tcPr>
          <w:p w:rsidR="003C41CD" w:rsidRPr="00135AD5" w:rsidRDefault="003C41CD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135AD5" w:rsidTr="008D1274">
        <w:tc>
          <w:tcPr>
            <w:tcW w:w="5321" w:type="dxa"/>
            <w:vAlign w:val="bottom"/>
          </w:tcPr>
          <w:p w:rsidR="001C1DB6" w:rsidRPr="00135AD5" w:rsidRDefault="001C1DB6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Nomura International Plc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3728" w:type="dxa"/>
            <w:vAlign w:val="bottom"/>
          </w:tcPr>
          <w:p w:rsidR="001C1DB6" w:rsidRPr="00135AD5" w:rsidRDefault="001C1DB6" w:rsidP="00135A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135AD5" w:rsidTr="008D1274">
        <w:tc>
          <w:tcPr>
            <w:tcW w:w="5321" w:type="dxa"/>
            <w:vAlign w:val="bottom"/>
          </w:tcPr>
          <w:p w:rsidR="001C1DB6" w:rsidRPr="00135AD5" w:rsidRDefault="001C1DB6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3728" w:type="dxa"/>
            <w:vAlign w:val="bottom"/>
          </w:tcPr>
          <w:p w:rsidR="001C1DB6" w:rsidRPr="00135AD5" w:rsidRDefault="001C1DB6" w:rsidP="00135A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มีผู้ถือหุ้นใหญ่ร่วมกัน</w:t>
            </w:r>
          </w:p>
        </w:tc>
      </w:tr>
      <w:tr w:rsidR="001C1DB6" w:rsidRPr="00135AD5" w:rsidTr="008D1274">
        <w:tc>
          <w:tcPr>
            <w:tcW w:w="5321" w:type="dxa"/>
            <w:vAlign w:val="bottom"/>
          </w:tcPr>
          <w:p w:rsidR="001C1DB6" w:rsidRPr="00135AD5" w:rsidRDefault="001C1DB6" w:rsidP="00135AD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ยูไนเต็ด อินฟอร์เมชั่น ไฮเวย์ จำกัด</w:t>
            </w:r>
          </w:p>
        </w:tc>
        <w:tc>
          <w:tcPr>
            <w:tcW w:w="3728" w:type="dxa"/>
            <w:vAlign w:val="bottom"/>
          </w:tcPr>
          <w:p w:rsidR="001C1DB6" w:rsidRPr="00135AD5" w:rsidRDefault="001C1DB6" w:rsidP="00135AD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F57344" w:rsidRPr="00135AD5" w:rsidRDefault="00F57344" w:rsidP="00135AD5">
      <w:pPr>
        <w:tabs>
          <w:tab w:val="right" w:pos="5040"/>
          <w:tab w:val="right" w:pos="6390"/>
          <w:tab w:val="right" w:pos="819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F57344" w:rsidRPr="00135AD5" w:rsidRDefault="00F57344" w:rsidP="00135AD5">
      <w:pPr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br w:type="page"/>
      </w:r>
    </w:p>
    <w:p w:rsidR="002E6A5A" w:rsidRPr="00135AD5" w:rsidRDefault="006972BE" w:rsidP="00135AD5">
      <w:pPr>
        <w:tabs>
          <w:tab w:val="right" w:pos="5040"/>
          <w:tab w:val="right" w:pos="6390"/>
          <w:tab w:val="right" w:pos="819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lastRenderedPageBreak/>
        <w:tab/>
      </w:r>
      <w:r w:rsidR="00027555" w:rsidRPr="00135AD5">
        <w:rPr>
          <w:rFonts w:ascii="Angsana New" w:hAnsi="Angsana New" w:cs="Angsana New"/>
          <w:sz w:val="32"/>
          <w:szCs w:val="32"/>
          <w:cs/>
        </w:rPr>
        <w:t>รายการธุรกิจ</w:t>
      </w:r>
      <w:r w:rsidR="00E816EC" w:rsidRPr="00135AD5">
        <w:rPr>
          <w:rFonts w:ascii="Angsana New" w:hAnsi="Angsana New" w:cs="Angsana New"/>
          <w:sz w:val="32"/>
          <w:szCs w:val="32"/>
          <w:cs/>
        </w:rPr>
        <w:t>กับกิจการที่เกี่ยวข้องกัน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ดังกล่าวเป็นไปตามเงื่อนไขทางการค้าและเกณฑ์ตามสัญญาที่ตกลงร่วมกันระหว่างบริษัทฯและบริษัทเหล่านั้น</w:t>
      </w:r>
      <w:r w:rsidR="00C15E1E" w:rsidRPr="00135AD5">
        <w:rPr>
          <w:rFonts w:ascii="Angsana New" w:hAnsi="Angsana New" w:cs="Angsana New"/>
          <w:sz w:val="32"/>
          <w:szCs w:val="32"/>
          <w:cs/>
        </w:rPr>
        <w:t>ซึ่งเป็นไป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ตามปกติธุรกิจ</w:t>
      </w:r>
      <w:r w:rsidR="00411AC0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โดย</w:t>
      </w:r>
      <w:r w:rsidR="00E92F80" w:rsidRPr="00135AD5">
        <w:rPr>
          <w:rFonts w:ascii="Angsana New" w:hAnsi="Angsana New" w:cs="Angsana New"/>
          <w:sz w:val="32"/>
          <w:szCs w:val="32"/>
          <w:cs/>
        </w:rPr>
        <w:t>รายการที่มีสาระสำคัญ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สามารถสรุปได้ดังนี้</w:t>
      </w:r>
      <w:r w:rsidR="00670019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53"/>
        <w:gridCol w:w="1254"/>
        <w:gridCol w:w="3253"/>
      </w:tblGrid>
      <w:tr w:rsidR="00670019" w:rsidRPr="00135AD5" w:rsidTr="00F57344">
        <w:tc>
          <w:tcPr>
            <w:tcW w:w="3510" w:type="dxa"/>
          </w:tcPr>
          <w:p w:rsidR="00670019" w:rsidRPr="00135AD5" w:rsidRDefault="00670019" w:rsidP="00135AD5">
            <w:pPr>
              <w:tabs>
                <w:tab w:val="left" w:pos="9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670019" w:rsidRPr="00135AD5" w:rsidRDefault="00670019" w:rsidP="00135AD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(หน่วย: บาท)</w:t>
            </w:r>
          </w:p>
        </w:tc>
      </w:tr>
      <w:tr w:rsidR="00670019" w:rsidRPr="00135AD5" w:rsidTr="00F57344">
        <w:trPr>
          <w:tblHeader/>
        </w:trPr>
        <w:tc>
          <w:tcPr>
            <w:tcW w:w="3510" w:type="dxa"/>
          </w:tcPr>
          <w:p w:rsidR="00670019" w:rsidRPr="00135AD5" w:rsidRDefault="00670019" w:rsidP="00135AD5">
            <w:pPr>
              <w:spacing w:line="320" w:lineRule="exact"/>
              <w:ind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7" w:type="dxa"/>
            <w:gridSpan w:val="2"/>
            <w:vAlign w:val="bottom"/>
          </w:tcPr>
          <w:p w:rsidR="00670019" w:rsidRPr="00135AD5" w:rsidRDefault="00670019" w:rsidP="00135AD5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253" w:type="dxa"/>
            <w:vAlign w:val="bottom"/>
          </w:tcPr>
          <w:p w:rsidR="00670019" w:rsidRPr="00135AD5" w:rsidRDefault="00670019" w:rsidP="00135AD5">
            <w:pPr>
              <w:pBdr>
                <w:bottom w:val="single" w:sz="4" w:space="1" w:color="auto"/>
              </w:pBdr>
              <w:spacing w:line="320" w:lineRule="exact"/>
              <w:ind w:firstLine="12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70019" w:rsidRPr="00135AD5" w:rsidTr="00F57344">
        <w:trPr>
          <w:tblHeader/>
        </w:trPr>
        <w:tc>
          <w:tcPr>
            <w:tcW w:w="3510" w:type="dxa"/>
          </w:tcPr>
          <w:p w:rsidR="00670019" w:rsidRPr="00135AD5" w:rsidRDefault="00670019" w:rsidP="00135AD5">
            <w:pPr>
              <w:spacing w:line="320" w:lineRule="exact"/>
              <w:ind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:rsidR="00670019" w:rsidRPr="00135AD5" w:rsidRDefault="00670019" w:rsidP="00135AD5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254" w:type="dxa"/>
            <w:vAlign w:val="bottom"/>
          </w:tcPr>
          <w:p w:rsidR="00670019" w:rsidRPr="00135AD5" w:rsidRDefault="00670019" w:rsidP="00135AD5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3253" w:type="dxa"/>
            <w:vAlign w:val="bottom"/>
          </w:tcPr>
          <w:p w:rsidR="00670019" w:rsidRPr="00135AD5" w:rsidRDefault="00670019" w:rsidP="00135AD5">
            <w:pPr>
              <w:spacing w:line="320" w:lineRule="exact"/>
              <w:ind w:firstLine="12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(สำหรับปี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60)</w:t>
            </w:r>
          </w:p>
        </w:tc>
      </w:tr>
      <w:tr w:rsidR="00670019" w:rsidRPr="00135AD5" w:rsidTr="00F57344">
        <w:tc>
          <w:tcPr>
            <w:tcW w:w="3510" w:type="dxa"/>
          </w:tcPr>
          <w:p w:rsidR="00670019" w:rsidRPr="00135AD5" w:rsidRDefault="00670019" w:rsidP="00135AD5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135AD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Pr="00135AD5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1253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670019" w:rsidRPr="00135AD5" w:rsidRDefault="00670019" w:rsidP="00135AD5">
            <w:pPr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670019" w:rsidRPr="00135AD5" w:rsidTr="00F57344">
        <w:tc>
          <w:tcPr>
            <w:tcW w:w="3510" w:type="dxa"/>
          </w:tcPr>
          <w:p w:rsidR="00670019" w:rsidRPr="00135AD5" w:rsidRDefault="00670019" w:rsidP="00135AD5">
            <w:pPr>
              <w:tabs>
                <w:tab w:val="left" w:pos="9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253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670019" w:rsidRPr="00135AD5" w:rsidRDefault="00670019" w:rsidP="00135AD5">
            <w:pPr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670019" w:rsidRPr="00135AD5" w:rsidTr="00F57344">
        <w:tc>
          <w:tcPr>
            <w:tcW w:w="3510" w:type="dxa"/>
          </w:tcPr>
          <w:p w:rsidR="00670019" w:rsidRPr="00135AD5" w:rsidRDefault="00FE65AB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670019"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670019" w:rsidRPr="00135AD5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253" w:type="dxa"/>
          </w:tcPr>
          <w:p w:rsidR="00670019" w:rsidRPr="00135AD5" w:rsidRDefault="00B05C61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5,075</w:t>
            </w:r>
          </w:p>
        </w:tc>
        <w:tc>
          <w:tcPr>
            <w:tcW w:w="1254" w:type="dxa"/>
          </w:tcPr>
          <w:p w:rsidR="00670019" w:rsidRPr="00135AD5" w:rsidRDefault="00670019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161,045</w:t>
            </w:r>
          </w:p>
        </w:tc>
        <w:tc>
          <w:tcPr>
            <w:tcW w:w="3253" w:type="dxa"/>
          </w:tcPr>
          <w:p w:rsidR="00670019" w:rsidRPr="00135AD5" w:rsidRDefault="00670019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670019" w:rsidRPr="00135AD5" w:rsidTr="00F57344">
        <w:tc>
          <w:tcPr>
            <w:tcW w:w="3510" w:type="dxa"/>
          </w:tcPr>
          <w:p w:rsidR="00670019" w:rsidRPr="00135AD5" w:rsidRDefault="00FE65AB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670019"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670019" w:rsidRPr="00135AD5">
              <w:rPr>
                <w:rFonts w:ascii="Angsana New" w:hAnsi="Angsana New" w:cs="Angsana New"/>
                <w:sz w:val="26"/>
                <w:szCs w:val="26"/>
              </w:rPr>
              <w:t>Nomura International Plc</w:t>
            </w:r>
            <w:r w:rsidR="00670019" w:rsidRPr="00135A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670019" w:rsidRPr="00135AD5" w:rsidRDefault="00B05C61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38,179</w:t>
            </w:r>
          </w:p>
        </w:tc>
        <w:tc>
          <w:tcPr>
            <w:tcW w:w="1254" w:type="dxa"/>
          </w:tcPr>
          <w:p w:rsidR="00670019" w:rsidRPr="00135AD5" w:rsidRDefault="00670019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447,429</w:t>
            </w:r>
          </w:p>
        </w:tc>
        <w:tc>
          <w:tcPr>
            <w:tcW w:w="3253" w:type="dxa"/>
          </w:tcPr>
          <w:p w:rsidR="00670019" w:rsidRPr="00135AD5" w:rsidRDefault="00670019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670019" w:rsidRPr="00135AD5" w:rsidTr="00F57344">
        <w:tc>
          <w:tcPr>
            <w:tcW w:w="3510" w:type="dxa"/>
          </w:tcPr>
          <w:p w:rsidR="00670019" w:rsidRPr="00135AD5" w:rsidRDefault="00FE65AB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670019"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670019" w:rsidRPr="00135AD5">
              <w:rPr>
                <w:rFonts w:ascii="Angsana New" w:hAnsi="Angsana New" w:cs="Angsana New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670019" w:rsidRPr="00135AD5" w:rsidRDefault="00B05C61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61,986,522</w:t>
            </w:r>
          </w:p>
        </w:tc>
        <w:tc>
          <w:tcPr>
            <w:tcW w:w="1254" w:type="dxa"/>
          </w:tcPr>
          <w:p w:rsidR="00670019" w:rsidRPr="00135AD5" w:rsidRDefault="00670019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69,910,984</w:t>
            </w:r>
          </w:p>
        </w:tc>
        <w:tc>
          <w:tcPr>
            <w:tcW w:w="3253" w:type="dxa"/>
          </w:tcPr>
          <w:p w:rsidR="00670019" w:rsidRPr="00135AD5" w:rsidRDefault="00670019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E65AB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F31F04"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="00F31F04"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53" w:type="dxa"/>
          </w:tcPr>
          <w:p w:rsidR="00F31F04" w:rsidRPr="00135AD5" w:rsidRDefault="00F17F37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2,563</w:t>
            </w:r>
          </w:p>
        </w:tc>
        <w:tc>
          <w:tcPr>
            <w:tcW w:w="1254" w:type="dxa"/>
          </w:tcPr>
          <w:p w:rsidR="00F31F04" w:rsidRPr="00135AD5" w:rsidRDefault="00F17F37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1,722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อัตราค่านายหน้าที่คิดกับลูกค้าทั่วไป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spacing w:line="320" w:lineRule="exact"/>
              <w:ind w:left="162" w:right="-19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ค่าธรรมเนียม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รับจากการให้บริการสนับสนุนธุรกิจ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spacing w:line="320" w:lineRule="exact"/>
              <w:ind w:left="162" w:right="-19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spacing w:line="320" w:lineRule="exact"/>
              <w:ind w:left="162" w:right="-19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16,004,438</w:t>
            </w: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15,612,403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10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ค่าธรรมเนียมรับจากการให้บริ</w:t>
            </w:r>
            <w:r w:rsidRPr="00135A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การงานวาณิชธนกิจ</w:t>
            </w: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ระหว่างประเทศ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18,681,564</w:t>
            </w: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17,860,000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10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ค่าธรรมเนียมรับจากการแนะนำลูกค้า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Nomura Singapore Limited 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2,667,063</w:t>
            </w: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2,478,854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คำนวณจากรายการที่เกิดขึ้นจริงของลูกค้าที่บริษัทฯแนะนำ และอัตราร้อยละที่กำหนดในสัญญา ซึ่งเทียบเคียงได้กับธุรกิจที่มีลักษณะเดียวกัน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ค่าธรรมเนียมรับจากการยืมและให้ยืมหลักทรัพย์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9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Nomura International Plc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18,214</w:t>
            </w: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773,812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174,888</w:t>
            </w: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143,265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ค่าธรรมเนียมรับจากการให้บริการอื่น</w:t>
            </w:r>
            <w:r w:rsidR="00F57344" w:rsidRPr="00135AD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Nomura Securities Co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6,092,400</w:t>
            </w: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6,414,400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198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Nomura International 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Hong Kong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Limited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8,262,271</w:t>
            </w: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1,460,631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198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ค่าธรรมเนียมรับจากการให้บริการซื้อขายหลักทรัพย์และงานวิจัย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31F04" w:rsidRPr="00135AD5" w:rsidTr="00F57344">
        <w:tc>
          <w:tcPr>
            <w:tcW w:w="3510" w:type="dxa"/>
          </w:tcPr>
          <w:p w:rsidR="00F31F04" w:rsidRPr="00135AD5" w:rsidRDefault="00F31F0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 Nomura Singapore Limited</w:t>
            </w:r>
          </w:p>
        </w:tc>
        <w:tc>
          <w:tcPr>
            <w:tcW w:w="1253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5,350,130</w:t>
            </w:r>
          </w:p>
        </w:tc>
        <w:tc>
          <w:tcPr>
            <w:tcW w:w="1254" w:type="dxa"/>
          </w:tcPr>
          <w:p w:rsidR="00F31F04" w:rsidRPr="00135AD5" w:rsidRDefault="00F31F0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12,134,976</w:t>
            </w:r>
          </w:p>
        </w:tc>
        <w:tc>
          <w:tcPr>
            <w:tcW w:w="3253" w:type="dxa"/>
          </w:tcPr>
          <w:p w:rsidR="00F31F04" w:rsidRPr="00135AD5" w:rsidRDefault="00F31F0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ต้นทุนที่เกิดขึ้นจริงบวกอัตรากำไรร้อยละ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10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สุทธิจากรายได้ค่านายหน้าซื้อขายหลักทรัพย์</w:t>
            </w:r>
          </w:p>
        </w:tc>
      </w:tr>
      <w:tr w:rsidR="00FE65AB" w:rsidRPr="00135AD5" w:rsidTr="00F57344">
        <w:tc>
          <w:tcPr>
            <w:tcW w:w="3510" w:type="dxa"/>
          </w:tcPr>
          <w:p w:rsidR="00FE65AB" w:rsidRPr="00135AD5" w:rsidRDefault="00FE65AB" w:rsidP="00135AD5">
            <w:pPr>
              <w:spacing w:line="320" w:lineRule="exact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ค่าธรรมเนียมรับจากการผิดนัดส่งมอบหลักทรัพย์ </w:t>
            </w:r>
          </w:p>
        </w:tc>
        <w:tc>
          <w:tcPr>
            <w:tcW w:w="1253" w:type="dxa"/>
          </w:tcPr>
          <w:p w:rsidR="00FE65AB" w:rsidRPr="00135AD5" w:rsidRDefault="00FE65AB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FE65AB" w:rsidRPr="00135AD5" w:rsidRDefault="00FE65AB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53" w:type="dxa"/>
          </w:tcPr>
          <w:p w:rsidR="00FE65AB" w:rsidRPr="00135AD5" w:rsidRDefault="00FE65AB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E65AB" w:rsidRPr="00135AD5" w:rsidTr="00F57344">
        <w:tc>
          <w:tcPr>
            <w:tcW w:w="3510" w:type="dxa"/>
          </w:tcPr>
          <w:p w:rsidR="00FE65AB" w:rsidRPr="00135AD5" w:rsidRDefault="00FE65AB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Instinet Pacific Limited</w:t>
            </w:r>
          </w:p>
        </w:tc>
        <w:tc>
          <w:tcPr>
            <w:tcW w:w="1253" w:type="dxa"/>
          </w:tcPr>
          <w:p w:rsidR="00FE65AB" w:rsidRPr="00135AD5" w:rsidRDefault="00FE65AB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1,071,171</w:t>
            </w:r>
          </w:p>
        </w:tc>
        <w:tc>
          <w:tcPr>
            <w:tcW w:w="1254" w:type="dxa"/>
          </w:tcPr>
          <w:p w:rsidR="00FE65AB" w:rsidRPr="00135AD5" w:rsidRDefault="00FE65AB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223,768</w:t>
            </w:r>
          </w:p>
        </w:tc>
        <w:tc>
          <w:tcPr>
            <w:tcW w:w="3253" w:type="dxa"/>
          </w:tcPr>
          <w:p w:rsidR="00FE65AB" w:rsidRPr="00135AD5" w:rsidRDefault="00FE65AB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อัตราค่าธรรมเนียมที่คิดกับลูกค้าทั่วไป</w:t>
            </w:r>
          </w:p>
        </w:tc>
      </w:tr>
    </w:tbl>
    <w:p w:rsidR="00FE65AB" w:rsidRPr="00135AD5" w:rsidRDefault="00FE65AB" w:rsidP="00135AD5">
      <w:r w:rsidRPr="00135AD5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7"/>
        <w:gridCol w:w="1308"/>
        <w:gridCol w:w="3145"/>
      </w:tblGrid>
      <w:tr w:rsidR="00670019" w:rsidRPr="00135AD5" w:rsidTr="00FE65AB">
        <w:tc>
          <w:tcPr>
            <w:tcW w:w="3510" w:type="dxa"/>
          </w:tcPr>
          <w:p w:rsidR="00670019" w:rsidRPr="00135AD5" w:rsidRDefault="00F57344" w:rsidP="00135AD5">
            <w:pPr>
              <w:tabs>
                <w:tab w:val="left" w:pos="9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lastRenderedPageBreak/>
              <w:br w:type="page"/>
            </w:r>
          </w:p>
        </w:tc>
        <w:tc>
          <w:tcPr>
            <w:tcW w:w="1307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670019" w:rsidRPr="00135AD5" w:rsidRDefault="00670019" w:rsidP="00135AD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(หน่วย: บาท)</w:t>
            </w:r>
          </w:p>
        </w:tc>
      </w:tr>
      <w:tr w:rsidR="00670019" w:rsidRPr="00135AD5" w:rsidTr="00FE65AB">
        <w:trPr>
          <w:tblHeader/>
        </w:trPr>
        <w:tc>
          <w:tcPr>
            <w:tcW w:w="3510" w:type="dxa"/>
          </w:tcPr>
          <w:p w:rsidR="00670019" w:rsidRPr="00135AD5" w:rsidRDefault="00670019" w:rsidP="00135AD5">
            <w:pPr>
              <w:spacing w:line="320" w:lineRule="exact"/>
              <w:ind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5" w:type="dxa"/>
            <w:gridSpan w:val="2"/>
            <w:vAlign w:val="bottom"/>
          </w:tcPr>
          <w:p w:rsidR="00670019" w:rsidRPr="00135AD5" w:rsidRDefault="00670019" w:rsidP="00135AD5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3145" w:type="dxa"/>
            <w:vAlign w:val="bottom"/>
          </w:tcPr>
          <w:p w:rsidR="00670019" w:rsidRPr="00135AD5" w:rsidRDefault="00670019" w:rsidP="00135AD5">
            <w:pPr>
              <w:pBdr>
                <w:bottom w:val="single" w:sz="4" w:space="1" w:color="auto"/>
              </w:pBdr>
              <w:spacing w:line="320" w:lineRule="exact"/>
              <w:ind w:firstLine="12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70019" w:rsidRPr="00135AD5" w:rsidTr="00FE65AB">
        <w:trPr>
          <w:tblHeader/>
        </w:trPr>
        <w:tc>
          <w:tcPr>
            <w:tcW w:w="3510" w:type="dxa"/>
          </w:tcPr>
          <w:p w:rsidR="00670019" w:rsidRPr="00135AD5" w:rsidRDefault="00670019" w:rsidP="00135AD5">
            <w:pPr>
              <w:spacing w:line="320" w:lineRule="exact"/>
              <w:ind w:hanging="6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:rsidR="00670019" w:rsidRPr="00135AD5" w:rsidRDefault="00670019" w:rsidP="00135AD5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1B7AEE"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08" w:type="dxa"/>
            <w:vAlign w:val="bottom"/>
          </w:tcPr>
          <w:p w:rsidR="00670019" w:rsidRPr="00135AD5" w:rsidRDefault="00670019" w:rsidP="00135AD5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3145" w:type="dxa"/>
            <w:vAlign w:val="bottom"/>
          </w:tcPr>
          <w:p w:rsidR="00670019" w:rsidRPr="00135AD5" w:rsidRDefault="00670019" w:rsidP="00135AD5">
            <w:pPr>
              <w:spacing w:line="320" w:lineRule="exact"/>
              <w:ind w:firstLine="12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(สำหรับปี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="001B7AEE"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60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70019" w:rsidRPr="00135AD5" w:rsidTr="00FE65AB">
        <w:tc>
          <w:tcPr>
            <w:tcW w:w="3510" w:type="dxa"/>
          </w:tcPr>
          <w:p w:rsidR="00670019" w:rsidRPr="00135AD5" w:rsidRDefault="00670019" w:rsidP="00135AD5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135AD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Pr="00135AD5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ปี</w:t>
            </w:r>
            <w:r w:rsidRPr="00135A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35A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307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670019" w:rsidRPr="00135AD5" w:rsidRDefault="00670019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670019" w:rsidRPr="00135AD5" w:rsidRDefault="00670019" w:rsidP="00135AD5">
            <w:pPr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106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Nomura International 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Hong Kong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Limited 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244,389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145,671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198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43,367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อัตราที่กำหนดจากขอบเขตและปริมาณของงานที่ได้รับมอบหมาย</w:t>
            </w: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198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ค่าบริการเชื่อมต่อเครือข่ายระบบคอมพิวเตอร์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 บริษัท ยูไนเต็ด อินฟอร์เมชั่น ไฮเวย์ จำกัด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2,184,579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2,271,263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อัตราเดียวกับลูกค้าทั่วไปที่ไม่มีความ</w:t>
            </w:r>
            <w:r w:rsidR="00FE65AB" w:rsidRPr="00135AD5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 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เกี่ยวโยงกัน</w:t>
            </w: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ค่านายหน้าจ่ายจากการซื้อขายหลักทรัพย์ต่างประเทศ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Nomura Singapore Limited 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33,641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35,524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คำนวณจากมูลค่าซื้อขายหลักทรัพย์และ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อัตราค่า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ab/>
              <w:t>นายหน้าที่เทียบเคียงกับ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ผู้ให้บริการ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ทั่วไปที่ไม่มีความเกี่ยวโยงกัน</w:t>
            </w: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ธรรมเนียมจ่ายสำหรับการแนะนำลูกค้า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Nomura International 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Hong Kong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Limited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218,250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368,034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คำนวณ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เป็นสัดส่วน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จากอัตรา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ร้อยละของค่าบริการที่ได้รับจากการจัดจำหน่าย และเป็นอัตราเดียวกับที่จ่ายให้บุคคลอื่นที่ไม่มีความเกี่ยวโยงกัน</w:t>
            </w: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Nomura Securities Co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436,500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736,069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คำนวณ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เป็นสัดส่วน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จากอัตรา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ร้อยละของค่าบริการที่ได้รับจากการจัดจำหน่าย และเป็นอัตราเดียวกับที่จ่ายให้บุคคลอื่นที่ไม่มีความเกี่ยวโยงกัน</w:t>
            </w: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spacing w:line="320" w:lineRule="exact"/>
              <w:ind w:left="162" w:right="-19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ค่าธรรมเนียมจากการทำธุรกรรมค้าตราสารหนี้สกุลเงินต่างประเทศ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Nomura Singapore Limited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134,275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คำนวณ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เป็นสัดส่วน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จากอัตรา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ร้อยละของรายได้ที่ได้รับจากการค้าตราสารหนี้สกุลเงินตราต่างประเทศ </w:t>
            </w: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 xml:space="preserve">-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 xml:space="preserve">Nomura International 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Hong Kong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Limited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268,549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คำนวณ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เป็นสัดส่วน</w:t>
            </w:r>
            <w:r w:rsidRPr="00135AD5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จากอัตรา</w:t>
            </w:r>
            <w:r w:rsidRPr="00135AD5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ร้อยละของรายได้ที่ได้รับจากการค้าตราสารหนี้สกุลเงินตราต่างประเทศ</w:t>
            </w: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1206"/>
              </w:tabs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32"/>
                <w:tab w:val="left" w:pos="252"/>
              </w:tabs>
              <w:spacing w:line="320" w:lineRule="exact"/>
              <w:ind w:left="372" w:right="-288" w:hanging="33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ดอกเบี้ยรับจากเงินให้กู้ยืมแก่พนักงาน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F57344" w:rsidRPr="00135AD5" w:rsidTr="00FE65AB">
        <w:tc>
          <w:tcPr>
            <w:tcW w:w="3510" w:type="dxa"/>
          </w:tcPr>
          <w:p w:rsidR="00F57344" w:rsidRPr="00135AD5" w:rsidRDefault="00F57344" w:rsidP="00135AD5">
            <w:pPr>
              <w:tabs>
                <w:tab w:val="left" w:pos="176"/>
                <w:tab w:val="left" w:pos="252"/>
              </w:tabs>
              <w:spacing w:line="320" w:lineRule="exact"/>
              <w:ind w:left="372" w:right="-288" w:hanging="3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ab/>
              <w:t>- กรรมการ</w:t>
            </w:r>
          </w:p>
        </w:tc>
        <w:tc>
          <w:tcPr>
            <w:tcW w:w="1307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4,373</w:t>
            </w:r>
          </w:p>
        </w:tc>
        <w:tc>
          <w:tcPr>
            <w:tcW w:w="1308" w:type="dxa"/>
          </w:tcPr>
          <w:p w:rsidR="00F57344" w:rsidRPr="00135AD5" w:rsidRDefault="00F57344" w:rsidP="00135AD5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8,975</w:t>
            </w:r>
          </w:p>
        </w:tc>
        <w:tc>
          <w:tcPr>
            <w:tcW w:w="3145" w:type="dxa"/>
          </w:tcPr>
          <w:p w:rsidR="00F57344" w:rsidRPr="00135AD5" w:rsidRDefault="00F57344" w:rsidP="00135AD5">
            <w:pPr>
              <w:spacing w:line="320" w:lineRule="exact"/>
              <w:ind w:left="162" w:right="-78" w:hanging="162"/>
              <w:rPr>
                <w:rFonts w:ascii="Angsana New" w:eastAsia="Angsana New" w:hAnsi="Angsana New" w:cs="Angsana New"/>
                <w:spacing w:val="-4"/>
                <w:sz w:val="26"/>
                <w:szCs w:val="26"/>
                <w:cs/>
              </w:rPr>
            </w:pPr>
            <w:r w:rsidRPr="00135AD5">
              <w:rPr>
                <w:rFonts w:ascii="Angsana New" w:eastAsia="Angsana New" w:hAnsi="Angsana New" w:cs="Angsana New"/>
                <w:spacing w:val="-4"/>
                <w:sz w:val="26"/>
                <w:szCs w:val="26"/>
                <w:cs/>
              </w:rPr>
              <w:t>อัตราเดียวกันกับพนักงานอื่นของบริษัทฯ</w:t>
            </w:r>
          </w:p>
        </w:tc>
      </w:tr>
    </w:tbl>
    <w:p w:rsidR="00FE65AB" w:rsidRPr="00135AD5" w:rsidRDefault="00FE65AB" w:rsidP="00135AD5">
      <w:pPr>
        <w:spacing w:before="120" w:after="120" w:line="380" w:lineRule="exact"/>
        <w:ind w:left="547"/>
        <w:jc w:val="both"/>
        <w:rPr>
          <w:rFonts w:ascii="Angsana New" w:hAnsi="Angsana New" w:cs="Angsana New"/>
          <w:sz w:val="32"/>
          <w:szCs w:val="32"/>
          <w:cs/>
        </w:rPr>
      </w:pPr>
    </w:p>
    <w:p w:rsidR="00FE65AB" w:rsidRPr="00135AD5" w:rsidRDefault="00FE65AB" w:rsidP="00135AD5">
      <w:pPr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br w:type="page"/>
      </w:r>
    </w:p>
    <w:p w:rsidR="0085390D" w:rsidRPr="00135AD5" w:rsidRDefault="0085390D" w:rsidP="00135AD5">
      <w:pPr>
        <w:spacing w:before="120" w:after="120" w:line="380" w:lineRule="exact"/>
        <w:ind w:left="547"/>
        <w:jc w:val="both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ยอดคงค้างของรายการระหว่างกัน </w:t>
      </w:r>
      <w:r w:rsidR="001A0609" w:rsidRPr="00135A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95C13" w:rsidRPr="00135AD5">
        <w:rPr>
          <w:rFonts w:ascii="Angsana New" w:hAnsi="Angsana New" w:cs="Angsana New"/>
          <w:sz w:val="32"/>
          <w:szCs w:val="32"/>
        </w:rPr>
        <w:t>31</w:t>
      </w:r>
      <w:r w:rsidR="008E30D7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995C13" w:rsidRPr="00135A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30D7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C674CC" w:rsidRPr="00135AD5">
        <w:rPr>
          <w:rFonts w:ascii="Angsana New" w:hAnsi="Angsana New" w:cs="Angsana New"/>
          <w:sz w:val="32"/>
          <w:szCs w:val="32"/>
        </w:rPr>
        <w:t>25</w:t>
      </w:r>
      <w:r w:rsidR="00A430D2" w:rsidRPr="00135AD5">
        <w:rPr>
          <w:rFonts w:ascii="Angsana New" w:hAnsi="Angsana New" w:cs="Angsana New"/>
          <w:sz w:val="32"/>
          <w:szCs w:val="32"/>
        </w:rPr>
        <w:t>60</w:t>
      </w:r>
      <w:r w:rsidR="008E30D7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995C13" w:rsidRPr="00135AD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674CC" w:rsidRPr="00135AD5">
        <w:rPr>
          <w:rFonts w:ascii="Angsana New" w:hAnsi="Angsana New" w:cs="Angsana New"/>
          <w:sz w:val="32"/>
          <w:szCs w:val="32"/>
        </w:rPr>
        <w:t>255</w:t>
      </w:r>
      <w:r w:rsidR="00A430D2" w:rsidRPr="00135AD5">
        <w:rPr>
          <w:rFonts w:ascii="Angsana New" w:hAnsi="Angsana New" w:cs="Angsana New"/>
          <w:sz w:val="32"/>
          <w:szCs w:val="32"/>
        </w:rPr>
        <w:t>9</w:t>
      </w:r>
      <w:r w:rsidR="00835272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แสดงภายใต้รายการดังต่อไปนี้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53"/>
        <w:gridCol w:w="1680"/>
      </w:tblGrid>
      <w:tr w:rsidR="0085390D" w:rsidRPr="00135AD5" w:rsidTr="00F42B1A">
        <w:tc>
          <w:tcPr>
            <w:tcW w:w="9073" w:type="dxa"/>
            <w:gridSpan w:val="3"/>
            <w:vAlign w:val="bottom"/>
          </w:tcPr>
          <w:p w:rsidR="0085390D" w:rsidRPr="00135AD5" w:rsidRDefault="0085390D" w:rsidP="00135AD5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8E30D7" w:rsidRPr="00135AD5" w:rsidTr="00F42B1A">
        <w:tc>
          <w:tcPr>
            <w:tcW w:w="5640" w:type="dxa"/>
            <w:vAlign w:val="bottom"/>
          </w:tcPr>
          <w:p w:rsidR="008E30D7" w:rsidRPr="00135AD5" w:rsidRDefault="008E30D7" w:rsidP="00135AD5">
            <w:pPr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3" w:type="dxa"/>
            <w:vAlign w:val="bottom"/>
          </w:tcPr>
          <w:p w:rsidR="008E30D7" w:rsidRPr="00135AD5" w:rsidRDefault="00DF16F1" w:rsidP="00135AD5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0B79E9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680" w:type="dxa"/>
            <w:vAlign w:val="bottom"/>
          </w:tcPr>
          <w:p w:rsidR="008E30D7" w:rsidRPr="00135AD5" w:rsidRDefault="00DF16F1" w:rsidP="00135AD5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0B79E9" w:rsidRPr="00135AD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E30D7"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</w:tr>
      <w:tr w:rsidR="008E30D7" w:rsidRPr="00135AD5" w:rsidTr="00F42B1A">
        <w:tc>
          <w:tcPr>
            <w:tcW w:w="5640" w:type="dxa"/>
            <w:vAlign w:val="bottom"/>
          </w:tcPr>
          <w:p w:rsidR="008E30D7" w:rsidRPr="00135AD5" w:rsidRDefault="008E30D7" w:rsidP="00135AD5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8E30D7" w:rsidRPr="00135AD5" w:rsidRDefault="008E30D7" w:rsidP="00135AD5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8E30D7" w:rsidRPr="00135AD5" w:rsidRDefault="008E30D7" w:rsidP="00135AD5">
            <w:pPr>
              <w:tabs>
                <w:tab w:val="decimal" w:pos="1212"/>
              </w:tabs>
              <w:ind w:left="605" w:right="130" w:hanging="605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192,013,129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285,380,657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รายได้ค่าธรรมเนียมค้างรับ</w:t>
            </w:r>
          </w:p>
        </w:tc>
        <w:tc>
          <w:tcPr>
            <w:tcW w:w="1753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hAnsi="Angsana New" w:cs="Angsana New"/>
                <w:sz w:val="28"/>
                <w:szCs w:val="28"/>
                <w:lang w:val="sv-SE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  <w:lang w:val="sv-SE"/>
              </w:rPr>
              <w:t xml:space="preserve">Nomura International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>(</w:t>
            </w:r>
            <w:r w:rsidRPr="00135AD5">
              <w:rPr>
                <w:rFonts w:ascii="Angsana New" w:hAnsi="Angsana New" w:cs="Angsana New"/>
                <w:sz w:val="28"/>
                <w:szCs w:val="28"/>
                <w:lang w:val="sv-SE"/>
              </w:rPr>
              <w:t>Hong Kong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 xml:space="preserve">) </w:t>
            </w:r>
            <w:r w:rsidRPr="00135AD5">
              <w:rPr>
                <w:rFonts w:ascii="Angsana New" w:hAnsi="Angsana New" w:cs="Angsana New"/>
                <w:sz w:val="28"/>
                <w:szCs w:val="28"/>
                <w:lang w:val="sv-SE"/>
              </w:rPr>
              <w:t>Limited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69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874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hAnsi="Angsana New" w:cs="Angsana New"/>
                <w:sz w:val="28"/>
                <w:szCs w:val="28"/>
                <w:lang w:val="sv-SE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  <w:lang w:val="sv-SE"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  <w:lang w:val="sv-SE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18,263,310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3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511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542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เงินให้กู้ยืมแก่พนักงาน</w:t>
            </w:r>
          </w:p>
        </w:tc>
        <w:tc>
          <w:tcPr>
            <w:tcW w:w="1753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129,134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436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697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tabs>
                <w:tab w:val="left" w:pos="360"/>
                <w:tab w:val="left" w:pos="900"/>
              </w:tabs>
              <w:rPr>
                <w:rFonts w:ascii="Angsana New" w:eastAsia="Angsana New" w:hAnsi="Angsana New" w:cs="Angsana New"/>
                <w:color w:val="000000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color w:val="000000"/>
                <w:sz w:val="28"/>
                <w:szCs w:val="28"/>
                <w:cs/>
              </w:rPr>
              <w:t>สินทรัพย์อื่น - ลูกหนี้ธุรกรรมยืมและให้ยืมหลักทรัพย์</w:t>
            </w:r>
          </w:p>
        </w:tc>
        <w:tc>
          <w:tcPr>
            <w:tcW w:w="1753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Nomura International Plc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18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216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11,048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21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430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สินทรัพย์อื่น - อื่นๆ</w:t>
            </w:r>
          </w:p>
        </w:tc>
        <w:tc>
          <w:tcPr>
            <w:tcW w:w="1753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74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472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Nomura Singapore Limited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108,782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818,172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Nomura Securities Co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 Ltd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579,750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592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709</w:t>
            </w:r>
          </w:p>
        </w:tc>
      </w:tr>
      <w:tr w:rsidR="00BC5EB6" w:rsidRPr="00135AD5" w:rsidTr="00212E3E">
        <w:tc>
          <w:tcPr>
            <w:tcW w:w="5640" w:type="dxa"/>
            <w:vAlign w:val="bottom"/>
          </w:tcPr>
          <w:p w:rsidR="00BC5EB6" w:rsidRPr="00135AD5" w:rsidRDefault="00BC5EB6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Nomura Holdings Inc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. </w:t>
            </w:r>
          </w:p>
        </w:tc>
        <w:tc>
          <w:tcPr>
            <w:tcW w:w="1753" w:type="dxa"/>
            <w:vAlign w:val="bottom"/>
          </w:tcPr>
          <w:p w:rsidR="00BC5EB6" w:rsidRPr="00135AD5" w:rsidRDefault="00BC5EB6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48,344</w:t>
            </w:r>
          </w:p>
        </w:tc>
        <w:tc>
          <w:tcPr>
            <w:tcW w:w="1680" w:type="dxa"/>
            <w:vAlign w:val="bottom"/>
          </w:tcPr>
          <w:p w:rsidR="00BC5EB6" w:rsidRPr="00135AD5" w:rsidRDefault="00BC5EB6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753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605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9E65F4" w:rsidRPr="00135AD5" w:rsidTr="00F42B1A">
        <w:tc>
          <w:tcPr>
            <w:tcW w:w="5640" w:type="dxa"/>
            <w:vAlign w:val="bottom"/>
          </w:tcPr>
          <w:p w:rsidR="009E65F4" w:rsidRPr="00135AD5" w:rsidRDefault="009E65F4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9E65F4" w:rsidRPr="00135AD5" w:rsidRDefault="00141F41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196,984,091</w:t>
            </w:r>
          </w:p>
        </w:tc>
        <w:tc>
          <w:tcPr>
            <w:tcW w:w="1680" w:type="dxa"/>
            <w:vAlign w:val="bottom"/>
          </w:tcPr>
          <w:p w:rsidR="009E65F4" w:rsidRPr="00135AD5" w:rsidRDefault="009E65F4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194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285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031</w:t>
            </w:r>
          </w:p>
        </w:tc>
      </w:tr>
      <w:tr w:rsidR="00BC5EB6" w:rsidRPr="00135AD5" w:rsidTr="00212E3E">
        <w:tc>
          <w:tcPr>
            <w:tcW w:w="5640" w:type="dxa"/>
            <w:vAlign w:val="bottom"/>
          </w:tcPr>
          <w:p w:rsidR="00BC5EB6" w:rsidRPr="00135AD5" w:rsidRDefault="00BC5EB6" w:rsidP="00135AD5">
            <w:pPr>
              <w:tabs>
                <w:tab w:val="left" w:pos="360"/>
                <w:tab w:val="left" w:pos="900"/>
              </w:tabs>
              <w:ind w:left="605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เจ้าหนี้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อื่น - อื่น</w:t>
            </w:r>
            <w:r w:rsidR="00FE65AB" w:rsidRPr="00135AD5">
              <w:rPr>
                <w:rFonts w:ascii="Angsana New" w:eastAsia="Angsana New" w:hAnsi="Angsana New" w:cs="Angsana New"/>
                <w:sz w:val="28"/>
                <w:szCs w:val="28"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1753" w:type="dxa"/>
            <w:vAlign w:val="bottom"/>
          </w:tcPr>
          <w:p w:rsidR="00BC5EB6" w:rsidRPr="00135AD5" w:rsidRDefault="00BC5EB6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BC5EB6" w:rsidRPr="00135AD5" w:rsidRDefault="00BC5EB6" w:rsidP="00135AD5">
            <w:pPr>
              <w:tabs>
                <w:tab w:val="decimal" w:pos="1212"/>
              </w:tabs>
              <w:ind w:left="340" w:right="130" w:hanging="605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</w:p>
        </w:tc>
      </w:tr>
      <w:tr w:rsidR="00212E3E" w:rsidRPr="00135AD5" w:rsidTr="00212E3E">
        <w:tc>
          <w:tcPr>
            <w:tcW w:w="5640" w:type="dxa"/>
            <w:vAlign w:val="bottom"/>
          </w:tcPr>
          <w:p w:rsidR="00212E3E" w:rsidRPr="00135AD5" w:rsidRDefault="00212E3E" w:rsidP="00135AD5">
            <w:pPr>
              <w:ind w:left="312" w:hanging="180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Instinet Pacific Limited</w:t>
            </w:r>
          </w:p>
        </w:tc>
        <w:tc>
          <w:tcPr>
            <w:tcW w:w="1753" w:type="dxa"/>
            <w:vAlign w:val="bottom"/>
          </w:tcPr>
          <w:p w:rsidR="00212E3E" w:rsidRPr="00135AD5" w:rsidRDefault="00212E3E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5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030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871</w:t>
            </w:r>
          </w:p>
        </w:tc>
        <w:tc>
          <w:tcPr>
            <w:tcW w:w="1680" w:type="dxa"/>
            <w:vAlign w:val="bottom"/>
          </w:tcPr>
          <w:p w:rsidR="00212E3E" w:rsidRPr="00135AD5" w:rsidRDefault="00212E3E" w:rsidP="00135AD5">
            <w:pPr>
              <w:tabs>
                <w:tab w:val="decimal" w:pos="1212"/>
              </w:tabs>
              <w:ind w:left="340" w:right="130" w:hanging="340"/>
              <w:jc w:val="right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0F039B" w:rsidRPr="00135AD5" w:rsidRDefault="001368EF" w:rsidP="00135AD5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cs="Angsana New"/>
          <w:b/>
          <w:bCs/>
          <w:cs/>
        </w:rPr>
        <w:t xml:space="preserve"> </w:t>
      </w:r>
      <w:r w:rsidRPr="00135AD5">
        <w:rPr>
          <w:b/>
          <w:bCs/>
        </w:rPr>
        <w:tab/>
      </w:r>
      <w:r w:rsidR="000F039B" w:rsidRPr="00135AD5">
        <w:rPr>
          <w:rFonts w:ascii="Angsana New" w:hAnsi="Angsana New" w:cs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:rsidR="000F039B" w:rsidRPr="00135AD5" w:rsidRDefault="00864CE1" w:rsidP="00135AD5">
      <w:pPr>
        <w:pStyle w:val="NormalAngsanaNew"/>
        <w:spacing w:before="0"/>
        <w:ind w:left="547"/>
        <w:jc w:val="both"/>
        <w:rPr>
          <w:spacing w:val="-4"/>
        </w:rPr>
      </w:pPr>
      <w:r w:rsidRPr="00135AD5">
        <w:rPr>
          <w:rFonts w:hint="cs"/>
          <w:spacing w:val="-4"/>
          <w:cs/>
        </w:rPr>
        <w:t>ในระหว่าง</w:t>
      </w:r>
      <w:r w:rsidR="00995C13" w:rsidRPr="00135AD5">
        <w:rPr>
          <w:rFonts w:hint="cs"/>
          <w:spacing w:val="-4"/>
          <w:cs/>
        </w:rPr>
        <w:t>ปี</w:t>
      </w:r>
      <w:r w:rsidRPr="00135AD5">
        <w:rPr>
          <w:rFonts w:hint="cs"/>
          <w:spacing w:val="-4"/>
          <w:cs/>
        </w:rPr>
        <w:t>สิ้นสุดวันที่</w:t>
      </w:r>
      <w:r w:rsidR="00CE0F9E" w:rsidRPr="00135AD5">
        <w:rPr>
          <w:spacing w:val="-4"/>
        </w:rPr>
        <w:t xml:space="preserve"> 3</w:t>
      </w:r>
      <w:r w:rsidR="00995C13" w:rsidRPr="00135AD5">
        <w:rPr>
          <w:spacing w:val="-4"/>
        </w:rPr>
        <w:t>1</w:t>
      </w:r>
      <w:r w:rsidRPr="00135AD5">
        <w:rPr>
          <w:rFonts w:hint="cs"/>
          <w:spacing w:val="-4"/>
          <w:cs/>
        </w:rPr>
        <w:t xml:space="preserve"> </w:t>
      </w:r>
      <w:r w:rsidR="00995C13" w:rsidRPr="00135AD5">
        <w:rPr>
          <w:rFonts w:hint="cs"/>
          <w:spacing w:val="-4"/>
          <w:cs/>
        </w:rPr>
        <w:t>ธันวาคม</w:t>
      </w:r>
      <w:r w:rsidR="00CE0F9E" w:rsidRPr="00135AD5">
        <w:rPr>
          <w:spacing w:val="-4"/>
        </w:rPr>
        <w:t xml:space="preserve"> 25</w:t>
      </w:r>
      <w:r w:rsidR="00753714" w:rsidRPr="00135AD5">
        <w:rPr>
          <w:spacing w:val="-4"/>
        </w:rPr>
        <w:t>60</w:t>
      </w:r>
      <w:r w:rsidR="00995C13" w:rsidRPr="00135AD5">
        <w:rPr>
          <w:rFonts w:hint="cs"/>
          <w:spacing w:val="-4"/>
          <w:cs/>
        </w:rPr>
        <w:t xml:space="preserve"> </w:t>
      </w:r>
      <w:r w:rsidRPr="00135AD5">
        <w:rPr>
          <w:rFonts w:hint="cs"/>
          <w:spacing w:val="-4"/>
          <w:cs/>
        </w:rPr>
        <w:t xml:space="preserve">และ </w:t>
      </w:r>
      <w:r w:rsidR="00CE0F9E" w:rsidRPr="00135AD5">
        <w:rPr>
          <w:spacing w:val="-4"/>
        </w:rPr>
        <w:t>255</w:t>
      </w:r>
      <w:r w:rsidR="00753714" w:rsidRPr="00135AD5">
        <w:rPr>
          <w:spacing w:val="-4"/>
        </w:rPr>
        <w:t>9</w:t>
      </w:r>
      <w:r w:rsidRPr="00135AD5">
        <w:rPr>
          <w:rFonts w:hint="cs"/>
          <w:spacing w:val="-4"/>
          <w:cs/>
        </w:rPr>
        <w:t xml:space="preserve"> บริษัทมีค่าใช้จ่าย</w:t>
      </w:r>
      <w:r w:rsidR="000F039B" w:rsidRPr="00135AD5">
        <w:rPr>
          <w:spacing w:val="-4"/>
          <w:cs/>
        </w:rPr>
        <w:t>ผลประโยชน์</w:t>
      </w:r>
      <w:r w:rsidRPr="00135AD5">
        <w:rPr>
          <w:rFonts w:hint="cs"/>
          <w:spacing w:val="-4"/>
          <w:cs/>
        </w:rPr>
        <w:t>พนักงานที่</w:t>
      </w:r>
      <w:r w:rsidR="000F039B" w:rsidRPr="00135AD5">
        <w:rPr>
          <w:spacing w:val="-4"/>
          <w:cs/>
        </w:rPr>
        <w:t>ให้แก่</w:t>
      </w:r>
      <w:r w:rsidR="00A739B2" w:rsidRPr="00135AD5">
        <w:rPr>
          <w:spacing w:val="-4"/>
          <w:cs/>
        </w:rPr>
        <w:t>กรรมการและผู้บริหาร</w:t>
      </w:r>
      <w:r w:rsidRPr="00135AD5">
        <w:rPr>
          <w:rFonts w:hint="cs"/>
          <w:spacing w:val="-4"/>
          <w:cs/>
        </w:rPr>
        <w:t xml:space="preserve"> </w:t>
      </w:r>
      <w:r w:rsidRPr="00135AD5">
        <w:rPr>
          <w:spacing w:val="-4"/>
          <w:cs/>
        </w:rPr>
        <w:t>ดัง</w:t>
      </w:r>
      <w:r w:rsidRPr="00135AD5">
        <w:rPr>
          <w:rFonts w:hint="cs"/>
          <w:spacing w:val="-4"/>
          <w:cs/>
        </w:rPr>
        <w:t>ต่อไปนี้</w:t>
      </w: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4"/>
        <w:gridCol w:w="1714"/>
      </w:tblGrid>
      <w:tr w:rsidR="00995C13" w:rsidRPr="00135AD5" w:rsidTr="00FE65AB">
        <w:tc>
          <w:tcPr>
            <w:tcW w:w="5778" w:type="dxa"/>
            <w:vAlign w:val="bottom"/>
          </w:tcPr>
          <w:p w:rsidR="00995C13" w:rsidRPr="00135AD5" w:rsidRDefault="00995C13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:rsidR="00995C13" w:rsidRPr="00135AD5" w:rsidRDefault="00995C13" w:rsidP="00135AD5">
            <w:pPr>
              <w:ind w:left="-2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4" w:type="dxa"/>
            <w:vAlign w:val="bottom"/>
          </w:tcPr>
          <w:p w:rsidR="00995C13" w:rsidRPr="00135AD5" w:rsidRDefault="00995C13" w:rsidP="00135AD5">
            <w:pPr>
              <w:ind w:left="-29" w:right="-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995C13" w:rsidRPr="00135AD5" w:rsidTr="00FE65AB">
        <w:tc>
          <w:tcPr>
            <w:tcW w:w="5778" w:type="dxa"/>
            <w:vAlign w:val="bottom"/>
          </w:tcPr>
          <w:p w:rsidR="00995C13" w:rsidRPr="00135AD5" w:rsidRDefault="00995C13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8" w:type="dxa"/>
            <w:gridSpan w:val="2"/>
            <w:vAlign w:val="bottom"/>
          </w:tcPr>
          <w:p w:rsidR="00995C13" w:rsidRPr="00135AD5" w:rsidRDefault="00995C13" w:rsidP="00135AD5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สำหรับปีสิ้นสุดวันที่ 31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995C13" w:rsidRPr="00135AD5" w:rsidTr="00FE65AB">
        <w:tc>
          <w:tcPr>
            <w:tcW w:w="5778" w:type="dxa"/>
            <w:vAlign w:val="bottom"/>
          </w:tcPr>
          <w:p w:rsidR="00995C13" w:rsidRPr="00135AD5" w:rsidRDefault="00995C13" w:rsidP="00135A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:rsidR="00995C13" w:rsidRPr="00135AD5" w:rsidRDefault="00995C13" w:rsidP="00135AD5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714" w:type="dxa"/>
            <w:vAlign w:val="bottom"/>
          </w:tcPr>
          <w:p w:rsidR="00995C13" w:rsidRPr="00135AD5" w:rsidRDefault="00995C13" w:rsidP="00135AD5">
            <w:pPr>
              <w:pBdr>
                <w:bottom w:val="single" w:sz="4" w:space="1" w:color="auto"/>
              </w:pBdr>
              <w:ind w:left="-29" w:right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995C13" w:rsidRPr="00135AD5" w:rsidTr="00FE65AB">
        <w:tc>
          <w:tcPr>
            <w:tcW w:w="5778" w:type="dxa"/>
            <w:vAlign w:val="bottom"/>
          </w:tcPr>
          <w:p w:rsidR="00995C13" w:rsidRPr="00135AD5" w:rsidRDefault="00995C13" w:rsidP="00135AD5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14" w:type="dxa"/>
            <w:vAlign w:val="bottom"/>
          </w:tcPr>
          <w:p w:rsidR="00995C13" w:rsidRPr="00135AD5" w:rsidRDefault="00141F41" w:rsidP="00135AD5">
            <w:pPr>
              <w:tabs>
                <w:tab w:val="decimal" w:pos="1212"/>
              </w:tabs>
              <w:ind w:left="-29" w:right="4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95,151,143</w:t>
            </w:r>
          </w:p>
        </w:tc>
        <w:tc>
          <w:tcPr>
            <w:tcW w:w="1714" w:type="dxa"/>
            <w:vAlign w:val="bottom"/>
          </w:tcPr>
          <w:p w:rsidR="00995C13" w:rsidRPr="00135AD5" w:rsidRDefault="00995C13" w:rsidP="00135AD5">
            <w:pPr>
              <w:tabs>
                <w:tab w:val="decimal" w:pos="1212"/>
              </w:tabs>
              <w:ind w:left="-29" w:right="4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 w:hint="cs"/>
                <w:sz w:val="28"/>
                <w:szCs w:val="28"/>
                <w:cs/>
              </w:rPr>
              <w:t>94,157,988</w:t>
            </w:r>
          </w:p>
        </w:tc>
      </w:tr>
      <w:tr w:rsidR="00995C13" w:rsidRPr="00135AD5" w:rsidTr="00FE65AB">
        <w:tc>
          <w:tcPr>
            <w:tcW w:w="5778" w:type="dxa"/>
            <w:vAlign w:val="bottom"/>
          </w:tcPr>
          <w:p w:rsidR="00995C13" w:rsidRPr="00135AD5" w:rsidRDefault="00995C13" w:rsidP="00135AD5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14" w:type="dxa"/>
            <w:vAlign w:val="bottom"/>
          </w:tcPr>
          <w:p w:rsidR="00995C13" w:rsidRPr="00135AD5" w:rsidRDefault="00141F41" w:rsidP="00135AD5">
            <w:pPr>
              <w:pBdr>
                <w:bottom w:val="sing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 xml:space="preserve"> 4,800,131</w:t>
            </w:r>
          </w:p>
        </w:tc>
        <w:tc>
          <w:tcPr>
            <w:tcW w:w="1714" w:type="dxa"/>
            <w:vAlign w:val="bottom"/>
          </w:tcPr>
          <w:p w:rsidR="00995C13" w:rsidRPr="00135AD5" w:rsidRDefault="00141F41" w:rsidP="00135AD5">
            <w:pPr>
              <w:pBdr>
                <w:bottom w:val="sing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="00995C13" w:rsidRPr="00135AD5">
              <w:rPr>
                <w:rFonts w:ascii="Angsana New" w:eastAsia="Angsana New" w:hAnsi="Angsana New" w:cs="Angsana New"/>
                <w:sz w:val="28"/>
                <w:szCs w:val="28"/>
              </w:rPr>
              <w:t>5,275,584</w:t>
            </w:r>
          </w:p>
        </w:tc>
      </w:tr>
      <w:tr w:rsidR="00995C13" w:rsidRPr="00135AD5" w:rsidTr="00FE65AB">
        <w:tc>
          <w:tcPr>
            <w:tcW w:w="5778" w:type="dxa"/>
            <w:vAlign w:val="bottom"/>
          </w:tcPr>
          <w:p w:rsidR="00995C13" w:rsidRPr="00135AD5" w:rsidRDefault="00995C13" w:rsidP="00135AD5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4" w:type="dxa"/>
            <w:vAlign w:val="bottom"/>
          </w:tcPr>
          <w:p w:rsidR="00995C13" w:rsidRPr="00135AD5" w:rsidRDefault="00141F41" w:rsidP="00135AD5">
            <w:pPr>
              <w:pBdr>
                <w:bottom w:val="doub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99,951,274</w:t>
            </w:r>
          </w:p>
        </w:tc>
        <w:tc>
          <w:tcPr>
            <w:tcW w:w="1714" w:type="dxa"/>
            <w:vAlign w:val="bottom"/>
          </w:tcPr>
          <w:p w:rsidR="00995C13" w:rsidRPr="00135AD5" w:rsidRDefault="00995C13" w:rsidP="00135AD5">
            <w:pPr>
              <w:pBdr>
                <w:bottom w:val="double" w:sz="4" w:space="1" w:color="auto"/>
              </w:pBdr>
              <w:tabs>
                <w:tab w:val="decimal" w:pos="1212"/>
              </w:tabs>
              <w:ind w:left="-29" w:right="4"/>
              <w:jc w:val="thaiDistribute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99,433,572</w:t>
            </w:r>
          </w:p>
        </w:tc>
      </w:tr>
    </w:tbl>
    <w:p w:rsidR="00F31F04" w:rsidRPr="00135AD5" w:rsidRDefault="00F31F04" w:rsidP="00135AD5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F31F04" w:rsidRPr="00135AD5" w:rsidRDefault="00F31F04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6972BE" w:rsidRPr="00135AD5" w:rsidRDefault="00AB6490" w:rsidP="00135AD5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6972BE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972BE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6972BE" w:rsidRPr="00135AD5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6972BE" w:rsidRPr="00135AD5" w:rsidRDefault="006972BE" w:rsidP="00135AD5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</w:t>
      </w:r>
      <w:r w:rsidR="00864CE1" w:rsidRPr="00135AD5">
        <w:rPr>
          <w:rFonts w:ascii="Angsana New" w:hAnsi="Angsana New" w:cs="Angsana New"/>
          <w:sz w:val="32"/>
          <w:szCs w:val="32"/>
          <w:cs/>
        </w:rPr>
        <w:t>ตัดสินใจสูงสุดด้านการดำเนินงาน</w:t>
      </w:r>
      <w:r w:rsidRPr="00135AD5">
        <w:rPr>
          <w:rFonts w:ascii="Angsana New" w:hAnsi="Angsana New" w:cs="Angsana New"/>
          <w:sz w:val="32"/>
          <w:szCs w:val="32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972BE" w:rsidRPr="00135AD5" w:rsidRDefault="006972BE" w:rsidP="00135AD5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B92B8B" w:rsidRPr="00135AD5">
        <w:rPr>
          <w:rFonts w:ascii="Angsana New" w:hAnsi="Angsana New" w:cs="Angsana New"/>
          <w:sz w:val="32"/>
          <w:szCs w:val="32"/>
        </w:rPr>
        <w:t>4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ส่วนงาน ดังนี้</w:t>
      </w:r>
    </w:p>
    <w:p w:rsidR="006972BE" w:rsidRPr="00135AD5" w:rsidRDefault="006972BE" w:rsidP="00135AD5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-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ส่วนงานธุรกิจหลักทรัพย์ เป็นส่วนงานที่เป็นนายหน้าในการซื้อขายหลักทรัพย์ นายหน้าในการซื้อขายสัญญาซื้อขายล่วงหน้า และการยืมและให้ยืมหลักทรัพย์</w:t>
      </w:r>
    </w:p>
    <w:p w:rsidR="006972BE" w:rsidRPr="00135AD5" w:rsidRDefault="006972BE" w:rsidP="00135AD5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-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ส่วนงานวาณิชธนกิจ เป็นส่วนงานให้บริการการจัดจำหน่ายหลักทรัพย์ การเป็นที่ปรึกษาการลงทุน และธุรกรรมที่ปรึกษาทางการเงิน</w:t>
      </w:r>
    </w:p>
    <w:p w:rsidR="0088644C" w:rsidRPr="00135AD5" w:rsidRDefault="0088644C" w:rsidP="00135AD5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>-</w:t>
      </w:r>
      <w:r w:rsidRPr="00135AD5">
        <w:rPr>
          <w:rFonts w:ascii="Angsana New" w:hAnsi="Angsana New" w:cs="Angsana New"/>
          <w:sz w:val="32"/>
          <w:szCs w:val="32"/>
          <w:cs/>
        </w:rPr>
        <w:tab/>
        <w:t>ส่วนงานด้านตราสารหนี้ เป็นส่วนงาน</w:t>
      </w:r>
      <w:r w:rsidR="00FB76BF" w:rsidRPr="00135AD5">
        <w:rPr>
          <w:rFonts w:ascii="Angsana New" w:hAnsi="Angsana New" w:cs="Angsana New"/>
          <w:sz w:val="32"/>
          <w:szCs w:val="32"/>
          <w:cs/>
        </w:rPr>
        <w:t>ให้บริการที่เกี่ยวเนื่องกับการซื้อขายตราสารหนี้</w:t>
      </w:r>
    </w:p>
    <w:p w:rsidR="006972BE" w:rsidRPr="00135AD5" w:rsidRDefault="006972BE" w:rsidP="00135AD5">
      <w:p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-</w:t>
      </w: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ส่วนงานอื่น เป็นส่วนงานสนับสนุนและบริหารจัดการ</w:t>
      </w:r>
    </w:p>
    <w:p w:rsidR="006972BE" w:rsidRPr="00135AD5" w:rsidRDefault="006972BE" w:rsidP="00135AD5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864CE1" w:rsidRPr="00135AD5">
        <w:rPr>
          <w:rFonts w:ascii="Angsana New" w:hAnsi="Angsana New" w:cs="Angsana New" w:hint="cs"/>
          <w:sz w:val="32"/>
          <w:szCs w:val="32"/>
          <w:cs/>
        </w:rPr>
        <w:t xml:space="preserve">และสินทรัพย์รวม </w:t>
      </w:r>
      <w:r w:rsidRPr="00135AD5">
        <w:rPr>
          <w:rFonts w:ascii="Angsana New" w:hAnsi="Angsana New" w:cs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864CE1" w:rsidRPr="00135AD5">
        <w:rPr>
          <w:rFonts w:ascii="Angsana New" w:hAnsi="Angsana New" w:cs="Angsana New" w:hint="cs"/>
          <w:sz w:val="32"/>
          <w:szCs w:val="32"/>
          <w:cs/>
        </w:rPr>
        <w:t>และสินทรัพย์รวม</w:t>
      </w:r>
      <w:r w:rsidRPr="00135AD5">
        <w:rPr>
          <w:rFonts w:ascii="Angsana New" w:hAnsi="Angsana New" w:cs="Angsana New"/>
          <w:sz w:val="32"/>
          <w:szCs w:val="32"/>
          <w:cs/>
        </w:rPr>
        <w:t>ในงบการเงิน</w:t>
      </w:r>
    </w:p>
    <w:p w:rsidR="006972BE" w:rsidRPr="00135AD5" w:rsidRDefault="006972BE" w:rsidP="00135A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135AD5">
        <w:rPr>
          <w:rFonts w:ascii="Angsana New" w:hAnsi="Angsana New" w:cs="Angsana New"/>
          <w:spacing w:val="-10"/>
          <w:sz w:val="32"/>
          <w:szCs w:val="32"/>
          <w:cs/>
        </w:rPr>
        <w:t>ข้อมูล</w:t>
      </w:r>
      <w:r w:rsidR="004B4226" w:rsidRPr="00135AD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รายได้และกำไร และสินทรัพย์รวมของส่วนงานของบริษัทฯ ณ </w:t>
      </w:r>
      <w:r w:rsidR="006B7B17" w:rsidRPr="00135AD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วันที่ </w:t>
      </w:r>
      <w:r w:rsidR="00755F0E" w:rsidRPr="00135AD5">
        <w:rPr>
          <w:rFonts w:ascii="Angsana New" w:hAnsi="Angsana New" w:cs="Angsana New"/>
          <w:spacing w:val="-10"/>
          <w:sz w:val="32"/>
          <w:szCs w:val="32"/>
        </w:rPr>
        <w:t>31</w:t>
      </w:r>
      <w:r w:rsidR="00835272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ธันวาคม </w:t>
      </w:r>
      <w:r w:rsidR="00755F0E" w:rsidRPr="00135AD5">
        <w:rPr>
          <w:rFonts w:ascii="Angsana New" w:eastAsia="Angsana New" w:hAnsi="Angsana New" w:cs="Angsana New"/>
          <w:sz w:val="32"/>
          <w:szCs w:val="32"/>
        </w:rPr>
        <w:t>2560</w:t>
      </w:r>
      <w:r w:rsidR="00835272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135AD5">
        <w:rPr>
          <w:rFonts w:ascii="Angsana New" w:eastAsia="Angsana New" w:hAnsi="Angsana New" w:cs="Angsana New"/>
          <w:sz w:val="32"/>
          <w:szCs w:val="32"/>
          <w:cs/>
        </w:rPr>
        <w:t>และ</w:t>
      </w:r>
      <w:r w:rsidR="00C3065F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755F0E" w:rsidRPr="00135AD5">
        <w:rPr>
          <w:rFonts w:ascii="Angsana New" w:eastAsia="Angsana New" w:hAnsi="Angsana New" w:cs="Angsana New"/>
          <w:sz w:val="32"/>
          <w:szCs w:val="32"/>
        </w:rPr>
        <w:t>2559</w:t>
      </w:r>
      <w:r w:rsidR="00F76589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4B4226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และสำหรับปีสิ้นสุดวันที่ </w:t>
      </w:r>
      <w:r w:rsidR="004B4226" w:rsidRPr="00135AD5">
        <w:rPr>
          <w:rFonts w:ascii="Angsana New" w:hAnsi="Angsana New" w:cs="Angsana New"/>
          <w:spacing w:val="-10"/>
          <w:sz w:val="32"/>
          <w:szCs w:val="32"/>
        </w:rPr>
        <w:t>31</w:t>
      </w:r>
      <w:r w:rsidR="004B4226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ธันวาคม </w:t>
      </w:r>
      <w:r w:rsidR="004B4226" w:rsidRPr="00135AD5">
        <w:rPr>
          <w:rFonts w:ascii="Angsana New" w:eastAsia="Angsana New" w:hAnsi="Angsana New" w:cs="Angsana New"/>
          <w:sz w:val="32"/>
          <w:szCs w:val="32"/>
        </w:rPr>
        <w:t>2560</w:t>
      </w:r>
      <w:r w:rsidR="004B4226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และ</w:t>
      </w:r>
      <w:r w:rsidR="004B4226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="004B4226" w:rsidRPr="00135AD5">
        <w:rPr>
          <w:rFonts w:ascii="Angsana New" w:eastAsia="Angsana New" w:hAnsi="Angsana New" w:cs="Angsana New"/>
          <w:sz w:val="32"/>
          <w:szCs w:val="32"/>
        </w:rPr>
        <w:t>2559</w:t>
      </w:r>
      <w:r w:rsidR="004B4226" w:rsidRPr="00135AD5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:rsidR="00F76589" w:rsidRPr="00135AD5" w:rsidRDefault="00F76589" w:rsidP="00135AD5">
      <w:pPr>
        <w:tabs>
          <w:tab w:val="left" w:pos="900"/>
        </w:tabs>
        <w:spacing w:line="300" w:lineRule="exact"/>
        <w:ind w:left="540" w:right="-187" w:hanging="540"/>
        <w:jc w:val="right"/>
        <w:rPr>
          <w:rFonts w:ascii="Angsana New" w:hAnsi="Angsana New" w:cs="Angsana New"/>
          <w:sz w:val="22"/>
          <w:szCs w:val="22"/>
        </w:rPr>
      </w:pPr>
      <w:r w:rsidRPr="00135AD5">
        <w:rPr>
          <w:rFonts w:ascii="Angsana New" w:eastAsia="Angsana New" w:hAnsi="Angsana New" w:cs="Angsana New"/>
          <w:sz w:val="22"/>
          <w:szCs w:val="22"/>
        </w:rPr>
        <w:tab/>
      </w:r>
      <w:r w:rsidRPr="00135AD5">
        <w:rPr>
          <w:rFonts w:ascii="Angsana New" w:eastAsia="Angsana New" w:hAnsi="Angsana New" w:cs="Angsana New"/>
          <w:sz w:val="22"/>
          <w:szCs w:val="22"/>
          <w:cs/>
        </w:rPr>
        <w:t>(หน่วย: ล้านบาท)</w:t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F76589" w:rsidRPr="00135AD5" w:rsidTr="00B314DD">
        <w:tc>
          <w:tcPr>
            <w:tcW w:w="2370" w:type="dxa"/>
            <w:vAlign w:val="bottom"/>
          </w:tcPr>
          <w:p w:rsidR="00F76589" w:rsidRPr="00135AD5" w:rsidRDefault="00F76589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F76589" w:rsidRPr="00135AD5" w:rsidRDefault="00F76589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 w:rsidR="009905E2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="00945980" w:rsidRPr="00135AD5"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 w:rsidR="009905E2"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  <w:r w:rsidR="009905E2"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F76589" w:rsidRPr="00135AD5" w:rsidTr="00B314DD">
        <w:tc>
          <w:tcPr>
            <w:tcW w:w="2370" w:type="dxa"/>
            <w:vAlign w:val="bottom"/>
          </w:tcPr>
          <w:p w:rsidR="00F76589" w:rsidRPr="00135AD5" w:rsidRDefault="00F76589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F76589" w:rsidRPr="00135AD5" w:rsidRDefault="00F76589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135AD5" w:rsidRDefault="00F76589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135AD5" w:rsidRDefault="00F76589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ส่วนงานด้าน 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135AD5" w:rsidRDefault="00F76589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1458" w:type="dxa"/>
            <w:gridSpan w:val="2"/>
            <w:vAlign w:val="bottom"/>
          </w:tcPr>
          <w:p w:rsidR="00F76589" w:rsidRPr="00135AD5" w:rsidRDefault="00F76589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1A3C2A" w:rsidRPr="00135AD5" w:rsidTr="00B314DD">
        <w:tc>
          <w:tcPr>
            <w:tcW w:w="2370" w:type="dxa"/>
            <w:vAlign w:val="bottom"/>
          </w:tcPr>
          <w:p w:rsidR="001A3C2A" w:rsidRPr="00135AD5" w:rsidRDefault="001A3C2A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2" w:hanging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1A3C2A" w:rsidRPr="00135AD5" w:rsidRDefault="001A3C2A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9905E2" w:rsidRPr="00135AD5" w:rsidTr="00B314DD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1,133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1,112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1,283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1,266</w:t>
            </w:r>
          </w:p>
        </w:tc>
      </w:tr>
      <w:tr w:rsidR="009905E2" w:rsidRPr="00135AD5" w:rsidTr="00B314DD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338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392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729" w:type="dxa"/>
            <w:vAlign w:val="bottom"/>
          </w:tcPr>
          <w:p w:rsidR="009905E2" w:rsidRPr="00135AD5" w:rsidRDefault="00796C5D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448</w:t>
            </w:r>
          </w:p>
        </w:tc>
      </w:tr>
      <w:tr w:rsidR="009905E2" w:rsidRPr="00135AD5" w:rsidTr="00B314DD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31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รายได้และค่าใช้จ่ายที่ไม่ได้ปันส่วน                  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905E2" w:rsidRPr="00135AD5" w:rsidTr="00B314DD">
        <w:trPr>
          <w:trHeight w:val="70"/>
        </w:trPr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22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364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356</w:t>
            </w:r>
          </w:p>
        </w:tc>
      </w:tr>
      <w:tr w:rsidR="009905E2" w:rsidRPr="00135AD5" w:rsidTr="00E06E46">
        <w:trPr>
          <w:trHeight w:val="495"/>
        </w:trPr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3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กำไรและผลตอบแทนจากเครื่องมือ</w:t>
            </w:r>
            <w:r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207</w:t>
            </w:r>
          </w:p>
        </w:tc>
        <w:tc>
          <w:tcPr>
            <w:tcW w:w="729" w:type="dxa"/>
            <w:vAlign w:val="bottom"/>
          </w:tcPr>
          <w:p w:rsidR="009905E2" w:rsidRPr="00135AD5" w:rsidRDefault="00301F76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</w:tr>
      <w:tr w:rsidR="009905E2" w:rsidRPr="00135AD5" w:rsidTr="00B314DD">
        <w:trPr>
          <w:trHeight w:val="70"/>
        </w:trPr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29" w:type="dxa"/>
            <w:vAlign w:val="bottom"/>
          </w:tcPr>
          <w:p w:rsidR="009905E2" w:rsidRPr="00135AD5" w:rsidRDefault="00301F76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</w:tr>
      <w:tr w:rsidR="009905E2" w:rsidRPr="00135AD5" w:rsidTr="00B314DD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>82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7F297A" w:rsidRPr="00135AD5">
              <w:rPr>
                <w:rFonts w:ascii="Angsana New" w:hAnsi="Angsana New" w:cs="Angsana New"/>
                <w:sz w:val="22"/>
                <w:szCs w:val="22"/>
              </w:rPr>
              <w:t>87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905E2" w:rsidRPr="00135AD5" w:rsidTr="00B314DD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ค่าใช้จ่ายผลประโยชน์พนักงานและค่าใช้จ่ายอื่น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>307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7F297A" w:rsidRPr="00135AD5">
              <w:rPr>
                <w:rFonts w:ascii="Angsana New" w:hAnsi="Angsana New" w:cs="Angsana New"/>
                <w:sz w:val="22"/>
                <w:szCs w:val="22"/>
              </w:rPr>
              <w:t>281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905E2" w:rsidRPr="00135AD5" w:rsidTr="00B314DD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>115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7F297A" w:rsidRPr="00135AD5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905E2" w:rsidRPr="00135AD5" w:rsidTr="00B314DD">
        <w:tc>
          <w:tcPr>
            <w:tcW w:w="2370" w:type="dxa"/>
            <w:vAlign w:val="bottom"/>
          </w:tcPr>
          <w:p w:rsidR="009905E2" w:rsidRPr="00135AD5" w:rsidRDefault="002D34AB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</w:t>
            </w:r>
            <w:r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475</w:t>
            </w:r>
          </w:p>
        </w:tc>
        <w:tc>
          <w:tcPr>
            <w:tcW w:w="729" w:type="dxa"/>
            <w:vAlign w:val="bottom"/>
          </w:tcPr>
          <w:p w:rsidR="009905E2" w:rsidRPr="00135AD5" w:rsidRDefault="007F297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412</w:t>
            </w:r>
          </w:p>
        </w:tc>
      </w:tr>
    </w:tbl>
    <w:p w:rsidR="006202CD" w:rsidRPr="00135AD5" w:rsidRDefault="006202CD" w:rsidP="00135AD5">
      <w:pPr>
        <w:spacing w:line="260" w:lineRule="exact"/>
      </w:pPr>
    </w:p>
    <w:p w:rsidR="00DE4E78" w:rsidRPr="00135AD5" w:rsidRDefault="00DE4E78" w:rsidP="00135AD5">
      <w:r w:rsidRPr="00135AD5">
        <w:rPr>
          <w:rFonts w:cs="Angsana New"/>
          <w:cs/>
        </w:rPr>
        <w:br w:type="page"/>
      </w:r>
    </w:p>
    <w:tbl>
      <w:tblPr>
        <w:tblW w:w="9660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237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862706" w:rsidRPr="00135AD5" w:rsidTr="004315EE">
        <w:tc>
          <w:tcPr>
            <w:tcW w:w="2370" w:type="dxa"/>
            <w:vAlign w:val="bottom"/>
          </w:tcPr>
          <w:p w:rsidR="00862706" w:rsidRPr="00135AD5" w:rsidRDefault="00862706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862706" w:rsidRPr="00135AD5" w:rsidRDefault="00862706" w:rsidP="00135AD5">
            <w:pPr>
              <w:spacing w:line="260" w:lineRule="exact"/>
              <w:ind w:right="-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979E1" w:rsidRPr="00135AD5" w:rsidTr="004315EE">
        <w:tc>
          <w:tcPr>
            <w:tcW w:w="2370" w:type="dxa"/>
            <w:vAlign w:val="bottom"/>
          </w:tcPr>
          <w:p w:rsidR="00A979E1" w:rsidRPr="00135AD5" w:rsidRDefault="00A979E1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10"/>
            <w:vAlign w:val="bottom"/>
          </w:tcPr>
          <w:p w:rsidR="00A979E1" w:rsidRPr="00135AD5" w:rsidRDefault="00A979E1" w:rsidP="00135AD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="00C43A9B" w:rsidRPr="00135AD5">
              <w:rPr>
                <w:rFonts w:ascii="Angsana New" w:hAnsi="Angsana New" w:cs="Angsana New"/>
                <w:sz w:val="22"/>
                <w:szCs w:val="22"/>
              </w:rPr>
              <w:t xml:space="preserve"> 31 </w:t>
            </w:r>
            <w:r w:rsidR="00C43A9B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A979E1" w:rsidRPr="00135AD5" w:rsidTr="004315EE">
        <w:tc>
          <w:tcPr>
            <w:tcW w:w="2370" w:type="dxa"/>
            <w:vAlign w:val="bottom"/>
          </w:tcPr>
          <w:p w:rsidR="00A979E1" w:rsidRPr="00135AD5" w:rsidRDefault="00A979E1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8" w:type="dxa"/>
            <w:gridSpan w:val="2"/>
            <w:vAlign w:val="bottom"/>
          </w:tcPr>
          <w:p w:rsidR="00A979E1" w:rsidRPr="00135AD5" w:rsidRDefault="00A979E1" w:rsidP="00135AD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ส่วนงานธุรกิจหลักทรัพย์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135AD5" w:rsidRDefault="00A979E1" w:rsidP="00135AD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ส่วนงานวาณิชธนกิจ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135AD5" w:rsidRDefault="00A979E1" w:rsidP="00135AD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ส่วนงานด้าน            ตราสารหนี้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135AD5" w:rsidRDefault="00A979E1" w:rsidP="00135AD5">
            <w:pPr>
              <w:pBdr>
                <w:bottom w:val="single" w:sz="4" w:space="1" w:color="auto"/>
              </w:pBdr>
              <w:tabs>
                <w:tab w:val="decimal" w:pos="503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 xml:space="preserve">ส่วนงานอื่น </w:t>
            </w:r>
          </w:p>
        </w:tc>
        <w:tc>
          <w:tcPr>
            <w:tcW w:w="1458" w:type="dxa"/>
            <w:gridSpan w:val="2"/>
            <w:vAlign w:val="bottom"/>
          </w:tcPr>
          <w:p w:rsidR="00A979E1" w:rsidRPr="00135AD5" w:rsidRDefault="00A979E1" w:rsidP="00135AD5">
            <w:pPr>
              <w:pBdr>
                <w:bottom w:val="single" w:sz="4" w:space="1" w:color="auto"/>
              </w:pBdr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905E2" w:rsidRPr="00135AD5" w:rsidTr="004315EE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600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10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2560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right="-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2559</w:t>
            </w:r>
          </w:p>
        </w:tc>
      </w:tr>
      <w:tr w:rsidR="009905E2" w:rsidRPr="00135AD5" w:rsidTr="004315EE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right="-108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115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B4226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30</w:t>
            </w:r>
          </w:p>
        </w:tc>
      </w:tr>
      <w:tr w:rsidR="009905E2" w:rsidRPr="00135AD5" w:rsidTr="004315EE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12,75</w:t>
            </w:r>
            <w:r w:rsidR="005F6731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10,</w:t>
            </w:r>
            <w:r w:rsidR="004B4226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199</w:t>
            </w:r>
          </w:p>
        </w:tc>
      </w:tr>
      <w:tr w:rsidR="009905E2" w:rsidRPr="00135AD5" w:rsidTr="004315EE">
        <w:tc>
          <w:tcPr>
            <w:tcW w:w="2370" w:type="dxa"/>
            <w:vAlign w:val="bottom"/>
          </w:tcPr>
          <w:p w:rsidR="009905E2" w:rsidRPr="00135AD5" w:rsidRDefault="009905E2" w:rsidP="00135AD5">
            <w:pPr>
              <w:tabs>
                <w:tab w:val="right" w:pos="5040"/>
                <w:tab w:val="right" w:pos="6390"/>
                <w:tab w:val="right" w:pos="8190"/>
              </w:tabs>
              <w:spacing w:line="260" w:lineRule="exact"/>
              <w:ind w:left="132" w:hanging="13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vAlign w:val="bottom"/>
          </w:tcPr>
          <w:p w:rsidR="009905E2" w:rsidRPr="00135AD5" w:rsidRDefault="0007782A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12,86</w:t>
            </w:r>
            <w:r w:rsidR="005F6731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729" w:type="dxa"/>
            <w:vAlign w:val="bottom"/>
          </w:tcPr>
          <w:p w:rsidR="009905E2" w:rsidRPr="00135AD5" w:rsidRDefault="009905E2" w:rsidP="00135AD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10,</w:t>
            </w:r>
            <w:r w:rsidR="004B4226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329</w:t>
            </w:r>
          </w:p>
        </w:tc>
      </w:tr>
    </w:tbl>
    <w:p w:rsidR="002C65A4" w:rsidRPr="00135AD5" w:rsidRDefault="002C65A4" w:rsidP="00135AD5">
      <w:pPr>
        <w:tabs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:rsidR="002C65A4" w:rsidRPr="00135AD5" w:rsidRDefault="002C65A4" w:rsidP="00135AD5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บริษัทฯดำเนินธุรกิจในเขตภูมิศาสตร์เดียวคือประเทศไทย ดังนั้น รายได้และสินทรัพย์ที่แสดงอยู่ใน</w:t>
      </w:r>
      <w:r w:rsidR="00623246" w:rsidRPr="00135AD5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135AD5">
        <w:rPr>
          <w:rFonts w:ascii="Angsana New" w:hAnsi="Angsana New" w:cs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2C65A4" w:rsidRPr="00135AD5" w:rsidRDefault="002C65A4" w:rsidP="00135AD5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:rsidR="002C65A4" w:rsidRPr="00135AD5" w:rsidRDefault="002C65A4" w:rsidP="00135AD5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ab/>
      </w:r>
      <w:r w:rsidR="00A979E1" w:rsidRPr="00135AD5">
        <w:rPr>
          <w:rFonts w:ascii="Angsana New" w:hAnsi="Angsana New" w:cs="Angsana New"/>
          <w:spacing w:val="-4"/>
          <w:sz w:val="32"/>
          <w:szCs w:val="32"/>
          <w:cs/>
        </w:rPr>
        <w:t>ในระหว่าง</w:t>
      </w:r>
      <w:r w:rsidR="00301F76" w:rsidRPr="00135AD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="00A979E1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A979E1" w:rsidRPr="00135AD5">
        <w:rPr>
          <w:rFonts w:ascii="Angsana New" w:hAnsi="Angsana New" w:cs="Angsana New"/>
          <w:spacing w:val="-4"/>
          <w:sz w:val="32"/>
          <w:szCs w:val="32"/>
        </w:rPr>
        <w:t>3</w:t>
      </w:r>
      <w:r w:rsidR="00301F76" w:rsidRPr="00135AD5">
        <w:rPr>
          <w:rFonts w:ascii="Angsana New" w:hAnsi="Angsana New" w:cs="Angsana New"/>
          <w:spacing w:val="-4"/>
          <w:sz w:val="32"/>
          <w:szCs w:val="32"/>
        </w:rPr>
        <w:t>1</w:t>
      </w:r>
      <w:r w:rsidR="00A979E1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01F76" w:rsidRPr="00135AD5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A979E1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979E1" w:rsidRPr="00135AD5">
        <w:rPr>
          <w:rFonts w:ascii="Angsana New" w:hAnsi="Angsana New" w:cs="Angsana New"/>
          <w:spacing w:val="-4"/>
          <w:sz w:val="32"/>
          <w:szCs w:val="32"/>
        </w:rPr>
        <w:t>25</w:t>
      </w:r>
      <w:r w:rsidR="003230A2" w:rsidRPr="00135AD5">
        <w:rPr>
          <w:rFonts w:ascii="Angsana New" w:hAnsi="Angsana New" w:cs="Angsana New"/>
          <w:spacing w:val="-4"/>
          <w:sz w:val="32"/>
          <w:szCs w:val="32"/>
        </w:rPr>
        <w:t>60</w:t>
      </w:r>
      <w:r w:rsidR="00A979E1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AC581C" w:rsidRPr="00135AD5">
        <w:rPr>
          <w:rFonts w:ascii="Angsana New" w:hAnsi="Angsana New" w:cs="Angsana New"/>
          <w:spacing w:val="-4"/>
          <w:sz w:val="32"/>
          <w:szCs w:val="32"/>
        </w:rPr>
        <w:t xml:space="preserve"> 255</w:t>
      </w:r>
      <w:r w:rsidR="003230A2" w:rsidRPr="00135AD5">
        <w:rPr>
          <w:rFonts w:ascii="Angsana New" w:hAnsi="Angsana New" w:cs="Angsana New"/>
          <w:spacing w:val="-4"/>
          <w:sz w:val="32"/>
          <w:szCs w:val="32"/>
        </w:rPr>
        <w:t>9</w:t>
      </w:r>
      <w:r w:rsidR="00A979E1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บริษัทฯไม่มีรายได้จาก</w:t>
      </w:r>
      <w:r w:rsidR="00A979E1" w:rsidRPr="00135AD5">
        <w:rPr>
          <w:rFonts w:ascii="Angsana New" w:hAnsi="Angsana New" w:cs="Angsana New"/>
          <w:sz w:val="32"/>
          <w:szCs w:val="32"/>
          <w:cs/>
        </w:rPr>
        <w:t>ลูกค้ารายใดที่มีมูลค่าเท่ากับหรือมากกว่าร้อยละ</w:t>
      </w:r>
      <w:r w:rsidR="00AC581C" w:rsidRPr="00135AD5">
        <w:rPr>
          <w:rFonts w:ascii="Angsana New" w:hAnsi="Angsana New" w:cs="Angsana New"/>
          <w:sz w:val="32"/>
          <w:szCs w:val="32"/>
        </w:rPr>
        <w:t xml:space="preserve"> 10</w:t>
      </w:r>
      <w:r w:rsidR="00A979E1" w:rsidRPr="00135AD5">
        <w:rPr>
          <w:rFonts w:ascii="Angsana New" w:hAnsi="Angsana New" w:cs="Angsana New"/>
          <w:sz w:val="32"/>
          <w:szCs w:val="32"/>
          <w:cs/>
        </w:rPr>
        <w:t xml:space="preserve"> ของรายได้ของกิจการ</w:t>
      </w:r>
    </w:p>
    <w:p w:rsidR="00027555" w:rsidRPr="00135AD5" w:rsidRDefault="00AB6490" w:rsidP="00135AD5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027555" w:rsidRPr="00135AD5" w:rsidRDefault="00027555" w:rsidP="00135AD5">
      <w:pPr>
        <w:tabs>
          <w:tab w:val="left" w:pos="900"/>
          <w:tab w:val="left" w:pos="2160"/>
          <w:tab w:val="left" w:pos="4860"/>
          <w:tab w:val="right" w:pos="630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1A0609" w:rsidRPr="00135AD5">
        <w:rPr>
          <w:rFonts w:ascii="Angsana New" w:hAnsi="Angsana New" w:cs="Angsana New"/>
          <w:sz w:val="32"/>
          <w:szCs w:val="32"/>
          <w:cs/>
        </w:rPr>
        <w:t>ณ วันที่</w:t>
      </w:r>
      <w:r w:rsidR="00AC581C" w:rsidRPr="00135AD5">
        <w:rPr>
          <w:rFonts w:ascii="Angsana New" w:hAnsi="Angsana New" w:cs="Angsana New"/>
          <w:sz w:val="32"/>
          <w:szCs w:val="32"/>
        </w:rPr>
        <w:t xml:space="preserve"> 31</w:t>
      </w:r>
      <w:r w:rsidR="00A979E1" w:rsidRPr="00135AD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C581C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301F76" w:rsidRPr="00135AD5">
        <w:rPr>
          <w:rFonts w:ascii="Angsana New" w:hAnsi="Angsana New" w:cs="Angsana New"/>
          <w:sz w:val="32"/>
          <w:szCs w:val="32"/>
        </w:rPr>
        <w:t>2560</w:t>
      </w:r>
      <w:r w:rsidR="00301F76" w:rsidRPr="00135AD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01F76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581C" w:rsidRPr="00135AD5">
        <w:rPr>
          <w:rFonts w:ascii="Angsana New" w:hAnsi="Angsana New" w:cs="Angsana New"/>
          <w:sz w:val="32"/>
          <w:szCs w:val="32"/>
        </w:rPr>
        <w:t>255</w:t>
      </w:r>
      <w:r w:rsidR="003230A2" w:rsidRPr="00135AD5">
        <w:rPr>
          <w:rFonts w:ascii="Angsana New" w:hAnsi="Angsana New" w:cs="Angsana New"/>
          <w:sz w:val="32"/>
          <w:szCs w:val="32"/>
        </w:rPr>
        <w:t>9</w:t>
      </w:r>
      <w:r w:rsidR="00A979E1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EE64A9" w:rsidRPr="00135AD5">
        <w:rPr>
          <w:rFonts w:ascii="Angsana New" w:hAnsi="Angsana New" w:cs="Angsana New"/>
          <w:sz w:val="32"/>
          <w:szCs w:val="32"/>
          <w:cs/>
        </w:rPr>
        <w:t>บริษัทฯ</w:t>
      </w:r>
      <w:r w:rsidRPr="00135AD5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มีภาระผูกพันและหนี้สินที่อาจจะเกิดขึ้นดังต่อไปนี้</w:t>
      </w:r>
    </w:p>
    <w:p w:rsidR="00027555" w:rsidRPr="00135AD5" w:rsidRDefault="00AB6490" w:rsidP="00135A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="00AC581C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C581C"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ab/>
        <w:t>บริษัทฯมีภาระผูกพันตามสัญญาเช่าสำนักงานและยานพาหนะซึ่งจะต้องจ่ายค่าเช่าและค่าบริการในอนาคตโดยจะถึงกำหนดชำระตามระยะเวลานับตั้งแต่วันสิ้น</w:t>
      </w:r>
      <w:r w:rsidR="005F6731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680"/>
        <w:gridCol w:w="21"/>
      </w:tblGrid>
      <w:tr w:rsidR="00027555" w:rsidRPr="00135AD5" w:rsidTr="00F42B1A">
        <w:trPr>
          <w:gridAfter w:val="1"/>
          <w:wAfter w:w="21" w:type="dxa"/>
        </w:trPr>
        <w:tc>
          <w:tcPr>
            <w:tcW w:w="9249" w:type="dxa"/>
            <w:gridSpan w:val="3"/>
          </w:tcPr>
          <w:p w:rsidR="00027555" w:rsidRPr="00135AD5" w:rsidRDefault="00027555" w:rsidP="00135AD5">
            <w:pPr>
              <w:tabs>
                <w:tab w:val="left" w:pos="360"/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(หน่วย</w:t>
            </w:r>
            <w:r w:rsidR="00073ABC"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>:</w:t>
            </w:r>
            <w:r w:rsidRPr="00135AD5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979E1" w:rsidRPr="00135AD5" w:rsidTr="00F42B1A">
        <w:tc>
          <w:tcPr>
            <w:tcW w:w="5868" w:type="dxa"/>
          </w:tcPr>
          <w:p w:rsidR="00A979E1" w:rsidRPr="00135AD5" w:rsidRDefault="00A979E1" w:rsidP="00135AD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A979E1" w:rsidRPr="00135AD5" w:rsidRDefault="00F526DB" w:rsidP="00135AD5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25</w:t>
            </w:r>
            <w:r w:rsidR="00E94016" w:rsidRPr="00135AD5">
              <w:rPr>
                <w:rFonts w:ascii="Angsana New" w:eastAsia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701" w:type="dxa"/>
            <w:gridSpan w:val="2"/>
            <w:vAlign w:val="bottom"/>
          </w:tcPr>
          <w:p w:rsidR="00A979E1" w:rsidRPr="00135AD5" w:rsidRDefault="00F526DB" w:rsidP="00135AD5">
            <w:pPr>
              <w:pBdr>
                <w:bottom w:val="single" w:sz="4" w:space="1" w:color="auto"/>
              </w:pBdr>
              <w:ind w:left="605" w:right="90" w:hanging="605"/>
              <w:jc w:val="center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255</w:t>
            </w:r>
            <w:r w:rsidR="00E94016" w:rsidRPr="00135AD5">
              <w:rPr>
                <w:rFonts w:ascii="Angsana New" w:eastAsia="Angsana New" w:hAnsi="Angsana New" w:cs="Angsana New"/>
                <w:sz w:val="28"/>
                <w:szCs w:val="28"/>
              </w:rPr>
              <w:t>9</w:t>
            </w:r>
          </w:p>
        </w:tc>
      </w:tr>
      <w:tr w:rsidR="00E94016" w:rsidRPr="00135AD5" w:rsidTr="00F42B1A">
        <w:tc>
          <w:tcPr>
            <w:tcW w:w="5868" w:type="dxa"/>
          </w:tcPr>
          <w:p w:rsidR="00E94016" w:rsidRPr="00135AD5" w:rsidRDefault="00E94016" w:rsidP="00135AD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</w:tcPr>
          <w:p w:rsidR="00E94016" w:rsidRPr="00135AD5" w:rsidRDefault="00116373" w:rsidP="00135AD5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701" w:type="dxa"/>
            <w:gridSpan w:val="2"/>
          </w:tcPr>
          <w:p w:rsidR="00E94016" w:rsidRPr="00135AD5" w:rsidRDefault="00E94016" w:rsidP="00135AD5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5</w:t>
            </w:r>
            <w:r w:rsidR="001A7DB5" w:rsidRPr="00135AD5">
              <w:rPr>
                <w:rFonts w:ascii="Angsana New" w:eastAsia="Angsana New" w:hAnsi="Angsana New" w:cs="Angsana New"/>
                <w:sz w:val="28"/>
                <w:szCs w:val="28"/>
              </w:rPr>
              <w:t>4</w:t>
            </w:r>
          </w:p>
        </w:tc>
      </w:tr>
      <w:tr w:rsidR="00E94016" w:rsidRPr="00135AD5" w:rsidTr="00F42B1A">
        <w:tc>
          <w:tcPr>
            <w:tcW w:w="5868" w:type="dxa"/>
          </w:tcPr>
          <w:p w:rsidR="00E94016" w:rsidRPr="00135AD5" w:rsidRDefault="00E94016" w:rsidP="00135AD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ตั้งแต่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E94016" w:rsidRPr="00135AD5" w:rsidRDefault="00116373" w:rsidP="00135AD5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701" w:type="dxa"/>
            <w:gridSpan w:val="2"/>
          </w:tcPr>
          <w:p w:rsidR="00E94016" w:rsidRPr="00135AD5" w:rsidRDefault="001A7DB5" w:rsidP="00135AD5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26</w:t>
            </w:r>
          </w:p>
        </w:tc>
      </w:tr>
      <w:tr w:rsidR="00E94016" w:rsidRPr="00135AD5" w:rsidTr="00F42B1A">
        <w:tc>
          <w:tcPr>
            <w:tcW w:w="5868" w:type="dxa"/>
          </w:tcPr>
          <w:p w:rsidR="00E94016" w:rsidRPr="00135AD5" w:rsidRDefault="00E94016" w:rsidP="00135AD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ตั้งแต่ 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ขึ้นไป</w:t>
            </w:r>
          </w:p>
        </w:tc>
        <w:tc>
          <w:tcPr>
            <w:tcW w:w="1701" w:type="dxa"/>
          </w:tcPr>
          <w:p w:rsidR="00E94016" w:rsidRPr="00135AD5" w:rsidRDefault="00116373" w:rsidP="00135AD5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701" w:type="dxa"/>
            <w:gridSpan w:val="2"/>
          </w:tcPr>
          <w:p w:rsidR="00E94016" w:rsidRPr="00135AD5" w:rsidRDefault="001A7DB5" w:rsidP="00135AD5">
            <w:pPr>
              <w:tabs>
                <w:tab w:val="decimal" w:pos="972"/>
              </w:tabs>
              <w:ind w:left="605" w:right="90" w:hanging="605"/>
              <w:rPr>
                <w:rFonts w:ascii="Angsana New" w:eastAsia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eastAsia="Angsana New" w:hAnsi="Angsana New" w:cs="Angsana New"/>
                <w:sz w:val="28"/>
                <w:szCs w:val="28"/>
              </w:rPr>
              <w:t>20</w:t>
            </w:r>
          </w:p>
        </w:tc>
      </w:tr>
    </w:tbl>
    <w:p w:rsidR="0037145C" w:rsidRPr="00135AD5" w:rsidRDefault="00AB6490" w:rsidP="00135AD5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="00F526DB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526DB" w:rsidRPr="00135AD5">
        <w:rPr>
          <w:rFonts w:ascii="Angsana New" w:hAnsi="Angsana New" w:cs="Angsana New"/>
          <w:b/>
          <w:bCs/>
          <w:sz w:val="32"/>
          <w:szCs w:val="32"/>
        </w:rPr>
        <w:t>2</w:t>
      </w:r>
      <w:r w:rsidR="00027555" w:rsidRPr="00135AD5">
        <w:rPr>
          <w:rFonts w:ascii="Angsana New" w:hAnsi="Angsana New" w:cs="Angsana New"/>
          <w:sz w:val="32"/>
          <w:szCs w:val="32"/>
        </w:rPr>
        <w:tab/>
      </w:r>
      <w:r w:rsidR="0037145C" w:rsidRPr="00135AD5">
        <w:rPr>
          <w:rFonts w:ascii="Angsana New" w:hAnsi="Angsana New" w:cs="Angsana New"/>
          <w:sz w:val="32"/>
          <w:szCs w:val="32"/>
          <w:cs/>
        </w:rPr>
        <w:t>บริษัทฯมีภาระผูกพันค่าธรรมเนียมต่าง ๆ ที่เกี่ยวเนื่องกับการประกอบธุรกิจหลักทรัพย์ ซึ่งต้องจ่ายให้ตลาดหลักทรัพย์แห่งประเทศไทยและบริษัทศูนย์รับฝากหลักทรัพย์ (ประเทศไทย) จำกัด เป็นจำนวนคงที่ที่กำหนดไว้ 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  <w:r w:rsidR="0037145C" w:rsidRPr="00135AD5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 </w:t>
      </w:r>
    </w:p>
    <w:p w:rsidR="0037145C" w:rsidRPr="00135AD5" w:rsidRDefault="00AB6490" w:rsidP="00135AD5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="00F526DB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526DB" w:rsidRPr="00135AD5">
        <w:rPr>
          <w:rFonts w:ascii="Angsana New" w:hAnsi="Angsana New" w:cs="Angsana New"/>
          <w:b/>
          <w:bCs/>
          <w:sz w:val="32"/>
          <w:szCs w:val="32"/>
        </w:rPr>
        <w:t>3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ab/>
      </w:r>
      <w:r w:rsidR="0037145C" w:rsidRPr="00135AD5">
        <w:rPr>
          <w:rFonts w:ascii="Angsana New" w:hAnsi="Angsana New" w:cs="Angsana New"/>
          <w:spacing w:val="-6"/>
          <w:sz w:val="32"/>
          <w:szCs w:val="32"/>
          <w:cs/>
        </w:rPr>
        <w:t>บริษัทฯมีภาระผูกพันค่าธรรมเนียมต่างๆ ที่เกี่ยวเนื่องกับการประกอบธุรกิจสัญญาซื้อขายล่วงหน้ากับ</w:t>
      </w:r>
      <w:r w:rsidR="0037145C" w:rsidRPr="00135AD5">
        <w:rPr>
          <w:rFonts w:ascii="Angsana New" w:hAnsi="Angsana New" w:cs="Angsana New"/>
          <w:sz w:val="32"/>
          <w:szCs w:val="32"/>
          <w:cs/>
        </w:rPr>
        <w:t>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670367" w:rsidRPr="00135AD5" w:rsidRDefault="00670367" w:rsidP="00135AD5">
      <w:pPr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7145C" w:rsidRPr="00135AD5" w:rsidRDefault="00AB6490" w:rsidP="00135AD5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30</w:t>
      </w:r>
      <w:r w:rsidR="00042543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42543" w:rsidRPr="00135AD5">
        <w:rPr>
          <w:rFonts w:ascii="Angsana New" w:hAnsi="Angsana New" w:cs="Angsana New"/>
          <w:b/>
          <w:bCs/>
          <w:sz w:val="32"/>
          <w:szCs w:val="32"/>
        </w:rPr>
        <w:t>4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ab/>
      </w:r>
      <w:r w:rsidR="0037145C" w:rsidRPr="00135AD5"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บริษัทฯมีภาระผูกพันที่จะต้องจ่ายค่าธรรมเนียมการประกอบธุรกิจหลักทรัพย์ ให้กับสำนักงานคณะกรรมการกำกับหลักทรัพย์และตลาดหลักทรัพย์ โดยคำนวณจากมูลค่าการซื้อขายหลักทรัพย์ในตลาดหลักทรัพย์แห่งประเทศไทยในอัตราร้อยละ</w:t>
      </w:r>
      <w:r w:rsidR="0037145C" w:rsidRPr="00135AD5">
        <w:rPr>
          <w:rFonts w:ascii="Angsana New" w:hAnsi="Angsana New" w:cs="Angsana New"/>
          <w:sz w:val="32"/>
          <w:szCs w:val="32"/>
        </w:rPr>
        <w:t xml:space="preserve"> 0</w:t>
      </w:r>
      <w:r w:rsidR="0037145C" w:rsidRPr="00135AD5">
        <w:rPr>
          <w:rFonts w:ascii="Angsana New" w:hAnsi="Angsana New" w:cs="Angsana New"/>
          <w:sz w:val="32"/>
          <w:szCs w:val="32"/>
          <w:cs/>
        </w:rPr>
        <w:t>.</w:t>
      </w:r>
      <w:r w:rsidR="0037145C" w:rsidRPr="00135AD5">
        <w:rPr>
          <w:rFonts w:ascii="Angsana New" w:hAnsi="Angsana New" w:cs="Angsana New"/>
          <w:sz w:val="32"/>
          <w:szCs w:val="32"/>
        </w:rPr>
        <w:t>001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และสำหรับค่าธรรมเนียมจากการประกอบธุรกิจค้าหลักทรัพย์ การจัดจำหน่ายหลักทรัพย์และค่าธรรมเนียมอื่นที่บริษัทฯได้รับอนุญาต กำหนดให้จ่ายในอัตราร้อยละ</w:t>
      </w:r>
      <w:r w:rsidR="0037145C" w:rsidRPr="00135AD5">
        <w:rPr>
          <w:rFonts w:ascii="Angsana New" w:hAnsi="Angsana New" w:cs="Angsana New"/>
          <w:sz w:val="32"/>
          <w:szCs w:val="32"/>
        </w:rPr>
        <w:t xml:space="preserve"> 1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ของรายได้จากการประกอบธุรกิจหลักทรัพย์ข้างต้น และสำหรับค่าธรรมเนียมการซื้อขายหน่วยลงทุนของกองทุนกำหนดให้จ่ายในอัตราร้อยละ </w:t>
      </w:r>
      <w:r w:rsidR="0037145C" w:rsidRPr="00135AD5">
        <w:rPr>
          <w:rFonts w:ascii="Angsana New" w:hAnsi="Angsana New" w:cs="Angsana New"/>
          <w:sz w:val="32"/>
          <w:szCs w:val="32"/>
        </w:rPr>
        <w:t>0</w:t>
      </w:r>
      <w:r w:rsidR="0037145C" w:rsidRPr="00135AD5">
        <w:rPr>
          <w:rFonts w:ascii="Angsana New" w:hAnsi="Angsana New" w:cs="Angsana New"/>
          <w:sz w:val="32"/>
          <w:szCs w:val="32"/>
          <w:cs/>
        </w:rPr>
        <w:t>.</w:t>
      </w:r>
      <w:r w:rsidR="0037145C" w:rsidRPr="00135AD5">
        <w:rPr>
          <w:rFonts w:ascii="Angsana New" w:hAnsi="Angsana New" w:cs="Angsana New"/>
          <w:sz w:val="32"/>
          <w:szCs w:val="32"/>
        </w:rPr>
        <w:t>001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ของมูลค่าขายหน่วยลงทุนของกองทุน ทั้งนี้ ค่าธ</w:t>
      </w:r>
      <w:r w:rsidR="00670367" w:rsidRPr="00135AD5">
        <w:rPr>
          <w:rFonts w:ascii="Angsana New" w:hAnsi="Angsana New" w:cs="Angsana New" w:hint="cs"/>
          <w:sz w:val="32"/>
          <w:szCs w:val="32"/>
          <w:cs/>
        </w:rPr>
        <w:t xml:space="preserve">รรมเนียมโดยรวมจะต้องไม่ต่ำกว่า </w:t>
      </w:r>
      <w:r w:rsidR="00514580" w:rsidRPr="00135AD5">
        <w:rPr>
          <w:rFonts w:ascii="Angsana New" w:hAnsi="Angsana New" w:cs="Angsana New"/>
          <w:sz w:val="32"/>
          <w:szCs w:val="32"/>
        </w:rPr>
        <w:t>25</w:t>
      </w:r>
      <w:r w:rsidR="0037145C" w:rsidRPr="00135AD5">
        <w:rPr>
          <w:rFonts w:ascii="Angsana New" w:hAnsi="Angsana New" w:cs="Angsana New"/>
          <w:sz w:val="32"/>
          <w:szCs w:val="32"/>
        </w:rPr>
        <w:t>,000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บาทต่อปี แต่ไม่เกิน </w:t>
      </w:r>
      <w:r w:rsidR="00670367" w:rsidRPr="00135AD5">
        <w:rPr>
          <w:rFonts w:ascii="Angsana New" w:hAnsi="Angsana New" w:cs="Angsana New"/>
          <w:sz w:val="32"/>
          <w:szCs w:val="32"/>
        </w:rPr>
        <w:t>10</w:t>
      </w:r>
      <w:r w:rsidR="0037145C" w:rsidRPr="00135AD5">
        <w:rPr>
          <w:rFonts w:ascii="Angsana New" w:hAnsi="Angsana New" w:cs="Angsana New" w:hint="cs"/>
          <w:sz w:val="32"/>
          <w:szCs w:val="32"/>
        </w:rPr>
        <w:t>,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>000</w:t>
      </w:r>
      <w:r w:rsidR="0037145C" w:rsidRPr="00135AD5">
        <w:rPr>
          <w:rFonts w:ascii="Angsana New" w:hAnsi="Angsana New" w:cs="Angsana New" w:hint="cs"/>
          <w:sz w:val="32"/>
          <w:szCs w:val="32"/>
        </w:rPr>
        <w:t>,</w:t>
      </w:r>
      <w:r w:rsidR="00514580" w:rsidRPr="00135AD5">
        <w:rPr>
          <w:rFonts w:ascii="Angsana New" w:hAnsi="Angsana New" w:cs="Angsana New"/>
          <w:sz w:val="32"/>
          <w:szCs w:val="32"/>
        </w:rPr>
        <w:t>000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บาทต่อปี </w:t>
      </w:r>
    </w:p>
    <w:p w:rsidR="0037145C" w:rsidRDefault="00AB6490" w:rsidP="00135AD5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="0037145C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7145C" w:rsidRPr="00135AD5">
        <w:rPr>
          <w:rFonts w:ascii="Angsana New" w:hAnsi="Angsana New" w:cs="Angsana New"/>
          <w:b/>
          <w:bCs/>
          <w:sz w:val="32"/>
          <w:szCs w:val="32"/>
        </w:rPr>
        <w:t>5</w:t>
      </w:r>
      <w:r w:rsidR="0037145C" w:rsidRPr="00135AD5">
        <w:rPr>
          <w:rFonts w:ascii="Angsana New" w:hAnsi="Angsana New" w:cs="Angsana New"/>
          <w:sz w:val="32"/>
          <w:szCs w:val="32"/>
        </w:rPr>
        <w:tab/>
      </w:r>
      <w:r w:rsidR="0037145C" w:rsidRPr="00135AD5">
        <w:rPr>
          <w:rFonts w:ascii="Angsana New" w:hAnsi="Angsana New" w:cs="Angsana New"/>
          <w:sz w:val="32"/>
          <w:szCs w:val="32"/>
          <w:cs/>
        </w:rPr>
        <w:t>บริษัทฯมีภาระผูกพันที่จะต้องจ่ายค่าธรรมเนียมการประกอบธุรกิจสัญญาซื้อขายล่วงหน้าให้กับสำนักงานคณะกรรมการกำกับหลักทรัพย์และตลาดหลักทรัพย์ โดยคำนวณจากจำนวนสัญญาซื้อขายล่วงหน้าในอัตราสัญญาละ</w:t>
      </w:r>
      <w:r w:rsidR="0037145C" w:rsidRPr="00135AD5">
        <w:rPr>
          <w:rFonts w:ascii="Angsana New" w:hAnsi="Angsana New" w:cs="Angsana New"/>
          <w:sz w:val="32"/>
          <w:szCs w:val="32"/>
        </w:rPr>
        <w:t xml:space="preserve"> 0</w:t>
      </w:r>
      <w:r w:rsidR="0037145C" w:rsidRPr="00135AD5">
        <w:rPr>
          <w:rFonts w:ascii="Angsana New" w:hAnsi="Angsana New" w:cs="Angsana New"/>
          <w:sz w:val="32"/>
          <w:szCs w:val="32"/>
          <w:cs/>
        </w:rPr>
        <w:t>.</w:t>
      </w:r>
      <w:r w:rsidR="0037145C" w:rsidRPr="00135AD5">
        <w:rPr>
          <w:rFonts w:ascii="Angsana New" w:hAnsi="Angsana New" w:cs="Angsana New"/>
          <w:sz w:val="32"/>
          <w:szCs w:val="32"/>
        </w:rPr>
        <w:t xml:space="preserve">10 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บาท และในอัตราสัญญาละ </w:t>
      </w:r>
      <w:r w:rsidR="00670367" w:rsidRPr="00135AD5">
        <w:rPr>
          <w:rFonts w:ascii="Angsana New" w:hAnsi="Angsana New" w:cs="Angsana New"/>
          <w:sz w:val="32"/>
          <w:szCs w:val="32"/>
        </w:rPr>
        <w:t>0</w:t>
      </w:r>
      <w:r w:rsidR="00670367" w:rsidRPr="00135AD5">
        <w:rPr>
          <w:rFonts w:ascii="Angsana New" w:hAnsi="Angsana New" w:cs="Angsana New"/>
          <w:sz w:val="32"/>
          <w:szCs w:val="32"/>
          <w:cs/>
        </w:rPr>
        <w:t>.</w:t>
      </w:r>
      <w:r w:rsidR="00670367" w:rsidRPr="00135AD5">
        <w:rPr>
          <w:rFonts w:ascii="Angsana New" w:hAnsi="Angsana New" w:cs="Angsana New"/>
          <w:sz w:val="32"/>
          <w:szCs w:val="32"/>
        </w:rPr>
        <w:t>01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บาทสำหรับสัญญาซื้อขายล่วงหน้าที่อ้างอิงราคาหุ้นรายตัว (</w:t>
      </w:r>
      <w:r w:rsidR="0037145C" w:rsidRPr="00135AD5">
        <w:rPr>
          <w:rFonts w:ascii="Angsana New" w:hAnsi="Angsana New" w:cs="Angsana New"/>
          <w:sz w:val="32"/>
          <w:szCs w:val="32"/>
        </w:rPr>
        <w:t>Single stock futures</w:t>
      </w:r>
      <w:r w:rsidR="0037145C" w:rsidRPr="00135AD5">
        <w:rPr>
          <w:rFonts w:ascii="Angsana New" w:hAnsi="Angsana New" w:cs="Angsana New"/>
          <w:sz w:val="32"/>
          <w:szCs w:val="32"/>
          <w:cs/>
        </w:rPr>
        <w:t xml:space="preserve">) 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ที่มีราคาไม่เกิน </w:t>
      </w:r>
      <w:r w:rsidR="00670367" w:rsidRPr="00135AD5">
        <w:rPr>
          <w:rFonts w:ascii="Angsana New" w:hAnsi="Angsana New" w:cs="Angsana New"/>
          <w:sz w:val="32"/>
          <w:szCs w:val="32"/>
        </w:rPr>
        <w:t>100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บาท ทั้งนี้ ค่าธรรมเนียมโดยรวมจะต้องไม่ต่ำกว่า </w:t>
      </w:r>
      <w:r w:rsidR="00670367" w:rsidRPr="00135AD5">
        <w:rPr>
          <w:rFonts w:ascii="Angsana New" w:hAnsi="Angsana New" w:cs="Angsana New"/>
          <w:sz w:val="32"/>
          <w:szCs w:val="32"/>
        </w:rPr>
        <w:t>25</w:t>
      </w:r>
      <w:r w:rsidR="0037145C" w:rsidRPr="00135AD5">
        <w:rPr>
          <w:rFonts w:ascii="Angsana New" w:hAnsi="Angsana New" w:cs="Angsana New"/>
          <w:sz w:val="32"/>
          <w:szCs w:val="32"/>
        </w:rPr>
        <w:t>,000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FE65AB" w:rsidRPr="00135AD5">
        <w:rPr>
          <w:rFonts w:ascii="Angsana New" w:hAnsi="Angsana New" w:cs="Angsana New"/>
          <w:sz w:val="32"/>
          <w:szCs w:val="32"/>
        </w:rPr>
        <w:t xml:space="preserve"> 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ต่อปี แต่ไม่เกิน </w:t>
      </w:r>
      <w:r w:rsidR="00670367" w:rsidRPr="00135AD5">
        <w:rPr>
          <w:rFonts w:ascii="Angsana New" w:hAnsi="Angsana New" w:cs="Angsana New"/>
          <w:sz w:val="32"/>
          <w:szCs w:val="32"/>
        </w:rPr>
        <w:t>1</w:t>
      </w:r>
      <w:r w:rsidR="0037145C" w:rsidRPr="00135AD5">
        <w:rPr>
          <w:rFonts w:ascii="Angsana New" w:hAnsi="Angsana New" w:cs="Angsana New" w:hint="cs"/>
          <w:sz w:val="32"/>
          <w:szCs w:val="32"/>
        </w:rPr>
        <w:t>,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>000</w:t>
      </w:r>
      <w:r w:rsidR="0037145C" w:rsidRPr="00135AD5">
        <w:rPr>
          <w:rFonts w:ascii="Angsana New" w:hAnsi="Angsana New" w:cs="Angsana New" w:hint="cs"/>
          <w:sz w:val="32"/>
          <w:szCs w:val="32"/>
        </w:rPr>
        <w:t>,</w:t>
      </w:r>
      <w:r w:rsidR="00514580" w:rsidRPr="00135AD5">
        <w:rPr>
          <w:rFonts w:ascii="Angsana New" w:hAnsi="Angsana New" w:cs="Angsana New"/>
          <w:sz w:val="32"/>
          <w:szCs w:val="32"/>
        </w:rPr>
        <w:t>000</w:t>
      </w:r>
      <w:r w:rsidR="0037145C" w:rsidRPr="00135AD5">
        <w:rPr>
          <w:rFonts w:ascii="Angsana New" w:hAnsi="Angsana New" w:cs="Angsana New" w:hint="cs"/>
          <w:sz w:val="32"/>
          <w:szCs w:val="32"/>
          <w:cs/>
        </w:rPr>
        <w:t xml:space="preserve"> บาทต่อปี </w:t>
      </w:r>
    </w:p>
    <w:p w:rsidR="00DB41AA" w:rsidRPr="00DB41AA" w:rsidRDefault="00DB41AA" w:rsidP="00135AD5">
      <w:pPr>
        <w:tabs>
          <w:tab w:val="left" w:pos="3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DB41AA">
        <w:rPr>
          <w:rFonts w:ascii="Angsana New" w:hAnsi="Angsana New" w:cs="Angsana New"/>
          <w:b/>
          <w:bCs/>
          <w:sz w:val="32"/>
          <w:szCs w:val="32"/>
        </w:rPr>
        <w:t>30.6</w:t>
      </w:r>
      <w:r w:rsidRPr="00DB41AA">
        <w:rPr>
          <w:rFonts w:ascii="Angsana New" w:hAnsi="Angsana New" w:cs="Angsana New"/>
          <w:b/>
          <w:bCs/>
          <w:sz w:val="32"/>
          <w:szCs w:val="32"/>
        </w:rPr>
        <w:tab/>
      </w:r>
      <w:r w:rsidRPr="00DB41A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B41AA">
        <w:rPr>
          <w:rFonts w:ascii="Angsana New" w:hAnsi="Angsana New" w:cs="Angsana New"/>
          <w:sz w:val="32"/>
          <w:szCs w:val="32"/>
        </w:rPr>
        <w:t>31</w:t>
      </w:r>
      <w:r w:rsidRPr="00DB41A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B41AA">
        <w:rPr>
          <w:rFonts w:ascii="Angsana New" w:hAnsi="Angsana New" w:cs="Angsana New"/>
          <w:sz w:val="32"/>
          <w:szCs w:val="32"/>
        </w:rPr>
        <w:t>2560</w:t>
      </w:r>
      <w:r w:rsidRPr="00DB41AA">
        <w:rPr>
          <w:rFonts w:ascii="Angsana New" w:hAnsi="Angsana New" w:cs="Angsana New"/>
          <w:sz w:val="32"/>
          <w:szCs w:val="32"/>
          <w:cs/>
        </w:rPr>
        <w:t xml:space="preserve"> บริษัทฯ มีคดีอาญาที่ถูกฟ้องโดยโจทก์ซึ่งเป็นเอกชนในข้อหาฉ้อโกงและความผิดตามพระราชบัญญัติหลักทรัพย์และตลาดหลักทรัพย์ พ.ศ.</w:t>
      </w:r>
      <w:r w:rsidRPr="00DB41AA">
        <w:rPr>
          <w:rFonts w:ascii="Angsana New" w:hAnsi="Angsana New" w:cs="Angsana New"/>
          <w:sz w:val="32"/>
          <w:szCs w:val="32"/>
        </w:rPr>
        <w:t>2535</w:t>
      </w:r>
      <w:r w:rsidRPr="00DB41AA">
        <w:rPr>
          <w:rFonts w:ascii="Angsana New" w:hAnsi="Angsana New" w:cs="Angsana New"/>
          <w:sz w:val="32"/>
          <w:szCs w:val="32"/>
          <w:cs/>
        </w:rPr>
        <w:t xml:space="preserve"> โดยไม่มีการเรียกร้องหรือฟ้องเรียกค่าเสียหายทางแพ่งแต่ประการใด คดีนี้ยังอยู่ในระหว่างการพิจารณาของศาลชั้นต้น ดังนั้น บริษัทฯ จึงไม่ได้บันทึกสำรองเผื่อความเสียหายที่อาจจะเกิดขึ้นไว้ในบัญชี</w:t>
      </w:r>
    </w:p>
    <w:p w:rsidR="00027555" w:rsidRPr="00135AD5" w:rsidRDefault="00D43A91" w:rsidP="00135A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3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4C0784" w:rsidRPr="00135AD5" w:rsidRDefault="00E613EA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4C0784" w:rsidRPr="00135AD5">
        <w:rPr>
          <w:rFonts w:ascii="Angsana New" w:hAnsi="Angsana New" w:cs="Angsana New"/>
          <w:sz w:val="32"/>
          <w:szCs w:val="32"/>
          <w:cs/>
        </w:rPr>
        <w:t>เครื่องมือทางการเงิน หมายถึง สัญญาใด ๆ ที่ทำให้สิ</w:t>
      </w:r>
      <w:r w:rsidR="00C46143" w:rsidRPr="00135AD5">
        <w:rPr>
          <w:rFonts w:ascii="Angsana New" w:hAnsi="Angsana New" w:cs="Angsana New"/>
          <w:sz w:val="32"/>
          <w:szCs w:val="32"/>
          <w:cs/>
        </w:rPr>
        <w:t>นทรัพย์ทางการเงินของกิจการหนึ่งและหนี้สินทาง</w:t>
      </w:r>
      <w:r w:rsidR="00224320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C46143" w:rsidRPr="00135AD5">
        <w:rPr>
          <w:rFonts w:ascii="Angsana New" w:hAnsi="Angsana New" w:cs="Angsana New"/>
          <w:sz w:val="32"/>
          <w:szCs w:val="32"/>
          <w:cs/>
        </w:rPr>
        <w:t>การเงิน</w:t>
      </w:r>
      <w:r w:rsidR="004C0784" w:rsidRPr="00135AD5">
        <w:rPr>
          <w:rFonts w:ascii="Angsana New" w:hAnsi="Angsana New" w:cs="Angsana New"/>
          <w:sz w:val="32"/>
          <w:szCs w:val="32"/>
          <w:cs/>
        </w:rPr>
        <w:t>หรือตราสารทุนของอีกกิจการหนึ่งเพิ่มขึ้น</w:t>
      </w:r>
    </w:p>
    <w:p w:rsidR="00312357" w:rsidRPr="00135AD5" w:rsidRDefault="006778EB" w:rsidP="00135AD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3</w:t>
      </w:r>
      <w:r w:rsidR="00AB6490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135AD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hAnsi="Angsana New" w:cs="Angsana New"/>
          <w:b/>
          <w:bCs/>
          <w:sz w:val="32"/>
          <w:szCs w:val="32"/>
        </w:rPr>
        <w:t>1</w:t>
      </w:r>
      <w:r w:rsidR="00312357" w:rsidRPr="00135AD5">
        <w:rPr>
          <w:rFonts w:ascii="Angsana New" w:hAnsi="Angsana New" w:cs="Angsana New"/>
          <w:b/>
          <w:bCs/>
          <w:sz w:val="32"/>
          <w:szCs w:val="32"/>
        </w:rPr>
        <w:tab/>
      </w:r>
      <w:r w:rsidR="00312357" w:rsidRPr="00135AD5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นโยบายการบริหารความเสี่ยง</w:t>
      </w:r>
      <w:r w:rsidR="00E613EA" w:rsidRPr="00135AD5">
        <w:rPr>
          <w:rFonts w:ascii="Angsana New" w:hAnsi="Angsana New" w:cs="Angsana New"/>
          <w:b/>
          <w:bCs/>
          <w:sz w:val="32"/>
          <w:szCs w:val="32"/>
        </w:rPr>
        <w:tab/>
      </w:r>
    </w:p>
    <w:p w:rsidR="00027555" w:rsidRPr="00135AD5" w:rsidRDefault="00027555" w:rsidP="00135AD5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บริษัทฯมีเครื่องมือ</w:t>
      </w:r>
      <w:r w:rsidR="007977CB" w:rsidRPr="00135AD5">
        <w:rPr>
          <w:rFonts w:ascii="Angsana New" w:hAnsi="Angsana New" w:cs="Angsana New"/>
          <w:spacing w:val="-4"/>
          <w:sz w:val="32"/>
          <w:szCs w:val="32"/>
          <w:cs/>
        </w:rPr>
        <w:t>ทางการเงินที่สำคัญที่แสดงในงบแสดงฐานะการเงิน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>ประกอบด้วย เงินสดและรายการเทียบเท่า</w:t>
      </w:r>
      <w:r w:rsidR="00BC5018" w:rsidRPr="00135AD5">
        <w:rPr>
          <w:rFonts w:ascii="Angsana New" w:hAnsi="Angsana New" w:cs="Angsana New"/>
          <w:spacing w:val="-4"/>
          <w:sz w:val="32"/>
          <w:szCs w:val="32"/>
          <w:cs/>
        </w:rPr>
        <w:t>เงิน</w:t>
      </w:r>
      <w:r w:rsidR="00BC5018" w:rsidRPr="00135AD5">
        <w:rPr>
          <w:rFonts w:ascii="Angsana New" w:hAnsi="Angsana New" w:cs="Angsana New"/>
          <w:sz w:val="32"/>
          <w:szCs w:val="32"/>
          <w:cs/>
        </w:rPr>
        <w:t>สด</w:t>
      </w:r>
      <w:r w:rsidR="00E341F3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4C0784" w:rsidRPr="00135AD5">
        <w:rPr>
          <w:rFonts w:ascii="Angsana New" w:hAnsi="Angsana New" w:cs="Angsana New"/>
          <w:spacing w:val="-6"/>
          <w:sz w:val="32"/>
          <w:szCs w:val="32"/>
          <w:cs/>
        </w:rPr>
        <w:t>ลูกหนี้</w:t>
      </w:r>
      <w:r w:rsidR="00A6387A" w:rsidRPr="00135AD5">
        <w:rPr>
          <w:rFonts w:ascii="Angsana New" w:hAnsi="Angsana New" w:cs="Angsana New"/>
          <w:spacing w:val="-6"/>
          <w:sz w:val="32"/>
          <w:szCs w:val="32"/>
          <w:cs/>
        </w:rPr>
        <w:t>/เจ้าหนี้</w:t>
      </w:r>
      <w:r w:rsidR="004C0784" w:rsidRPr="00135AD5">
        <w:rPr>
          <w:rFonts w:ascii="Angsana New" w:hAnsi="Angsana New" w:cs="Angsana New"/>
          <w:spacing w:val="-6"/>
          <w:sz w:val="32"/>
          <w:szCs w:val="32"/>
          <w:cs/>
        </w:rPr>
        <w:t>สำนักหักบัญชี</w:t>
      </w:r>
      <w:r w:rsidR="00AC376C" w:rsidRPr="00135AD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และบริษัทหลักทรัพย์ 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>ลูกหนี้</w:t>
      </w:r>
      <w:r w:rsidR="00B2415E" w:rsidRPr="00135AD5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4D2E53" w:rsidRPr="00135AD5">
        <w:rPr>
          <w:rFonts w:ascii="Angsana New" w:hAnsi="Angsana New" w:cs="Angsana New"/>
          <w:spacing w:val="-6"/>
          <w:sz w:val="32"/>
          <w:szCs w:val="32"/>
          <w:cs/>
        </w:rPr>
        <w:t>เจ้าหนี้</w:t>
      </w:r>
      <w:r w:rsidRPr="00135AD5">
        <w:rPr>
          <w:rFonts w:ascii="Angsana New" w:hAnsi="Angsana New" w:cs="Angsana New"/>
          <w:spacing w:val="-6"/>
          <w:sz w:val="32"/>
          <w:szCs w:val="32"/>
          <w:cs/>
        </w:rPr>
        <w:t>ธุรกิจหลักทรัพย์และสัญญาซื้อขายล่วงหน้า</w:t>
      </w:r>
      <w:r w:rsidR="00224320" w:rsidRPr="00135AD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5DE7" w:rsidRPr="00135AD5">
        <w:rPr>
          <w:rFonts w:ascii="Angsana New" w:hAnsi="Angsana New" w:cs="Angsana New"/>
          <w:spacing w:val="-6"/>
          <w:sz w:val="32"/>
          <w:szCs w:val="32"/>
          <w:cs/>
        </w:rPr>
        <w:t xml:space="preserve">เงินลงทุน </w:t>
      </w:r>
      <w:r w:rsidR="00B6646D" w:rsidRPr="00135AD5">
        <w:rPr>
          <w:rFonts w:ascii="Angsana New" w:hAnsi="Angsana New" w:cs="Angsana New"/>
          <w:spacing w:val="-8"/>
          <w:sz w:val="32"/>
          <w:szCs w:val="32"/>
          <w:cs/>
        </w:rPr>
        <w:t>เงินให้กู้ยืมแก่พนักงาน</w:t>
      </w:r>
      <w:r w:rsidR="008738A9" w:rsidRPr="00135A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F27F5" w:rsidRPr="00135AD5">
        <w:rPr>
          <w:rFonts w:ascii="Angsana New" w:hAnsi="Angsana New" w:cs="Angsana New" w:hint="cs"/>
          <w:spacing w:val="-8"/>
          <w:sz w:val="32"/>
          <w:szCs w:val="32"/>
          <w:cs/>
        </w:rPr>
        <w:t>และ</w:t>
      </w:r>
      <w:r w:rsidR="00C21278" w:rsidRPr="00135AD5">
        <w:rPr>
          <w:rFonts w:ascii="Angsana New" w:hAnsi="Angsana New" w:cs="Angsana New"/>
          <w:spacing w:val="-8"/>
          <w:sz w:val="32"/>
          <w:szCs w:val="32"/>
          <w:cs/>
        </w:rPr>
        <w:t>เงินกู้ยืมจากสถาบันการเงิน</w:t>
      </w:r>
      <w:r w:rsidR="00413DFB" w:rsidRPr="00135AD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135AD5">
        <w:rPr>
          <w:rFonts w:ascii="Angsana New" w:hAnsi="Angsana New" w:cs="Angsana New"/>
          <w:spacing w:val="-8"/>
          <w:sz w:val="32"/>
          <w:szCs w:val="32"/>
          <w:cs/>
        </w:rPr>
        <w:t>บริษัทฯมีความเสี่ยงที่เกี่ยวข้องกับเครื่องมือทางการ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เงินดังกล่าว </w:t>
      </w:r>
      <w:r w:rsidR="00C83EAC" w:rsidRPr="00135AD5">
        <w:rPr>
          <w:rFonts w:ascii="Angsana New" w:hAnsi="Angsana New" w:cs="Angsana New" w:hint="cs"/>
          <w:sz w:val="32"/>
          <w:szCs w:val="32"/>
          <w:cs/>
        </w:rPr>
        <w:t>และมีนโยบายการบริหารความเสี่ยง ดังนี้</w:t>
      </w:r>
    </w:p>
    <w:p w:rsidR="00027555" w:rsidRPr="00135AD5" w:rsidRDefault="006778EB" w:rsidP="00135AD5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AB6490" w:rsidRPr="00135AD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1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:rsidR="00027555" w:rsidRPr="00135AD5" w:rsidRDefault="00E613EA" w:rsidP="00135AD5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027555" w:rsidRPr="00135AD5">
        <w:rPr>
          <w:rFonts w:ascii="Angsana New" w:hAnsi="Angsana New" w:cs="Angsana New"/>
          <w:sz w:val="32"/>
          <w:szCs w:val="32"/>
          <w:cs/>
        </w:rPr>
        <w:t>บริษัทฯมีความเสี่ยงด้านการให้สินเชื่อที่เกี่ยวเ</w:t>
      </w:r>
      <w:r w:rsidR="00270BC3" w:rsidRPr="00135AD5">
        <w:rPr>
          <w:rFonts w:ascii="Angsana New" w:hAnsi="Angsana New" w:cs="Angsana New"/>
          <w:sz w:val="32"/>
          <w:szCs w:val="32"/>
          <w:cs/>
        </w:rPr>
        <w:t>นื่องกับลูกหนี้ธุรกิจหลักทรัพย์</w:t>
      </w:r>
      <w:r w:rsidR="004C0784" w:rsidRPr="00135AD5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และสัญญาซื้อขายล่วงหน้า 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4D2E53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บริษัทฯจึงไม่คาดว่าจะได้รับความเสียหายที่เป็นสาระส</w:t>
      </w:r>
      <w:r w:rsidR="0010135D" w:rsidRPr="00135AD5">
        <w:rPr>
          <w:rFonts w:ascii="Angsana New" w:hAnsi="Angsana New" w:cs="Angsana New"/>
          <w:sz w:val="32"/>
          <w:szCs w:val="32"/>
          <w:cs/>
        </w:rPr>
        <w:t>ำคัญจากการให้สินเชื่อ นอกจากนี้</w:t>
      </w:r>
      <w:r w:rsidR="0010135D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การให้</w:t>
      </w:r>
      <w:r w:rsidR="00027555" w:rsidRPr="00135AD5">
        <w:rPr>
          <w:rFonts w:ascii="Angsana New" w:hAnsi="Angsana New" w:cs="Angsana New"/>
          <w:spacing w:val="-4"/>
          <w:sz w:val="32"/>
          <w:szCs w:val="32"/>
          <w:cs/>
        </w:rPr>
        <w:t>สินเชื่อของบริษัทฯไม่มีการกระจุกตัวเนื่องจากบริษัทฯมีฐานของลูกค้าที่หลากหลายและมีอยู่จำนวนมาก</w:t>
      </w:r>
      <w:r w:rsidR="00027555" w:rsidRPr="00135AD5">
        <w:rPr>
          <w:rFonts w:ascii="Angsana New" w:hAnsi="Angsana New" w:cs="Angsana New"/>
          <w:sz w:val="32"/>
          <w:szCs w:val="32"/>
          <w:cs/>
        </w:rPr>
        <w:t>ราย จำนวนเงินสูงสุดที่บริษัทฯอาจต้องสูญเสียจากการให้สินเชื่อคือมูลค่าตามบัญชีของ</w:t>
      </w:r>
      <w:r w:rsidR="007753B8" w:rsidRPr="00135AD5">
        <w:rPr>
          <w:rFonts w:ascii="Angsana New" w:hAnsi="Angsana New" w:cs="Angsana New"/>
          <w:sz w:val="32"/>
          <w:szCs w:val="32"/>
          <w:cs/>
        </w:rPr>
        <w:t>ลูกหนี้สำนักหัก</w:t>
      </w:r>
      <w:r w:rsidR="007753B8" w:rsidRPr="00135AD5">
        <w:rPr>
          <w:rFonts w:ascii="Angsana New" w:hAnsi="Angsana New" w:cs="Angsana New"/>
          <w:spacing w:val="-12"/>
          <w:sz w:val="32"/>
          <w:szCs w:val="32"/>
          <w:cs/>
        </w:rPr>
        <w:t xml:space="preserve">บัญชี </w:t>
      </w:r>
      <w:r w:rsidR="00027555" w:rsidRPr="00135AD5">
        <w:rPr>
          <w:rFonts w:ascii="Angsana New" w:hAnsi="Angsana New" w:cs="Angsana New"/>
          <w:spacing w:val="-4"/>
          <w:sz w:val="32"/>
          <w:szCs w:val="32"/>
          <w:cs/>
        </w:rPr>
        <w:t>ลูกหนี้ธุรกิจหลักทรัพย์</w:t>
      </w:r>
      <w:r w:rsidR="004C0784" w:rsidRPr="00135AD5">
        <w:rPr>
          <w:rFonts w:ascii="Angsana New" w:hAnsi="Angsana New" w:cs="Angsana New"/>
          <w:spacing w:val="-4"/>
          <w:sz w:val="32"/>
          <w:szCs w:val="32"/>
          <w:cs/>
        </w:rPr>
        <w:t>และสัญญาซื้อขายล่วงหน้า</w:t>
      </w:r>
      <w:r w:rsidR="007753B8"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F0ED6" w:rsidRPr="00135AD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เงินให้กู้ยืมแก่พนักงาน</w:t>
      </w:r>
      <w:r w:rsidR="007977CB" w:rsidRPr="00135AD5">
        <w:rPr>
          <w:rFonts w:ascii="Angsana New" w:hAnsi="Angsana New" w:cs="Angsana New"/>
          <w:spacing w:val="-4"/>
          <w:sz w:val="32"/>
          <w:szCs w:val="32"/>
          <w:cs/>
        </w:rPr>
        <w:t>ที่แสดงอยู่ในงบ</w:t>
      </w:r>
      <w:r w:rsidR="00FE774F" w:rsidRPr="00135AD5">
        <w:rPr>
          <w:rFonts w:ascii="Angsana New" w:hAnsi="Angsana New" w:cs="Angsana New"/>
          <w:spacing w:val="-4"/>
          <w:sz w:val="32"/>
          <w:szCs w:val="32"/>
          <w:cs/>
        </w:rPr>
        <w:t>แสดงฐานะ</w:t>
      </w:r>
      <w:r w:rsidR="007977CB" w:rsidRPr="00135AD5">
        <w:rPr>
          <w:rFonts w:ascii="Angsana New" w:hAnsi="Angsana New" w:cs="Angsana New"/>
          <w:spacing w:val="-4"/>
          <w:sz w:val="32"/>
          <w:szCs w:val="32"/>
          <w:cs/>
        </w:rPr>
        <w:t>การเงิน</w:t>
      </w:r>
    </w:p>
    <w:p w:rsidR="00027555" w:rsidRPr="00135AD5" w:rsidRDefault="00C13E78" w:rsidP="00DB41AA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br w:type="page"/>
      </w:r>
      <w:r w:rsidR="006778EB" w:rsidRPr="00135AD5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3</w:t>
      </w:r>
      <w:r w:rsidR="00AB6490" w:rsidRPr="00135AD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1</w:t>
      </w:r>
      <w:r w:rsidR="006778EB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6778EB" w:rsidRPr="00135AD5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ค</w:t>
      </w:r>
      <w:bookmarkStart w:id="1" w:name="_GoBack"/>
      <w:bookmarkEnd w:id="1"/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วามเสี่ยงด้านอัตราดอกเบี้ย </w:t>
      </w:r>
    </w:p>
    <w:p w:rsidR="00C83EAC" w:rsidRPr="00135AD5" w:rsidRDefault="004B1556" w:rsidP="00135AD5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9E2014" w:rsidRPr="00135AD5">
        <w:rPr>
          <w:rFonts w:ascii="Angsana New" w:hAnsi="Angsana New" w:cs="Angsana New"/>
          <w:sz w:val="32"/>
          <w:szCs w:val="32"/>
          <w:cs/>
        </w:rPr>
        <w:t>ด้าน</w:t>
      </w:r>
      <w:r w:rsidRPr="00135AD5">
        <w:rPr>
          <w:rFonts w:ascii="Angsana New" w:hAnsi="Angsana New" w:cs="Angsana New"/>
          <w:sz w:val="32"/>
          <w:szCs w:val="32"/>
          <w:cs/>
        </w:rPr>
        <w:t>อัตราดอกเบี้ย</w:t>
      </w:r>
      <w:r w:rsidR="009E2014" w:rsidRPr="00135AD5">
        <w:rPr>
          <w:rFonts w:ascii="Angsana New" w:hAnsi="Angsana New" w:cs="Angsana New"/>
          <w:sz w:val="32"/>
          <w:szCs w:val="32"/>
          <w:cs/>
        </w:rPr>
        <w:t xml:space="preserve"> คือ ความเสี่ยงที่มูลค่าของสินทรัพย์และหนี้สินทางการเงินจะเปลี่ยนแปลงไป</w:t>
      </w:r>
      <w:r w:rsidR="009E2014" w:rsidRPr="00135AD5">
        <w:rPr>
          <w:rFonts w:ascii="Angsana New" w:hAnsi="Angsana New" w:cs="Angsana New"/>
          <w:spacing w:val="-4"/>
          <w:sz w:val="32"/>
          <w:szCs w:val="32"/>
          <w:cs/>
        </w:rPr>
        <w:t>เนื่องจากการเปลี่ยนแปลงของ</w:t>
      </w:r>
      <w:r w:rsidR="007753B8" w:rsidRPr="00135AD5">
        <w:rPr>
          <w:rFonts w:ascii="Angsana New" w:hAnsi="Angsana New" w:cs="Angsana New"/>
          <w:spacing w:val="-4"/>
          <w:sz w:val="32"/>
          <w:szCs w:val="32"/>
          <w:cs/>
        </w:rPr>
        <w:t>อัตรา</w:t>
      </w:r>
      <w:r w:rsidR="009E2014" w:rsidRPr="00135AD5">
        <w:rPr>
          <w:rFonts w:ascii="Angsana New" w:hAnsi="Angsana New" w:cs="Angsana New"/>
          <w:spacing w:val="-4"/>
          <w:sz w:val="32"/>
          <w:szCs w:val="32"/>
          <w:cs/>
        </w:rPr>
        <w:t>ดอกเบี้ยในตลาด</w:t>
      </w:r>
      <w:r w:rsidRPr="00135AD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83EAC" w:rsidRPr="00135AD5">
        <w:rPr>
          <w:rFonts w:ascii="Angsana New" w:hAnsi="Angsana New" w:cs="Angsana New" w:hint="cs"/>
          <w:spacing w:val="-4"/>
          <w:sz w:val="32"/>
          <w:szCs w:val="32"/>
          <w:cs/>
        </w:rPr>
        <w:t>อย่างไรก็ตาม เนื่องจากสินทรัพย์และหนี้สินทางการ</w:t>
      </w:r>
      <w:r w:rsidR="00C83EAC" w:rsidRPr="00135AD5">
        <w:rPr>
          <w:rFonts w:ascii="Angsana New" w:hAnsi="Angsana New" w:cs="Angsana New" w:hint="cs"/>
          <w:sz w:val="32"/>
          <w:szCs w:val="32"/>
          <w:cs/>
        </w:rPr>
        <w:t xml:space="preserve">เงินของบริษัทฯส่วนใหญ่มีระยะเวลาครบกำหนดไม่เกิน </w:t>
      </w:r>
      <w:r w:rsidR="006778EB" w:rsidRPr="00135AD5">
        <w:rPr>
          <w:rFonts w:ascii="Angsana New" w:hAnsi="Angsana New" w:cs="Angsana New"/>
          <w:sz w:val="32"/>
          <w:szCs w:val="32"/>
        </w:rPr>
        <w:t xml:space="preserve">1 </w:t>
      </w:r>
      <w:r w:rsidR="00C83EAC" w:rsidRPr="00135AD5">
        <w:rPr>
          <w:rFonts w:ascii="Angsana New" w:hAnsi="Angsana New" w:cs="Angsana New" w:hint="cs"/>
          <w:sz w:val="32"/>
          <w:szCs w:val="32"/>
          <w:cs/>
        </w:rPr>
        <w:t>ปี หรือมีอัตราดอกเบี้ยปรับขึ้นลงตามอัตราตลาด ความเสี่ยงจากอัตราดอกเบี้ยของบริษัทฯจึงอยู่ในระดับต่ำ</w:t>
      </w:r>
    </w:p>
    <w:p w:rsidR="00274E8A" w:rsidRPr="00135AD5" w:rsidRDefault="00C83EAC" w:rsidP="00135AD5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 w:hint="cs"/>
          <w:sz w:val="32"/>
          <w:szCs w:val="32"/>
          <w:cs/>
        </w:rPr>
        <w:tab/>
      </w:r>
      <w:r w:rsidR="001A0609" w:rsidRPr="00135AD5">
        <w:rPr>
          <w:rFonts w:ascii="Angsana New" w:hAnsi="Angsana New" w:cs="Angsana New"/>
          <w:sz w:val="32"/>
          <w:szCs w:val="32"/>
          <w:cs/>
        </w:rPr>
        <w:t>ณ วันที่</w:t>
      </w:r>
      <w:r w:rsidR="006778EB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7C555F" w:rsidRPr="00135AD5">
        <w:rPr>
          <w:rFonts w:ascii="Angsana New" w:hAnsi="Angsana New" w:cs="Angsana New"/>
          <w:sz w:val="32"/>
          <w:szCs w:val="32"/>
        </w:rPr>
        <w:t xml:space="preserve">31 </w:t>
      </w:r>
      <w:r w:rsidR="007C555F" w:rsidRPr="00135AD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778EB" w:rsidRPr="00135AD5">
        <w:rPr>
          <w:rFonts w:ascii="Angsana New" w:hAnsi="Angsana New" w:cs="Angsana New"/>
          <w:sz w:val="32"/>
          <w:szCs w:val="32"/>
        </w:rPr>
        <w:t>25</w:t>
      </w:r>
      <w:r w:rsidR="00AC376C" w:rsidRPr="00135AD5">
        <w:rPr>
          <w:rFonts w:ascii="Angsana New" w:hAnsi="Angsana New" w:cs="Angsana New"/>
          <w:sz w:val="32"/>
          <w:szCs w:val="32"/>
        </w:rPr>
        <w:t>60</w:t>
      </w:r>
      <w:r w:rsidR="00D92AE6" w:rsidRPr="00135AD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778EB" w:rsidRPr="00135AD5">
        <w:rPr>
          <w:rFonts w:ascii="Angsana New" w:hAnsi="Angsana New" w:cs="Angsana New"/>
          <w:sz w:val="32"/>
          <w:szCs w:val="32"/>
        </w:rPr>
        <w:t xml:space="preserve"> 255</w:t>
      </w:r>
      <w:r w:rsidR="00AC376C" w:rsidRPr="00135AD5">
        <w:rPr>
          <w:rFonts w:ascii="Angsana New" w:hAnsi="Angsana New" w:cs="Angsana New"/>
          <w:sz w:val="32"/>
          <w:szCs w:val="32"/>
        </w:rPr>
        <w:t>9</w:t>
      </w:r>
      <w:r w:rsidR="00835272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4B1556" w:rsidRPr="00135AD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สินทรัพย์และหนี้สินทางการเงินที่สำคัญจำแนกตามประเภทอัตราดอกเบี้ยได้ดังนี้</w:t>
      </w:r>
      <w:r w:rsidR="00764EF1" w:rsidRPr="00135AD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30"/>
        <w:gridCol w:w="960"/>
        <w:gridCol w:w="1110"/>
        <w:gridCol w:w="1110"/>
        <w:gridCol w:w="1125"/>
        <w:gridCol w:w="1125"/>
        <w:gridCol w:w="855"/>
        <w:gridCol w:w="15"/>
        <w:gridCol w:w="840"/>
        <w:gridCol w:w="16"/>
      </w:tblGrid>
      <w:tr w:rsidR="00764EF1" w:rsidRPr="00135AD5" w:rsidTr="00F42B1A">
        <w:tc>
          <w:tcPr>
            <w:tcW w:w="2130" w:type="dxa"/>
          </w:tcPr>
          <w:p w:rsidR="00764EF1" w:rsidRPr="00135AD5" w:rsidRDefault="00764EF1" w:rsidP="00135AD5">
            <w:pPr>
              <w:ind w:left="-4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186" w:type="dxa"/>
            <w:gridSpan w:val="10"/>
            <w:vAlign w:val="bottom"/>
          </w:tcPr>
          <w:p w:rsidR="00764EF1" w:rsidRPr="00135AD5" w:rsidRDefault="00764EF1" w:rsidP="00135AD5">
            <w:pPr>
              <w:ind w:left="-43"/>
              <w:jc w:val="right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br w:type="page"/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764EF1" w:rsidRPr="00135AD5" w:rsidTr="00F42B1A">
        <w:tc>
          <w:tcPr>
            <w:tcW w:w="2130" w:type="dxa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86" w:type="dxa"/>
            <w:gridSpan w:val="10"/>
          </w:tcPr>
          <w:p w:rsidR="00764EF1" w:rsidRPr="00135AD5" w:rsidRDefault="00E32745" w:rsidP="00135AD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2560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764EF1" w:rsidRPr="00135AD5" w:rsidRDefault="00764EF1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135AD5" w:rsidRDefault="00764EF1" w:rsidP="00135AD5">
            <w:pPr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135AD5" w:rsidRDefault="00764EF1" w:rsidP="00135AD5">
            <w:pPr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764EF1" w:rsidRPr="00135AD5" w:rsidRDefault="00764EF1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135AD5" w:rsidRDefault="00764EF1" w:rsidP="00135AD5">
            <w:pPr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135AD5" w:rsidRDefault="00764EF1" w:rsidP="00135AD5">
            <w:pPr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764EF1" w:rsidRPr="00135AD5" w:rsidRDefault="00764EF1" w:rsidP="00135AD5">
            <w:pPr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764EF1" w:rsidRPr="00135AD5" w:rsidRDefault="00764EF1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ind w:left="-43" w:right="-13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764EF1" w:rsidRPr="00135AD5" w:rsidRDefault="00764EF1" w:rsidP="00135AD5">
            <w:pPr>
              <w:tabs>
                <w:tab w:val="left" w:pos="900"/>
              </w:tabs>
              <w:ind w:left="-43" w:right="-14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764EF1" w:rsidRPr="00135AD5" w:rsidRDefault="00764EF1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764EF1" w:rsidRPr="00135AD5" w:rsidRDefault="00764EF1" w:rsidP="00135AD5">
            <w:pPr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764EF1" w:rsidP="00135AD5">
            <w:pPr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764EF1" w:rsidRPr="00135AD5" w:rsidRDefault="00764EF1" w:rsidP="00135AD5">
            <w:pPr>
              <w:ind w:lef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135AD5" w:rsidRDefault="00764EF1" w:rsidP="00135AD5">
            <w:pPr>
              <w:tabs>
                <w:tab w:val="decimal" w:pos="1032"/>
              </w:tabs>
              <w:ind w:left="-43" w:right="4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135AD5" w:rsidRDefault="00764EF1" w:rsidP="00135AD5">
            <w:pPr>
              <w:tabs>
                <w:tab w:val="decimal" w:pos="43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135AD5" w:rsidRDefault="00764EF1" w:rsidP="00135AD5">
            <w:pPr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764EF1" w:rsidP="00135AD5">
            <w:pPr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764EF1" w:rsidRPr="00135AD5" w:rsidRDefault="005B3299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1110" w:type="dxa"/>
            <w:vAlign w:val="bottom"/>
          </w:tcPr>
          <w:p w:rsidR="00764EF1" w:rsidRPr="00135AD5" w:rsidRDefault="005B3299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135AD5" w:rsidRDefault="005B3299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5B3299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5B3299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855" w:type="dxa"/>
            <w:vAlign w:val="bottom"/>
          </w:tcPr>
          <w:p w:rsidR="00764EF1" w:rsidRPr="00135AD5" w:rsidRDefault="005B3299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0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05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5B3299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764EF1" w:rsidRPr="00135AD5" w:rsidRDefault="005B3299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855" w:type="dxa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ซื้อขายล่วงหน้า </w:t>
            </w:r>
          </w:p>
        </w:tc>
        <w:tc>
          <w:tcPr>
            <w:tcW w:w="960" w:type="dxa"/>
            <w:vAlign w:val="bottom"/>
          </w:tcPr>
          <w:p w:rsidR="00764EF1" w:rsidRPr="00135AD5" w:rsidRDefault="005B3299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8,19</w:t>
            </w:r>
            <w:r w:rsidR="005B4099"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2,14</w:t>
            </w:r>
            <w:r w:rsidR="005B4099"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10,674</w:t>
            </w:r>
          </w:p>
        </w:tc>
        <w:tc>
          <w:tcPr>
            <w:tcW w:w="855" w:type="dxa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06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06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764EF1" w:rsidRPr="00135AD5" w:rsidRDefault="005B3299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624</w:t>
            </w:r>
          </w:p>
        </w:tc>
        <w:tc>
          <w:tcPr>
            <w:tcW w:w="855" w:type="dxa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14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45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855" w:type="dxa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764EF1" w:rsidRPr="00135AD5" w:rsidRDefault="00764EF1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135AD5" w:rsidRDefault="00764EF1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764EF1" w:rsidRPr="00135AD5" w:rsidRDefault="00764EF1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764EF1" w:rsidRPr="00135AD5" w:rsidRDefault="00764EF1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764EF1" w:rsidRPr="00135AD5" w:rsidRDefault="00764EF1" w:rsidP="00135AD5">
            <w:pPr>
              <w:ind w:left="-154" w:right="-62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764EF1" w:rsidP="00135AD5">
            <w:pPr>
              <w:ind w:left="-154" w:right="-62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550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2,950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3,800</w:t>
            </w:r>
          </w:p>
        </w:tc>
        <w:tc>
          <w:tcPr>
            <w:tcW w:w="855" w:type="dxa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64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08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เจ้า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หนี้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764EF1" w:rsidRPr="00135AD5" w:rsidRDefault="00764EF1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762"/>
              </w:tabs>
              <w:ind w:left="-43" w:right="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762"/>
              </w:tabs>
              <w:ind w:left="-43" w:right="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643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643</w:t>
            </w:r>
          </w:p>
        </w:tc>
        <w:tc>
          <w:tcPr>
            <w:tcW w:w="855" w:type="dxa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764EF1" w:rsidRPr="00135AD5" w:rsidTr="00F42B1A">
        <w:trPr>
          <w:gridAfter w:val="1"/>
          <w:wAfter w:w="16" w:type="dxa"/>
        </w:trPr>
        <w:tc>
          <w:tcPr>
            <w:tcW w:w="2160" w:type="dxa"/>
            <w:gridSpan w:val="2"/>
            <w:vAlign w:val="bottom"/>
          </w:tcPr>
          <w:p w:rsidR="00764EF1" w:rsidRPr="00135AD5" w:rsidRDefault="00764EF1" w:rsidP="00135AD5">
            <w:pPr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764EF1" w:rsidRPr="00135AD5" w:rsidRDefault="00764EF1" w:rsidP="00135AD5">
            <w:pPr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348</w:t>
            </w:r>
          </w:p>
        </w:tc>
        <w:tc>
          <w:tcPr>
            <w:tcW w:w="1110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2,024</w:t>
            </w:r>
          </w:p>
        </w:tc>
        <w:tc>
          <w:tcPr>
            <w:tcW w:w="1125" w:type="dxa"/>
            <w:vAlign w:val="bottom"/>
          </w:tcPr>
          <w:p w:rsidR="00764EF1" w:rsidRPr="00135AD5" w:rsidRDefault="00FF6A98" w:rsidP="00135AD5">
            <w:pPr>
              <w:tabs>
                <w:tab w:val="decimal" w:pos="612"/>
                <w:tab w:val="decimal" w:pos="792"/>
              </w:tabs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2,372</w:t>
            </w:r>
          </w:p>
        </w:tc>
        <w:tc>
          <w:tcPr>
            <w:tcW w:w="855" w:type="dxa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764EF1" w:rsidRPr="00135AD5" w:rsidRDefault="00FF6A9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</w:tr>
    </w:tbl>
    <w:p w:rsidR="006E4E02" w:rsidRPr="00135AD5" w:rsidRDefault="006E4E02" w:rsidP="00135AD5"/>
    <w:p w:rsidR="00524029" w:rsidRPr="00135AD5" w:rsidRDefault="00524029" w:rsidP="00135AD5">
      <w:r w:rsidRPr="00135AD5">
        <w:br w:type="page"/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60"/>
        <w:gridCol w:w="1110"/>
        <w:gridCol w:w="1110"/>
        <w:gridCol w:w="1125"/>
        <w:gridCol w:w="1125"/>
        <w:gridCol w:w="855"/>
        <w:gridCol w:w="15"/>
        <w:gridCol w:w="840"/>
      </w:tblGrid>
      <w:tr w:rsidR="00312357" w:rsidRPr="00135AD5" w:rsidTr="00F42B1A">
        <w:trPr>
          <w:trHeight w:val="151"/>
        </w:trPr>
        <w:tc>
          <w:tcPr>
            <w:tcW w:w="2160" w:type="dxa"/>
            <w:vAlign w:val="bottom"/>
          </w:tcPr>
          <w:p w:rsidR="00312357" w:rsidRPr="00135AD5" w:rsidRDefault="00764EF1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135AD5">
              <w:rPr>
                <w:rFonts w:cs="Angsana New"/>
                <w:cs/>
              </w:rPr>
              <w:lastRenderedPageBreak/>
              <w:br w:type="page"/>
            </w:r>
            <w:r w:rsidR="00594DB8" w:rsidRPr="00135AD5">
              <w:rPr>
                <w:rFonts w:cs="Angsana New"/>
                <w:cs/>
              </w:rPr>
              <w:br w:type="page"/>
            </w:r>
            <w:r w:rsidR="00F76589" w:rsidRPr="00135AD5">
              <w:rPr>
                <w:rFonts w:cs="Angsana New"/>
                <w:cs/>
              </w:rPr>
              <w:br w:type="page"/>
            </w:r>
          </w:p>
        </w:tc>
        <w:tc>
          <w:tcPr>
            <w:tcW w:w="7140" w:type="dxa"/>
            <w:gridSpan w:val="8"/>
            <w:vAlign w:val="bottom"/>
          </w:tcPr>
          <w:p w:rsidR="00312357" w:rsidRPr="00135AD5" w:rsidRDefault="00312357" w:rsidP="00135AD5">
            <w:pPr>
              <w:ind w:left="-43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6F4570" w:rsidRPr="00135AD5" w:rsidTr="00F42B1A">
        <w:tc>
          <w:tcPr>
            <w:tcW w:w="2160" w:type="dxa"/>
            <w:vAlign w:val="bottom"/>
          </w:tcPr>
          <w:p w:rsidR="006F4570" w:rsidRPr="00135AD5" w:rsidRDefault="006F4570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40" w:type="dxa"/>
            <w:gridSpan w:val="8"/>
            <w:vAlign w:val="bottom"/>
          </w:tcPr>
          <w:p w:rsidR="006F4570" w:rsidRPr="00135AD5" w:rsidRDefault="00167F8E" w:rsidP="00135AD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2559</w:t>
            </w:r>
          </w:p>
        </w:tc>
      </w:tr>
      <w:tr w:rsidR="006F4570" w:rsidRPr="00135AD5" w:rsidTr="00F42B1A">
        <w:tc>
          <w:tcPr>
            <w:tcW w:w="2160" w:type="dxa"/>
            <w:vAlign w:val="bottom"/>
          </w:tcPr>
          <w:p w:rsidR="006F4570" w:rsidRPr="00135AD5" w:rsidRDefault="006F4570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430" w:type="dxa"/>
            <w:gridSpan w:val="5"/>
            <w:vAlign w:val="bottom"/>
          </w:tcPr>
          <w:p w:rsidR="006F4570" w:rsidRPr="00135AD5" w:rsidRDefault="006F4570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0" w:type="dxa"/>
            <w:gridSpan w:val="3"/>
            <w:vAlign w:val="bottom"/>
          </w:tcPr>
          <w:p w:rsidR="006F4570" w:rsidRPr="00135AD5" w:rsidRDefault="006F4570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10DB3" w:rsidRPr="00135AD5" w:rsidTr="00F42B1A">
        <w:tc>
          <w:tcPr>
            <w:tcW w:w="2160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135AD5" w:rsidRDefault="00610DB3" w:rsidP="00135AD5">
            <w:pPr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มีอัตรา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มีอัตราดอกเบี้ยคงที่</w:t>
            </w: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10DB3" w:rsidRPr="00135AD5" w:rsidRDefault="00610DB3" w:rsidP="00135AD5">
            <w:pPr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610DB3" w:rsidRPr="00135AD5" w:rsidRDefault="00610DB3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10DB3" w:rsidRPr="00135AD5" w:rsidTr="00F42B1A">
        <w:tc>
          <w:tcPr>
            <w:tcW w:w="2160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135AD5" w:rsidRDefault="00610DB3" w:rsidP="00135AD5">
            <w:pPr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ดอกเบี้ยปรับ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และมีระยะเวลาคงเหลือก่อน</w:t>
            </w: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610DB3" w:rsidRPr="00135AD5" w:rsidTr="00F42B1A">
        <w:tc>
          <w:tcPr>
            <w:tcW w:w="2160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135AD5" w:rsidRDefault="00610DB3" w:rsidP="00135AD5">
            <w:pPr>
              <w:ind w:left="-43"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การกำหนดอัตราดอกเบี้ยใหม่</w:t>
            </w: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:rsidR="00610DB3" w:rsidRPr="00135AD5" w:rsidRDefault="00610DB3" w:rsidP="00135AD5">
            <w:pPr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840" w:type="dxa"/>
            <w:vAlign w:val="bottom"/>
          </w:tcPr>
          <w:p w:rsidR="00610DB3" w:rsidRPr="00135AD5" w:rsidRDefault="00610DB3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610DB3" w:rsidRPr="00135AD5" w:rsidTr="00F42B1A">
        <w:tc>
          <w:tcPr>
            <w:tcW w:w="2160" w:type="dxa"/>
            <w:vAlign w:val="bottom"/>
          </w:tcPr>
          <w:p w:rsidR="00610DB3" w:rsidRPr="00135AD5" w:rsidRDefault="00610DB3" w:rsidP="00135AD5">
            <w:pPr>
              <w:ind w:left="-43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ind w:left="-43" w:right="-13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2220" w:type="dxa"/>
            <w:gridSpan w:val="2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หรือวันครบกำหนดสัญญา</w:t>
            </w: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  <w:gridSpan w:val="2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ind w:left="-43" w:right="-123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ลอยตัว</w:t>
            </w:r>
          </w:p>
        </w:tc>
        <w:tc>
          <w:tcPr>
            <w:tcW w:w="840" w:type="dxa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</w:tr>
      <w:tr w:rsidR="00610DB3" w:rsidRPr="00135AD5" w:rsidTr="00F42B1A">
        <w:tc>
          <w:tcPr>
            <w:tcW w:w="2160" w:type="dxa"/>
            <w:vAlign w:val="bottom"/>
          </w:tcPr>
          <w:p w:rsidR="00610DB3" w:rsidRPr="00135AD5" w:rsidRDefault="00610DB3" w:rsidP="00135AD5">
            <w:pPr>
              <w:ind w:left="-43" w:right="-10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60" w:type="dxa"/>
            <w:vAlign w:val="bottom"/>
          </w:tcPr>
          <w:p w:rsidR="00610DB3" w:rsidRPr="00135AD5" w:rsidRDefault="00610DB3" w:rsidP="00135AD5">
            <w:pPr>
              <w:tabs>
                <w:tab w:val="left" w:pos="900"/>
              </w:tabs>
              <w:ind w:left="-43" w:right="-14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:rsidR="00610DB3" w:rsidRPr="00135AD5" w:rsidRDefault="00610DB3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tabs>
                <w:tab w:val="left" w:pos="900"/>
              </w:tabs>
              <w:ind w:left="-43"/>
              <w:jc w:val="center"/>
              <w:rPr>
                <w:rFonts w:ascii="Angsana New" w:eastAsia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610DB3" w:rsidRPr="00135AD5" w:rsidRDefault="00610DB3" w:rsidP="00135AD5">
            <w:pPr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5" w:type="dxa"/>
            <w:gridSpan w:val="2"/>
            <w:vAlign w:val="bottom"/>
          </w:tcPr>
          <w:p w:rsidR="00610DB3" w:rsidRPr="00135AD5" w:rsidRDefault="00610DB3" w:rsidP="00135AD5">
            <w:pPr>
              <w:ind w:left="-43" w:right="-1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ร้อยละต่อปี</w:t>
            </w:r>
          </w:p>
        </w:tc>
      </w:tr>
      <w:tr w:rsidR="00610DB3" w:rsidRPr="00135AD5" w:rsidTr="00F42B1A">
        <w:tc>
          <w:tcPr>
            <w:tcW w:w="2160" w:type="dxa"/>
            <w:vAlign w:val="bottom"/>
          </w:tcPr>
          <w:p w:rsidR="00610DB3" w:rsidRPr="00135AD5" w:rsidRDefault="00610DB3" w:rsidP="00135AD5">
            <w:pPr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  <w:vAlign w:val="bottom"/>
          </w:tcPr>
          <w:p w:rsidR="00610DB3" w:rsidRPr="00135AD5" w:rsidRDefault="00610DB3" w:rsidP="00135AD5">
            <w:pPr>
              <w:ind w:left="-4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135AD5" w:rsidRDefault="00610DB3" w:rsidP="00135AD5">
            <w:pPr>
              <w:tabs>
                <w:tab w:val="decimal" w:pos="1032"/>
              </w:tabs>
              <w:ind w:left="-43" w:right="4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610DB3" w:rsidRPr="00135AD5" w:rsidRDefault="00610DB3" w:rsidP="00135AD5">
            <w:pPr>
              <w:tabs>
                <w:tab w:val="decimal" w:pos="43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610DB3" w:rsidRPr="00135AD5" w:rsidRDefault="00610DB3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610DB3" w:rsidRPr="00135AD5" w:rsidRDefault="00610DB3" w:rsidP="00135AD5">
            <w:pPr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610DB3" w:rsidRPr="00135AD5" w:rsidRDefault="00610DB3" w:rsidP="00135AD5">
            <w:pPr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594DB8" w:rsidRPr="00135AD5" w:rsidTr="00F42B1A">
        <w:tc>
          <w:tcPr>
            <w:tcW w:w="2160" w:type="dxa"/>
            <w:vAlign w:val="bottom"/>
          </w:tcPr>
          <w:p w:rsidR="00594DB8" w:rsidRPr="00135AD5" w:rsidRDefault="00594DB8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  <w:vAlign w:val="bottom"/>
          </w:tcPr>
          <w:p w:rsidR="00594DB8" w:rsidRPr="00135AD5" w:rsidRDefault="00594DB8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434</w:t>
            </w:r>
          </w:p>
        </w:tc>
        <w:tc>
          <w:tcPr>
            <w:tcW w:w="1110" w:type="dxa"/>
            <w:vAlign w:val="bottom"/>
          </w:tcPr>
          <w:p w:rsidR="00594DB8" w:rsidRPr="00135AD5" w:rsidRDefault="00594DB8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94DB8" w:rsidRPr="00135AD5" w:rsidRDefault="00594DB8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594DB8" w:rsidRPr="00135AD5" w:rsidRDefault="00594DB8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25" w:type="dxa"/>
            <w:vAlign w:val="bottom"/>
          </w:tcPr>
          <w:p w:rsidR="00594DB8" w:rsidRPr="00135AD5" w:rsidRDefault="00594DB8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438</w:t>
            </w:r>
          </w:p>
        </w:tc>
        <w:tc>
          <w:tcPr>
            <w:tcW w:w="855" w:type="dxa"/>
            <w:vAlign w:val="bottom"/>
          </w:tcPr>
          <w:p w:rsidR="00594DB8" w:rsidRPr="00135AD5" w:rsidRDefault="00594DB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0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05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55" w:type="dxa"/>
            <w:gridSpan w:val="2"/>
            <w:vAlign w:val="bottom"/>
          </w:tcPr>
          <w:p w:rsidR="00594DB8" w:rsidRPr="00135AD5" w:rsidRDefault="00594DB8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B34275" w:rsidRPr="00135AD5" w:rsidTr="00F42B1A">
        <w:tc>
          <w:tcPr>
            <w:tcW w:w="2160" w:type="dxa"/>
            <w:vAlign w:val="bottom"/>
          </w:tcPr>
          <w:p w:rsidR="00B34275" w:rsidRPr="00135AD5" w:rsidRDefault="00B34275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B34275" w:rsidRPr="00135AD5" w:rsidRDefault="00B34275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tbl>
            <w:tblPr>
              <w:tblW w:w="9495" w:type="dxa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1257"/>
              <w:gridCol w:w="1455"/>
              <w:gridCol w:w="1455"/>
              <w:gridCol w:w="1494"/>
              <w:gridCol w:w="1533"/>
              <w:gridCol w:w="1180"/>
              <w:gridCol w:w="1121"/>
            </w:tblGrid>
            <w:tr w:rsidR="00B34275" w:rsidRPr="00135AD5" w:rsidTr="001A2563">
              <w:tc>
                <w:tcPr>
                  <w:tcW w:w="960" w:type="dxa"/>
                  <w:vAlign w:val="bottom"/>
                </w:tcPr>
                <w:p w:rsidR="00B34275" w:rsidRPr="00135AD5" w:rsidRDefault="00B34275" w:rsidP="00135AD5">
                  <w:pPr>
                    <w:tabs>
                      <w:tab w:val="decimal" w:pos="612"/>
                    </w:tabs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B34275" w:rsidRPr="00135AD5" w:rsidRDefault="00B34275" w:rsidP="00135AD5">
                  <w:pPr>
                    <w:tabs>
                      <w:tab w:val="decimal" w:pos="762"/>
                    </w:tabs>
                    <w:ind w:left="-43" w:right="43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B34275" w:rsidRPr="00135AD5" w:rsidRDefault="00B34275" w:rsidP="00135AD5">
                  <w:pPr>
                    <w:tabs>
                      <w:tab w:val="decimal" w:pos="762"/>
                    </w:tabs>
                    <w:ind w:left="-43" w:right="43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bottom"/>
                </w:tcPr>
                <w:p w:rsidR="00B34275" w:rsidRPr="00135AD5" w:rsidRDefault="00B34275" w:rsidP="00135AD5">
                  <w:pPr>
                    <w:tabs>
                      <w:tab w:val="decimal" w:pos="792"/>
                    </w:tabs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70" w:type="dxa"/>
                  <w:vAlign w:val="bottom"/>
                </w:tcPr>
                <w:p w:rsidR="00B34275" w:rsidRPr="00135AD5" w:rsidRDefault="00B34275" w:rsidP="00135AD5">
                  <w:pPr>
                    <w:tabs>
                      <w:tab w:val="decimal" w:pos="792"/>
                    </w:tabs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B34275" w:rsidRPr="00135AD5" w:rsidRDefault="00B34275" w:rsidP="00135AD5">
                  <w:pPr>
                    <w:ind w:left="-108" w:right="-108"/>
                    <w:jc w:val="center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855" w:type="dxa"/>
                  <w:vAlign w:val="bottom"/>
                </w:tcPr>
                <w:p w:rsidR="00B34275" w:rsidRPr="00135AD5" w:rsidRDefault="00B34275" w:rsidP="00135AD5">
                  <w:pPr>
                    <w:ind w:left="-108" w:right="-108"/>
                    <w:jc w:val="center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</w:tr>
          </w:tbl>
          <w:p w:rsidR="00B34275" w:rsidRPr="00135AD5" w:rsidRDefault="00B34275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468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468</w:t>
            </w:r>
          </w:p>
        </w:tc>
        <w:tc>
          <w:tcPr>
            <w:tcW w:w="855" w:type="dxa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B34275" w:rsidRPr="00135AD5" w:rsidTr="00F42B1A">
        <w:tc>
          <w:tcPr>
            <w:tcW w:w="2160" w:type="dxa"/>
            <w:vAlign w:val="bottom"/>
          </w:tcPr>
          <w:p w:rsidR="00B34275" w:rsidRPr="00135AD5" w:rsidRDefault="00B34275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ลูกหนี้ธุรกิจหลักทรัพย์และสัญญา</w:t>
            </w:r>
          </w:p>
          <w:p w:rsidR="00B34275" w:rsidRPr="00135AD5" w:rsidRDefault="00B34275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ซื้อขายล่วงหน้า </w:t>
            </w:r>
          </w:p>
        </w:tc>
        <w:tc>
          <w:tcPr>
            <w:tcW w:w="960" w:type="dxa"/>
            <w:vAlign w:val="bottom"/>
          </w:tcPr>
          <w:p w:rsidR="00B34275" w:rsidRPr="00135AD5" w:rsidRDefault="00B34275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6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950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287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554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8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791</w:t>
            </w:r>
          </w:p>
        </w:tc>
        <w:tc>
          <w:tcPr>
            <w:tcW w:w="855" w:type="dxa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5.19</w:t>
            </w:r>
            <w:r w:rsidR="005B4099"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- 6.19</w:t>
            </w:r>
          </w:p>
        </w:tc>
        <w:tc>
          <w:tcPr>
            <w:tcW w:w="855" w:type="dxa"/>
            <w:gridSpan w:val="2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3.50</w:t>
            </w:r>
          </w:p>
        </w:tc>
      </w:tr>
      <w:tr w:rsidR="00B34275" w:rsidRPr="00135AD5" w:rsidTr="00F42B1A">
        <w:tc>
          <w:tcPr>
            <w:tcW w:w="2160" w:type="dxa"/>
            <w:vAlign w:val="bottom"/>
          </w:tcPr>
          <w:p w:rsidR="00B34275" w:rsidRPr="00135AD5" w:rsidRDefault="00B34275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60" w:type="dxa"/>
            <w:vAlign w:val="bottom"/>
          </w:tcPr>
          <w:p w:rsidR="00B34275" w:rsidRPr="00135AD5" w:rsidRDefault="00B34275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174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18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855" w:type="dxa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1.42 - 1.52</w:t>
            </w:r>
          </w:p>
        </w:tc>
      </w:tr>
      <w:tr w:rsidR="00B34275" w:rsidRPr="00135AD5" w:rsidTr="00F42B1A">
        <w:tc>
          <w:tcPr>
            <w:tcW w:w="2160" w:type="dxa"/>
            <w:vAlign w:val="bottom"/>
          </w:tcPr>
          <w:p w:rsidR="00B34275" w:rsidRPr="00135AD5" w:rsidRDefault="00B34275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960" w:type="dxa"/>
            <w:vAlign w:val="bottom"/>
          </w:tcPr>
          <w:p w:rsidR="00B34275" w:rsidRPr="00135AD5" w:rsidRDefault="00B34275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855" w:type="dxa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855" w:type="dxa"/>
            <w:gridSpan w:val="2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B34275" w:rsidRPr="00135AD5" w:rsidTr="00F42B1A">
        <w:tc>
          <w:tcPr>
            <w:tcW w:w="2160" w:type="dxa"/>
            <w:vAlign w:val="bottom"/>
          </w:tcPr>
          <w:p w:rsidR="00B34275" w:rsidRPr="00135AD5" w:rsidRDefault="00B34275" w:rsidP="00135AD5">
            <w:pPr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  <w:vAlign w:val="bottom"/>
          </w:tcPr>
          <w:p w:rsidR="00B34275" w:rsidRPr="00135AD5" w:rsidRDefault="00B34275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:rsidR="00B34275" w:rsidRPr="00135AD5" w:rsidRDefault="00B34275" w:rsidP="00135AD5">
            <w:pPr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Align w:val="bottom"/>
          </w:tcPr>
          <w:p w:rsidR="00B34275" w:rsidRPr="00135AD5" w:rsidRDefault="00B34275" w:rsidP="00135AD5">
            <w:pPr>
              <w:ind w:left="-43" w:right="4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</w:tr>
      <w:tr w:rsidR="00B34275" w:rsidRPr="00135AD5" w:rsidTr="00F42B1A">
        <w:tc>
          <w:tcPr>
            <w:tcW w:w="2160" w:type="dxa"/>
            <w:vAlign w:val="bottom"/>
          </w:tcPr>
          <w:p w:rsidR="00B34275" w:rsidRPr="00135AD5" w:rsidRDefault="00B34275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60" w:type="dxa"/>
            <w:vAlign w:val="bottom"/>
          </w:tcPr>
          <w:p w:rsidR="00B34275" w:rsidRPr="00135AD5" w:rsidRDefault="00B34275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1,450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600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2,050</w:t>
            </w:r>
          </w:p>
        </w:tc>
        <w:tc>
          <w:tcPr>
            <w:tcW w:w="855" w:type="dxa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675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3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08</w:t>
            </w:r>
          </w:p>
        </w:tc>
      </w:tr>
      <w:tr w:rsidR="00555657" w:rsidRPr="00135AD5" w:rsidTr="00F42B1A">
        <w:tc>
          <w:tcPr>
            <w:tcW w:w="2160" w:type="dxa"/>
            <w:vAlign w:val="bottom"/>
          </w:tcPr>
          <w:p w:rsidR="00555657" w:rsidRPr="00135AD5" w:rsidRDefault="00555657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เจ้า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หนี้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สำนักหักบัญชีและ</w:t>
            </w:r>
          </w:p>
          <w:p w:rsidR="00555657" w:rsidRPr="00135AD5" w:rsidRDefault="00555657" w:rsidP="00135AD5">
            <w:pPr>
              <w:ind w:left="-43" w:right="-115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  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บริษัทหลักทรัพย์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tbl>
            <w:tblPr>
              <w:tblW w:w="9495" w:type="dxa"/>
              <w:tblInd w:w="558" w:type="dxa"/>
              <w:tblLayout w:type="fixed"/>
              <w:tblLook w:val="04A0" w:firstRow="1" w:lastRow="0" w:firstColumn="1" w:lastColumn="0" w:noHBand="0" w:noVBand="1"/>
            </w:tblPr>
            <w:tblGrid>
              <w:gridCol w:w="1257"/>
              <w:gridCol w:w="1455"/>
              <w:gridCol w:w="1455"/>
              <w:gridCol w:w="1494"/>
              <w:gridCol w:w="1533"/>
              <w:gridCol w:w="1180"/>
              <w:gridCol w:w="1121"/>
            </w:tblGrid>
            <w:tr w:rsidR="00555657" w:rsidRPr="00135AD5" w:rsidTr="006417EA">
              <w:tc>
                <w:tcPr>
                  <w:tcW w:w="960" w:type="dxa"/>
                  <w:vAlign w:val="bottom"/>
                </w:tcPr>
                <w:p w:rsidR="00555657" w:rsidRPr="00135AD5" w:rsidRDefault="00555657" w:rsidP="00135AD5">
                  <w:pPr>
                    <w:tabs>
                      <w:tab w:val="decimal" w:pos="612"/>
                    </w:tabs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555657" w:rsidRPr="00135AD5" w:rsidRDefault="00555657" w:rsidP="00135AD5">
                  <w:pPr>
                    <w:tabs>
                      <w:tab w:val="decimal" w:pos="762"/>
                    </w:tabs>
                    <w:ind w:left="-43" w:right="43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vAlign w:val="bottom"/>
                </w:tcPr>
                <w:p w:rsidR="00555657" w:rsidRPr="00135AD5" w:rsidRDefault="00555657" w:rsidP="00135AD5">
                  <w:pPr>
                    <w:tabs>
                      <w:tab w:val="decimal" w:pos="762"/>
                    </w:tabs>
                    <w:ind w:left="-43" w:right="43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40" w:type="dxa"/>
                  <w:vAlign w:val="bottom"/>
                </w:tcPr>
                <w:p w:rsidR="00555657" w:rsidRPr="00135AD5" w:rsidRDefault="00555657" w:rsidP="00135AD5">
                  <w:pPr>
                    <w:tabs>
                      <w:tab w:val="decimal" w:pos="792"/>
                    </w:tabs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1170" w:type="dxa"/>
                  <w:vAlign w:val="bottom"/>
                </w:tcPr>
                <w:p w:rsidR="00555657" w:rsidRPr="00135AD5" w:rsidRDefault="00555657" w:rsidP="00135AD5">
                  <w:pPr>
                    <w:tabs>
                      <w:tab w:val="decimal" w:pos="792"/>
                    </w:tabs>
                    <w:ind w:left="-43" w:right="40"/>
                    <w:jc w:val="both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555657" w:rsidRPr="00135AD5" w:rsidRDefault="00555657" w:rsidP="00135AD5">
                  <w:pPr>
                    <w:ind w:left="-108" w:right="-108"/>
                    <w:jc w:val="center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  <w:tc>
                <w:tcPr>
                  <w:tcW w:w="855" w:type="dxa"/>
                  <w:vAlign w:val="bottom"/>
                </w:tcPr>
                <w:p w:rsidR="00555657" w:rsidRPr="00135AD5" w:rsidRDefault="00555657" w:rsidP="00135AD5">
                  <w:pPr>
                    <w:ind w:left="-108" w:right="-108"/>
                    <w:jc w:val="center"/>
                    <w:rPr>
                      <w:rFonts w:ascii="Angsana New" w:eastAsia="Angsana New" w:hAnsi="Angsana New" w:cs="Angsana New"/>
                      <w:sz w:val="22"/>
                      <w:szCs w:val="22"/>
                    </w:rPr>
                  </w:pPr>
                </w:p>
              </w:tc>
            </w:tr>
          </w:tbl>
          <w:p w:rsidR="00555657" w:rsidRPr="00135AD5" w:rsidRDefault="00555657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55657" w:rsidRPr="00135AD5" w:rsidRDefault="00555657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555657" w:rsidRPr="00135AD5" w:rsidRDefault="00555657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555657" w:rsidRPr="00135AD5" w:rsidRDefault="00555657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71</w:t>
            </w:r>
          </w:p>
        </w:tc>
        <w:tc>
          <w:tcPr>
            <w:tcW w:w="1125" w:type="dxa"/>
            <w:vAlign w:val="bottom"/>
          </w:tcPr>
          <w:p w:rsidR="00555657" w:rsidRPr="00135AD5" w:rsidRDefault="00555657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71</w:t>
            </w:r>
          </w:p>
        </w:tc>
        <w:tc>
          <w:tcPr>
            <w:tcW w:w="855" w:type="dxa"/>
            <w:vAlign w:val="bottom"/>
          </w:tcPr>
          <w:p w:rsidR="00555657" w:rsidRPr="00135AD5" w:rsidRDefault="00555657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555657" w:rsidRPr="00135AD5" w:rsidRDefault="00555657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B34275" w:rsidRPr="00135AD5" w:rsidTr="00F42B1A">
        <w:tc>
          <w:tcPr>
            <w:tcW w:w="2160" w:type="dxa"/>
            <w:vAlign w:val="bottom"/>
          </w:tcPr>
          <w:p w:rsidR="00B34275" w:rsidRPr="00135AD5" w:rsidRDefault="00B34275" w:rsidP="00135AD5">
            <w:pPr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  <w:p w:rsidR="00B34275" w:rsidRPr="00135AD5" w:rsidRDefault="00B34275" w:rsidP="00135AD5">
            <w:pPr>
              <w:ind w:left="-43" w:right="-115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ซื้อขายล่วงหน้า</w:t>
            </w:r>
          </w:p>
        </w:tc>
        <w:tc>
          <w:tcPr>
            <w:tcW w:w="960" w:type="dxa"/>
            <w:vAlign w:val="bottom"/>
          </w:tcPr>
          <w:p w:rsidR="00B34275" w:rsidRPr="00135AD5" w:rsidRDefault="00B34275" w:rsidP="00135AD5">
            <w:pPr>
              <w:tabs>
                <w:tab w:val="decimal" w:pos="61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287</w:t>
            </w:r>
          </w:p>
        </w:tc>
        <w:tc>
          <w:tcPr>
            <w:tcW w:w="1110" w:type="dxa"/>
            <w:vAlign w:val="bottom"/>
          </w:tcPr>
          <w:p w:rsidR="00B34275" w:rsidRPr="00135AD5" w:rsidRDefault="00B34275" w:rsidP="00135AD5">
            <w:pPr>
              <w:tabs>
                <w:tab w:val="decimal" w:pos="762"/>
              </w:tabs>
              <w:ind w:left="-43" w:right="43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2,002</w:t>
            </w:r>
          </w:p>
        </w:tc>
        <w:tc>
          <w:tcPr>
            <w:tcW w:w="1125" w:type="dxa"/>
            <w:vAlign w:val="bottom"/>
          </w:tcPr>
          <w:p w:rsidR="00B34275" w:rsidRPr="00135AD5" w:rsidRDefault="00B34275" w:rsidP="00135AD5">
            <w:pPr>
              <w:tabs>
                <w:tab w:val="decimal" w:pos="792"/>
              </w:tabs>
              <w:ind w:left="-43" w:right="40"/>
              <w:jc w:val="both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2,289</w:t>
            </w:r>
          </w:p>
        </w:tc>
        <w:tc>
          <w:tcPr>
            <w:tcW w:w="855" w:type="dxa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gridSpan w:val="2"/>
            <w:vAlign w:val="bottom"/>
          </w:tcPr>
          <w:p w:rsidR="00B34275" w:rsidRPr="00135AD5" w:rsidRDefault="00B34275" w:rsidP="00135AD5">
            <w:pPr>
              <w:ind w:left="-108" w:right="-108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.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50</w:t>
            </w:r>
          </w:p>
        </w:tc>
      </w:tr>
    </w:tbl>
    <w:p w:rsidR="00524029" w:rsidRPr="00135AD5" w:rsidRDefault="00524029" w:rsidP="00135AD5">
      <w:pPr>
        <w:tabs>
          <w:tab w:val="left" w:pos="2160"/>
        </w:tabs>
        <w:spacing w:before="240" w:after="120"/>
        <w:ind w:left="547" w:hanging="547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524029" w:rsidRPr="00135AD5" w:rsidRDefault="00524029" w:rsidP="00135AD5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:rsidR="00027555" w:rsidRPr="00135AD5" w:rsidRDefault="00507BE3" w:rsidP="00135AD5">
      <w:pPr>
        <w:tabs>
          <w:tab w:val="left" w:pos="216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3</w:t>
      </w:r>
      <w:r w:rsidR="00AB6490" w:rsidRPr="00135AD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1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ความเสี่ยงด้านสภาพคล่อง</w:t>
      </w:r>
    </w:p>
    <w:p w:rsidR="00E341F3" w:rsidRPr="00135AD5" w:rsidRDefault="00E613EA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  <w:r w:rsidRPr="00135AD5">
        <w:rPr>
          <w:rFonts w:ascii="Angsana New" w:eastAsia="Angsana New" w:hAnsi="Angsana New" w:cs="Angsana New"/>
          <w:spacing w:val="-4"/>
          <w:sz w:val="32"/>
          <w:szCs w:val="32"/>
        </w:rPr>
        <w:tab/>
      </w:r>
      <w:r w:rsidR="00E341F3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ความเสี่ยงด้านสภาพคล่องคือ ความเสี่ยงที่บริษัทฯอาจได้รับความเสียหายอันสืบเนื่องมาจากที่บริษัทฯ</w:t>
      </w:r>
      <w:r w:rsidR="00E341F3" w:rsidRPr="00135AD5">
        <w:rPr>
          <w:rFonts w:ascii="Angsana New" w:eastAsia="Angsana New" w:hAnsi="Angsana New" w:cs="Angsana New"/>
          <w:sz w:val="32"/>
          <w:szCs w:val="32"/>
          <w:cs/>
        </w:rPr>
        <w:t>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ฯจะต้องนำไปชำระภาระผูกพันได้เมื่อครบกำหนด</w:t>
      </w:r>
    </w:p>
    <w:p w:rsidR="00F76589" w:rsidRPr="00135AD5" w:rsidRDefault="000009C4" w:rsidP="00135AD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27555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>วันที่ที่ครบกำหนดของเครื่องมือทางการเงินนับจากวัน</w:t>
      </w:r>
      <w:r w:rsidR="00143A78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>ที่ในงบการเงิน</w:t>
      </w:r>
      <w:r w:rsidR="00027555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1A0609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>ณ วันที่</w:t>
      </w:r>
      <w:r w:rsidR="00507BE3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856C0E" w:rsidRPr="00135AD5">
        <w:rPr>
          <w:rFonts w:ascii="Angsana New" w:eastAsia="Angsana New" w:hAnsi="Angsana New" w:cs="Angsana New"/>
          <w:spacing w:val="-6"/>
          <w:sz w:val="32"/>
          <w:szCs w:val="32"/>
        </w:rPr>
        <w:t>31</w:t>
      </w:r>
      <w:r w:rsidR="00856C0E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507BE3" w:rsidRPr="00135AD5">
        <w:rPr>
          <w:rFonts w:ascii="Angsana New" w:eastAsia="Angsana New" w:hAnsi="Angsana New" w:cs="Angsana New"/>
          <w:spacing w:val="-6"/>
          <w:sz w:val="32"/>
          <w:szCs w:val="32"/>
        </w:rPr>
        <w:t>25</w:t>
      </w:r>
      <w:r w:rsidR="00594DB8" w:rsidRPr="00135AD5">
        <w:rPr>
          <w:rFonts w:ascii="Angsana New" w:eastAsia="Angsana New" w:hAnsi="Angsana New" w:cs="Angsana New"/>
          <w:spacing w:val="-6"/>
          <w:sz w:val="32"/>
          <w:szCs w:val="32"/>
        </w:rPr>
        <w:t>60</w:t>
      </w:r>
      <w:r w:rsidR="00D92AE6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และ</w:t>
      </w:r>
      <w:r w:rsidR="0010135D" w:rsidRPr="00135AD5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 xml:space="preserve">                </w:t>
      </w:r>
      <w:r w:rsidR="00D92AE6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507BE3" w:rsidRPr="00135AD5">
        <w:rPr>
          <w:rFonts w:ascii="Angsana New" w:eastAsia="Angsana New" w:hAnsi="Angsana New" w:cs="Angsana New"/>
          <w:spacing w:val="-6"/>
          <w:sz w:val="32"/>
          <w:szCs w:val="32"/>
        </w:rPr>
        <w:t>255</w:t>
      </w:r>
      <w:r w:rsidR="00594DB8" w:rsidRPr="00135AD5">
        <w:rPr>
          <w:rFonts w:ascii="Angsana New" w:eastAsia="Angsana New" w:hAnsi="Angsana New" w:cs="Angsana New"/>
          <w:spacing w:val="-6"/>
          <w:sz w:val="32"/>
          <w:szCs w:val="32"/>
        </w:rPr>
        <w:t>9</w:t>
      </w:r>
      <w:r w:rsidR="00835272" w:rsidRPr="00135AD5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 </w:t>
      </w:r>
      <w:r w:rsidR="00027555" w:rsidRPr="00135AD5">
        <w:rPr>
          <w:rFonts w:ascii="Angsana New" w:eastAsia="Angsana New" w:hAnsi="Angsana New" w:cs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1"/>
        <w:gridCol w:w="1053"/>
        <w:gridCol w:w="1053"/>
        <w:gridCol w:w="1052"/>
        <w:gridCol w:w="1052"/>
        <w:gridCol w:w="1052"/>
        <w:gridCol w:w="1047"/>
      </w:tblGrid>
      <w:tr w:rsidR="007A4045" w:rsidRPr="00135AD5" w:rsidTr="00F42B1A">
        <w:tc>
          <w:tcPr>
            <w:tcW w:w="2781" w:type="dxa"/>
            <w:vAlign w:val="bottom"/>
          </w:tcPr>
          <w:p w:rsidR="007A4045" w:rsidRPr="00135AD5" w:rsidRDefault="007A4045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135AD5" w:rsidRDefault="007A4045" w:rsidP="00135AD5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7A4045" w:rsidRPr="00135AD5" w:rsidTr="00F42B1A">
        <w:tc>
          <w:tcPr>
            <w:tcW w:w="2781" w:type="dxa"/>
            <w:vAlign w:val="bottom"/>
          </w:tcPr>
          <w:p w:rsidR="007A4045" w:rsidRPr="00135AD5" w:rsidRDefault="007A4045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135AD5" w:rsidRDefault="00856C0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2560</w:t>
            </w:r>
          </w:p>
        </w:tc>
      </w:tr>
      <w:tr w:rsidR="007A4045" w:rsidRPr="00135AD5" w:rsidTr="00F42B1A">
        <w:tc>
          <w:tcPr>
            <w:tcW w:w="2781" w:type="dxa"/>
            <w:vAlign w:val="bottom"/>
          </w:tcPr>
          <w:p w:rsidR="007A4045" w:rsidRPr="00135AD5" w:rsidRDefault="007A4045" w:rsidP="00135AD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7A4045" w:rsidRPr="00135AD5" w:rsidTr="00F42B1A">
        <w:tc>
          <w:tcPr>
            <w:tcW w:w="2781" w:type="dxa"/>
            <w:vAlign w:val="bottom"/>
          </w:tcPr>
          <w:p w:rsidR="007A4045" w:rsidRPr="00135AD5" w:rsidRDefault="007A4045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="00552ADF" w:rsidRPr="00135AD5">
              <w:rPr>
                <w:rFonts w:ascii="Angsana New" w:eastAsia="Angsana New" w:hAnsi="Angsana New" w:cs="Angsana New"/>
                <w:sz w:val="22"/>
                <w:szCs w:val="22"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มากกว่า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7A4045" w:rsidRPr="00135AD5" w:rsidRDefault="007A4045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7A4045" w:rsidRPr="00135AD5" w:rsidTr="00F42B1A">
        <w:tc>
          <w:tcPr>
            <w:tcW w:w="2781" w:type="dxa"/>
            <w:vAlign w:val="bottom"/>
          </w:tcPr>
          <w:p w:rsidR="007A4045" w:rsidRPr="00135AD5" w:rsidRDefault="007A4045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7A4045" w:rsidRPr="00135AD5" w:rsidRDefault="007A4045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7A4045" w:rsidRPr="00135AD5" w:rsidRDefault="007A4045" w:rsidP="00135AD5">
            <w:pPr>
              <w:tabs>
                <w:tab w:val="decimal" w:pos="522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135AD5" w:rsidRDefault="007A4045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135AD5" w:rsidRDefault="007A4045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7A4045" w:rsidRPr="00135AD5" w:rsidRDefault="007A4045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7A4045" w:rsidRPr="00135AD5" w:rsidRDefault="007A4045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tabs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280</w:t>
            </w: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tabs>
                <w:tab w:val="left" w:pos="900"/>
              </w:tabs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ลูกหนี้สำนักหักบัญชี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779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779</w:t>
            </w: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ind w:left="600" w:right="-108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สัญญา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723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1,78</w:t>
            </w:r>
            <w:r w:rsidR="001F5E68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8,19</w:t>
            </w:r>
            <w:r w:rsidR="001F5E68" w:rsidRPr="00135AD5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047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10,702</w:t>
            </w: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611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047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624</w:t>
            </w: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66</w:t>
            </w: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023A0F" w:rsidRPr="00135AD5" w:rsidRDefault="00023A0F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550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2,950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>3,800</w:t>
            </w: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เจ้าหนี้สำนักหักบัญชี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643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643</w:t>
            </w:r>
          </w:p>
        </w:tc>
      </w:tr>
      <w:tr w:rsidR="00023A0F" w:rsidRPr="00135AD5" w:rsidTr="00F42B1A">
        <w:tc>
          <w:tcPr>
            <w:tcW w:w="2781" w:type="dxa"/>
            <w:vAlign w:val="bottom"/>
          </w:tcPr>
          <w:p w:rsidR="00023A0F" w:rsidRPr="00135AD5" w:rsidRDefault="00023A0F" w:rsidP="00135AD5">
            <w:pPr>
              <w:ind w:left="162" w:right="-108" w:hanging="162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698</w:t>
            </w:r>
          </w:p>
        </w:tc>
        <w:tc>
          <w:tcPr>
            <w:tcW w:w="1053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1,679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023A0F" w:rsidRPr="00135AD5" w:rsidRDefault="009D25CC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2,377</w:t>
            </w:r>
          </w:p>
        </w:tc>
      </w:tr>
    </w:tbl>
    <w:p w:rsidR="00524029" w:rsidRPr="00135AD5" w:rsidRDefault="00524029" w:rsidP="00135AD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1"/>
        <w:gridCol w:w="1053"/>
        <w:gridCol w:w="1053"/>
        <w:gridCol w:w="1052"/>
        <w:gridCol w:w="1052"/>
        <w:gridCol w:w="1052"/>
        <w:gridCol w:w="1047"/>
      </w:tblGrid>
      <w:tr w:rsidR="006F4570" w:rsidRPr="00135AD5" w:rsidTr="00F42B1A">
        <w:tc>
          <w:tcPr>
            <w:tcW w:w="2781" w:type="dxa"/>
            <w:vAlign w:val="bottom"/>
          </w:tcPr>
          <w:p w:rsidR="006F4570" w:rsidRPr="00135AD5" w:rsidRDefault="00524029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135AD5">
              <w:br w:type="page"/>
            </w:r>
            <w:r w:rsidR="00AC5542" w:rsidRPr="00135AD5">
              <w:rPr>
                <w:rFonts w:cs="Angsana New"/>
                <w:cs/>
              </w:rPr>
              <w:br w:type="page"/>
            </w:r>
          </w:p>
        </w:tc>
        <w:tc>
          <w:tcPr>
            <w:tcW w:w="6309" w:type="dxa"/>
            <w:gridSpan w:val="6"/>
            <w:vAlign w:val="bottom"/>
          </w:tcPr>
          <w:p w:rsidR="006F4570" w:rsidRPr="00135AD5" w:rsidRDefault="006F4570" w:rsidP="00135AD5">
            <w:pPr>
              <w:tabs>
                <w:tab w:val="left" w:pos="360"/>
                <w:tab w:val="left" w:pos="900"/>
              </w:tabs>
              <w:ind w:left="600" w:right="12" w:hanging="600"/>
              <w:jc w:val="right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6F4570" w:rsidRPr="00135AD5" w:rsidTr="00F42B1A">
        <w:tc>
          <w:tcPr>
            <w:tcW w:w="2781" w:type="dxa"/>
            <w:vAlign w:val="bottom"/>
          </w:tcPr>
          <w:p w:rsidR="006F4570" w:rsidRPr="00135AD5" w:rsidRDefault="006F4570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135AD5" w:rsidRDefault="00856C0E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2559</w:t>
            </w:r>
          </w:p>
        </w:tc>
      </w:tr>
      <w:tr w:rsidR="006F4570" w:rsidRPr="00135AD5" w:rsidTr="00F42B1A">
        <w:tc>
          <w:tcPr>
            <w:tcW w:w="2781" w:type="dxa"/>
            <w:vAlign w:val="bottom"/>
          </w:tcPr>
          <w:p w:rsidR="006F4570" w:rsidRPr="00135AD5" w:rsidRDefault="006F4570" w:rsidP="00135AD5">
            <w:pPr>
              <w:tabs>
                <w:tab w:val="left" w:pos="900"/>
              </w:tabs>
              <w:ind w:left="605" w:hanging="605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309" w:type="dxa"/>
            <w:gridSpan w:val="6"/>
            <w:vAlign w:val="bottom"/>
          </w:tcPr>
          <w:p w:rsidR="006F4570" w:rsidRPr="00135AD5" w:rsidRDefault="006F4570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6F4570" w:rsidRPr="00135AD5" w:rsidTr="00F42B1A">
        <w:tc>
          <w:tcPr>
            <w:tcW w:w="2781" w:type="dxa"/>
            <w:vAlign w:val="bottom"/>
          </w:tcPr>
          <w:p w:rsidR="006F4570" w:rsidRPr="00135AD5" w:rsidRDefault="006F4570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6F4570" w:rsidRPr="00135AD5" w:rsidRDefault="006F4570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44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53" w:type="dxa"/>
            <w:vAlign w:val="bottom"/>
          </w:tcPr>
          <w:p w:rsidR="006F4570" w:rsidRPr="00135AD5" w:rsidRDefault="006F4570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น้อยกว่า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6F4570" w:rsidRPr="00135AD5" w:rsidRDefault="006F4570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1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- </w:t>
            </w:r>
            <w:r w:rsidR="0010218E" w:rsidRPr="00135AD5">
              <w:rPr>
                <w:rFonts w:ascii="Angsana New" w:eastAsia="Angsana New" w:hAnsi="Angsana New" w:cs="Angsana New"/>
                <w:sz w:val="22"/>
                <w:szCs w:val="22"/>
              </w:rPr>
              <w:t>5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:rsidR="006F4570" w:rsidRPr="00135AD5" w:rsidRDefault="006F4570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right="-106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มากกว่า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 xml:space="preserve">5 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52" w:type="dxa"/>
            <w:vAlign w:val="bottom"/>
          </w:tcPr>
          <w:p w:rsidR="006F4570" w:rsidRPr="00135AD5" w:rsidRDefault="006F4570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47" w:type="dxa"/>
            <w:vAlign w:val="bottom"/>
          </w:tcPr>
          <w:p w:rsidR="006F4570" w:rsidRPr="00135AD5" w:rsidRDefault="006F4570" w:rsidP="00135AD5">
            <w:pPr>
              <w:pBdr>
                <w:bottom w:val="single" w:sz="4" w:space="1" w:color="auto"/>
              </w:pBdr>
              <w:tabs>
                <w:tab w:val="left" w:pos="900"/>
              </w:tabs>
              <w:ind w:left="600" w:hanging="60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F4570" w:rsidRPr="00135AD5" w:rsidTr="00F42B1A">
        <w:tc>
          <w:tcPr>
            <w:tcW w:w="2781" w:type="dxa"/>
            <w:vAlign w:val="bottom"/>
          </w:tcPr>
          <w:p w:rsidR="006F4570" w:rsidRPr="00135AD5" w:rsidRDefault="006F4570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3" w:type="dxa"/>
            <w:vAlign w:val="bottom"/>
          </w:tcPr>
          <w:p w:rsidR="006F4570" w:rsidRPr="00135AD5" w:rsidRDefault="006F4570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6F4570" w:rsidRPr="00135AD5" w:rsidRDefault="006F4570" w:rsidP="00135AD5">
            <w:pPr>
              <w:tabs>
                <w:tab w:val="decimal" w:pos="522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135AD5" w:rsidRDefault="006F4570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135AD5" w:rsidRDefault="006F4570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6F4570" w:rsidRPr="00135AD5" w:rsidRDefault="006F4570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6F4570" w:rsidRPr="00135AD5" w:rsidRDefault="006F4570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tabs>
                <w:tab w:val="left" w:pos="900"/>
              </w:tabs>
              <w:ind w:left="600" w:right="-108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438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438</w:t>
            </w: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tabs>
                <w:tab w:val="left" w:pos="900"/>
              </w:tabs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ลูกหนี้สำนักหักบัญชี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และบริษัทหลักทรัพย์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468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468</w:t>
            </w: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ind w:left="600" w:right="-108" w:hanging="60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ลูกหนี้ธุรกิจหลักทรัพย์และ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สัญญา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ซื้อขาย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ล่วงหน้า 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593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271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6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951</w:t>
            </w: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815</w:t>
            </w: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 xml:space="preserve">เงินลงทุน 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168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</w:t>
            </w:r>
            <w:r w:rsidR="001901B3"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6</w:t>
            </w: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18</w:t>
            </w:r>
            <w:r w:rsidR="001901B3"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>8</w:t>
            </w: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11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59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70</w:t>
            </w:r>
          </w:p>
        </w:tc>
      </w:tr>
      <w:tr w:rsidR="0010218E" w:rsidRPr="00135AD5" w:rsidTr="00F42B1A">
        <w:tc>
          <w:tcPr>
            <w:tcW w:w="2781" w:type="dxa"/>
            <w:vAlign w:val="bottom"/>
          </w:tcPr>
          <w:p w:rsidR="0010218E" w:rsidRPr="00135AD5" w:rsidRDefault="0010218E" w:rsidP="00135AD5">
            <w:pPr>
              <w:tabs>
                <w:tab w:val="left" w:pos="900"/>
              </w:tabs>
              <w:ind w:left="600" w:hanging="600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53" w:type="dxa"/>
            <w:vAlign w:val="bottom"/>
          </w:tcPr>
          <w:p w:rsidR="0010218E" w:rsidRPr="00135AD5" w:rsidRDefault="0010218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vAlign w:val="bottom"/>
          </w:tcPr>
          <w:p w:rsidR="0010218E" w:rsidRPr="00135AD5" w:rsidRDefault="0010218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0218E" w:rsidRPr="00135AD5" w:rsidRDefault="0010218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0218E" w:rsidRPr="00135AD5" w:rsidRDefault="0010218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2" w:type="dxa"/>
            <w:vAlign w:val="bottom"/>
          </w:tcPr>
          <w:p w:rsidR="0010218E" w:rsidRPr="00135AD5" w:rsidRDefault="0010218E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vAlign w:val="bottom"/>
          </w:tcPr>
          <w:p w:rsidR="0010218E" w:rsidRPr="00135AD5" w:rsidRDefault="0010218E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450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600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2</w:t>
            </w:r>
            <w:r w:rsidRPr="00135AD5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hAnsi="Angsana New" w:cs="Angsana New"/>
                <w:sz w:val="22"/>
                <w:szCs w:val="22"/>
                <w:cs/>
              </w:rPr>
              <w:t>050</w:t>
            </w: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ind w:left="600" w:right="-108" w:hanging="600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เจ้าหนี้สำนักหักบัญชี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และบริษัทหลักทรัพย์ 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71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71</w:t>
            </w:r>
          </w:p>
        </w:tc>
      </w:tr>
      <w:tr w:rsidR="00C36B86" w:rsidRPr="00135AD5" w:rsidTr="00F42B1A">
        <w:tc>
          <w:tcPr>
            <w:tcW w:w="2781" w:type="dxa"/>
            <w:vAlign w:val="bottom"/>
          </w:tcPr>
          <w:p w:rsidR="00C36B86" w:rsidRPr="00135AD5" w:rsidRDefault="00C36B86" w:rsidP="00135AD5">
            <w:pPr>
              <w:ind w:left="162" w:right="-108" w:hanging="162"/>
              <w:rPr>
                <w:rFonts w:ascii="Angsana New" w:eastAsia="Angsana New" w:hAnsi="Angsana New" w:cs="Angsana New"/>
                <w:sz w:val="22"/>
                <w:szCs w:val="22"/>
                <w:cs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  <w:r w:rsidRPr="00135AD5">
              <w:rPr>
                <w:rFonts w:ascii="Angsana New" w:eastAsia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566</w:t>
            </w:r>
          </w:p>
        </w:tc>
        <w:tc>
          <w:tcPr>
            <w:tcW w:w="1053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1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728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52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40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vAlign w:val="bottom"/>
          </w:tcPr>
          <w:p w:rsidR="00C36B86" w:rsidRPr="00135AD5" w:rsidRDefault="00C36B86" w:rsidP="00135AD5">
            <w:pPr>
              <w:tabs>
                <w:tab w:val="decimal" w:pos="702"/>
              </w:tabs>
              <w:ind w:right="216"/>
              <w:jc w:val="thaiDistribute"/>
              <w:rPr>
                <w:rFonts w:ascii="Angsana New" w:eastAsia="Angsana New" w:hAnsi="Angsana New" w:cs="Angsana New"/>
                <w:sz w:val="22"/>
                <w:szCs w:val="22"/>
              </w:rPr>
            </w:pP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2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</w:rPr>
              <w:t>,</w:t>
            </w:r>
            <w:r w:rsidRPr="00135AD5">
              <w:rPr>
                <w:rFonts w:ascii="Angsana New" w:eastAsia="Angsana New" w:hAnsi="Angsana New" w:cs="Angsana New"/>
                <w:sz w:val="22"/>
                <w:szCs w:val="22"/>
                <w:cs/>
              </w:rPr>
              <w:t>294</w:t>
            </w:r>
          </w:p>
        </w:tc>
      </w:tr>
    </w:tbl>
    <w:p w:rsidR="00524029" w:rsidRPr="00135AD5" w:rsidRDefault="00524029" w:rsidP="00135AD5">
      <w:pPr>
        <w:tabs>
          <w:tab w:val="left" w:pos="900"/>
          <w:tab w:val="left" w:pos="1440"/>
        </w:tabs>
        <w:spacing w:before="240" w:after="120"/>
        <w:ind w:left="547" w:hanging="547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524029" w:rsidRPr="00135AD5" w:rsidRDefault="00524029" w:rsidP="00135AD5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:rsidR="00027555" w:rsidRPr="00135AD5" w:rsidRDefault="0010218E" w:rsidP="00135AD5">
      <w:pPr>
        <w:tabs>
          <w:tab w:val="left" w:pos="900"/>
          <w:tab w:val="left" w:pos="144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3</w:t>
      </w:r>
      <w:r w:rsidR="00AB6490" w:rsidRPr="00135AD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1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:rsidR="009A1597" w:rsidRPr="00135AD5" w:rsidRDefault="000009C4" w:rsidP="00135AD5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pacing w:val="-4"/>
          <w:sz w:val="32"/>
          <w:szCs w:val="32"/>
        </w:rPr>
        <w:tab/>
      </w:r>
      <w:r w:rsidR="00F91370"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ความเสี่ยงด้านอัตราแลกเปลี่ยน</w:t>
      </w:r>
      <w:r w:rsidR="00F91370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คือ </w:t>
      </w:r>
      <w:r w:rsidR="00F10CB3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ความเสี่ยงที่เกิดจากการเปลี่ยนแป</w:t>
      </w:r>
      <w:r w:rsidR="00F91370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ลงของอัตราแลกเปลี่ยน อันอาจมีผล</w:t>
      </w:r>
      <w:r w:rsidR="00F91370" w:rsidRPr="00135AD5">
        <w:rPr>
          <w:rFonts w:ascii="Angsana New" w:eastAsia="Angsana New" w:hAnsi="Angsana New" w:cs="Angsana New" w:hint="cs"/>
          <w:sz w:val="32"/>
          <w:szCs w:val="32"/>
          <w:cs/>
        </w:rPr>
        <w:t>ให้</w:t>
      </w:r>
      <w:r w:rsidR="00F91370" w:rsidRPr="00135AD5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มูลค่าข</w:t>
      </w:r>
      <w:r w:rsidR="00F10CB3" w:rsidRPr="00135AD5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องตราสารทางก</w:t>
      </w:r>
      <w:r w:rsidR="00F91370" w:rsidRPr="00135AD5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ารเงินเปลี่ยนแปลงไป หรือทำให้เกิดความผ</w:t>
      </w:r>
      <w:r w:rsidR="00F10CB3" w:rsidRPr="00135AD5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ันผวนต่อรายได้ หรือมูล</w:t>
      </w:r>
      <w:r w:rsidR="00F91370" w:rsidRPr="00135AD5">
        <w:rPr>
          <w:rFonts w:ascii="Angsana New" w:eastAsia="Angsana New" w:hAnsi="Angsana New" w:cs="Angsana New" w:hint="cs"/>
          <w:spacing w:val="-6"/>
          <w:sz w:val="32"/>
          <w:szCs w:val="32"/>
          <w:cs/>
        </w:rPr>
        <w:t>ค่าของ</w:t>
      </w:r>
      <w:r w:rsidR="00F91370" w:rsidRPr="00135AD5">
        <w:rPr>
          <w:rFonts w:ascii="Angsana New" w:eastAsia="Angsana New" w:hAnsi="Angsana New" w:cs="Angsana New" w:hint="cs"/>
          <w:sz w:val="32"/>
          <w:szCs w:val="32"/>
          <w:cs/>
        </w:rPr>
        <w:t>สินทรัพย์หรือหนี้สินทางการเงิน</w:t>
      </w:r>
      <w:r w:rsidR="00A430D2" w:rsidRPr="00135AD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</w:p>
    <w:p w:rsidR="00A430D2" w:rsidRPr="00135AD5" w:rsidRDefault="00A430D2" w:rsidP="00135AD5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ab/>
      </w:r>
      <w:r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>31</w:t>
      </w:r>
      <w:r w:rsidR="00856C0E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>2560</w:t>
      </w:r>
      <w:r w:rsidR="00856C0E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และ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>2559</w:t>
      </w:r>
      <w:r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</w:t>
      </w:r>
      <w:r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บริษัทฯ</w:t>
      </w:r>
      <w:r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>ไม่</w:t>
      </w:r>
      <w:r w:rsidRPr="00135AD5">
        <w:rPr>
          <w:rFonts w:ascii="Angsana New" w:eastAsia="Angsana New" w:hAnsi="Angsana New" w:cs="Angsana New"/>
          <w:spacing w:val="-4"/>
          <w:sz w:val="32"/>
          <w:szCs w:val="32"/>
          <w:cs/>
        </w:rPr>
        <w:t>มีหนี้สินที่เป็นเงินตราต่างประเทศ</w:t>
      </w:r>
      <w:r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4B1556" w:rsidRPr="00135AD5" w:rsidRDefault="008D23D3" w:rsidP="00135AD5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pacing w:val="-4"/>
          <w:sz w:val="32"/>
          <w:szCs w:val="32"/>
        </w:rPr>
        <w:t>3</w:t>
      </w:r>
      <w:r w:rsidR="00AB6490" w:rsidRPr="00135AD5">
        <w:rPr>
          <w:rFonts w:ascii="Angsana New" w:eastAsia="Angsana New" w:hAnsi="Angsana New" w:cs="Angsana New" w:hint="cs"/>
          <w:b/>
          <w:bCs/>
          <w:spacing w:val="-4"/>
          <w:sz w:val="32"/>
          <w:szCs w:val="32"/>
          <w:cs/>
        </w:rPr>
        <w:t>1</w:t>
      </w:r>
      <w:r w:rsidRPr="00135AD5">
        <w:rPr>
          <w:rFonts w:ascii="Angsana New" w:eastAsia="Angsana New" w:hAnsi="Angsana New" w:cs="Angsana New"/>
          <w:b/>
          <w:bCs/>
          <w:spacing w:val="-4"/>
          <w:sz w:val="32"/>
          <w:szCs w:val="32"/>
          <w:cs/>
        </w:rPr>
        <w:t>.</w:t>
      </w:r>
      <w:r w:rsidRPr="00135AD5">
        <w:rPr>
          <w:rFonts w:ascii="Angsana New" w:eastAsia="Angsana New" w:hAnsi="Angsana New" w:cs="Angsana New"/>
          <w:b/>
          <w:bCs/>
          <w:spacing w:val="-4"/>
          <w:sz w:val="32"/>
          <w:szCs w:val="32"/>
        </w:rPr>
        <w:t>6</w:t>
      </w:r>
      <w:r w:rsidR="004B1556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4B1556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:rsidR="004B1556" w:rsidRPr="00135AD5" w:rsidRDefault="004B1556" w:rsidP="00135AD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eastAsia="Angsana New" w:hAnsi="Angsana New" w:cs="Angsana New"/>
          <w:sz w:val="32"/>
          <w:szCs w:val="32"/>
        </w:rPr>
      </w:pPr>
      <w:r w:rsidRPr="00135AD5">
        <w:rPr>
          <w:rFonts w:ascii="Angsana New" w:eastAsia="Angsana New" w:hAnsi="Angsana New" w:cs="Angsana New"/>
          <w:sz w:val="32"/>
          <w:szCs w:val="32"/>
          <w:cs/>
        </w:rPr>
        <w:tab/>
        <w:t>บริษัทฯมีความเสี่ยงจากการเปลี่ยนแปลงราคาตลาดของตราสารทุนหรือหุ้นทุน เนื่องจากบริษัทฯมีเงินลงทุนในหลักทรัพย์จดทะเบียน ซึ่งการเปลี่ยนแปลงดังกล่าวอาจจะทำให้เกิดความผันผวนต่อรายได้หรือมูลค่าของสินทรัพย์ทางการเงิน</w:t>
      </w:r>
    </w:p>
    <w:p w:rsidR="00091453" w:rsidRPr="00135AD5" w:rsidRDefault="00E2520B" w:rsidP="00135AD5">
      <w:pPr>
        <w:tabs>
          <w:tab w:val="left" w:pos="494"/>
          <w:tab w:val="left" w:pos="1980"/>
        </w:tabs>
        <w:spacing w:before="120" w:after="120"/>
        <w:ind w:left="540" w:right="-36" w:hanging="540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AB6490" w:rsidRPr="00135AD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2</w:t>
      </w:r>
      <w:r w:rsidR="00091453" w:rsidRPr="00135AD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.</w:t>
      </w:r>
      <w:r w:rsidR="00091453" w:rsidRPr="00135AD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="00F10CB3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="00091453" w:rsidRPr="00135AD5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มูลค่ายุติธรรม</w:t>
      </w:r>
    </w:p>
    <w:p w:rsidR="00091453" w:rsidRPr="00135AD5" w:rsidRDefault="005C0A27" w:rsidP="00135AD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 w:hint="cs"/>
          <w:sz w:val="32"/>
          <w:szCs w:val="32"/>
          <w:cs/>
        </w:rPr>
        <w:tab/>
      </w:r>
      <w:r w:rsidR="00091453" w:rsidRPr="00135AD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>31</w:t>
      </w:r>
      <w:r w:rsidR="00856C0E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>2560</w:t>
      </w:r>
      <w:r w:rsidR="00856C0E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และ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>2559</w:t>
      </w:r>
      <w:r w:rsidR="00986FD1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091453" w:rsidRPr="00135AD5">
        <w:rPr>
          <w:rFonts w:ascii="Angsana New" w:hAnsi="Angsana New" w:cs="Angsana New"/>
          <w:sz w:val="32"/>
          <w:szCs w:val="32"/>
          <w:cs/>
        </w:rPr>
        <w:t>บริษัทฯ</w:t>
      </w:r>
      <w:r w:rsidR="00091453" w:rsidRPr="00135AD5">
        <w:rPr>
          <w:rFonts w:ascii="Angsana New" w:hAnsi="Angsana New" w:cs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1330"/>
        <w:gridCol w:w="1330"/>
        <w:gridCol w:w="1330"/>
        <w:gridCol w:w="1331"/>
      </w:tblGrid>
      <w:tr w:rsidR="00190209" w:rsidRPr="00135AD5" w:rsidTr="00F42B1A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90209" w:rsidRPr="00135AD5" w:rsidRDefault="00190209" w:rsidP="00135AD5">
            <w:pPr>
              <w:widowControl w:val="0"/>
              <w:autoSpaceDE w:val="0"/>
              <w:autoSpaceDN w:val="0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cs="Angsana New"/>
                <w:cs/>
              </w:rPr>
              <w:br w:type="page"/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(หน่วย: 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90209" w:rsidRPr="00135AD5" w:rsidTr="00F42B1A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0209" w:rsidRPr="00135AD5" w:rsidRDefault="00523DC4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DB32F5" w:rsidRPr="00135A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190209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autoSpaceDE w:val="0"/>
              <w:autoSpaceDN w:val="0"/>
              <w:ind w:right="-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135A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135AD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135AD5" w:rsidRDefault="00190209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DC4" w:rsidRPr="00135AD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90209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135AD5" w:rsidRDefault="00190209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0209" w:rsidRPr="00135AD5" w:rsidTr="00F42B1A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135AD5" w:rsidRDefault="00190209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0209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ตราสาร</w:t>
            </w:r>
            <w:r w:rsidR="00A3068C"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985A7F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609,604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985A7F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135AD5" w:rsidRDefault="00985A7F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985A7F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609,604</w:t>
            </w:r>
          </w:p>
        </w:tc>
      </w:tr>
      <w:tr w:rsidR="00190209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190209" w:rsidRPr="00135AD5" w:rsidRDefault="00190209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209" w:rsidRPr="00135AD5" w:rsidRDefault="00190209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54B7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หน่วยลงทุน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985A7F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985A7F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1,566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54B7" w:rsidRPr="00135AD5" w:rsidRDefault="00985A7F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985A7F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1,566</w:t>
            </w:r>
          </w:p>
        </w:tc>
      </w:tr>
      <w:tr w:rsidR="00E954B7" w:rsidRPr="00135AD5" w:rsidTr="00F42B1A"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54B7" w:rsidRPr="00135AD5" w:rsidRDefault="00E954B7" w:rsidP="00135AD5">
            <w:pPr>
              <w:widowControl w:val="0"/>
              <w:autoSpaceDE w:val="0"/>
              <w:autoSpaceDN w:val="0"/>
              <w:spacing w:before="120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cs="Angsana New"/>
                <w:cs/>
              </w:rPr>
              <w:br w:type="page"/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(หน่วย: </w:t>
            </w: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954B7" w:rsidRPr="00135AD5" w:rsidTr="00F42B1A">
        <w:trPr>
          <w:trHeight w:val="109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widowControl w:val="0"/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54B7" w:rsidRPr="00135AD5" w:rsidRDefault="00DB32F5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954B7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widowControl w:val="0"/>
              <w:autoSpaceDE w:val="0"/>
              <w:autoSpaceDN w:val="0"/>
              <w:ind w:right="-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54B7" w:rsidRPr="00135AD5" w:rsidRDefault="00E954B7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E954B7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widowControl w:val="0"/>
              <w:autoSpaceDE w:val="0"/>
              <w:autoSpaceDN w:val="0"/>
              <w:ind w:left="175" w:right="-12" w:hanging="17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tabs>
                <w:tab w:val="decimal" w:pos="142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54B7" w:rsidRPr="00135AD5" w:rsidRDefault="00E954B7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tabs>
                <w:tab w:val="decimal" w:pos="126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54B7" w:rsidRPr="00135AD5" w:rsidTr="00F42B1A">
        <w:trPr>
          <w:trHeight w:val="8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E954B7" w:rsidRPr="00135AD5" w:rsidRDefault="00E954B7" w:rsidP="00135AD5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4B7" w:rsidRPr="00135AD5" w:rsidRDefault="00E954B7" w:rsidP="00135AD5">
            <w:pPr>
              <w:tabs>
                <w:tab w:val="decimal" w:pos="882"/>
                <w:tab w:val="decimal" w:pos="126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32F5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ตราสารทุน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68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613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68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613</w:t>
            </w:r>
          </w:p>
        </w:tc>
      </w:tr>
      <w:tr w:rsidR="00DB32F5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widowControl w:val="0"/>
              <w:autoSpaceDE w:val="0"/>
              <w:autoSpaceDN w:val="0"/>
              <w:ind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32F5" w:rsidRPr="00135AD5" w:rsidTr="00F42B1A"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widowControl w:val="0"/>
              <w:autoSpaceDE w:val="0"/>
              <w:autoSpaceDN w:val="0"/>
              <w:ind w:left="186" w:right="-12" w:hanging="1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หน่วยลงทุน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208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2F5" w:rsidRPr="00135AD5" w:rsidRDefault="00DB32F5" w:rsidP="00135AD5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 w:rsidRPr="00135AD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35AD5">
              <w:rPr>
                <w:rFonts w:ascii="Angsana New" w:hAnsi="Angsana New" w:cs="Angsana New"/>
                <w:sz w:val="28"/>
                <w:szCs w:val="28"/>
                <w:cs/>
              </w:rPr>
              <w:t>208</w:t>
            </w:r>
          </w:p>
        </w:tc>
      </w:tr>
    </w:tbl>
    <w:p w:rsidR="00524029" w:rsidRPr="00135AD5" w:rsidRDefault="005C0A27" w:rsidP="00135AD5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</w:p>
    <w:p w:rsidR="00524029" w:rsidRPr="00135AD5" w:rsidRDefault="00524029" w:rsidP="00135AD5">
      <w:pPr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br w:type="page"/>
      </w:r>
    </w:p>
    <w:p w:rsidR="005C0A27" w:rsidRPr="00135AD5" w:rsidRDefault="00524029" w:rsidP="00135AD5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C0A27" w:rsidRPr="00135A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>31</w:t>
      </w:r>
      <w:r w:rsidR="00856C0E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>2560</w:t>
      </w:r>
      <w:r w:rsidR="00856C0E" w:rsidRPr="00135AD5">
        <w:rPr>
          <w:rFonts w:ascii="Angsana New" w:eastAsia="Angsana New" w:hAnsi="Angsana New" w:cs="Angsana New" w:hint="cs"/>
          <w:spacing w:val="-4"/>
          <w:sz w:val="32"/>
          <w:szCs w:val="32"/>
          <w:cs/>
        </w:rPr>
        <w:t xml:space="preserve"> และ </w:t>
      </w:r>
      <w:r w:rsidR="00856C0E" w:rsidRPr="00135AD5">
        <w:rPr>
          <w:rFonts w:ascii="Angsana New" w:eastAsia="Angsana New" w:hAnsi="Angsana New" w:cs="Angsana New"/>
          <w:spacing w:val="-4"/>
          <w:sz w:val="32"/>
          <w:szCs w:val="32"/>
        </w:rPr>
        <w:t xml:space="preserve">2559 </w:t>
      </w:r>
      <w:r w:rsidR="005C0A27" w:rsidRPr="00135AD5">
        <w:rPr>
          <w:rFonts w:ascii="Angsana New" w:hAnsi="Angsana New" w:cs="Angsana New"/>
          <w:sz w:val="32"/>
          <w:szCs w:val="32"/>
          <w:cs/>
        </w:rPr>
        <w:t>บริษัทฯมีสินทรัพย์และหนี้สินทางการเงินแสดงมูลค่าด้วยราคาทุนและต้องเปิดเผยมูลค่ายุติธรรม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p w:rsidR="00975446" w:rsidRPr="00135AD5" w:rsidRDefault="00975446" w:rsidP="00135AD5">
      <w:pPr>
        <w:tabs>
          <w:tab w:val="left" w:pos="540"/>
          <w:tab w:val="left" w:pos="900"/>
          <w:tab w:val="left" w:pos="2160"/>
        </w:tabs>
        <w:suppressAutoHyphens/>
        <w:spacing w:before="120"/>
        <w:ind w:left="3240" w:firstLine="1080"/>
        <w:jc w:val="right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26"/>
          <w:szCs w:val="26"/>
          <w:cs/>
          <w:lang w:eastAsia="th-TH"/>
        </w:rPr>
        <w:t>(</w:t>
      </w:r>
      <w:r w:rsidRPr="00135AD5">
        <w:rPr>
          <w:rFonts w:ascii="Angsana New" w:hAnsi="Angsana New" w:cs="Angsana New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827CE5" w:rsidRPr="00135AD5" w:rsidTr="002870F4">
        <w:trPr>
          <w:cantSplit/>
        </w:trPr>
        <w:tc>
          <w:tcPr>
            <w:tcW w:w="4050" w:type="dxa"/>
            <w:vAlign w:val="bottom"/>
          </w:tcPr>
          <w:p w:rsidR="00827CE5" w:rsidRPr="00135AD5" w:rsidRDefault="00827CE5" w:rsidP="00135AD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27CE5" w:rsidRPr="00135AD5" w:rsidRDefault="00827CE5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25</w:t>
            </w:r>
            <w:r w:rsidR="00DB32F5"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60</w:t>
            </w:r>
          </w:p>
        </w:tc>
      </w:tr>
      <w:tr w:rsidR="00827CE5" w:rsidRPr="00135AD5" w:rsidTr="002870F4">
        <w:trPr>
          <w:cantSplit/>
        </w:trPr>
        <w:tc>
          <w:tcPr>
            <w:tcW w:w="4050" w:type="dxa"/>
            <w:vAlign w:val="bottom"/>
          </w:tcPr>
          <w:p w:rsidR="00827CE5" w:rsidRPr="00135AD5" w:rsidRDefault="00827CE5" w:rsidP="00135AD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135AD5" w:rsidRDefault="00827CE5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827CE5" w:rsidRPr="00135AD5" w:rsidRDefault="00827CE5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27CE5" w:rsidRPr="00135AD5" w:rsidTr="002870F4">
        <w:trPr>
          <w:cantSplit/>
        </w:trPr>
        <w:tc>
          <w:tcPr>
            <w:tcW w:w="4050" w:type="dxa"/>
            <w:vAlign w:val="bottom"/>
          </w:tcPr>
          <w:p w:rsidR="00827CE5" w:rsidRPr="00135AD5" w:rsidRDefault="00827CE5" w:rsidP="00135AD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27CE5" w:rsidRPr="00135AD5" w:rsidRDefault="00827CE5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135AD5" w:rsidRDefault="00827CE5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827CE5" w:rsidRPr="00135AD5" w:rsidRDefault="00827CE5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827CE5" w:rsidRPr="00135AD5" w:rsidRDefault="00827CE5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827CE5" w:rsidRPr="00135AD5" w:rsidRDefault="00827CE5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</w:tr>
      <w:tr w:rsidR="00827CE5" w:rsidRPr="00135AD5" w:rsidTr="002870F4">
        <w:trPr>
          <w:cantSplit/>
        </w:trPr>
        <w:tc>
          <w:tcPr>
            <w:tcW w:w="4050" w:type="dxa"/>
            <w:vAlign w:val="bottom"/>
          </w:tcPr>
          <w:p w:rsidR="00827CE5" w:rsidRPr="00135AD5" w:rsidRDefault="00827CE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827CE5" w:rsidRPr="00135AD5" w:rsidRDefault="00827CE5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135AD5" w:rsidRDefault="00827CE5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135AD5" w:rsidRDefault="00827CE5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827CE5" w:rsidRPr="00135AD5" w:rsidRDefault="00827CE5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827CE5" w:rsidRPr="00135AD5" w:rsidRDefault="00827CE5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right="-108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4B5E8B" w:rsidRPr="00135AD5" w:rsidRDefault="00985A7F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967" w:type="dxa"/>
            <w:vAlign w:val="bottom"/>
          </w:tcPr>
          <w:p w:rsidR="004B5E8B" w:rsidRPr="00135AD5" w:rsidRDefault="00985A7F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967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ลูกหนี้สำนักหักบัญชี</w:t>
            </w:r>
            <w:r w:rsidRPr="00135AD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                                              </w:t>
            </w:r>
          </w:p>
        </w:tc>
        <w:tc>
          <w:tcPr>
            <w:tcW w:w="1260" w:type="dxa"/>
            <w:vAlign w:val="bottom"/>
          </w:tcPr>
          <w:p w:rsidR="004B5E8B" w:rsidRPr="00135AD5" w:rsidRDefault="00985A7F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779</w:t>
            </w:r>
          </w:p>
        </w:tc>
        <w:tc>
          <w:tcPr>
            <w:tcW w:w="967" w:type="dxa"/>
            <w:vAlign w:val="bottom"/>
          </w:tcPr>
          <w:p w:rsidR="004B5E8B" w:rsidRPr="00135AD5" w:rsidRDefault="00985A7F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779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779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4B5E8B" w:rsidRPr="00135AD5" w:rsidRDefault="00985A7F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10,702</w:t>
            </w:r>
          </w:p>
        </w:tc>
        <w:tc>
          <w:tcPr>
            <w:tcW w:w="967" w:type="dxa"/>
            <w:vAlign w:val="bottom"/>
          </w:tcPr>
          <w:p w:rsidR="004B5E8B" w:rsidRPr="00135AD5" w:rsidRDefault="00985A7F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10,702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10,702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4B5E8B" w:rsidRPr="00135AD5" w:rsidRDefault="00985A7F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67" w:type="dxa"/>
            <w:vAlign w:val="bottom"/>
          </w:tcPr>
          <w:p w:rsidR="004B5E8B" w:rsidRPr="00135AD5" w:rsidRDefault="00985A7F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67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เงินให้กู้ยืมแก่พนักงาน </w:t>
            </w:r>
          </w:p>
        </w:tc>
        <w:tc>
          <w:tcPr>
            <w:tcW w:w="1260" w:type="dxa"/>
            <w:vAlign w:val="bottom"/>
          </w:tcPr>
          <w:p w:rsidR="004B5E8B" w:rsidRPr="00135AD5" w:rsidRDefault="00985A7F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967" w:type="dxa"/>
            <w:vAlign w:val="bottom"/>
          </w:tcPr>
          <w:p w:rsidR="004B5E8B" w:rsidRPr="00135AD5" w:rsidRDefault="00985A7F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90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4B5E8B" w:rsidRPr="00135AD5" w:rsidRDefault="004B5E8B" w:rsidP="00135AD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4B5E8B" w:rsidRPr="00135AD5" w:rsidRDefault="00985A7F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3,800</w:t>
            </w:r>
          </w:p>
        </w:tc>
        <w:tc>
          <w:tcPr>
            <w:tcW w:w="967" w:type="dxa"/>
            <w:vAlign w:val="bottom"/>
          </w:tcPr>
          <w:p w:rsidR="004B5E8B" w:rsidRPr="00135AD5" w:rsidRDefault="00985A7F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3,800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3,800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เจ้าหนี้สำนักหักบัญชี</w:t>
            </w:r>
            <w:r w:rsidRPr="00135AD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4B5E8B" w:rsidRPr="00135AD5" w:rsidRDefault="00985A7F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967" w:type="dxa"/>
            <w:vAlign w:val="bottom"/>
          </w:tcPr>
          <w:p w:rsidR="004B5E8B" w:rsidRPr="00135AD5" w:rsidRDefault="00985A7F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B5E8B" w:rsidRPr="00135AD5" w:rsidTr="002870F4">
        <w:trPr>
          <w:cantSplit/>
        </w:trPr>
        <w:tc>
          <w:tcPr>
            <w:tcW w:w="4050" w:type="dxa"/>
            <w:vAlign w:val="bottom"/>
          </w:tcPr>
          <w:p w:rsidR="004B5E8B" w:rsidRPr="00135AD5" w:rsidRDefault="004B5E8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4B5E8B" w:rsidRPr="00135AD5" w:rsidRDefault="00985A7F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2,377</w:t>
            </w:r>
          </w:p>
        </w:tc>
        <w:tc>
          <w:tcPr>
            <w:tcW w:w="967" w:type="dxa"/>
            <w:vAlign w:val="bottom"/>
          </w:tcPr>
          <w:p w:rsidR="004B5E8B" w:rsidRPr="00135AD5" w:rsidRDefault="00985A7F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2,377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2,377</w:t>
            </w:r>
          </w:p>
        </w:tc>
        <w:tc>
          <w:tcPr>
            <w:tcW w:w="968" w:type="dxa"/>
            <w:vAlign w:val="bottom"/>
          </w:tcPr>
          <w:p w:rsidR="004B5E8B" w:rsidRPr="00135AD5" w:rsidRDefault="00DA51AD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626DC2" w:rsidRPr="00135AD5" w:rsidRDefault="00626DC2" w:rsidP="00135AD5">
      <w:pPr>
        <w:tabs>
          <w:tab w:val="left" w:pos="540"/>
          <w:tab w:val="left" w:pos="900"/>
          <w:tab w:val="left" w:pos="2160"/>
        </w:tabs>
        <w:suppressAutoHyphens/>
        <w:spacing w:before="120"/>
        <w:ind w:left="3240" w:firstLine="1080"/>
        <w:jc w:val="right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26"/>
          <w:szCs w:val="26"/>
          <w:cs/>
          <w:lang w:eastAsia="th-TH"/>
        </w:rPr>
        <w:t>(</w:t>
      </w:r>
      <w:r w:rsidRPr="00135AD5">
        <w:rPr>
          <w:rFonts w:ascii="Angsana New" w:hAnsi="Angsana New" w:cs="Angsana New"/>
          <w:sz w:val="26"/>
          <w:szCs w:val="26"/>
          <w:cs/>
          <w:lang w:val="th-TH" w:eastAsia="th-TH"/>
        </w:rPr>
        <w:t>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67"/>
        <w:gridCol w:w="968"/>
        <w:gridCol w:w="967"/>
        <w:gridCol w:w="968"/>
      </w:tblGrid>
      <w:tr w:rsidR="00626DC2" w:rsidRPr="00135AD5" w:rsidTr="002870F4">
        <w:trPr>
          <w:cantSplit/>
        </w:trPr>
        <w:tc>
          <w:tcPr>
            <w:tcW w:w="4050" w:type="dxa"/>
            <w:vAlign w:val="bottom"/>
          </w:tcPr>
          <w:p w:rsidR="00626DC2" w:rsidRPr="00135AD5" w:rsidRDefault="00626DC2" w:rsidP="00135AD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626DC2" w:rsidRPr="00135AD5" w:rsidRDefault="00626DC2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255</w:t>
            </w:r>
            <w:r w:rsidR="00DB32F5"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9</w:t>
            </w:r>
          </w:p>
        </w:tc>
      </w:tr>
      <w:tr w:rsidR="00626DC2" w:rsidRPr="00135AD5" w:rsidTr="002870F4">
        <w:trPr>
          <w:cantSplit/>
        </w:trPr>
        <w:tc>
          <w:tcPr>
            <w:tcW w:w="4050" w:type="dxa"/>
            <w:vAlign w:val="bottom"/>
          </w:tcPr>
          <w:p w:rsidR="00626DC2" w:rsidRPr="00135AD5" w:rsidRDefault="00626DC2" w:rsidP="00135AD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626DC2" w:rsidRPr="00135AD5" w:rsidRDefault="00626DC2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70" w:type="dxa"/>
            <w:gridSpan w:val="4"/>
            <w:vAlign w:val="bottom"/>
          </w:tcPr>
          <w:p w:rsidR="00626DC2" w:rsidRPr="00135AD5" w:rsidRDefault="00626DC2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626DC2" w:rsidRPr="00135AD5" w:rsidTr="002870F4">
        <w:trPr>
          <w:cantSplit/>
        </w:trPr>
        <w:tc>
          <w:tcPr>
            <w:tcW w:w="4050" w:type="dxa"/>
            <w:vAlign w:val="bottom"/>
          </w:tcPr>
          <w:p w:rsidR="00626DC2" w:rsidRPr="00135AD5" w:rsidRDefault="00626DC2" w:rsidP="00135AD5">
            <w:pPr>
              <w:tabs>
                <w:tab w:val="left" w:pos="1418"/>
                <w:tab w:val="center" w:pos="5040"/>
                <w:tab w:val="center" w:pos="7200"/>
              </w:tabs>
              <w:suppressAutoHyphens/>
              <w:snapToGrid w:val="0"/>
              <w:ind w:left="270" w:right="90" w:hanging="1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626DC2" w:rsidRPr="00135AD5" w:rsidRDefault="00626DC2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135AD5" w:rsidRDefault="00626DC2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8" w:type="dxa"/>
            <w:vAlign w:val="bottom"/>
          </w:tcPr>
          <w:p w:rsidR="00626DC2" w:rsidRPr="00135AD5" w:rsidRDefault="00626DC2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7" w:type="dxa"/>
            <w:vAlign w:val="bottom"/>
          </w:tcPr>
          <w:p w:rsidR="00626DC2" w:rsidRPr="00135AD5" w:rsidRDefault="00626DC2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68" w:type="dxa"/>
            <w:vAlign w:val="bottom"/>
          </w:tcPr>
          <w:p w:rsidR="00626DC2" w:rsidRPr="00135AD5" w:rsidRDefault="00626DC2" w:rsidP="00135AD5">
            <w:pPr>
              <w:pBdr>
                <w:bottom w:val="single" w:sz="4" w:space="1" w:color="auto"/>
              </w:pBdr>
              <w:suppressAutoHyphens/>
              <w:snapToGrid w:val="0"/>
              <w:ind w:left="86" w:right="86"/>
              <w:jc w:val="center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135AD5">
              <w:rPr>
                <w:rFonts w:ascii="Angsana New" w:hAnsi="Angsana New" w:cs="Angsana New"/>
                <w:sz w:val="26"/>
                <w:szCs w:val="26"/>
                <w:lang w:eastAsia="th-TH"/>
              </w:rPr>
              <w:t>3</w:t>
            </w:r>
          </w:p>
        </w:tc>
      </w:tr>
      <w:tr w:rsidR="00626DC2" w:rsidRPr="00135AD5" w:rsidTr="002870F4">
        <w:trPr>
          <w:cantSplit/>
        </w:trPr>
        <w:tc>
          <w:tcPr>
            <w:tcW w:w="4050" w:type="dxa"/>
            <w:vAlign w:val="bottom"/>
          </w:tcPr>
          <w:p w:rsidR="00626DC2" w:rsidRPr="00135AD5" w:rsidRDefault="00626DC2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626DC2" w:rsidRPr="00135AD5" w:rsidRDefault="00626DC2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135AD5" w:rsidRDefault="00626DC2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626DC2" w:rsidRPr="00135AD5" w:rsidRDefault="00626DC2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626DC2" w:rsidRPr="00135AD5" w:rsidRDefault="00626DC2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  <w:tc>
          <w:tcPr>
            <w:tcW w:w="968" w:type="dxa"/>
            <w:vAlign w:val="bottom"/>
          </w:tcPr>
          <w:p w:rsidR="00626DC2" w:rsidRPr="00135AD5" w:rsidRDefault="00626DC2" w:rsidP="00135AD5">
            <w:pPr>
              <w:tabs>
                <w:tab w:val="decimal" w:pos="990"/>
              </w:tabs>
              <w:suppressAutoHyphens/>
              <w:snapToGrid w:val="0"/>
              <w:ind w:left="86" w:right="86"/>
              <w:rPr>
                <w:rFonts w:ascii="Angsana New" w:hAnsi="Angsana New" w:cs="Angsana New"/>
                <w:sz w:val="26"/>
                <w:szCs w:val="26"/>
                <w:lang w:eastAsia="th-TH"/>
              </w:rPr>
            </w:pP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right="-108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60" w:type="dxa"/>
            <w:vAlign w:val="bottom"/>
          </w:tcPr>
          <w:p w:rsidR="00DB32F5" w:rsidRPr="00135AD5" w:rsidRDefault="00DB32F5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438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ลูกหนี้สำนักหักบัญชี</w:t>
            </w:r>
            <w:r w:rsidRPr="00135AD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                                                </w:t>
            </w:r>
          </w:p>
        </w:tc>
        <w:tc>
          <w:tcPr>
            <w:tcW w:w="1260" w:type="dxa"/>
            <w:vAlign w:val="bottom"/>
          </w:tcPr>
          <w:p w:rsidR="00DB32F5" w:rsidRPr="00135AD5" w:rsidRDefault="00DB32F5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468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468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468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ลูกหนี้ธุรกิจหลักทรัพย์และสัญญาซื้อขาย</w:t>
            </w: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ab/>
              <w:t xml:space="preserve">ล่วงหน้า </w:t>
            </w:r>
          </w:p>
        </w:tc>
        <w:tc>
          <w:tcPr>
            <w:tcW w:w="1260" w:type="dxa"/>
            <w:vAlign w:val="bottom"/>
          </w:tcPr>
          <w:p w:rsidR="00DB32F5" w:rsidRPr="00135AD5" w:rsidRDefault="00DB32F5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DB32F5" w:rsidRPr="00135AD5" w:rsidRDefault="001901B3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967" w:type="dxa"/>
            <w:vAlign w:val="bottom"/>
          </w:tcPr>
          <w:p w:rsidR="00DB32F5" w:rsidRPr="00135AD5" w:rsidRDefault="001901B3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968" w:type="dxa"/>
            <w:vAlign w:val="bottom"/>
          </w:tcPr>
          <w:p w:rsidR="00DB32F5" w:rsidRPr="00135AD5" w:rsidRDefault="00A430D2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="001901B3"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68" w:type="dxa"/>
            <w:vAlign w:val="bottom"/>
          </w:tcPr>
          <w:p w:rsidR="00DB32F5" w:rsidRPr="00135AD5" w:rsidRDefault="00A430D2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เงินให้กู้ยืมแก่พนักงาน </w:t>
            </w:r>
          </w:p>
        </w:tc>
        <w:tc>
          <w:tcPr>
            <w:tcW w:w="1260" w:type="dxa"/>
            <w:vAlign w:val="bottom"/>
          </w:tcPr>
          <w:p w:rsidR="00DB32F5" w:rsidRPr="00135AD5" w:rsidRDefault="00DB32F5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70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1D71FB" w:rsidRPr="00135AD5" w:rsidTr="002870F4">
        <w:trPr>
          <w:cantSplit/>
        </w:trPr>
        <w:tc>
          <w:tcPr>
            <w:tcW w:w="4050" w:type="dxa"/>
            <w:vAlign w:val="bottom"/>
          </w:tcPr>
          <w:p w:rsidR="001D71FB" w:rsidRPr="00135AD5" w:rsidRDefault="001D71FB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1D71FB" w:rsidRPr="00135AD5" w:rsidRDefault="001D71FB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1D71FB" w:rsidRPr="00135AD5" w:rsidRDefault="001D71FB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1D71FB" w:rsidRPr="00135AD5" w:rsidRDefault="001D71FB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1D71FB" w:rsidRPr="00135AD5" w:rsidRDefault="001D71FB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1D71FB" w:rsidRPr="00135AD5" w:rsidRDefault="001D71FB" w:rsidP="00135AD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260" w:type="dxa"/>
            <w:vAlign w:val="bottom"/>
          </w:tcPr>
          <w:p w:rsidR="00DB32F5" w:rsidRPr="00135AD5" w:rsidRDefault="00DB32F5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pStyle w:val="BodyTextIndent3"/>
              <w:tabs>
                <w:tab w:val="decimal" w:pos="972"/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vAlign w:val="bottom"/>
          </w:tcPr>
          <w:p w:rsidR="00DB32F5" w:rsidRPr="00135AD5" w:rsidRDefault="00DB32F5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050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>เจ้าหนี้สำนักหักบัญชี</w:t>
            </w:r>
            <w:r w:rsidRPr="00135AD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และบริษัทหลักทรัพย์ </w:t>
            </w: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DB32F5" w:rsidRPr="00135AD5" w:rsidRDefault="00DB32F5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71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71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71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32F5" w:rsidRPr="00135AD5" w:rsidTr="002870F4">
        <w:trPr>
          <w:cantSplit/>
        </w:trPr>
        <w:tc>
          <w:tcPr>
            <w:tcW w:w="4050" w:type="dxa"/>
            <w:vAlign w:val="bottom"/>
          </w:tcPr>
          <w:p w:rsidR="00DB32F5" w:rsidRPr="00135AD5" w:rsidRDefault="00DB32F5" w:rsidP="00135AD5">
            <w:pPr>
              <w:pStyle w:val="BodyTextIndent3"/>
              <w:spacing w:after="0"/>
              <w:ind w:left="270" w:hanging="180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135AD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เจ้าหนี้ธุรกิจหลักทรัพย์และสัญญาซื้อขายล่วงหน้า </w:t>
            </w:r>
          </w:p>
        </w:tc>
        <w:tc>
          <w:tcPr>
            <w:tcW w:w="1260" w:type="dxa"/>
            <w:vAlign w:val="bottom"/>
          </w:tcPr>
          <w:p w:rsidR="00DB32F5" w:rsidRPr="00135AD5" w:rsidRDefault="00DB32F5" w:rsidP="00135AD5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294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294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35A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294</w:t>
            </w:r>
          </w:p>
        </w:tc>
        <w:tc>
          <w:tcPr>
            <w:tcW w:w="968" w:type="dxa"/>
            <w:vAlign w:val="bottom"/>
          </w:tcPr>
          <w:p w:rsidR="00DB32F5" w:rsidRPr="00135AD5" w:rsidRDefault="00DB32F5" w:rsidP="00135AD5">
            <w:pPr>
              <w:tabs>
                <w:tab w:val="decimal" w:pos="8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35AD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524029" w:rsidRPr="00135AD5" w:rsidRDefault="00524029" w:rsidP="00135AD5">
      <w:pPr>
        <w:spacing w:before="160" w:after="80"/>
        <w:ind w:firstLine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524029" w:rsidRPr="00135AD5" w:rsidRDefault="00524029" w:rsidP="00135AD5">
      <w:pPr>
        <w:rPr>
          <w:rFonts w:ascii="Angsana New" w:hAnsi="Angsana New" w:cs="Angsana New"/>
          <w:sz w:val="32"/>
          <w:szCs w:val="32"/>
          <w:u w:val="single"/>
          <w:cs/>
        </w:rPr>
      </w:pPr>
      <w:r w:rsidRPr="00135AD5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5C0A27" w:rsidRPr="00135AD5" w:rsidRDefault="00975446" w:rsidP="00135AD5">
      <w:pPr>
        <w:spacing w:before="120" w:after="120"/>
        <w:ind w:firstLine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35AD5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เทคนิค</w:t>
      </w:r>
      <w:r w:rsidR="005C0A27" w:rsidRPr="00135AD5">
        <w:rPr>
          <w:rFonts w:ascii="Angsana New" w:hAnsi="Angsana New" w:cs="Angsana New"/>
          <w:sz w:val="32"/>
          <w:szCs w:val="32"/>
          <w:u w:val="single"/>
          <w:cs/>
        </w:rPr>
        <w:t>การประมาณการมูลค่ายุติธรรม</w:t>
      </w:r>
      <w:r w:rsidR="00230A5A" w:rsidRPr="00135AD5">
        <w:rPr>
          <w:rFonts w:ascii="Angsana New" w:hAnsi="Angsana New" w:cs="Angsana New" w:hint="cs"/>
          <w:sz w:val="32"/>
          <w:szCs w:val="32"/>
          <w:u w:val="single"/>
          <w:cs/>
        </w:rPr>
        <w:t>และข้อมูลที่ใช้สำหรับการวัดมูลค่ายุติธรรม</w:t>
      </w:r>
      <w:r w:rsidR="00FC4C32" w:rsidRPr="00135AD5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</w:p>
    <w:p w:rsidR="00FC4C32" w:rsidRPr="00135AD5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เงินฝากในสถาบันการเงิน ลูกหนี้สำนักหักบัญชี</w:t>
      </w:r>
      <w:r w:rsidR="001D71FB" w:rsidRPr="00135AD5">
        <w:rPr>
          <w:rFonts w:ascii="Angsana New" w:hAnsi="Angsana New" w:cs="Angsana New" w:hint="cs"/>
          <w:sz w:val="32"/>
          <w:szCs w:val="32"/>
          <w:cs/>
        </w:rPr>
        <w:t xml:space="preserve">และบริษัทหลักทรัพย์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ลูกหนี้ธุรกิจหลักทรั</w:t>
      </w:r>
      <w:r w:rsidR="001D71FB" w:rsidRPr="00135AD5">
        <w:rPr>
          <w:rFonts w:ascii="Angsana New" w:hAnsi="Angsana New" w:cs="Angsana New"/>
          <w:sz w:val="32"/>
          <w:szCs w:val="32"/>
          <w:cs/>
        </w:rPr>
        <w:t>พย์และสัญญาซื้อขายล่วงหน้า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เจ้าหนี้สำนักหักบัญชี</w:t>
      </w:r>
      <w:r w:rsidR="001D71FB" w:rsidRPr="00135AD5">
        <w:rPr>
          <w:rFonts w:ascii="Angsana New" w:hAnsi="Angsana New" w:cs="Angsana New" w:hint="cs"/>
          <w:sz w:val="32"/>
          <w:szCs w:val="32"/>
          <w:cs/>
        </w:rPr>
        <w:t>และบริษัทหลักทรัพย์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และเจ้าหนี้ธุรกิจหลักทรัพย์และสัญ</w:t>
      </w:r>
      <w:r w:rsidR="001D71FB" w:rsidRPr="00135AD5">
        <w:rPr>
          <w:rFonts w:ascii="Angsana New" w:hAnsi="Angsana New" w:cs="Angsana New"/>
          <w:sz w:val="32"/>
          <w:szCs w:val="32"/>
          <w:cs/>
        </w:rPr>
        <w:t>ญาซื้อขายล่วงหน้า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FC4C32" w:rsidRPr="00135AD5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เงินลงทุน แสดงมูลค่ายุติธรรมตามราคาตลาด 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 กรณีที่เป็นเงินลงทุนในตราสารทุนที่ไม่อยู่ในความต้องการของตลาด คำนวณโดยใช้มูลค่าสินทรัพย์สุทธิ</w:t>
      </w:r>
    </w:p>
    <w:p w:rsidR="00FC4C32" w:rsidRPr="00135AD5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หน่วยลงทุนคำนวณโดยใช้มูลค่าสินทรัพย์สุทธิของหน่วยลงทุนที่ประกาศโดยผู้จัดการกองทุน กรณีที่เป็นเงินลงทุนในตราสารทุนที่ไม่มีอยู่ในความต้องการของตลาด คำนวณโดยใช้สินทรัพย์สุทธิ</w:t>
      </w:r>
    </w:p>
    <w:p w:rsidR="00FC4C32" w:rsidRPr="00135AD5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มูลค่ายุติธรรมของเงินให้กู้ยืมแก่พนักงาน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ที่ใกล้เคียงกัน</w:t>
      </w:r>
    </w:p>
    <w:p w:rsidR="00FC4C32" w:rsidRPr="00135AD5" w:rsidRDefault="00FC4C32" w:rsidP="00135AD5">
      <w:pPr>
        <w:numPr>
          <w:ilvl w:val="0"/>
          <w:numId w:val="11"/>
        </w:numPr>
        <w:tabs>
          <w:tab w:val="clear" w:pos="2160"/>
        </w:tabs>
        <w:spacing w:before="120" w:after="120"/>
        <w:ind w:left="1080" w:hanging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135AD5">
        <w:rPr>
          <w:rFonts w:ascii="Angsana New" w:hAnsi="Angsana New" w:cs="Angsana New"/>
          <w:sz w:val="32"/>
          <w:szCs w:val="32"/>
          <w:cs/>
        </w:rPr>
        <w:t>เงินกู้ยืมจากสถาบันการเงินและเงินกู้ยืมอื่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091453" w:rsidRPr="00135AD5" w:rsidRDefault="00091453" w:rsidP="00135AD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5E6AC5" w:rsidRPr="00135AD5">
        <w:rPr>
          <w:rFonts w:ascii="Angsana New" w:hAnsi="Angsana New" w:cs="Angsana New" w:hint="cs"/>
          <w:sz w:val="32"/>
          <w:szCs w:val="32"/>
          <w:cs/>
        </w:rPr>
        <w:t>ปี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ปัจจุบัน ไม่มีการโอนรายการระหว่างลำดับชั้นของมูลค่ายุติธรรม </w:t>
      </w:r>
    </w:p>
    <w:p w:rsidR="00607180" w:rsidRPr="00135AD5" w:rsidRDefault="00607180" w:rsidP="00135AD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135AD5">
        <w:rPr>
          <w:rFonts w:ascii="Angsana New" w:hAnsi="Angsana New" w:cs="Angsana New"/>
          <w:b/>
          <w:bCs/>
          <w:sz w:val="32"/>
          <w:szCs w:val="32"/>
        </w:rPr>
        <w:t>33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. </w:t>
      </w: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เหตุการณ์ภายหลังวันที่ในงบการเงิน </w:t>
      </w:r>
    </w:p>
    <w:p w:rsidR="00607180" w:rsidRPr="00135AD5" w:rsidRDefault="00607180" w:rsidP="00135AD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Pr="00135A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36526" w:rsidRPr="00135AD5">
        <w:rPr>
          <w:rFonts w:ascii="Angsana New" w:hAnsi="Angsana New" w:cs="Angsana New"/>
          <w:sz w:val="32"/>
          <w:szCs w:val="32"/>
        </w:rPr>
        <w:t>23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836526" w:rsidRPr="00135AD5">
        <w:rPr>
          <w:rFonts w:ascii="Angsana New" w:hAnsi="Angsana New" w:cs="Angsana New"/>
          <w:sz w:val="32"/>
          <w:szCs w:val="32"/>
        </w:rPr>
        <w:t>2561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บริษัทฯได้รับจดหมายจากส่วนราชการให้อายัดหลักประกันทั้งหมดของลูกหนี้บัญชีเงินให้กู้ยืมเพื่อซื้อหลักทรัพย์รายหนึ่งซึ่งมียอดหนี้คงค้าง ณ</w:t>
      </w:r>
      <w:r w:rsidR="00836526" w:rsidRPr="00135AD5">
        <w:rPr>
          <w:rFonts w:ascii="Angsana New" w:hAnsi="Angsana New" w:cs="Angsana New"/>
          <w:sz w:val="32"/>
          <w:szCs w:val="32"/>
          <w:cs/>
        </w:rPr>
        <w:t xml:space="preserve"> </w:t>
      </w:r>
      <w:r w:rsidR="00387C53" w:rsidRPr="00135AD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36526" w:rsidRPr="00135AD5">
        <w:rPr>
          <w:rFonts w:ascii="Angsana New" w:hAnsi="Angsana New" w:cs="Angsana New"/>
          <w:sz w:val="32"/>
          <w:szCs w:val="32"/>
        </w:rPr>
        <w:t>31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836526" w:rsidRPr="00135AD5">
        <w:rPr>
          <w:rFonts w:ascii="Angsana New" w:hAnsi="Angsana New" w:cs="Angsana New"/>
          <w:sz w:val="32"/>
          <w:szCs w:val="32"/>
        </w:rPr>
        <w:t xml:space="preserve"> 2560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836526" w:rsidRPr="00135AD5">
        <w:rPr>
          <w:rFonts w:ascii="Angsana New" w:hAnsi="Angsana New" w:cs="Angsana New"/>
          <w:sz w:val="32"/>
          <w:szCs w:val="32"/>
        </w:rPr>
        <w:t xml:space="preserve"> 431</w:t>
      </w:r>
      <w:r w:rsidR="00524029" w:rsidRPr="00135AD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135AD5">
        <w:rPr>
          <w:rFonts w:ascii="Angsana New" w:hAnsi="Angsana New" w:cs="Angsana New"/>
          <w:sz w:val="32"/>
          <w:szCs w:val="32"/>
          <w:cs/>
        </w:rPr>
        <w:t xml:space="preserve"> ล้านบาท โดยมีหลักประกันจำนวน</w:t>
      </w:r>
      <w:r w:rsidR="00836526" w:rsidRPr="00135AD5">
        <w:rPr>
          <w:rFonts w:ascii="Angsana New" w:hAnsi="Angsana New" w:cs="Angsana New"/>
          <w:sz w:val="32"/>
          <w:szCs w:val="32"/>
        </w:rPr>
        <w:t xml:space="preserve"> 667</w:t>
      </w:r>
      <w:r w:rsidR="00672CAF" w:rsidRPr="00135AD5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Pr="00135AD5">
        <w:rPr>
          <w:rFonts w:ascii="Angsana New" w:hAnsi="Angsana New" w:cs="Angsana New"/>
          <w:sz w:val="32"/>
          <w:szCs w:val="32"/>
          <w:cs/>
        </w:rPr>
        <w:t>บาท บริษัท</w:t>
      </w:r>
      <w:r w:rsidR="00524029" w:rsidRPr="00135AD5">
        <w:rPr>
          <w:rFonts w:ascii="Angsana New" w:hAnsi="Angsana New" w:cs="Angsana New" w:hint="cs"/>
          <w:sz w:val="32"/>
          <w:szCs w:val="32"/>
          <w:cs/>
        </w:rPr>
        <w:t>ฯ</w:t>
      </w:r>
      <w:r w:rsidRPr="00135AD5">
        <w:rPr>
          <w:rFonts w:ascii="Angsana New" w:hAnsi="Angsana New" w:cs="Angsana New"/>
          <w:sz w:val="32"/>
          <w:szCs w:val="32"/>
          <w:cs/>
        </w:rPr>
        <w:t>อยู่ระหว่างดำเนินการขออนุญาตเพื่อขายหลักประกันดังกล่าว เพื่อนำเงินมาชำระหนี้และเป็นการปฏิบัติตามหลักเกณฑ์และเงื่อนไขของ</w:t>
      </w:r>
      <w:hyperlink r:id="rId8" w:history="1">
        <w:r w:rsidRPr="00135AD5">
          <w:rPr>
            <w:rFonts w:ascii="Angsana New" w:hAnsi="Angsana New" w:cs="Angsana New" w:hint="cs"/>
            <w:sz w:val="32"/>
            <w:szCs w:val="32"/>
            <w:cs/>
          </w:rPr>
          <w:t xml:space="preserve">พระราชบัญญัติหลักทรัพย์และตลาดหลักทรัพย์ พ.ศ. </w:t>
        </w:r>
        <w:r w:rsidR="00836526" w:rsidRPr="00135AD5">
          <w:rPr>
            <w:rFonts w:ascii="Angsana New" w:hAnsi="Angsana New" w:cs="Angsana New"/>
            <w:sz w:val="32"/>
            <w:szCs w:val="32"/>
          </w:rPr>
          <w:t>2535</w:t>
        </w:r>
        <w:r w:rsidRPr="00135AD5">
          <w:rPr>
            <w:rFonts w:ascii="Angsana New" w:hAnsi="Angsana New" w:cs="Angsana New"/>
            <w:sz w:val="32"/>
            <w:szCs w:val="32"/>
            <w:cs/>
          </w:rPr>
          <w:t xml:space="preserve"> </w:t>
        </w:r>
      </w:hyperlink>
      <w:r w:rsidRPr="00135AD5">
        <w:rPr>
          <w:rFonts w:ascii="Angsana New" w:hAnsi="Angsana New" w:cs="Angsana New" w:hint="cs"/>
          <w:sz w:val="32"/>
          <w:szCs w:val="32"/>
          <w:cs/>
        </w:rPr>
        <w:t xml:space="preserve">ฝ่ายบริหารเชื่อว่า </w:t>
      </w:r>
      <w:r w:rsidR="00836526" w:rsidRPr="00135AD5">
        <w:rPr>
          <w:rFonts w:ascii="Angsana New" w:hAnsi="Angsana New" w:cs="Angsana New" w:hint="cs"/>
          <w:sz w:val="32"/>
          <w:szCs w:val="32"/>
          <w:cs/>
        </w:rPr>
        <w:t>บริษัทฯจะดำเนินการขายหลักประกันดังกล่าวได้และจะไม่มีความเสียหายเนื่องจาก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มูลค่าหลักประกัน ณ วันที่ </w:t>
      </w:r>
      <w:r w:rsidR="00836526" w:rsidRPr="00135AD5">
        <w:rPr>
          <w:rFonts w:ascii="Angsana New" w:hAnsi="Angsana New" w:cs="Angsana New"/>
          <w:sz w:val="32"/>
          <w:szCs w:val="32"/>
        </w:rPr>
        <w:t>23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836526" w:rsidRPr="00135AD5">
        <w:rPr>
          <w:rFonts w:ascii="Angsana New" w:hAnsi="Angsana New" w:cs="Angsana New"/>
          <w:sz w:val="32"/>
          <w:szCs w:val="32"/>
        </w:rPr>
        <w:t>2561</w:t>
      </w:r>
      <w:r w:rsidR="00524029" w:rsidRPr="00135AD5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135AD5">
        <w:rPr>
          <w:rFonts w:ascii="Angsana New" w:hAnsi="Angsana New" w:cs="Angsana New" w:hint="cs"/>
          <w:sz w:val="32"/>
          <w:szCs w:val="32"/>
          <w:cs/>
        </w:rPr>
        <w:t xml:space="preserve"> มีมูลค่าสูงกว่ายอดคงเหลือเงินให้กู้ยืมเพื่อซื้อหลักทรัพย์</w:t>
      </w:r>
      <w:r w:rsidRPr="00135AD5">
        <w:rPr>
          <w:rFonts w:ascii="Angsana New" w:hAnsi="Angsana New" w:cs="Angsana New"/>
          <w:sz w:val="32"/>
          <w:szCs w:val="32"/>
        </w:rPr>
        <w:t xml:space="preserve">  </w:t>
      </w:r>
    </w:p>
    <w:p w:rsidR="00027555" w:rsidRPr="00135AD5" w:rsidRDefault="00F37711" w:rsidP="00135AD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35AD5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607180" w:rsidRPr="00135AD5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027555" w:rsidRPr="00135AD5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027555" w:rsidRPr="00FC4C32" w:rsidRDefault="000009C4" w:rsidP="00135AD5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5AD5">
        <w:rPr>
          <w:rFonts w:ascii="Angsana New" w:hAnsi="Angsana New" w:cs="Angsana New"/>
          <w:sz w:val="32"/>
          <w:szCs w:val="32"/>
        </w:rPr>
        <w:tab/>
      </w:r>
      <w:r w:rsidR="00027555" w:rsidRPr="00135AD5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งบการเงินนี้ได้รับอนุมัติ</w:t>
      </w:r>
      <w:r w:rsidR="00FE774F" w:rsidRPr="00135AD5">
        <w:rPr>
          <w:rFonts w:ascii="Angsana New" w:hAnsi="Angsana New" w:cs="Angsana New"/>
          <w:spacing w:val="-2"/>
          <w:sz w:val="32"/>
          <w:szCs w:val="32"/>
          <w:cs/>
        </w:rPr>
        <w:t>ให้ออกโดย</w:t>
      </w:r>
      <w:r w:rsidR="00027555" w:rsidRPr="00135AD5">
        <w:rPr>
          <w:rFonts w:ascii="Angsana New" w:hAnsi="Angsana New" w:cs="Angsana New"/>
          <w:spacing w:val="-2"/>
          <w:sz w:val="32"/>
          <w:szCs w:val="32"/>
          <w:cs/>
        </w:rPr>
        <w:t>คณะกรรมการของบริษัทฯเ</w:t>
      </w:r>
      <w:r w:rsidR="00BF45A3" w:rsidRPr="00135AD5">
        <w:rPr>
          <w:rFonts w:ascii="Angsana New" w:hAnsi="Angsana New" w:cs="Angsana New"/>
          <w:spacing w:val="-2"/>
          <w:sz w:val="32"/>
          <w:szCs w:val="32"/>
          <w:cs/>
        </w:rPr>
        <w:t>มื่อวันที</w:t>
      </w:r>
      <w:r w:rsidR="004F79DD" w:rsidRPr="00135AD5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="009B3AF3" w:rsidRPr="00135AD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6526" w:rsidRPr="00135AD5">
        <w:rPr>
          <w:rFonts w:ascii="Angsana New" w:hAnsi="Angsana New" w:cs="Angsana New"/>
          <w:spacing w:val="-2"/>
          <w:sz w:val="32"/>
          <w:szCs w:val="32"/>
        </w:rPr>
        <w:t>23</w:t>
      </w:r>
      <w:r w:rsidR="00F90077" w:rsidRPr="00135AD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856C0E" w:rsidRPr="00135AD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กุมภาพันธ์ </w:t>
      </w:r>
      <w:r w:rsidR="00B556D8" w:rsidRPr="00135AD5">
        <w:rPr>
          <w:rFonts w:ascii="Angsana New" w:hAnsi="Angsana New" w:cs="Angsana New"/>
          <w:spacing w:val="-2"/>
          <w:sz w:val="32"/>
          <w:szCs w:val="32"/>
        </w:rPr>
        <w:t>25</w:t>
      </w:r>
      <w:r w:rsidR="00FC4C32" w:rsidRPr="00135AD5">
        <w:rPr>
          <w:rFonts w:ascii="Angsana New" w:hAnsi="Angsana New" w:cs="Angsana New"/>
          <w:spacing w:val="-2"/>
          <w:sz w:val="32"/>
          <w:szCs w:val="32"/>
        </w:rPr>
        <w:t>6</w:t>
      </w:r>
      <w:r w:rsidR="00856C0E" w:rsidRPr="00135AD5">
        <w:rPr>
          <w:rFonts w:ascii="Angsana New" w:hAnsi="Angsana New" w:cs="Angsana New"/>
          <w:spacing w:val="-2"/>
          <w:sz w:val="32"/>
          <w:szCs w:val="32"/>
        </w:rPr>
        <w:t>1</w:t>
      </w:r>
    </w:p>
    <w:sectPr w:rsidR="00027555" w:rsidRPr="00FC4C32" w:rsidSect="00646DE8">
      <w:footerReference w:type="default" r:id="rId9"/>
      <w:pgSz w:w="11909" w:h="16834" w:code="9"/>
      <w:pgMar w:top="1296" w:right="1080" w:bottom="994" w:left="1296" w:header="720" w:footer="93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48F" w:rsidRDefault="00B5148F">
      <w:r>
        <w:separator/>
      </w:r>
    </w:p>
  </w:endnote>
  <w:endnote w:type="continuationSeparator" w:id="0">
    <w:p w:rsidR="00B5148F" w:rsidRDefault="00B5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E34" w:rsidRPr="009B4F12" w:rsidRDefault="001F2E34" w:rsidP="009B4F12">
    <w:pPr>
      <w:pStyle w:val="Footer"/>
      <w:framePr w:w="256" w:wrap="around" w:vAnchor="text" w:hAnchor="page" w:x="10561" w:y="1"/>
      <w:jc w:val="right"/>
      <w:rPr>
        <w:rStyle w:val="PageNumber"/>
        <w:sz w:val="32"/>
        <w:szCs w:val="32"/>
      </w:rPr>
    </w:pPr>
    <w:r w:rsidRPr="009B4F12">
      <w:rPr>
        <w:rStyle w:val="PageNumber"/>
        <w:sz w:val="32"/>
        <w:szCs w:val="32"/>
      </w:rPr>
      <w:fldChar w:fldCharType="begin"/>
    </w:r>
    <w:r w:rsidRPr="009B4F12">
      <w:rPr>
        <w:rStyle w:val="PageNumber"/>
        <w:sz w:val="32"/>
        <w:szCs w:val="32"/>
      </w:rPr>
      <w:instrText xml:space="preserve">PAGE  </w:instrText>
    </w:r>
    <w:r w:rsidRPr="009B4F12">
      <w:rPr>
        <w:rStyle w:val="PageNumber"/>
        <w:sz w:val="32"/>
        <w:szCs w:val="32"/>
      </w:rPr>
      <w:fldChar w:fldCharType="separate"/>
    </w:r>
    <w:r w:rsidR="00DB41AA">
      <w:rPr>
        <w:rStyle w:val="PageNumber"/>
        <w:noProof/>
        <w:sz w:val="32"/>
        <w:szCs w:val="32"/>
      </w:rPr>
      <w:t>38</w:t>
    </w:r>
    <w:r w:rsidRPr="009B4F12">
      <w:rPr>
        <w:rStyle w:val="PageNumber"/>
        <w:sz w:val="32"/>
        <w:szCs w:val="32"/>
      </w:rPr>
      <w:fldChar w:fldCharType="end"/>
    </w:r>
  </w:p>
  <w:p w:rsidR="001F2E34" w:rsidRDefault="001F2E34" w:rsidP="009B4F12">
    <w:pPr>
      <w:pStyle w:val="Footer"/>
      <w:ind w:right="360"/>
      <w:jc w:val="right"/>
      <w:rPr>
        <w:sz w:val="2"/>
        <w:szCs w:val="2"/>
      </w:rPr>
    </w:pPr>
  </w:p>
  <w:p w:rsidR="001F2E34" w:rsidRDefault="001F2E34">
    <w:pPr>
      <w:pStyle w:val="Footer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48F" w:rsidRDefault="00B5148F">
      <w:r>
        <w:separator/>
      </w:r>
    </w:p>
  </w:footnote>
  <w:footnote w:type="continuationSeparator" w:id="0">
    <w:p w:rsidR="00B5148F" w:rsidRDefault="00B51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57C52"/>
    <w:multiLevelType w:val="hybridMultilevel"/>
    <w:tmpl w:val="3B989874"/>
    <w:lvl w:ilvl="0" w:tplc="1F06A98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53404"/>
    <w:multiLevelType w:val="hybridMultilevel"/>
    <w:tmpl w:val="F6081D44"/>
    <w:lvl w:ilvl="0" w:tplc="704ED6B8">
      <w:start w:val="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 w15:restartNumberingAfterBreak="0">
    <w:nsid w:val="3555349A"/>
    <w:multiLevelType w:val="hybridMultilevel"/>
    <w:tmpl w:val="E02C866C"/>
    <w:lvl w:ilvl="0" w:tplc="B86ED0C6">
      <w:start w:val="15"/>
      <w:numFmt w:val="bullet"/>
      <w:lvlText w:val="-"/>
      <w:lvlJc w:val="left"/>
      <w:pPr>
        <w:ind w:left="492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3" w15:restartNumberingAfterBreak="0">
    <w:nsid w:val="37463944"/>
    <w:multiLevelType w:val="hybridMultilevel"/>
    <w:tmpl w:val="B4524180"/>
    <w:lvl w:ilvl="0" w:tplc="C0E6AC70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51620D1"/>
    <w:multiLevelType w:val="hybridMultilevel"/>
    <w:tmpl w:val="600871CA"/>
    <w:lvl w:ilvl="0" w:tplc="069CD0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528254A"/>
    <w:multiLevelType w:val="hybridMultilevel"/>
    <w:tmpl w:val="503C7298"/>
    <w:lvl w:ilvl="0" w:tplc="9C529262">
      <w:start w:val="900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565A76B6"/>
    <w:multiLevelType w:val="hybridMultilevel"/>
    <w:tmpl w:val="C48CB34E"/>
    <w:lvl w:ilvl="0" w:tplc="F73C80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559"/>
    <w:multiLevelType w:val="hybridMultilevel"/>
    <w:tmpl w:val="16F4042A"/>
    <w:lvl w:ilvl="0" w:tplc="9CB0875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7F5BD2"/>
    <w:multiLevelType w:val="hybridMultilevel"/>
    <w:tmpl w:val="9398909A"/>
    <w:lvl w:ilvl="0" w:tplc="EC16BDD8">
      <w:start w:val="900"/>
      <w:numFmt w:val="bullet"/>
      <w:lvlText w:val="-"/>
      <w:lvlJc w:val="left"/>
      <w:pPr>
        <w:ind w:left="4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70762497"/>
    <w:multiLevelType w:val="hybridMultilevel"/>
    <w:tmpl w:val="441A1902"/>
    <w:lvl w:ilvl="0" w:tplc="E2FC7E14">
      <w:start w:val="9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1"/>
  </w:num>
  <w:num w:numId="10">
    <w:abstractNumId w:val="10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E4"/>
    <w:rsid w:val="000009C4"/>
    <w:rsid w:val="00000BE3"/>
    <w:rsid w:val="000013BD"/>
    <w:rsid w:val="000037E3"/>
    <w:rsid w:val="00004C32"/>
    <w:rsid w:val="00004F11"/>
    <w:rsid w:val="000051FF"/>
    <w:rsid w:val="000058C8"/>
    <w:rsid w:val="000059BD"/>
    <w:rsid w:val="000069E4"/>
    <w:rsid w:val="00007DB1"/>
    <w:rsid w:val="0001014B"/>
    <w:rsid w:val="00010354"/>
    <w:rsid w:val="000106BF"/>
    <w:rsid w:val="000109E4"/>
    <w:rsid w:val="00011470"/>
    <w:rsid w:val="0001148E"/>
    <w:rsid w:val="00011AC6"/>
    <w:rsid w:val="00011EEE"/>
    <w:rsid w:val="00013501"/>
    <w:rsid w:val="00013562"/>
    <w:rsid w:val="0001416A"/>
    <w:rsid w:val="00017FDF"/>
    <w:rsid w:val="0002083F"/>
    <w:rsid w:val="00020CAF"/>
    <w:rsid w:val="00021254"/>
    <w:rsid w:val="00021E17"/>
    <w:rsid w:val="000225D2"/>
    <w:rsid w:val="0002341C"/>
    <w:rsid w:val="0002387B"/>
    <w:rsid w:val="00023A0F"/>
    <w:rsid w:val="000241AA"/>
    <w:rsid w:val="0002523A"/>
    <w:rsid w:val="00026E21"/>
    <w:rsid w:val="00027555"/>
    <w:rsid w:val="000275A1"/>
    <w:rsid w:val="00027FBE"/>
    <w:rsid w:val="00030415"/>
    <w:rsid w:val="00030B03"/>
    <w:rsid w:val="000319C5"/>
    <w:rsid w:val="00031D38"/>
    <w:rsid w:val="00031DD4"/>
    <w:rsid w:val="00032503"/>
    <w:rsid w:val="00032682"/>
    <w:rsid w:val="00033098"/>
    <w:rsid w:val="00033216"/>
    <w:rsid w:val="00033305"/>
    <w:rsid w:val="000335E7"/>
    <w:rsid w:val="00036661"/>
    <w:rsid w:val="000366A7"/>
    <w:rsid w:val="00037115"/>
    <w:rsid w:val="000414EE"/>
    <w:rsid w:val="00041A79"/>
    <w:rsid w:val="00041AF0"/>
    <w:rsid w:val="00042543"/>
    <w:rsid w:val="00042687"/>
    <w:rsid w:val="00042DC8"/>
    <w:rsid w:val="00043A5F"/>
    <w:rsid w:val="00043F8C"/>
    <w:rsid w:val="00044180"/>
    <w:rsid w:val="00044398"/>
    <w:rsid w:val="000447BE"/>
    <w:rsid w:val="000447FA"/>
    <w:rsid w:val="00045327"/>
    <w:rsid w:val="00050CA0"/>
    <w:rsid w:val="00050EE6"/>
    <w:rsid w:val="00051838"/>
    <w:rsid w:val="000518A9"/>
    <w:rsid w:val="000534B9"/>
    <w:rsid w:val="0005351F"/>
    <w:rsid w:val="00053A3F"/>
    <w:rsid w:val="00053ECC"/>
    <w:rsid w:val="0005472A"/>
    <w:rsid w:val="000557CD"/>
    <w:rsid w:val="00055E20"/>
    <w:rsid w:val="00055EE6"/>
    <w:rsid w:val="000569ED"/>
    <w:rsid w:val="00057129"/>
    <w:rsid w:val="000573E2"/>
    <w:rsid w:val="00057880"/>
    <w:rsid w:val="00060BA8"/>
    <w:rsid w:val="00060EB7"/>
    <w:rsid w:val="000610F9"/>
    <w:rsid w:val="00062587"/>
    <w:rsid w:val="00062C0A"/>
    <w:rsid w:val="00062F93"/>
    <w:rsid w:val="000636CD"/>
    <w:rsid w:val="00064239"/>
    <w:rsid w:val="00064856"/>
    <w:rsid w:val="0006489A"/>
    <w:rsid w:val="00065B2E"/>
    <w:rsid w:val="00065CC4"/>
    <w:rsid w:val="00066091"/>
    <w:rsid w:val="0006688C"/>
    <w:rsid w:val="000670DD"/>
    <w:rsid w:val="00070051"/>
    <w:rsid w:val="0007036F"/>
    <w:rsid w:val="00070592"/>
    <w:rsid w:val="00070BBA"/>
    <w:rsid w:val="00070C98"/>
    <w:rsid w:val="00071D27"/>
    <w:rsid w:val="0007216E"/>
    <w:rsid w:val="00073954"/>
    <w:rsid w:val="00073ABC"/>
    <w:rsid w:val="000740B7"/>
    <w:rsid w:val="00074141"/>
    <w:rsid w:val="000744EB"/>
    <w:rsid w:val="00074B61"/>
    <w:rsid w:val="00075449"/>
    <w:rsid w:val="000755AE"/>
    <w:rsid w:val="00076878"/>
    <w:rsid w:val="000768DD"/>
    <w:rsid w:val="00077296"/>
    <w:rsid w:val="00077691"/>
    <w:rsid w:val="0007769D"/>
    <w:rsid w:val="0007782A"/>
    <w:rsid w:val="00077A33"/>
    <w:rsid w:val="000807B1"/>
    <w:rsid w:val="00081735"/>
    <w:rsid w:val="000823DA"/>
    <w:rsid w:val="00082901"/>
    <w:rsid w:val="00082D20"/>
    <w:rsid w:val="0008354A"/>
    <w:rsid w:val="00083B56"/>
    <w:rsid w:val="000840D0"/>
    <w:rsid w:val="00084A0C"/>
    <w:rsid w:val="00084DE6"/>
    <w:rsid w:val="00085812"/>
    <w:rsid w:val="00086195"/>
    <w:rsid w:val="000865B9"/>
    <w:rsid w:val="00086894"/>
    <w:rsid w:val="00086A90"/>
    <w:rsid w:val="000871C9"/>
    <w:rsid w:val="00087461"/>
    <w:rsid w:val="00090498"/>
    <w:rsid w:val="000904BB"/>
    <w:rsid w:val="00090E8F"/>
    <w:rsid w:val="00091453"/>
    <w:rsid w:val="00091CB1"/>
    <w:rsid w:val="0009230B"/>
    <w:rsid w:val="00092326"/>
    <w:rsid w:val="000930F7"/>
    <w:rsid w:val="000931CB"/>
    <w:rsid w:val="00093F02"/>
    <w:rsid w:val="00094F70"/>
    <w:rsid w:val="000951F4"/>
    <w:rsid w:val="0009627D"/>
    <w:rsid w:val="000962E4"/>
    <w:rsid w:val="00097CC4"/>
    <w:rsid w:val="00097EC4"/>
    <w:rsid w:val="000A01C5"/>
    <w:rsid w:val="000A074F"/>
    <w:rsid w:val="000A11DF"/>
    <w:rsid w:val="000A12BB"/>
    <w:rsid w:val="000A2A17"/>
    <w:rsid w:val="000A3628"/>
    <w:rsid w:val="000A3ADD"/>
    <w:rsid w:val="000A3C7E"/>
    <w:rsid w:val="000A3DB3"/>
    <w:rsid w:val="000A4448"/>
    <w:rsid w:val="000A4F45"/>
    <w:rsid w:val="000A5188"/>
    <w:rsid w:val="000A53DE"/>
    <w:rsid w:val="000A5D45"/>
    <w:rsid w:val="000A5ED0"/>
    <w:rsid w:val="000A62E8"/>
    <w:rsid w:val="000A6B34"/>
    <w:rsid w:val="000A77A5"/>
    <w:rsid w:val="000A78FF"/>
    <w:rsid w:val="000B0243"/>
    <w:rsid w:val="000B20B8"/>
    <w:rsid w:val="000B269D"/>
    <w:rsid w:val="000B29C9"/>
    <w:rsid w:val="000B2DBA"/>
    <w:rsid w:val="000B3572"/>
    <w:rsid w:val="000B4068"/>
    <w:rsid w:val="000B4E0A"/>
    <w:rsid w:val="000B5047"/>
    <w:rsid w:val="000B6081"/>
    <w:rsid w:val="000B6DC2"/>
    <w:rsid w:val="000B6DD4"/>
    <w:rsid w:val="000B6DDA"/>
    <w:rsid w:val="000B7362"/>
    <w:rsid w:val="000B7587"/>
    <w:rsid w:val="000B7628"/>
    <w:rsid w:val="000B79BB"/>
    <w:rsid w:val="000B79E9"/>
    <w:rsid w:val="000B7A78"/>
    <w:rsid w:val="000B7DFA"/>
    <w:rsid w:val="000C02E2"/>
    <w:rsid w:val="000C0B5E"/>
    <w:rsid w:val="000C0DCD"/>
    <w:rsid w:val="000C196C"/>
    <w:rsid w:val="000C206E"/>
    <w:rsid w:val="000C213C"/>
    <w:rsid w:val="000C2246"/>
    <w:rsid w:val="000C4912"/>
    <w:rsid w:val="000C493A"/>
    <w:rsid w:val="000C50CF"/>
    <w:rsid w:val="000C51B1"/>
    <w:rsid w:val="000C526C"/>
    <w:rsid w:val="000C5C3C"/>
    <w:rsid w:val="000C5FF7"/>
    <w:rsid w:val="000C6584"/>
    <w:rsid w:val="000C66D4"/>
    <w:rsid w:val="000D0956"/>
    <w:rsid w:val="000D0CC7"/>
    <w:rsid w:val="000D0F85"/>
    <w:rsid w:val="000D12AE"/>
    <w:rsid w:val="000D21AF"/>
    <w:rsid w:val="000D305B"/>
    <w:rsid w:val="000D313C"/>
    <w:rsid w:val="000D3679"/>
    <w:rsid w:val="000D3ED0"/>
    <w:rsid w:val="000D40D8"/>
    <w:rsid w:val="000D4BDC"/>
    <w:rsid w:val="000D5B08"/>
    <w:rsid w:val="000D61C9"/>
    <w:rsid w:val="000D6A51"/>
    <w:rsid w:val="000D6B76"/>
    <w:rsid w:val="000D7458"/>
    <w:rsid w:val="000E26A2"/>
    <w:rsid w:val="000E2F9F"/>
    <w:rsid w:val="000E3109"/>
    <w:rsid w:val="000E39A2"/>
    <w:rsid w:val="000E3CA6"/>
    <w:rsid w:val="000E44BB"/>
    <w:rsid w:val="000E47D7"/>
    <w:rsid w:val="000E54A5"/>
    <w:rsid w:val="000E5996"/>
    <w:rsid w:val="000E5B74"/>
    <w:rsid w:val="000E5FA6"/>
    <w:rsid w:val="000E6012"/>
    <w:rsid w:val="000E6969"/>
    <w:rsid w:val="000E6EFC"/>
    <w:rsid w:val="000E770E"/>
    <w:rsid w:val="000E77FB"/>
    <w:rsid w:val="000F039B"/>
    <w:rsid w:val="000F0791"/>
    <w:rsid w:val="000F091E"/>
    <w:rsid w:val="000F1E11"/>
    <w:rsid w:val="000F268A"/>
    <w:rsid w:val="000F2875"/>
    <w:rsid w:val="000F29C3"/>
    <w:rsid w:val="000F2F7C"/>
    <w:rsid w:val="000F3A83"/>
    <w:rsid w:val="000F3FEA"/>
    <w:rsid w:val="000F5950"/>
    <w:rsid w:val="000F5F73"/>
    <w:rsid w:val="000F6667"/>
    <w:rsid w:val="000F68FC"/>
    <w:rsid w:val="000F6ACB"/>
    <w:rsid w:val="00100E9C"/>
    <w:rsid w:val="0010135D"/>
    <w:rsid w:val="00101ABF"/>
    <w:rsid w:val="0010218E"/>
    <w:rsid w:val="00104C40"/>
    <w:rsid w:val="00104FF3"/>
    <w:rsid w:val="001051BC"/>
    <w:rsid w:val="001054A2"/>
    <w:rsid w:val="00105D42"/>
    <w:rsid w:val="00106242"/>
    <w:rsid w:val="00106F85"/>
    <w:rsid w:val="001102B4"/>
    <w:rsid w:val="0011033D"/>
    <w:rsid w:val="00111619"/>
    <w:rsid w:val="001116F8"/>
    <w:rsid w:val="00111753"/>
    <w:rsid w:val="001117C1"/>
    <w:rsid w:val="00111840"/>
    <w:rsid w:val="00112CEF"/>
    <w:rsid w:val="001136D2"/>
    <w:rsid w:val="00113804"/>
    <w:rsid w:val="00114173"/>
    <w:rsid w:val="001142BB"/>
    <w:rsid w:val="0011549D"/>
    <w:rsid w:val="00115536"/>
    <w:rsid w:val="0011615E"/>
    <w:rsid w:val="0011617A"/>
    <w:rsid w:val="00116373"/>
    <w:rsid w:val="00116519"/>
    <w:rsid w:val="001204B2"/>
    <w:rsid w:val="001212C1"/>
    <w:rsid w:val="00122DEC"/>
    <w:rsid w:val="00124A08"/>
    <w:rsid w:val="00124DB6"/>
    <w:rsid w:val="00125A8E"/>
    <w:rsid w:val="00125CF8"/>
    <w:rsid w:val="00126111"/>
    <w:rsid w:val="00126888"/>
    <w:rsid w:val="0013059D"/>
    <w:rsid w:val="00130674"/>
    <w:rsid w:val="00130B10"/>
    <w:rsid w:val="00130BE2"/>
    <w:rsid w:val="0013114B"/>
    <w:rsid w:val="001314B9"/>
    <w:rsid w:val="00131EB4"/>
    <w:rsid w:val="00132413"/>
    <w:rsid w:val="00133DB3"/>
    <w:rsid w:val="00134270"/>
    <w:rsid w:val="00134282"/>
    <w:rsid w:val="00134428"/>
    <w:rsid w:val="00134A68"/>
    <w:rsid w:val="00135A05"/>
    <w:rsid w:val="00135AD5"/>
    <w:rsid w:val="001365BD"/>
    <w:rsid w:val="001368EF"/>
    <w:rsid w:val="00136F20"/>
    <w:rsid w:val="00140E06"/>
    <w:rsid w:val="00140EC7"/>
    <w:rsid w:val="00140FCE"/>
    <w:rsid w:val="00141F41"/>
    <w:rsid w:val="00142311"/>
    <w:rsid w:val="00143A78"/>
    <w:rsid w:val="00143ECA"/>
    <w:rsid w:val="0014419E"/>
    <w:rsid w:val="00144A39"/>
    <w:rsid w:val="00145D2B"/>
    <w:rsid w:val="001461F2"/>
    <w:rsid w:val="001462D1"/>
    <w:rsid w:val="00146536"/>
    <w:rsid w:val="0014662D"/>
    <w:rsid w:val="00146B40"/>
    <w:rsid w:val="00146D24"/>
    <w:rsid w:val="00147384"/>
    <w:rsid w:val="00147605"/>
    <w:rsid w:val="001500C8"/>
    <w:rsid w:val="00150DB4"/>
    <w:rsid w:val="00151E65"/>
    <w:rsid w:val="001526A7"/>
    <w:rsid w:val="001526F6"/>
    <w:rsid w:val="00152C36"/>
    <w:rsid w:val="00152DE1"/>
    <w:rsid w:val="0015345A"/>
    <w:rsid w:val="001536C6"/>
    <w:rsid w:val="00153921"/>
    <w:rsid w:val="0015399F"/>
    <w:rsid w:val="001546FF"/>
    <w:rsid w:val="0015494F"/>
    <w:rsid w:val="00154CB7"/>
    <w:rsid w:val="00155ADA"/>
    <w:rsid w:val="00156087"/>
    <w:rsid w:val="001605D5"/>
    <w:rsid w:val="00160AAA"/>
    <w:rsid w:val="00160C6C"/>
    <w:rsid w:val="00161714"/>
    <w:rsid w:val="00161771"/>
    <w:rsid w:val="00162598"/>
    <w:rsid w:val="00163900"/>
    <w:rsid w:val="00163926"/>
    <w:rsid w:val="00163C05"/>
    <w:rsid w:val="00163F35"/>
    <w:rsid w:val="00164213"/>
    <w:rsid w:val="0016494B"/>
    <w:rsid w:val="00165502"/>
    <w:rsid w:val="00165697"/>
    <w:rsid w:val="0016591D"/>
    <w:rsid w:val="001664C3"/>
    <w:rsid w:val="00166E09"/>
    <w:rsid w:val="00166ECE"/>
    <w:rsid w:val="001677EA"/>
    <w:rsid w:val="00167F8E"/>
    <w:rsid w:val="00172658"/>
    <w:rsid w:val="0017299C"/>
    <w:rsid w:val="00172E3D"/>
    <w:rsid w:val="00172EEB"/>
    <w:rsid w:val="00172FB2"/>
    <w:rsid w:val="0017345F"/>
    <w:rsid w:val="00173C52"/>
    <w:rsid w:val="00173F05"/>
    <w:rsid w:val="001755DE"/>
    <w:rsid w:val="0017595C"/>
    <w:rsid w:val="00175E0C"/>
    <w:rsid w:val="001778CA"/>
    <w:rsid w:val="00180443"/>
    <w:rsid w:val="00180B1A"/>
    <w:rsid w:val="001819DB"/>
    <w:rsid w:val="0018223E"/>
    <w:rsid w:val="00183161"/>
    <w:rsid w:val="00183968"/>
    <w:rsid w:val="00183A58"/>
    <w:rsid w:val="00184049"/>
    <w:rsid w:val="00184431"/>
    <w:rsid w:val="00184E44"/>
    <w:rsid w:val="00185E80"/>
    <w:rsid w:val="00185EA9"/>
    <w:rsid w:val="00185F8A"/>
    <w:rsid w:val="0018666B"/>
    <w:rsid w:val="00186892"/>
    <w:rsid w:val="001876F5"/>
    <w:rsid w:val="00187B68"/>
    <w:rsid w:val="001901B3"/>
    <w:rsid w:val="00190209"/>
    <w:rsid w:val="0019023A"/>
    <w:rsid w:val="00190E4C"/>
    <w:rsid w:val="0019121E"/>
    <w:rsid w:val="00192A7A"/>
    <w:rsid w:val="0019609A"/>
    <w:rsid w:val="00196657"/>
    <w:rsid w:val="0019690E"/>
    <w:rsid w:val="00197420"/>
    <w:rsid w:val="001A03F9"/>
    <w:rsid w:val="001A0609"/>
    <w:rsid w:val="001A0626"/>
    <w:rsid w:val="001A0AF9"/>
    <w:rsid w:val="001A12DF"/>
    <w:rsid w:val="001A1A73"/>
    <w:rsid w:val="001A1B78"/>
    <w:rsid w:val="001A2563"/>
    <w:rsid w:val="001A305E"/>
    <w:rsid w:val="001A3341"/>
    <w:rsid w:val="001A3700"/>
    <w:rsid w:val="001A3810"/>
    <w:rsid w:val="001A3953"/>
    <w:rsid w:val="001A3A44"/>
    <w:rsid w:val="001A3C2A"/>
    <w:rsid w:val="001A3F4B"/>
    <w:rsid w:val="001A4883"/>
    <w:rsid w:val="001A4901"/>
    <w:rsid w:val="001A492A"/>
    <w:rsid w:val="001A4B88"/>
    <w:rsid w:val="001A4BBC"/>
    <w:rsid w:val="001A513C"/>
    <w:rsid w:val="001A57DA"/>
    <w:rsid w:val="001A6D72"/>
    <w:rsid w:val="001A7708"/>
    <w:rsid w:val="001A7DB5"/>
    <w:rsid w:val="001A7E0E"/>
    <w:rsid w:val="001B0B06"/>
    <w:rsid w:val="001B0D0E"/>
    <w:rsid w:val="001B122A"/>
    <w:rsid w:val="001B1847"/>
    <w:rsid w:val="001B18B9"/>
    <w:rsid w:val="001B2DE7"/>
    <w:rsid w:val="001B2F36"/>
    <w:rsid w:val="001B3727"/>
    <w:rsid w:val="001B44A0"/>
    <w:rsid w:val="001B54F5"/>
    <w:rsid w:val="001B68E3"/>
    <w:rsid w:val="001B71DE"/>
    <w:rsid w:val="001B7AEE"/>
    <w:rsid w:val="001B7EB6"/>
    <w:rsid w:val="001B7EE3"/>
    <w:rsid w:val="001C011A"/>
    <w:rsid w:val="001C017F"/>
    <w:rsid w:val="001C0316"/>
    <w:rsid w:val="001C0B48"/>
    <w:rsid w:val="001C1DB6"/>
    <w:rsid w:val="001C291B"/>
    <w:rsid w:val="001C3D83"/>
    <w:rsid w:val="001C4A03"/>
    <w:rsid w:val="001C4B02"/>
    <w:rsid w:val="001C5420"/>
    <w:rsid w:val="001C57B7"/>
    <w:rsid w:val="001C5C8D"/>
    <w:rsid w:val="001C6588"/>
    <w:rsid w:val="001C65C4"/>
    <w:rsid w:val="001C68A3"/>
    <w:rsid w:val="001C7340"/>
    <w:rsid w:val="001C74E4"/>
    <w:rsid w:val="001D0DAF"/>
    <w:rsid w:val="001D110E"/>
    <w:rsid w:val="001D1767"/>
    <w:rsid w:val="001D281D"/>
    <w:rsid w:val="001D2AA7"/>
    <w:rsid w:val="001D2B53"/>
    <w:rsid w:val="001D366C"/>
    <w:rsid w:val="001D49C9"/>
    <w:rsid w:val="001D4AB0"/>
    <w:rsid w:val="001D4CF2"/>
    <w:rsid w:val="001D57D0"/>
    <w:rsid w:val="001D6979"/>
    <w:rsid w:val="001D6D00"/>
    <w:rsid w:val="001D6D69"/>
    <w:rsid w:val="001D71FB"/>
    <w:rsid w:val="001D7394"/>
    <w:rsid w:val="001D7969"/>
    <w:rsid w:val="001E1662"/>
    <w:rsid w:val="001E3A9F"/>
    <w:rsid w:val="001E40BE"/>
    <w:rsid w:val="001E5694"/>
    <w:rsid w:val="001E5A4F"/>
    <w:rsid w:val="001E61F5"/>
    <w:rsid w:val="001E6273"/>
    <w:rsid w:val="001E6E25"/>
    <w:rsid w:val="001E72B8"/>
    <w:rsid w:val="001E72E9"/>
    <w:rsid w:val="001E77B3"/>
    <w:rsid w:val="001F0A95"/>
    <w:rsid w:val="001F0EEE"/>
    <w:rsid w:val="001F0F12"/>
    <w:rsid w:val="001F1298"/>
    <w:rsid w:val="001F1CBD"/>
    <w:rsid w:val="001F2E34"/>
    <w:rsid w:val="001F3CBD"/>
    <w:rsid w:val="001F545A"/>
    <w:rsid w:val="001F58DB"/>
    <w:rsid w:val="001F5DE7"/>
    <w:rsid w:val="001F5E68"/>
    <w:rsid w:val="001F6B14"/>
    <w:rsid w:val="001F6CC0"/>
    <w:rsid w:val="001F6DD0"/>
    <w:rsid w:val="001F7494"/>
    <w:rsid w:val="001F7893"/>
    <w:rsid w:val="001F7944"/>
    <w:rsid w:val="001F7CFC"/>
    <w:rsid w:val="001F7EF9"/>
    <w:rsid w:val="00200B2F"/>
    <w:rsid w:val="00202487"/>
    <w:rsid w:val="002035F7"/>
    <w:rsid w:val="00205221"/>
    <w:rsid w:val="0020541D"/>
    <w:rsid w:val="002061B5"/>
    <w:rsid w:val="002065D2"/>
    <w:rsid w:val="00206D58"/>
    <w:rsid w:val="00207D66"/>
    <w:rsid w:val="0021020D"/>
    <w:rsid w:val="0021023F"/>
    <w:rsid w:val="00210579"/>
    <w:rsid w:val="00212A04"/>
    <w:rsid w:val="00212E3E"/>
    <w:rsid w:val="0021348A"/>
    <w:rsid w:val="00213DB1"/>
    <w:rsid w:val="0021428B"/>
    <w:rsid w:val="0021465D"/>
    <w:rsid w:val="00215A1D"/>
    <w:rsid w:val="0021642E"/>
    <w:rsid w:val="00220732"/>
    <w:rsid w:val="00220DA3"/>
    <w:rsid w:val="00220E23"/>
    <w:rsid w:val="00220F5E"/>
    <w:rsid w:val="0022117D"/>
    <w:rsid w:val="002212C3"/>
    <w:rsid w:val="00221687"/>
    <w:rsid w:val="0022280E"/>
    <w:rsid w:val="00223282"/>
    <w:rsid w:val="0022333D"/>
    <w:rsid w:val="002238DF"/>
    <w:rsid w:val="00224001"/>
    <w:rsid w:val="00224320"/>
    <w:rsid w:val="002251E8"/>
    <w:rsid w:val="00225F8F"/>
    <w:rsid w:val="00226667"/>
    <w:rsid w:val="0022673E"/>
    <w:rsid w:val="0022745F"/>
    <w:rsid w:val="0022755D"/>
    <w:rsid w:val="00227AC6"/>
    <w:rsid w:val="00227FC6"/>
    <w:rsid w:val="00230A5A"/>
    <w:rsid w:val="00230E89"/>
    <w:rsid w:val="00231917"/>
    <w:rsid w:val="00233686"/>
    <w:rsid w:val="00233762"/>
    <w:rsid w:val="00234AE2"/>
    <w:rsid w:val="00234D4D"/>
    <w:rsid w:val="002353FD"/>
    <w:rsid w:val="002355BC"/>
    <w:rsid w:val="00235663"/>
    <w:rsid w:val="00235A65"/>
    <w:rsid w:val="002360B2"/>
    <w:rsid w:val="002360D1"/>
    <w:rsid w:val="002364D2"/>
    <w:rsid w:val="0023686E"/>
    <w:rsid w:val="0023700D"/>
    <w:rsid w:val="0023748F"/>
    <w:rsid w:val="00237C5E"/>
    <w:rsid w:val="0024075F"/>
    <w:rsid w:val="00240783"/>
    <w:rsid w:val="00241677"/>
    <w:rsid w:val="00242A6C"/>
    <w:rsid w:val="00242DC0"/>
    <w:rsid w:val="00243693"/>
    <w:rsid w:val="00245289"/>
    <w:rsid w:val="00246063"/>
    <w:rsid w:val="00246097"/>
    <w:rsid w:val="0024653F"/>
    <w:rsid w:val="00246DB9"/>
    <w:rsid w:val="002470F4"/>
    <w:rsid w:val="00250411"/>
    <w:rsid w:val="00252DA2"/>
    <w:rsid w:val="00253446"/>
    <w:rsid w:val="00253892"/>
    <w:rsid w:val="00254ED6"/>
    <w:rsid w:val="00256D3C"/>
    <w:rsid w:val="0025736D"/>
    <w:rsid w:val="00257A76"/>
    <w:rsid w:val="00260316"/>
    <w:rsid w:val="00260FDA"/>
    <w:rsid w:val="00261452"/>
    <w:rsid w:val="002620CB"/>
    <w:rsid w:val="0026240D"/>
    <w:rsid w:val="002639E1"/>
    <w:rsid w:val="00263BC5"/>
    <w:rsid w:val="002644DC"/>
    <w:rsid w:val="00266445"/>
    <w:rsid w:val="00267900"/>
    <w:rsid w:val="00267A70"/>
    <w:rsid w:val="00270BC3"/>
    <w:rsid w:val="002716AD"/>
    <w:rsid w:val="00271E5A"/>
    <w:rsid w:val="002727D0"/>
    <w:rsid w:val="00273224"/>
    <w:rsid w:val="00273376"/>
    <w:rsid w:val="00274560"/>
    <w:rsid w:val="00274E8A"/>
    <w:rsid w:val="00275568"/>
    <w:rsid w:val="00275786"/>
    <w:rsid w:val="002761A0"/>
    <w:rsid w:val="002762B6"/>
    <w:rsid w:val="002763FB"/>
    <w:rsid w:val="00276C1F"/>
    <w:rsid w:val="00276F4D"/>
    <w:rsid w:val="00277439"/>
    <w:rsid w:val="00277C90"/>
    <w:rsid w:val="00277CD7"/>
    <w:rsid w:val="002801E6"/>
    <w:rsid w:val="00280CA4"/>
    <w:rsid w:val="00280D6C"/>
    <w:rsid w:val="002825D5"/>
    <w:rsid w:val="00282B34"/>
    <w:rsid w:val="0028372F"/>
    <w:rsid w:val="00285705"/>
    <w:rsid w:val="00285810"/>
    <w:rsid w:val="00285979"/>
    <w:rsid w:val="002863B7"/>
    <w:rsid w:val="002870F4"/>
    <w:rsid w:val="00287957"/>
    <w:rsid w:val="00287C80"/>
    <w:rsid w:val="00290782"/>
    <w:rsid w:val="0029085E"/>
    <w:rsid w:val="00290A72"/>
    <w:rsid w:val="00291169"/>
    <w:rsid w:val="002914DD"/>
    <w:rsid w:val="00291DB6"/>
    <w:rsid w:val="00292309"/>
    <w:rsid w:val="00292B96"/>
    <w:rsid w:val="00292FF5"/>
    <w:rsid w:val="002939B3"/>
    <w:rsid w:val="00293A4F"/>
    <w:rsid w:val="00293B14"/>
    <w:rsid w:val="0029436E"/>
    <w:rsid w:val="00294AFA"/>
    <w:rsid w:val="002951B4"/>
    <w:rsid w:val="00295884"/>
    <w:rsid w:val="00295CC5"/>
    <w:rsid w:val="00296757"/>
    <w:rsid w:val="00296B0B"/>
    <w:rsid w:val="002978A5"/>
    <w:rsid w:val="00297950"/>
    <w:rsid w:val="00297CB4"/>
    <w:rsid w:val="002A0552"/>
    <w:rsid w:val="002A0AB7"/>
    <w:rsid w:val="002A0D71"/>
    <w:rsid w:val="002A123A"/>
    <w:rsid w:val="002A1411"/>
    <w:rsid w:val="002A1EDE"/>
    <w:rsid w:val="002A34B2"/>
    <w:rsid w:val="002A375A"/>
    <w:rsid w:val="002A3869"/>
    <w:rsid w:val="002A3E48"/>
    <w:rsid w:val="002A3FA6"/>
    <w:rsid w:val="002A4C94"/>
    <w:rsid w:val="002A4F9E"/>
    <w:rsid w:val="002A50F3"/>
    <w:rsid w:val="002A5394"/>
    <w:rsid w:val="002A5BF8"/>
    <w:rsid w:val="002A6DF6"/>
    <w:rsid w:val="002A7014"/>
    <w:rsid w:val="002A7398"/>
    <w:rsid w:val="002A75BD"/>
    <w:rsid w:val="002A7A7A"/>
    <w:rsid w:val="002A7BC6"/>
    <w:rsid w:val="002B0A21"/>
    <w:rsid w:val="002B0CEF"/>
    <w:rsid w:val="002B15E6"/>
    <w:rsid w:val="002B1992"/>
    <w:rsid w:val="002B2157"/>
    <w:rsid w:val="002B267D"/>
    <w:rsid w:val="002B2724"/>
    <w:rsid w:val="002B2A3C"/>
    <w:rsid w:val="002B4963"/>
    <w:rsid w:val="002B5269"/>
    <w:rsid w:val="002B5876"/>
    <w:rsid w:val="002B59DC"/>
    <w:rsid w:val="002B6A52"/>
    <w:rsid w:val="002B6E9E"/>
    <w:rsid w:val="002B6F01"/>
    <w:rsid w:val="002B70CD"/>
    <w:rsid w:val="002B7234"/>
    <w:rsid w:val="002C2A42"/>
    <w:rsid w:val="002C2CFB"/>
    <w:rsid w:val="002C51FD"/>
    <w:rsid w:val="002C5381"/>
    <w:rsid w:val="002C5943"/>
    <w:rsid w:val="002C5C1D"/>
    <w:rsid w:val="002C65A4"/>
    <w:rsid w:val="002C677C"/>
    <w:rsid w:val="002D0936"/>
    <w:rsid w:val="002D0BD0"/>
    <w:rsid w:val="002D0E41"/>
    <w:rsid w:val="002D108F"/>
    <w:rsid w:val="002D1B36"/>
    <w:rsid w:val="002D208A"/>
    <w:rsid w:val="002D2C22"/>
    <w:rsid w:val="002D34AB"/>
    <w:rsid w:val="002D47BD"/>
    <w:rsid w:val="002D4860"/>
    <w:rsid w:val="002D4D46"/>
    <w:rsid w:val="002D5450"/>
    <w:rsid w:val="002D54D6"/>
    <w:rsid w:val="002D6032"/>
    <w:rsid w:val="002D65FA"/>
    <w:rsid w:val="002D6647"/>
    <w:rsid w:val="002D7A0E"/>
    <w:rsid w:val="002E0CE1"/>
    <w:rsid w:val="002E1824"/>
    <w:rsid w:val="002E2595"/>
    <w:rsid w:val="002E2727"/>
    <w:rsid w:val="002E29B4"/>
    <w:rsid w:val="002E3899"/>
    <w:rsid w:val="002E412A"/>
    <w:rsid w:val="002E5096"/>
    <w:rsid w:val="002E5E94"/>
    <w:rsid w:val="002E6A5A"/>
    <w:rsid w:val="002E6B2B"/>
    <w:rsid w:val="002E72D0"/>
    <w:rsid w:val="002E73E2"/>
    <w:rsid w:val="002F00E4"/>
    <w:rsid w:val="002F0172"/>
    <w:rsid w:val="002F03B7"/>
    <w:rsid w:val="002F167D"/>
    <w:rsid w:val="002F1C43"/>
    <w:rsid w:val="002F1C64"/>
    <w:rsid w:val="002F2235"/>
    <w:rsid w:val="002F3AD7"/>
    <w:rsid w:val="002F4531"/>
    <w:rsid w:val="002F5880"/>
    <w:rsid w:val="002F58F5"/>
    <w:rsid w:val="002F61C0"/>
    <w:rsid w:val="002F65E9"/>
    <w:rsid w:val="002F6E34"/>
    <w:rsid w:val="002F7975"/>
    <w:rsid w:val="002F79AD"/>
    <w:rsid w:val="00300042"/>
    <w:rsid w:val="00300C2A"/>
    <w:rsid w:val="00300FB2"/>
    <w:rsid w:val="00301230"/>
    <w:rsid w:val="00301376"/>
    <w:rsid w:val="00301F76"/>
    <w:rsid w:val="00302E32"/>
    <w:rsid w:val="00302FD5"/>
    <w:rsid w:val="003038CB"/>
    <w:rsid w:val="00304381"/>
    <w:rsid w:val="00304D0D"/>
    <w:rsid w:val="00305C71"/>
    <w:rsid w:val="00306178"/>
    <w:rsid w:val="00307EC4"/>
    <w:rsid w:val="003112B3"/>
    <w:rsid w:val="003120AB"/>
    <w:rsid w:val="00312357"/>
    <w:rsid w:val="00312859"/>
    <w:rsid w:val="00314407"/>
    <w:rsid w:val="00314423"/>
    <w:rsid w:val="00314BD2"/>
    <w:rsid w:val="0032020B"/>
    <w:rsid w:val="00320501"/>
    <w:rsid w:val="00320AA8"/>
    <w:rsid w:val="00320C0F"/>
    <w:rsid w:val="00322477"/>
    <w:rsid w:val="0032286C"/>
    <w:rsid w:val="00322BD6"/>
    <w:rsid w:val="00322E1B"/>
    <w:rsid w:val="003230A2"/>
    <w:rsid w:val="0032480C"/>
    <w:rsid w:val="00324948"/>
    <w:rsid w:val="0032497C"/>
    <w:rsid w:val="00325079"/>
    <w:rsid w:val="00325270"/>
    <w:rsid w:val="003256D8"/>
    <w:rsid w:val="00325A38"/>
    <w:rsid w:val="00325C4F"/>
    <w:rsid w:val="00326799"/>
    <w:rsid w:val="00326C5D"/>
    <w:rsid w:val="00326D5A"/>
    <w:rsid w:val="0032729B"/>
    <w:rsid w:val="00330539"/>
    <w:rsid w:val="003306C6"/>
    <w:rsid w:val="00331B6E"/>
    <w:rsid w:val="0033234D"/>
    <w:rsid w:val="00332D41"/>
    <w:rsid w:val="003336F4"/>
    <w:rsid w:val="00333702"/>
    <w:rsid w:val="003338C0"/>
    <w:rsid w:val="00333C21"/>
    <w:rsid w:val="00333F9C"/>
    <w:rsid w:val="0033404C"/>
    <w:rsid w:val="003349F3"/>
    <w:rsid w:val="00334A2E"/>
    <w:rsid w:val="00334D69"/>
    <w:rsid w:val="00334E88"/>
    <w:rsid w:val="003356DC"/>
    <w:rsid w:val="00335C75"/>
    <w:rsid w:val="003362FB"/>
    <w:rsid w:val="003367D9"/>
    <w:rsid w:val="00336A2E"/>
    <w:rsid w:val="00336E0C"/>
    <w:rsid w:val="00336ED4"/>
    <w:rsid w:val="003372D1"/>
    <w:rsid w:val="003373A0"/>
    <w:rsid w:val="00337BA0"/>
    <w:rsid w:val="0034053E"/>
    <w:rsid w:val="00340BCC"/>
    <w:rsid w:val="00340E1C"/>
    <w:rsid w:val="00341564"/>
    <w:rsid w:val="00341900"/>
    <w:rsid w:val="00341EBC"/>
    <w:rsid w:val="00341F87"/>
    <w:rsid w:val="00343C74"/>
    <w:rsid w:val="0034424E"/>
    <w:rsid w:val="00344AE8"/>
    <w:rsid w:val="00344BF1"/>
    <w:rsid w:val="00345417"/>
    <w:rsid w:val="00345931"/>
    <w:rsid w:val="00345C11"/>
    <w:rsid w:val="00346406"/>
    <w:rsid w:val="00350CCB"/>
    <w:rsid w:val="00350D1F"/>
    <w:rsid w:val="00350E36"/>
    <w:rsid w:val="00351B9E"/>
    <w:rsid w:val="003521CC"/>
    <w:rsid w:val="00352A47"/>
    <w:rsid w:val="00352A95"/>
    <w:rsid w:val="00352F50"/>
    <w:rsid w:val="003532D2"/>
    <w:rsid w:val="00353AC6"/>
    <w:rsid w:val="00354620"/>
    <w:rsid w:val="0035581E"/>
    <w:rsid w:val="00355C2D"/>
    <w:rsid w:val="00356778"/>
    <w:rsid w:val="00356E6E"/>
    <w:rsid w:val="003570C6"/>
    <w:rsid w:val="00357A9D"/>
    <w:rsid w:val="00357B90"/>
    <w:rsid w:val="00357B9B"/>
    <w:rsid w:val="00360914"/>
    <w:rsid w:val="00360F51"/>
    <w:rsid w:val="0036145B"/>
    <w:rsid w:val="00361CFB"/>
    <w:rsid w:val="0036206A"/>
    <w:rsid w:val="003629D9"/>
    <w:rsid w:val="00363514"/>
    <w:rsid w:val="00363C6E"/>
    <w:rsid w:val="00363E09"/>
    <w:rsid w:val="00363E2D"/>
    <w:rsid w:val="003645EC"/>
    <w:rsid w:val="00366C3D"/>
    <w:rsid w:val="0036764A"/>
    <w:rsid w:val="00370293"/>
    <w:rsid w:val="00370873"/>
    <w:rsid w:val="0037145C"/>
    <w:rsid w:val="00371843"/>
    <w:rsid w:val="00372271"/>
    <w:rsid w:val="00372CE8"/>
    <w:rsid w:val="00373265"/>
    <w:rsid w:val="0037348D"/>
    <w:rsid w:val="003737E1"/>
    <w:rsid w:val="00373A9F"/>
    <w:rsid w:val="0037440D"/>
    <w:rsid w:val="00374E70"/>
    <w:rsid w:val="003753E2"/>
    <w:rsid w:val="00375A1E"/>
    <w:rsid w:val="003766DD"/>
    <w:rsid w:val="00377905"/>
    <w:rsid w:val="003801B4"/>
    <w:rsid w:val="0038029E"/>
    <w:rsid w:val="0038113F"/>
    <w:rsid w:val="00381183"/>
    <w:rsid w:val="003827FB"/>
    <w:rsid w:val="003828AF"/>
    <w:rsid w:val="0038348A"/>
    <w:rsid w:val="00383667"/>
    <w:rsid w:val="003838DE"/>
    <w:rsid w:val="00383C0B"/>
    <w:rsid w:val="00384955"/>
    <w:rsid w:val="00384FC3"/>
    <w:rsid w:val="0038558B"/>
    <w:rsid w:val="003864B2"/>
    <w:rsid w:val="00386F23"/>
    <w:rsid w:val="0038721B"/>
    <w:rsid w:val="00387877"/>
    <w:rsid w:val="00387C53"/>
    <w:rsid w:val="0039027C"/>
    <w:rsid w:val="003917A9"/>
    <w:rsid w:val="00391B20"/>
    <w:rsid w:val="003926BE"/>
    <w:rsid w:val="00392BD0"/>
    <w:rsid w:val="0039323F"/>
    <w:rsid w:val="0039330E"/>
    <w:rsid w:val="00393310"/>
    <w:rsid w:val="003934C0"/>
    <w:rsid w:val="00394040"/>
    <w:rsid w:val="003942A0"/>
    <w:rsid w:val="003944A0"/>
    <w:rsid w:val="00394652"/>
    <w:rsid w:val="003A0A1C"/>
    <w:rsid w:val="003A0EC5"/>
    <w:rsid w:val="003A1009"/>
    <w:rsid w:val="003A1CF2"/>
    <w:rsid w:val="003A1D8C"/>
    <w:rsid w:val="003A2688"/>
    <w:rsid w:val="003A2CD8"/>
    <w:rsid w:val="003A3A08"/>
    <w:rsid w:val="003A3C74"/>
    <w:rsid w:val="003A4182"/>
    <w:rsid w:val="003A4CD4"/>
    <w:rsid w:val="003A5E56"/>
    <w:rsid w:val="003A693B"/>
    <w:rsid w:val="003A6D5F"/>
    <w:rsid w:val="003A7979"/>
    <w:rsid w:val="003A7CEC"/>
    <w:rsid w:val="003B05BD"/>
    <w:rsid w:val="003B0FEF"/>
    <w:rsid w:val="003B11D4"/>
    <w:rsid w:val="003B1319"/>
    <w:rsid w:val="003B1868"/>
    <w:rsid w:val="003B199B"/>
    <w:rsid w:val="003B2524"/>
    <w:rsid w:val="003B2A81"/>
    <w:rsid w:val="003B35FD"/>
    <w:rsid w:val="003B3C8B"/>
    <w:rsid w:val="003B3CCA"/>
    <w:rsid w:val="003B4C3C"/>
    <w:rsid w:val="003B559F"/>
    <w:rsid w:val="003B5883"/>
    <w:rsid w:val="003B59E6"/>
    <w:rsid w:val="003B72F8"/>
    <w:rsid w:val="003B76A5"/>
    <w:rsid w:val="003B7AAF"/>
    <w:rsid w:val="003B7D70"/>
    <w:rsid w:val="003B7F9F"/>
    <w:rsid w:val="003C0144"/>
    <w:rsid w:val="003C1682"/>
    <w:rsid w:val="003C1A13"/>
    <w:rsid w:val="003C1E18"/>
    <w:rsid w:val="003C2496"/>
    <w:rsid w:val="003C2648"/>
    <w:rsid w:val="003C2D87"/>
    <w:rsid w:val="003C3615"/>
    <w:rsid w:val="003C41CD"/>
    <w:rsid w:val="003C4284"/>
    <w:rsid w:val="003C44F6"/>
    <w:rsid w:val="003C486C"/>
    <w:rsid w:val="003C4F85"/>
    <w:rsid w:val="003C56F3"/>
    <w:rsid w:val="003C5DAD"/>
    <w:rsid w:val="003C678B"/>
    <w:rsid w:val="003C7145"/>
    <w:rsid w:val="003C7381"/>
    <w:rsid w:val="003D0289"/>
    <w:rsid w:val="003D0EE4"/>
    <w:rsid w:val="003D1569"/>
    <w:rsid w:val="003D1B10"/>
    <w:rsid w:val="003D1F50"/>
    <w:rsid w:val="003D2751"/>
    <w:rsid w:val="003D42A2"/>
    <w:rsid w:val="003D4EDE"/>
    <w:rsid w:val="003D55ED"/>
    <w:rsid w:val="003D789B"/>
    <w:rsid w:val="003D7C39"/>
    <w:rsid w:val="003D7C43"/>
    <w:rsid w:val="003E0143"/>
    <w:rsid w:val="003E190F"/>
    <w:rsid w:val="003E1977"/>
    <w:rsid w:val="003E3706"/>
    <w:rsid w:val="003E39D4"/>
    <w:rsid w:val="003E4AA7"/>
    <w:rsid w:val="003E52F6"/>
    <w:rsid w:val="003E65B2"/>
    <w:rsid w:val="003E6F29"/>
    <w:rsid w:val="003E738B"/>
    <w:rsid w:val="003E77DA"/>
    <w:rsid w:val="003E7B36"/>
    <w:rsid w:val="003E7E97"/>
    <w:rsid w:val="003E7FF5"/>
    <w:rsid w:val="003F03DA"/>
    <w:rsid w:val="003F03E1"/>
    <w:rsid w:val="003F0AAF"/>
    <w:rsid w:val="003F0B0B"/>
    <w:rsid w:val="003F0CC1"/>
    <w:rsid w:val="003F1616"/>
    <w:rsid w:val="003F17F6"/>
    <w:rsid w:val="003F1ADD"/>
    <w:rsid w:val="003F1AEB"/>
    <w:rsid w:val="003F22FF"/>
    <w:rsid w:val="003F2BAE"/>
    <w:rsid w:val="003F3513"/>
    <w:rsid w:val="003F3ACE"/>
    <w:rsid w:val="003F4FEA"/>
    <w:rsid w:val="003F5A2C"/>
    <w:rsid w:val="003F5BFC"/>
    <w:rsid w:val="003F5CD7"/>
    <w:rsid w:val="003F68AD"/>
    <w:rsid w:val="003F6BA4"/>
    <w:rsid w:val="003F6E4D"/>
    <w:rsid w:val="003F6FF1"/>
    <w:rsid w:val="003F7269"/>
    <w:rsid w:val="0040069D"/>
    <w:rsid w:val="004006D6"/>
    <w:rsid w:val="00400EDC"/>
    <w:rsid w:val="004014F2"/>
    <w:rsid w:val="00401E6F"/>
    <w:rsid w:val="0040279C"/>
    <w:rsid w:val="00402F3C"/>
    <w:rsid w:val="0040396C"/>
    <w:rsid w:val="00404B9F"/>
    <w:rsid w:val="00404E54"/>
    <w:rsid w:val="00411AC0"/>
    <w:rsid w:val="00411EED"/>
    <w:rsid w:val="004122C9"/>
    <w:rsid w:val="00412A4A"/>
    <w:rsid w:val="004137A4"/>
    <w:rsid w:val="004138B0"/>
    <w:rsid w:val="00413DE0"/>
    <w:rsid w:val="00413DFB"/>
    <w:rsid w:val="00414424"/>
    <w:rsid w:val="004149CB"/>
    <w:rsid w:val="0041607B"/>
    <w:rsid w:val="004168CB"/>
    <w:rsid w:val="004172AA"/>
    <w:rsid w:val="00417A01"/>
    <w:rsid w:val="0042005E"/>
    <w:rsid w:val="004209C1"/>
    <w:rsid w:val="00422815"/>
    <w:rsid w:val="00422FF3"/>
    <w:rsid w:val="0042320A"/>
    <w:rsid w:val="004247DC"/>
    <w:rsid w:val="00424DE4"/>
    <w:rsid w:val="00425FAD"/>
    <w:rsid w:val="00425FDC"/>
    <w:rsid w:val="004268F5"/>
    <w:rsid w:val="00426BA0"/>
    <w:rsid w:val="00427A44"/>
    <w:rsid w:val="004304CF"/>
    <w:rsid w:val="00431451"/>
    <w:rsid w:val="00431455"/>
    <w:rsid w:val="004315EE"/>
    <w:rsid w:val="00431C87"/>
    <w:rsid w:val="00432354"/>
    <w:rsid w:val="0043243B"/>
    <w:rsid w:val="00432A91"/>
    <w:rsid w:val="00432F6A"/>
    <w:rsid w:val="00433852"/>
    <w:rsid w:val="0043453E"/>
    <w:rsid w:val="00434837"/>
    <w:rsid w:val="00434CD5"/>
    <w:rsid w:val="00434DCB"/>
    <w:rsid w:val="00435120"/>
    <w:rsid w:val="00435B4D"/>
    <w:rsid w:val="00437356"/>
    <w:rsid w:val="00437828"/>
    <w:rsid w:val="00437E31"/>
    <w:rsid w:val="00440088"/>
    <w:rsid w:val="004407E0"/>
    <w:rsid w:val="00441509"/>
    <w:rsid w:val="00441CB0"/>
    <w:rsid w:val="00441FBF"/>
    <w:rsid w:val="00442257"/>
    <w:rsid w:val="004427C9"/>
    <w:rsid w:val="00443052"/>
    <w:rsid w:val="004438EC"/>
    <w:rsid w:val="00443D6C"/>
    <w:rsid w:val="0044436F"/>
    <w:rsid w:val="004447CE"/>
    <w:rsid w:val="004451C2"/>
    <w:rsid w:val="004456E8"/>
    <w:rsid w:val="00446227"/>
    <w:rsid w:val="00446D86"/>
    <w:rsid w:val="00447775"/>
    <w:rsid w:val="0045002C"/>
    <w:rsid w:val="00450252"/>
    <w:rsid w:val="00450392"/>
    <w:rsid w:val="00450434"/>
    <w:rsid w:val="004507E2"/>
    <w:rsid w:val="0045080A"/>
    <w:rsid w:val="0045161C"/>
    <w:rsid w:val="004527C1"/>
    <w:rsid w:val="00453585"/>
    <w:rsid w:val="00453753"/>
    <w:rsid w:val="00453C0B"/>
    <w:rsid w:val="004543E8"/>
    <w:rsid w:val="0045479B"/>
    <w:rsid w:val="0045740D"/>
    <w:rsid w:val="00460358"/>
    <w:rsid w:val="0046170F"/>
    <w:rsid w:val="0046193F"/>
    <w:rsid w:val="00461B91"/>
    <w:rsid w:val="00461C88"/>
    <w:rsid w:val="00461DEE"/>
    <w:rsid w:val="004621FA"/>
    <w:rsid w:val="004624F1"/>
    <w:rsid w:val="00462517"/>
    <w:rsid w:val="0046399F"/>
    <w:rsid w:val="004643F5"/>
    <w:rsid w:val="00464A55"/>
    <w:rsid w:val="00464DE8"/>
    <w:rsid w:val="00465A11"/>
    <w:rsid w:val="00466BB0"/>
    <w:rsid w:val="00466E4B"/>
    <w:rsid w:val="0046790B"/>
    <w:rsid w:val="00467FC6"/>
    <w:rsid w:val="0047087F"/>
    <w:rsid w:val="00470ECA"/>
    <w:rsid w:val="00472487"/>
    <w:rsid w:val="00472AEF"/>
    <w:rsid w:val="00472B74"/>
    <w:rsid w:val="00473CDF"/>
    <w:rsid w:val="00474084"/>
    <w:rsid w:val="00474B10"/>
    <w:rsid w:val="0047614B"/>
    <w:rsid w:val="00476AD8"/>
    <w:rsid w:val="004779FA"/>
    <w:rsid w:val="00477C29"/>
    <w:rsid w:val="00480312"/>
    <w:rsid w:val="00480C09"/>
    <w:rsid w:val="0048106C"/>
    <w:rsid w:val="004811D6"/>
    <w:rsid w:val="0048170B"/>
    <w:rsid w:val="00481817"/>
    <w:rsid w:val="00481ADF"/>
    <w:rsid w:val="0048295B"/>
    <w:rsid w:val="004829D6"/>
    <w:rsid w:val="00482E5F"/>
    <w:rsid w:val="004836CF"/>
    <w:rsid w:val="00483966"/>
    <w:rsid w:val="00483C59"/>
    <w:rsid w:val="00484A80"/>
    <w:rsid w:val="00484D03"/>
    <w:rsid w:val="004869F8"/>
    <w:rsid w:val="00487587"/>
    <w:rsid w:val="00487AA3"/>
    <w:rsid w:val="00487D25"/>
    <w:rsid w:val="00490DEF"/>
    <w:rsid w:val="004918B8"/>
    <w:rsid w:val="0049197F"/>
    <w:rsid w:val="00492B93"/>
    <w:rsid w:val="00493091"/>
    <w:rsid w:val="004934D5"/>
    <w:rsid w:val="004936C7"/>
    <w:rsid w:val="00493C45"/>
    <w:rsid w:val="004946C4"/>
    <w:rsid w:val="0049638E"/>
    <w:rsid w:val="004965FD"/>
    <w:rsid w:val="00496BDE"/>
    <w:rsid w:val="00496D59"/>
    <w:rsid w:val="00496F3C"/>
    <w:rsid w:val="00497257"/>
    <w:rsid w:val="004A003D"/>
    <w:rsid w:val="004A025F"/>
    <w:rsid w:val="004A03A3"/>
    <w:rsid w:val="004A07D9"/>
    <w:rsid w:val="004A090C"/>
    <w:rsid w:val="004A0CD5"/>
    <w:rsid w:val="004A2078"/>
    <w:rsid w:val="004A221B"/>
    <w:rsid w:val="004A29FE"/>
    <w:rsid w:val="004A2B0B"/>
    <w:rsid w:val="004A2D17"/>
    <w:rsid w:val="004A2DFE"/>
    <w:rsid w:val="004A404D"/>
    <w:rsid w:val="004A5A9E"/>
    <w:rsid w:val="004A5D40"/>
    <w:rsid w:val="004A63F3"/>
    <w:rsid w:val="004A6CB7"/>
    <w:rsid w:val="004A6DA6"/>
    <w:rsid w:val="004A78EE"/>
    <w:rsid w:val="004A794B"/>
    <w:rsid w:val="004B1512"/>
    <w:rsid w:val="004B1556"/>
    <w:rsid w:val="004B20CF"/>
    <w:rsid w:val="004B3A45"/>
    <w:rsid w:val="004B3A6A"/>
    <w:rsid w:val="004B3AB7"/>
    <w:rsid w:val="004B41B0"/>
    <w:rsid w:val="004B4226"/>
    <w:rsid w:val="004B440F"/>
    <w:rsid w:val="004B4AF6"/>
    <w:rsid w:val="004B4FBF"/>
    <w:rsid w:val="004B572E"/>
    <w:rsid w:val="004B5AA4"/>
    <w:rsid w:val="004B5E8B"/>
    <w:rsid w:val="004B6A5E"/>
    <w:rsid w:val="004B6C0A"/>
    <w:rsid w:val="004B6E39"/>
    <w:rsid w:val="004B7691"/>
    <w:rsid w:val="004C01B8"/>
    <w:rsid w:val="004C04DE"/>
    <w:rsid w:val="004C0784"/>
    <w:rsid w:val="004C0CB0"/>
    <w:rsid w:val="004C0E12"/>
    <w:rsid w:val="004C1C16"/>
    <w:rsid w:val="004C22D1"/>
    <w:rsid w:val="004C28DD"/>
    <w:rsid w:val="004C38BF"/>
    <w:rsid w:val="004C3B51"/>
    <w:rsid w:val="004C403F"/>
    <w:rsid w:val="004C44DE"/>
    <w:rsid w:val="004C4AA9"/>
    <w:rsid w:val="004C53A2"/>
    <w:rsid w:val="004C56AE"/>
    <w:rsid w:val="004C56D9"/>
    <w:rsid w:val="004C598D"/>
    <w:rsid w:val="004C63B1"/>
    <w:rsid w:val="004C669D"/>
    <w:rsid w:val="004C679C"/>
    <w:rsid w:val="004C6939"/>
    <w:rsid w:val="004C777D"/>
    <w:rsid w:val="004C793B"/>
    <w:rsid w:val="004C7DCB"/>
    <w:rsid w:val="004D0AF1"/>
    <w:rsid w:val="004D0CE4"/>
    <w:rsid w:val="004D18AC"/>
    <w:rsid w:val="004D21EE"/>
    <w:rsid w:val="004D2941"/>
    <w:rsid w:val="004D2CB5"/>
    <w:rsid w:val="004D2E53"/>
    <w:rsid w:val="004D5952"/>
    <w:rsid w:val="004D602A"/>
    <w:rsid w:val="004D7267"/>
    <w:rsid w:val="004E0660"/>
    <w:rsid w:val="004E0D84"/>
    <w:rsid w:val="004E1129"/>
    <w:rsid w:val="004E1BE6"/>
    <w:rsid w:val="004E1C5D"/>
    <w:rsid w:val="004E226D"/>
    <w:rsid w:val="004E23A1"/>
    <w:rsid w:val="004E2A7B"/>
    <w:rsid w:val="004E318F"/>
    <w:rsid w:val="004E3D35"/>
    <w:rsid w:val="004E48E4"/>
    <w:rsid w:val="004E4DE5"/>
    <w:rsid w:val="004E540D"/>
    <w:rsid w:val="004E5D74"/>
    <w:rsid w:val="004E754A"/>
    <w:rsid w:val="004F04B1"/>
    <w:rsid w:val="004F0519"/>
    <w:rsid w:val="004F0860"/>
    <w:rsid w:val="004F1CA8"/>
    <w:rsid w:val="004F2011"/>
    <w:rsid w:val="004F2A08"/>
    <w:rsid w:val="004F2B68"/>
    <w:rsid w:val="004F2E60"/>
    <w:rsid w:val="004F42C3"/>
    <w:rsid w:val="004F536A"/>
    <w:rsid w:val="004F5398"/>
    <w:rsid w:val="004F62F3"/>
    <w:rsid w:val="004F6315"/>
    <w:rsid w:val="004F75C9"/>
    <w:rsid w:val="004F7678"/>
    <w:rsid w:val="004F79DD"/>
    <w:rsid w:val="004F7FC6"/>
    <w:rsid w:val="005003D4"/>
    <w:rsid w:val="00500F71"/>
    <w:rsid w:val="0050364D"/>
    <w:rsid w:val="00503EEF"/>
    <w:rsid w:val="005040CD"/>
    <w:rsid w:val="0050489A"/>
    <w:rsid w:val="00506C2A"/>
    <w:rsid w:val="00506CF3"/>
    <w:rsid w:val="005071F0"/>
    <w:rsid w:val="00507BE3"/>
    <w:rsid w:val="0051006F"/>
    <w:rsid w:val="00511212"/>
    <w:rsid w:val="0051127F"/>
    <w:rsid w:val="0051137B"/>
    <w:rsid w:val="00511C3C"/>
    <w:rsid w:val="0051241A"/>
    <w:rsid w:val="00512B66"/>
    <w:rsid w:val="00513805"/>
    <w:rsid w:val="00513BC2"/>
    <w:rsid w:val="00514580"/>
    <w:rsid w:val="005146E2"/>
    <w:rsid w:val="00515718"/>
    <w:rsid w:val="00515724"/>
    <w:rsid w:val="005158ED"/>
    <w:rsid w:val="00516616"/>
    <w:rsid w:val="00516C36"/>
    <w:rsid w:val="00520565"/>
    <w:rsid w:val="005208AD"/>
    <w:rsid w:val="0052123B"/>
    <w:rsid w:val="00521C2D"/>
    <w:rsid w:val="00522B3F"/>
    <w:rsid w:val="00522DBF"/>
    <w:rsid w:val="005234AF"/>
    <w:rsid w:val="00523DC4"/>
    <w:rsid w:val="00524029"/>
    <w:rsid w:val="00524676"/>
    <w:rsid w:val="00526206"/>
    <w:rsid w:val="005269DF"/>
    <w:rsid w:val="00527FAF"/>
    <w:rsid w:val="00530079"/>
    <w:rsid w:val="005320AF"/>
    <w:rsid w:val="00532119"/>
    <w:rsid w:val="005322D7"/>
    <w:rsid w:val="00532C16"/>
    <w:rsid w:val="005332C7"/>
    <w:rsid w:val="005336C9"/>
    <w:rsid w:val="00533D95"/>
    <w:rsid w:val="00534007"/>
    <w:rsid w:val="0053402B"/>
    <w:rsid w:val="005340E4"/>
    <w:rsid w:val="00534DA0"/>
    <w:rsid w:val="00535145"/>
    <w:rsid w:val="00535235"/>
    <w:rsid w:val="00535347"/>
    <w:rsid w:val="0053552E"/>
    <w:rsid w:val="00535881"/>
    <w:rsid w:val="00535EA8"/>
    <w:rsid w:val="005378C0"/>
    <w:rsid w:val="0054018D"/>
    <w:rsid w:val="00540A9E"/>
    <w:rsid w:val="0054324B"/>
    <w:rsid w:val="005432C4"/>
    <w:rsid w:val="005438D1"/>
    <w:rsid w:val="005446C3"/>
    <w:rsid w:val="005447B5"/>
    <w:rsid w:val="00545463"/>
    <w:rsid w:val="005471DA"/>
    <w:rsid w:val="0054796F"/>
    <w:rsid w:val="00547A28"/>
    <w:rsid w:val="00547E5F"/>
    <w:rsid w:val="005505E9"/>
    <w:rsid w:val="0055080C"/>
    <w:rsid w:val="00550C30"/>
    <w:rsid w:val="00551C85"/>
    <w:rsid w:val="00551D02"/>
    <w:rsid w:val="005520AC"/>
    <w:rsid w:val="005526F0"/>
    <w:rsid w:val="00552ADF"/>
    <w:rsid w:val="00552CED"/>
    <w:rsid w:val="00552DC7"/>
    <w:rsid w:val="00553E19"/>
    <w:rsid w:val="00554866"/>
    <w:rsid w:val="00555657"/>
    <w:rsid w:val="005558C7"/>
    <w:rsid w:val="00555C15"/>
    <w:rsid w:val="00555DCD"/>
    <w:rsid w:val="00561BF1"/>
    <w:rsid w:val="00561E0A"/>
    <w:rsid w:val="005620B0"/>
    <w:rsid w:val="005621EB"/>
    <w:rsid w:val="00562BCA"/>
    <w:rsid w:val="00563078"/>
    <w:rsid w:val="005636AA"/>
    <w:rsid w:val="0056405F"/>
    <w:rsid w:val="00565A3F"/>
    <w:rsid w:val="00565B48"/>
    <w:rsid w:val="00565E7D"/>
    <w:rsid w:val="005662F6"/>
    <w:rsid w:val="00566D4B"/>
    <w:rsid w:val="00567534"/>
    <w:rsid w:val="00570F5D"/>
    <w:rsid w:val="005715A8"/>
    <w:rsid w:val="00571AD3"/>
    <w:rsid w:val="00573AC9"/>
    <w:rsid w:val="00573AF0"/>
    <w:rsid w:val="00574255"/>
    <w:rsid w:val="00574E5C"/>
    <w:rsid w:val="005773A3"/>
    <w:rsid w:val="005774F7"/>
    <w:rsid w:val="00581085"/>
    <w:rsid w:val="00581F20"/>
    <w:rsid w:val="00582CE6"/>
    <w:rsid w:val="00583D44"/>
    <w:rsid w:val="0058465D"/>
    <w:rsid w:val="00584FDE"/>
    <w:rsid w:val="00585150"/>
    <w:rsid w:val="005866D4"/>
    <w:rsid w:val="00586DD4"/>
    <w:rsid w:val="00587D93"/>
    <w:rsid w:val="00587DD9"/>
    <w:rsid w:val="00590057"/>
    <w:rsid w:val="00590AE5"/>
    <w:rsid w:val="00590FB6"/>
    <w:rsid w:val="0059287C"/>
    <w:rsid w:val="00593FC7"/>
    <w:rsid w:val="005942DA"/>
    <w:rsid w:val="00594DB8"/>
    <w:rsid w:val="005958E9"/>
    <w:rsid w:val="005959F3"/>
    <w:rsid w:val="005962B2"/>
    <w:rsid w:val="00596B75"/>
    <w:rsid w:val="00597B86"/>
    <w:rsid w:val="00597DFE"/>
    <w:rsid w:val="005A1E51"/>
    <w:rsid w:val="005A1F23"/>
    <w:rsid w:val="005A3224"/>
    <w:rsid w:val="005A34D2"/>
    <w:rsid w:val="005A3606"/>
    <w:rsid w:val="005A3ACB"/>
    <w:rsid w:val="005A3FA2"/>
    <w:rsid w:val="005A43E3"/>
    <w:rsid w:val="005A46EF"/>
    <w:rsid w:val="005A4919"/>
    <w:rsid w:val="005A6369"/>
    <w:rsid w:val="005A64DD"/>
    <w:rsid w:val="005A760D"/>
    <w:rsid w:val="005A7C92"/>
    <w:rsid w:val="005A7F3C"/>
    <w:rsid w:val="005B0B95"/>
    <w:rsid w:val="005B0E2A"/>
    <w:rsid w:val="005B14AA"/>
    <w:rsid w:val="005B279F"/>
    <w:rsid w:val="005B3299"/>
    <w:rsid w:val="005B341F"/>
    <w:rsid w:val="005B36EF"/>
    <w:rsid w:val="005B4099"/>
    <w:rsid w:val="005B4B76"/>
    <w:rsid w:val="005B58A5"/>
    <w:rsid w:val="005B607E"/>
    <w:rsid w:val="005B62C9"/>
    <w:rsid w:val="005B69D8"/>
    <w:rsid w:val="005B6EA5"/>
    <w:rsid w:val="005B733C"/>
    <w:rsid w:val="005B7430"/>
    <w:rsid w:val="005B7557"/>
    <w:rsid w:val="005B7E04"/>
    <w:rsid w:val="005C0A27"/>
    <w:rsid w:val="005C13D2"/>
    <w:rsid w:val="005C1760"/>
    <w:rsid w:val="005C2985"/>
    <w:rsid w:val="005C2A0C"/>
    <w:rsid w:val="005C2D10"/>
    <w:rsid w:val="005C3AFF"/>
    <w:rsid w:val="005C477E"/>
    <w:rsid w:val="005C4B8F"/>
    <w:rsid w:val="005C516D"/>
    <w:rsid w:val="005C7F77"/>
    <w:rsid w:val="005D06D1"/>
    <w:rsid w:val="005D0AD0"/>
    <w:rsid w:val="005D1870"/>
    <w:rsid w:val="005D1E0C"/>
    <w:rsid w:val="005D1E32"/>
    <w:rsid w:val="005D1ED0"/>
    <w:rsid w:val="005D2325"/>
    <w:rsid w:val="005D24DC"/>
    <w:rsid w:val="005D28C7"/>
    <w:rsid w:val="005D31A3"/>
    <w:rsid w:val="005D3492"/>
    <w:rsid w:val="005D3759"/>
    <w:rsid w:val="005D3D90"/>
    <w:rsid w:val="005D3E58"/>
    <w:rsid w:val="005D470E"/>
    <w:rsid w:val="005D48AB"/>
    <w:rsid w:val="005D5CF4"/>
    <w:rsid w:val="005D68B4"/>
    <w:rsid w:val="005D7B82"/>
    <w:rsid w:val="005D7D9A"/>
    <w:rsid w:val="005D7F2C"/>
    <w:rsid w:val="005E13C1"/>
    <w:rsid w:val="005E2E50"/>
    <w:rsid w:val="005E3A73"/>
    <w:rsid w:val="005E4200"/>
    <w:rsid w:val="005E4C8B"/>
    <w:rsid w:val="005E5CA1"/>
    <w:rsid w:val="005E666A"/>
    <w:rsid w:val="005E682E"/>
    <w:rsid w:val="005E6985"/>
    <w:rsid w:val="005E69A4"/>
    <w:rsid w:val="005E6AC5"/>
    <w:rsid w:val="005E744E"/>
    <w:rsid w:val="005E7705"/>
    <w:rsid w:val="005E7CC1"/>
    <w:rsid w:val="005E7D8B"/>
    <w:rsid w:val="005F18BB"/>
    <w:rsid w:val="005F19F0"/>
    <w:rsid w:val="005F1A72"/>
    <w:rsid w:val="005F23DB"/>
    <w:rsid w:val="005F4AD5"/>
    <w:rsid w:val="005F6731"/>
    <w:rsid w:val="005F6EAE"/>
    <w:rsid w:val="005F7161"/>
    <w:rsid w:val="005F7B63"/>
    <w:rsid w:val="006012D0"/>
    <w:rsid w:val="00601B05"/>
    <w:rsid w:val="00601BA8"/>
    <w:rsid w:val="00601D55"/>
    <w:rsid w:val="00601F13"/>
    <w:rsid w:val="00602394"/>
    <w:rsid w:val="00602E5A"/>
    <w:rsid w:val="006032B5"/>
    <w:rsid w:val="00604634"/>
    <w:rsid w:val="0060466C"/>
    <w:rsid w:val="00605CC0"/>
    <w:rsid w:val="00606493"/>
    <w:rsid w:val="00607180"/>
    <w:rsid w:val="006077AC"/>
    <w:rsid w:val="006105FA"/>
    <w:rsid w:val="00610DB3"/>
    <w:rsid w:val="00611B69"/>
    <w:rsid w:val="00612304"/>
    <w:rsid w:val="006130ED"/>
    <w:rsid w:val="006132CC"/>
    <w:rsid w:val="00613520"/>
    <w:rsid w:val="006150A6"/>
    <w:rsid w:val="0061531E"/>
    <w:rsid w:val="00615BBA"/>
    <w:rsid w:val="00615E37"/>
    <w:rsid w:val="006161AA"/>
    <w:rsid w:val="00616265"/>
    <w:rsid w:val="006167B7"/>
    <w:rsid w:val="00617774"/>
    <w:rsid w:val="0061779C"/>
    <w:rsid w:val="00617B77"/>
    <w:rsid w:val="006202CD"/>
    <w:rsid w:val="006207F2"/>
    <w:rsid w:val="006229F3"/>
    <w:rsid w:val="00622DDB"/>
    <w:rsid w:val="00623246"/>
    <w:rsid w:val="00623CF9"/>
    <w:rsid w:val="00623E9A"/>
    <w:rsid w:val="00624EDF"/>
    <w:rsid w:val="00625B74"/>
    <w:rsid w:val="00626DC2"/>
    <w:rsid w:val="00627AD9"/>
    <w:rsid w:val="00627E90"/>
    <w:rsid w:val="006301AD"/>
    <w:rsid w:val="00630558"/>
    <w:rsid w:val="00630E0A"/>
    <w:rsid w:val="0063283D"/>
    <w:rsid w:val="00632E24"/>
    <w:rsid w:val="00634167"/>
    <w:rsid w:val="00634D35"/>
    <w:rsid w:val="0063614D"/>
    <w:rsid w:val="0063628B"/>
    <w:rsid w:val="00636934"/>
    <w:rsid w:val="00637289"/>
    <w:rsid w:val="00637D14"/>
    <w:rsid w:val="0064012A"/>
    <w:rsid w:val="00640646"/>
    <w:rsid w:val="00640BD6"/>
    <w:rsid w:val="00641207"/>
    <w:rsid w:val="006417EA"/>
    <w:rsid w:val="00641940"/>
    <w:rsid w:val="006424CF"/>
    <w:rsid w:val="00642968"/>
    <w:rsid w:val="00645778"/>
    <w:rsid w:val="006461C4"/>
    <w:rsid w:val="006462A2"/>
    <w:rsid w:val="006464AE"/>
    <w:rsid w:val="006464BE"/>
    <w:rsid w:val="00646CA7"/>
    <w:rsid w:val="00646DE8"/>
    <w:rsid w:val="00647101"/>
    <w:rsid w:val="0064733B"/>
    <w:rsid w:val="0065071E"/>
    <w:rsid w:val="006508D0"/>
    <w:rsid w:val="00650DB4"/>
    <w:rsid w:val="006515FF"/>
    <w:rsid w:val="00652029"/>
    <w:rsid w:val="00652232"/>
    <w:rsid w:val="006525C9"/>
    <w:rsid w:val="006529A3"/>
    <w:rsid w:val="0065378B"/>
    <w:rsid w:val="00654401"/>
    <w:rsid w:val="00654BA8"/>
    <w:rsid w:val="006557B0"/>
    <w:rsid w:val="00656074"/>
    <w:rsid w:val="006564E1"/>
    <w:rsid w:val="00657AE7"/>
    <w:rsid w:val="00657B81"/>
    <w:rsid w:val="00660080"/>
    <w:rsid w:val="00660D8F"/>
    <w:rsid w:val="00661B19"/>
    <w:rsid w:val="00661B41"/>
    <w:rsid w:val="0066407A"/>
    <w:rsid w:val="006645EA"/>
    <w:rsid w:val="0066467C"/>
    <w:rsid w:val="00664682"/>
    <w:rsid w:val="006653F7"/>
    <w:rsid w:val="00667895"/>
    <w:rsid w:val="00670019"/>
    <w:rsid w:val="00670344"/>
    <w:rsid w:val="00670367"/>
    <w:rsid w:val="0067038C"/>
    <w:rsid w:val="006708F6"/>
    <w:rsid w:val="00670A72"/>
    <w:rsid w:val="00671669"/>
    <w:rsid w:val="00672505"/>
    <w:rsid w:val="00672CAF"/>
    <w:rsid w:val="00672CC7"/>
    <w:rsid w:val="00673371"/>
    <w:rsid w:val="00673687"/>
    <w:rsid w:val="00673E54"/>
    <w:rsid w:val="00673FA1"/>
    <w:rsid w:val="00674249"/>
    <w:rsid w:val="006742F4"/>
    <w:rsid w:val="006748C4"/>
    <w:rsid w:val="00676467"/>
    <w:rsid w:val="0067741C"/>
    <w:rsid w:val="006778EB"/>
    <w:rsid w:val="0068019A"/>
    <w:rsid w:val="006806FB"/>
    <w:rsid w:val="00680853"/>
    <w:rsid w:val="00681415"/>
    <w:rsid w:val="006818C1"/>
    <w:rsid w:val="00681DB5"/>
    <w:rsid w:val="00682875"/>
    <w:rsid w:val="006841C8"/>
    <w:rsid w:val="00684B04"/>
    <w:rsid w:val="00684C2D"/>
    <w:rsid w:val="006857D6"/>
    <w:rsid w:val="00685AFB"/>
    <w:rsid w:val="00685CC8"/>
    <w:rsid w:val="00686996"/>
    <w:rsid w:val="006874E4"/>
    <w:rsid w:val="0068768F"/>
    <w:rsid w:val="006900A6"/>
    <w:rsid w:val="00690695"/>
    <w:rsid w:val="00690C10"/>
    <w:rsid w:val="00690C19"/>
    <w:rsid w:val="00691984"/>
    <w:rsid w:val="00691BF0"/>
    <w:rsid w:val="006923CF"/>
    <w:rsid w:val="0069298C"/>
    <w:rsid w:val="00693DE8"/>
    <w:rsid w:val="00694039"/>
    <w:rsid w:val="0069459B"/>
    <w:rsid w:val="00694B6D"/>
    <w:rsid w:val="00694E66"/>
    <w:rsid w:val="00695330"/>
    <w:rsid w:val="006964EE"/>
    <w:rsid w:val="00696876"/>
    <w:rsid w:val="006972BE"/>
    <w:rsid w:val="006A07F9"/>
    <w:rsid w:val="006A0D3A"/>
    <w:rsid w:val="006A1476"/>
    <w:rsid w:val="006A1A25"/>
    <w:rsid w:val="006A1AD8"/>
    <w:rsid w:val="006A1EC3"/>
    <w:rsid w:val="006A252A"/>
    <w:rsid w:val="006A281D"/>
    <w:rsid w:val="006A2D04"/>
    <w:rsid w:val="006A38EA"/>
    <w:rsid w:val="006A3BAB"/>
    <w:rsid w:val="006A3CF7"/>
    <w:rsid w:val="006A3E5A"/>
    <w:rsid w:val="006A4619"/>
    <w:rsid w:val="006A52B6"/>
    <w:rsid w:val="006B0420"/>
    <w:rsid w:val="006B067B"/>
    <w:rsid w:val="006B09B8"/>
    <w:rsid w:val="006B20BB"/>
    <w:rsid w:val="006B235E"/>
    <w:rsid w:val="006B2705"/>
    <w:rsid w:val="006B28E3"/>
    <w:rsid w:val="006B28E6"/>
    <w:rsid w:val="006B2E6D"/>
    <w:rsid w:val="006B46D9"/>
    <w:rsid w:val="006B4FA2"/>
    <w:rsid w:val="006B504B"/>
    <w:rsid w:val="006B5672"/>
    <w:rsid w:val="006B5EC0"/>
    <w:rsid w:val="006B64C5"/>
    <w:rsid w:val="006B6FA7"/>
    <w:rsid w:val="006B7502"/>
    <w:rsid w:val="006B7B17"/>
    <w:rsid w:val="006C0293"/>
    <w:rsid w:val="006C0515"/>
    <w:rsid w:val="006C0909"/>
    <w:rsid w:val="006C0A19"/>
    <w:rsid w:val="006C0B12"/>
    <w:rsid w:val="006C0CB4"/>
    <w:rsid w:val="006C1637"/>
    <w:rsid w:val="006C1C1D"/>
    <w:rsid w:val="006C32F0"/>
    <w:rsid w:val="006C393C"/>
    <w:rsid w:val="006C3E75"/>
    <w:rsid w:val="006C5037"/>
    <w:rsid w:val="006C50C0"/>
    <w:rsid w:val="006C73D4"/>
    <w:rsid w:val="006C7779"/>
    <w:rsid w:val="006C7DBF"/>
    <w:rsid w:val="006D092A"/>
    <w:rsid w:val="006D0E91"/>
    <w:rsid w:val="006D1959"/>
    <w:rsid w:val="006D1F38"/>
    <w:rsid w:val="006D2438"/>
    <w:rsid w:val="006D2B86"/>
    <w:rsid w:val="006D2EA0"/>
    <w:rsid w:val="006D2FE4"/>
    <w:rsid w:val="006D3D47"/>
    <w:rsid w:val="006D4CC5"/>
    <w:rsid w:val="006D613A"/>
    <w:rsid w:val="006D63FF"/>
    <w:rsid w:val="006E0BE8"/>
    <w:rsid w:val="006E0D2C"/>
    <w:rsid w:val="006E0E75"/>
    <w:rsid w:val="006E115D"/>
    <w:rsid w:val="006E1FDC"/>
    <w:rsid w:val="006E3255"/>
    <w:rsid w:val="006E40DB"/>
    <w:rsid w:val="006E48B6"/>
    <w:rsid w:val="006E497F"/>
    <w:rsid w:val="006E4999"/>
    <w:rsid w:val="006E4C34"/>
    <w:rsid w:val="006E4E02"/>
    <w:rsid w:val="006E5698"/>
    <w:rsid w:val="006E5C3B"/>
    <w:rsid w:val="006E60FF"/>
    <w:rsid w:val="006E6A34"/>
    <w:rsid w:val="006E767A"/>
    <w:rsid w:val="006E784E"/>
    <w:rsid w:val="006E7EE9"/>
    <w:rsid w:val="006E7F38"/>
    <w:rsid w:val="006F0767"/>
    <w:rsid w:val="006F0968"/>
    <w:rsid w:val="006F19FD"/>
    <w:rsid w:val="006F1BE3"/>
    <w:rsid w:val="006F2100"/>
    <w:rsid w:val="006F28A3"/>
    <w:rsid w:val="006F299C"/>
    <w:rsid w:val="006F2A37"/>
    <w:rsid w:val="006F2BDE"/>
    <w:rsid w:val="006F3465"/>
    <w:rsid w:val="006F360F"/>
    <w:rsid w:val="006F42CA"/>
    <w:rsid w:val="006F4338"/>
    <w:rsid w:val="006F4570"/>
    <w:rsid w:val="006F57CA"/>
    <w:rsid w:val="006F5D17"/>
    <w:rsid w:val="006F6471"/>
    <w:rsid w:val="006F65E5"/>
    <w:rsid w:val="006F740B"/>
    <w:rsid w:val="006F7968"/>
    <w:rsid w:val="00700506"/>
    <w:rsid w:val="00700A30"/>
    <w:rsid w:val="00701C92"/>
    <w:rsid w:val="00701EB6"/>
    <w:rsid w:val="0070258A"/>
    <w:rsid w:val="007031CE"/>
    <w:rsid w:val="007037DD"/>
    <w:rsid w:val="007042D6"/>
    <w:rsid w:val="00704474"/>
    <w:rsid w:val="00704C7E"/>
    <w:rsid w:val="00704E93"/>
    <w:rsid w:val="00705081"/>
    <w:rsid w:val="00706438"/>
    <w:rsid w:val="007069F4"/>
    <w:rsid w:val="00706C2A"/>
    <w:rsid w:val="007074B4"/>
    <w:rsid w:val="00707D3F"/>
    <w:rsid w:val="00707F91"/>
    <w:rsid w:val="00710192"/>
    <w:rsid w:val="007106DC"/>
    <w:rsid w:val="00710C33"/>
    <w:rsid w:val="007111A9"/>
    <w:rsid w:val="00711394"/>
    <w:rsid w:val="00711779"/>
    <w:rsid w:val="00711A95"/>
    <w:rsid w:val="00711AB8"/>
    <w:rsid w:val="00712466"/>
    <w:rsid w:val="00712854"/>
    <w:rsid w:val="00713DAD"/>
    <w:rsid w:val="00714E45"/>
    <w:rsid w:val="00715678"/>
    <w:rsid w:val="007157F3"/>
    <w:rsid w:val="00715AB6"/>
    <w:rsid w:val="00716034"/>
    <w:rsid w:val="007170C8"/>
    <w:rsid w:val="00720164"/>
    <w:rsid w:val="00720E73"/>
    <w:rsid w:val="0072133A"/>
    <w:rsid w:val="00721B42"/>
    <w:rsid w:val="007220CD"/>
    <w:rsid w:val="0072210E"/>
    <w:rsid w:val="00723479"/>
    <w:rsid w:val="007239EE"/>
    <w:rsid w:val="007240BF"/>
    <w:rsid w:val="0072416E"/>
    <w:rsid w:val="00726847"/>
    <w:rsid w:val="00727362"/>
    <w:rsid w:val="007276B5"/>
    <w:rsid w:val="00727DBD"/>
    <w:rsid w:val="007300C4"/>
    <w:rsid w:val="00731453"/>
    <w:rsid w:val="00732421"/>
    <w:rsid w:val="007336F3"/>
    <w:rsid w:val="00733F01"/>
    <w:rsid w:val="00734015"/>
    <w:rsid w:val="0073489D"/>
    <w:rsid w:val="00734A4E"/>
    <w:rsid w:val="00734B99"/>
    <w:rsid w:val="00734BBF"/>
    <w:rsid w:val="00735683"/>
    <w:rsid w:val="00735D2D"/>
    <w:rsid w:val="0073670B"/>
    <w:rsid w:val="00736A0E"/>
    <w:rsid w:val="00740144"/>
    <w:rsid w:val="00740797"/>
    <w:rsid w:val="007410F1"/>
    <w:rsid w:val="0074185C"/>
    <w:rsid w:val="007418DC"/>
    <w:rsid w:val="007419D6"/>
    <w:rsid w:val="007422E7"/>
    <w:rsid w:val="0074249F"/>
    <w:rsid w:val="007429B5"/>
    <w:rsid w:val="00743439"/>
    <w:rsid w:val="007434EA"/>
    <w:rsid w:val="007436FC"/>
    <w:rsid w:val="00744449"/>
    <w:rsid w:val="00744795"/>
    <w:rsid w:val="00744D13"/>
    <w:rsid w:val="007452DF"/>
    <w:rsid w:val="00745E23"/>
    <w:rsid w:val="00746219"/>
    <w:rsid w:val="0074645D"/>
    <w:rsid w:val="00746B4E"/>
    <w:rsid w:val="00747B6F"/>
    <w:rsid w:val="00747C67"/>
    <w:rsid w:val="00747EAD"/>
    <w:rsid w:val="007503F8"/>
    <w:rsid w:val="007505ED"/>
    <w:rsid w:val="00750A2C"/>
    <w:rsid w:val="00750E36"/>
    <w:rsid w:val="00751387"/>
    <w:rsid w:val="00751D78"/>
    <w:rsid w:val="00752157"/>
    <w:rsid w:val="00752CC2"/>
    <w:rsid w:val="00753714"/>
    <w:rsid w:val="007545B8"/>
    <w:rsid w:val="00754938"/>
    <w:rsid w:val="00754D50"/>
    <w:rsid w:val="00755406"/>
    <w:rsid w:val="007558FE"/>
    <w:rsid w:val="00755ED4"/>
    <w:rsid w:val="00755F0E"/>
    <w:rsid w:val="00756070"/>
    <w:rsid w:val="00756284"/>
    <w:rsid w:val="00756936"/>
    <w:rsid w:val="00756E74"/>
    <w:rsid w:val="0075700D"/>
    <w:rsid w:val="007577AC"/>
    <w:rsid w:val="007579C8"/>
    <w:rsid w:val="0076023A"/>
    <w:rsid w:val="00760CD4"/>
    <w:rsid w:val="00760F05"/>
    <w:rsid w:val="00762385"/>
    <w:rsid w:val="00762CFC"/>
    <w:rsid w:val="00762E9E"/>
    <w:rsid w:val="00763598"/>
    <w:rsid w:val="00763642"/>
    <w:rsid w:val="0076397D"/>
    <w:rsid w:val="00763A32"/>
    <w:rsid w:val="00763D08"/>
    <w:rsid w:val="00764896"/>
    <w:rsid w:val="00764EF1"/>
    <w:rsid w:val="007652B9"/>
    <w:rsid w:val="0076670F"/>
    <w:rsid w:val="00766F80"/>
    <w:rsid w:val="00767472"/>
    <w:rsid w:val="007709B5"/>
    <w:rsid w:val="00771006"/>
    <w:rsid w:val="00771190"/>
    <w:rsid w:val="007716E9"/>
    <w:rsid w:val="007717CF"/>
    <w:rsid w:val="007717EC"/>
    <w:rsid w:val="00771C7F"/>
    <w:rsid w:val="00771EEF"/>
    <w:rsid w:val="007722E9"/>
    <w:rsid w:val="007727FF"/>
    <w:rsid w:val="00772FC1"/>
    <w:rsid w:val="0077434D"/>
    <w:rsid w:val="00774B5E"/>
    <w:rsid w:val="007753B8"/>
    <w:rsid w:val="007762B0"/>
    <w:rsid w:val="00776411"/>
    <w:rsid w:val="007765A9"/>
    <w:rsid w:val="007802A2"/>
    <w:rsid w:val="00780665"/>
    <w:rsid w:val="0078074A"/>
    <w:rsid w:val="007807D9"/>
    <w:rsid w:val="0078095A"/>
    <w:rsid w:val="00780E6D"/>
    <w:rsid w:val="00782088"/>
    <w:rsid w:val="00782505"/>
    <w:rsid w:val="007825B8"/>
    <w:rsid w:val="00782B3E"/>
    <w:rsid w:val="00782B44"/>
    <w:rsid w:val="00783147"/>
    <w:rsid w:val="0078567E"/>
    <w:rsid w:val="00785FB8"/>
    <w:rsid w:val="0078611A"/>
    <w:rsid w:val="007868BA"/>
    <w:rsid w:val="007873BF"/>
    <w:rsid w:val="00790B95"/>
    <w:rsid w:val="007911D0"/>
    <w:rsid w:val="00791FA1"/>
    <w:rsid w:val="00791FF6"/>
    <w:rsid w:val="00793DC6"/>
    <w:rsid w:val="00794408"/>
    <w:rsid w:val="0079456D"/>
    <w:rsid w:val="00794EA6"/>
    <w:rsid w:val="00795374"/>
    <w:rsid w:val="007955B5"/>
    <w:rsid w:val="00795A53"/>
    <w:rsid w:val="00795BA7"/>
    <w:rsid w:val="00795DEF"/>
    <w:rsid w:val="0079630F"/>
    <w:rsid w:val="00796C5D"/>
    <w:rsid w:val="00797701"/>
    <w:rsid w:val="007977CB"/>
    <w:rsid w:val="007A009F"/>
    <w:rsid w:val="007A1714"/>
    <w:rsid w:val="007A186B"/>
    <w:rsid w:val="007A240D"/>
    <w:rsid w:val="007A2704"/>
    <w:rsid w:val="007A27B3"/>
    <w:rsid w:val="007A27BA"/>
    <w:rsid w:val="007A3242"/>
    <w:rsid w:val="007A3A23"/>
    <w:rsid w:val="007A4030"/>
    <w:rsid w:val="007A4045"/>
    <w:rsid w:val="007A45EA"/>
    <w:rsid w:val="007A48BC"/>
    <w:rsid w:val="007A4EAC"/>
    <w:rsid w:val="007A518C"/>
    <w:rsid w:val="007A5ADA"/>
    <w:rsid w:val="007A5C6E"/>
    <w:rsid w:val="007A6235"/>
    <w:rsid w:val="007A6397"/>
    <w:rsid w:val="007A6447"/>
    <w:rsid w:val="007A711A"/>
    <w:rsid w:val="007A72DB"/>
    <w:rsid w:val="007A793D"/>
    <w:rsid w:val="007A7973"/>
    <w:rsid w:val="007B0445"/>
    <w:rsid w:val="007B0B6B"/>
    <w:rsid w:val="007B1133"/>
    <w:rsid w:val="007B1231"/>
    <w:rsid w:val="007B1348"/>
    <w:rsid w:val="007B1444"/>
    <w:rsid w:val="007B1487"/>
    <w:rsid w:val="007B1939"/>
    <w:rsid w:val="007B23FE"/>
    <w:rsid w:val="007B3122"/>
    <w:rsid w:val="007B33BA"/>
    <w:rsid w:val="007B3C01"/>
    <w:rsid w:val="007B3F71"/>
    <w:rsid w:val="007B43A7"/>
    <w:rsid w:val="007B4B66"/>
    <w:rsid w:val="007B5271"/>
    <w:rsid w:val="007B53D5"/>
    <w:rsid w:val="007B5737"/>
    <w:rsid w:val="007B592F"/>
    <w:rsid w:val="007B5C22"/>
    <w:rsid w:val="007B5CC3"/>
    <w:rsid w:val="007B5E3B"/>
    <w:rsid w:val="007B600B"/>
    <w:rsid w:val="007B66C1"/>
    <w:rsid w:val="007B6CC8"/>
    <w:rsid w:val="007B6D59"/>
    <w:rsid w:val="007B76D4"/>
    <w:rsid w:val="007C0E16"/>
    <w:rsid w:val="007C118D"/>
    <w:rsid w:val="007C31ED"/>
    <w:rsid w:val="007C4018"/>
    <w:rsid w:val="007C4284"/>
    <w:rsid w:val="007C4294"/>
    <w:rsid w:val="007C446C"/>
    <w:rsid w:val="007C555F"/>
    <w:rsid w:val="007C5894"/>
    <w:rsid w:val="007C594C"/>
    <w:rsid w:val="007C6C77"/>
    <w:rsid w:val="007C6CCF"/>
    <w:rsid w:val="007C7253"/>
    <w:rsid w:val="007C72CD"/>
    <w:rsid w:val="007D01D6"/>
    <w:rsid w:val="007D13C1"/>
    <w:rsid w:val="007D426E"/>
    <w:rsid w:val="007D42E4"/>
    <w:rsid w:val="007D4745"/>
    <w:rsid w:val="007D51CD"/>
    <w:rsid w:val="007D57D0"/>
    <w:rsid w:val="007D5813"/>
    <w:rsid w:val="007D6576"/>
    <w:rsid w:val="007D6CEE"/>
    <w:rsid w:val="007D6EC2"/>
    <w:rsid w:val="007D799A"/>
    <w:rsid w:val="007D7A94"/>
    <w:rsid w:val="007D7AF6"/>
    <w:rsid w:val="007E00C2"/>
    <w:rsid w:val="007E03D6"/>
    <w:rsid w:val="007E042C"/>
    <w:rsid w:val="007E0551"/>
    <w:rsid w:val="007E1D6F"/>
    <w:rsid w:val="007E2062"/>
    <w:rsid w:val="007E2F91"/>
    <w:rsid w:val="007E32F5"/>
    <w:rsid w:val="007E332D"/>
    <w:rsid w:val="007E444F"/>
    <w:rsid w:val="007E4E13"/>
    <w:rsid w:val="007E518B"/>
    <w:rsid w:val="007E55C1"/>
    <w:rsid w:val="007E5F97"/>
    <w:rsid w:val="007E70CC"/>
    <w:rsid w:val="007E7453"/>
    <w:rsid w:val="007F0898"/>
    <w:rsid w:val="007F145E"/>
    <w:rsid w:val="007F1971"/>
    <w:rsid w:val="007F297A"/>
    <w:rsid w:val="007F2AD3"/>
    <w:rsid w:val="007F2B87"/>
    <w:rsid w:val="007F2E59"/>
    <w:rsid w:val="007F310E"/>
    <w:rsid w:val="007F3C6F"/>
    <w:rsid w:val="007F4073"/>
    <w:rsid w:val="007F41C6"/>
    <w:rsid w:val="007F440C"/>
    <w:rsid w:val="007F567C"/>
    <w:rsid w:val="007F572A"/>
    <w:rsid w:val="007F5CAF"/>
    <w:rsid w:val="007F6156"/>
    <w:rsid w:val="007F61B2"/>
    <w:rsid w:val="007F6773"/>
    <w:rsid w:val="007F6CA2"/>
    <w:rsid w:val="007F6D15"/>
    <w:rsid w:val="007F7282"/>
    <w:rsid w:val="007F7ED4"/>
    <w:rsid w:val="007F7EFE"/>
    <w:rsid w:val="008012D9"/>
    <w:rsid w:val="00802045"/>
    <w:rsid w:val="0080224C"/>
    <w:rsid w:val="0080345F"/>
    <w:rsid w:val="00803581"/>
    <w:rsid w:val="00803796"/>
    <w:rsid w:val="008038FC"/>
    <w:rsid w:val="00804315"/>
    <w:rsid w:val="0080490D"/>
    <w:rsid w:val="00804981"/>
    <w:rsid w:val="00805C0D"/>
    <w:rsid w:val="00805C1A"/>
    <w:rsid w:val="00805CA1"/>
    <w:rsid w:val="00806399"/>
    <w:rsid w:val="00806517"/>
    <w:rsid w:val="008067F1"/>
    <w:rsid w:val="00807239"/>
    <w:rsid w:val="00807AB7"/>
    <w:rsid w:val="00810780"/>
    <w:rsid w:val="00810AA0"/>
    <w:rsid w:val="00811816"/>
    <w:rsid w:val="00811EC1"/>
    <w:rsid w:val="00814158"/>
    <w:rsid w:val="00814F22"/>
    <w:rsid w:val="0081513F"/>
    <w:rsid w:val="00815276"/>
    <w:rsid w:val="00815968"/>
    <w:rsid w:val="008160D8"/>
    <w:rsid w:val="00816200"/>
    <w:rsid w:val="00816A2E"/>
    <w:rsid w:val="00816DCE"/>
    <w:rsid w:val="008170E0"/>
    <w:rsid w:val="008200B1"/>
    <w:rsid w:val="0082086D"/>
    <w:rsid w:val="00821C84"/>
    <w:rsid w:val="0082366A"/>
    <w:rsid w:val="00823897"/>
    <w:rsid w:val="00823AF7"/>
    <w:rsid w:val="00825408"/>
    <w:rsid w:val="00825B11"/>
    <w:rsid w:val="00825C95"/>
    <w:rsid w:val="00826112"/>
    <w:rsid w:val="008275B6"/>
    <w:rsid w:val="00827CE5"/>
    <w:rsid w:val="008309A5"/>
    <w:rsid w:val="008309B5"/>
    <w:rsid w:val="008316C9"/>
    <w:rsid w:val="00832200"/>
    <w:rsid w:val="00832C9D"/>
    <w:rsid w:val="008339A4"/>
    <w:rsid w:val="00833B8B"/>
    <w:rsid w:val="00833C6E"/>
    <w:rsid w:val="00835026"/>
    <w:rsid w:val="00835272"/>
    <w:rsid w:val="0083608E"/>
    <w:rsid w:val="00836526"/>
    <w:rsid w:val="0083653B"/>
    <w:rsid w:val="008370DD"/>
    <w:rsid w:val="0083790D"/>
    <w:rsid w:val="008403F7"/>
    <w:rsid w:val="008408D0"/>
    <w:rsid w:val="00840DEB"/>
    <w:rsid w:val="0084118A"/>
    <w:rsid w:val="00841AA1"/>
    <w:rsid w:val="00841C25"/>
    <w:rsid w:val="00841D51"/>
    <w:rsid w:val="00842890"/>
    <w:rsid w:val="00843821"/>
    <w:rsid w:val="008451D5"/>
    <w:rsid w:val="008455BC"/>
    <w:rsid w:val="0084598B"/>
    <w:rsid w:val="00845D31"/>
    <w:rsid w:val="0084680B"/>
    <w:rsid w:val="00846E98"/>
    <w:rsid w:val="0084749C"/>
    <w:rsid w:val="00847C78"/>
    <w:rsid w:val="00851CDF"/>
    <w:rsid w:val="00852CD4"/>
    <w:rsid w:val="00852E18"/>
    <w:rsid w:val="0085311F"/>
    <w:rsid w:val="00853766"/>
    <w:rsid w:val="0085390D"/>
    <w:rsid w:val="00853F70"/>
    <w:rsid w:val="00854BF2"/>
    <w:rsid w:val="0085571C"/>
    <w:rsid w:val="008558F1"/>
    <w:rsid w:val="00855E96"/>
    <w:rsid w:val="008565F8"/>
    <w:rsid w:val="00856C0E"/>
    <w:rsid w:val="00856E14"/>
    <w:rsid w:val="00856F18"/>
    <w:rsid w:val="00857C9D"/>
    <w:rsid w:val="00861C9F"/>
    <w:rsid w:val="008622B6"/>
    <w:rsid w:val="00862706"/>
    <w:rsid w:val="0086286B"/>
    <w:rsid w:val="00862CB9"/>
    <w:rsid w:val="00863643"/>
    <w:rsid w:val="00864361"/>
    <w:rsid w:val="00864CE1"/>
    <w:rsid w:val="00865805"/>
    <w:rsid w:val="00865977"/>
    <w:rsid w:val="008662E6"/>
    <w:rsid w:val="008666B5"/>
    <w:rsid w:val="00866AA5"/>
    <w:rsid w:val="00867711"/>
    <w:rsid w:val="00867AC4"/>
    <w:rsid w:val="00870E86"/>
    <w:rsid w:val="008713F8"/>
    <w:rsid w:val="00871F30"/>
    <w:rsid w:val="00872974"/>
    <w:rsid w:val="008738A9"/>
    <w:rsid w:val="0087391E"/>
    <w:rsid w:val="00873D06"/>
    <w:rsid w:val="0087466A"/>
    <w:rsid w:val="00874DFE"/>
    <w:rsid w:val="008757A6"/>
    <w:rsid w:val="00876270"/>
    <w:rsid w:val="00876818"/>
    <w:rsid w:val="00876949"/>
    <w:rsid w:val="00876C23"/>
    <w:rsid w:val="00877423"/>
    <w:rsid w:val="00877ABB"/>
    <w:rsid w:val="00877D4A"/>
    <w:rsid w:val="00880422"/>
    <w:rsid w:val="00880AB1"/>
    <w:rsid w:val="00880E6C"/>
    <w:rsid w:val="00881D40"/>
    <w:rsid w:val="00883257"/>
    <w:rsid w:val="00883D2D"/>
    <w:rsid w:val="008842F3"/>
    <w:rsid w:val="008849AD"/>
    <w:rsid w:val="00885444"/>
    <w:rsid w:val="00885FF0"/>
    <w:rsid w:val="0088644C"/>
    <w:rsid w:val="00886ED8"/>
    <w:rsid w:val="00886F23"/>
    <w:rsid w:val="008875D6"/>
    <w:rsid w:val="00890CE2"/>
    <w:rsid w:val="0089244B"/>
    <w:rsid w:val="00892D86"/>
    <w:rsid w:val="00893004"/>
    <w:rsid w:val="00893284"/>
    <w:rsid w:val="008938C4"/>
    <w:rsid w:val="00894738"/>
    <w:rsid w:val="00894AC7"/>
    <w:rsid w:val="00895549"/>
    <w:rsid w:val="00895D39"/>
    <w:rsid w:val="0089618E"/>
    <w:rsid w:val="00896257"/>
    <w:rsid w:val="0089713B"/>
    <w:rsid w:val="0089757F"/>
    <w:rsid w:val="00897D6F"/>
    <w:rsid w:val="008A02CA"/>
    <w:rsid w:val="008A0502"/>
    <w:rsid w:val="008A0AF8"/>
    <w:rsid w:val="008A0DF3"/>
    <w:rsid w:val="008A1330"/>
    <w:rsid w:val="008A1498"/>
    <w:rsid w:val="008A1678"/>
    <w:rsid w:val="008A1853"/>
    <w:rsid w:val="008A1E00"/>
    <w:rsid w:val="008A2278"/>
    <w:rsid w:val="008A22CD"/>
    <w:rsid w:val="008A23F7"/>
    <w:rsid w:val="008A25B7"/>
    <w:rsid w:val="008A2874"/>
    <w:rsid w:val="008A3EDC"/>
    <w:rsid w:val="008A4EC1"/>
    <w:rsid w:val="008A5598"/>
    <w:rsid w:val="008A60CF"/>
    <w:rsid w:val="008A6348"/>
    <w:rsid w:val="008A72DF"/>
    <w:rsid w:val="008A73D4"/>
    <w:rsid w:val="008B1092"/>
    <w:rsid w:val="008B1335"/>
    <w:rsid w:val="008B2173"/>
    <w:rsid w:val="008B2F6B"/>
    <w:rsid w:val="008B34FB"/>
    <w:rsid w:val="008B5D20"/>
    <w:rsid w:val="008B5FA2"/>
    <w:rsid w:val="008B5FCA"/>
    <w:rsid w:val="008B6200"/>
    <w:rsid w:val="008B63DF"/>
    <w:rsid w:val="008B64ED"/>
    <w:rsid w:val="008B6AFA"/>
    <w:rsid w:val="008B7D53"/>
    <w:rsid w:val="008B7F93"/>
    <w:rsid w:val="008C161B"/>
    <w:rsid w:val="008C187A"/>
    <w:rsid w:val="008C1E13"/>
    <w:rsid w:val="008C1F56"/>
    <w:rsid w:val="008C1F70"/>
    <w:rsid w:val="008C22F8"/>
    <w:rsid w:val="008C3585"/>
    <w:rsid w:val="008C5658"/>
    <w:rsid w:val="008C62F3"/>
    <w:rsid w:val="008C6513"/>
    <w:rsid w:val="008C6717"/>
    <w:rsid w:val="008C67A7"/>
    <w:rsid w:val="008C6AB3"/>
    <w:rsid w:val="008C6E5C"/>
    <w:rsid w:val="008C7012"/>
    <w:rsid w:val="008C7277"/>
    <w:rsid w:val="008C74AA"/>
    <w:rsid w:val="008D1274"/>
    <w:rsid w:val="008D185E"/>
    <w:rsid w:val="008D1B4F"/>
    <w:rsid w:val="008D23D3"/>
    <w:rsid w:val="008D359D"/>
    <w:rsid w:val="008D35C7"/>
    <w:rsid w:val="008D456E"/>
    <w:rsid w:val="008D466A"/>
    <w:rsid w:val="008D4E99"/>
    <w:rsid w:val="008D5D97"/>
    <w:rsid w:val="008D6773"/>
    <w:rsid w:val="008D681B"/>
    <w:rsid w:val="008D7197"/>
    <w:rsid w:val="008D781C"/>
    <w:rsid w:val="008D7873"/>
    <w:rsid w:val="008D7DEE"/>
    <w:rsid w:val="008D7E31"/>
    <w:rsid w:val="008E188E"/>
    <w:rsid w:val="008E18F2"/>
    <w:rsid w:val="008E30D7"/>
    <w:rsid w:val="008E3477"/>
    <w:rsid w:val="008E34A6"/>
    <w:rsid w:val="008E39A0"/>
    <w:rsid w:val="008E436C"/>
    <w:rsid w:val="008E49D1"/>
    <w:rsid w:val="008E5437"/>
    <w:rsid w:val="008E55F8"/>
    <w:rsid w:val="008E5AAD"/>
    <w:rsid w:val="008E69BA"/>
    <w:rsid w:val="008E7208"/>
    <w:rsid w:val="008E720A"/>
    <w:rsid w:val="008F02C9"/>
    <w:rsid w:val="008F1949"/>
    <w:rsid w:val="008F1F90"/>
    <w:rsid w:val="008F2751"/>
    <w:rsid w:val="008F2AE2"/>
    <w:rsid w:val="008F2BAB"/>
    <w:rsid w:val="008F2DD3"/>
    <w:rsid w:val="008F38A7"/>
    <w:rsid w:val="008F3B46"/>
    <w:rsid w:val="008F4437"/>
    <w:rsid w:val="008F5257"/>
    <w:rsid w:val="008F5687"/>
    <w:rsid w:val="008F586C"/>
    <w:rsid w:val="008F5AD6"/>
    <w:rsid w:val="008F5D1D"/>
    <w:rsid w:val="008F5D77"/>
    <w:rsid w:val="008F677A"/>
    <w:rsid w:val="008F6D1F"/>
    <w:rsid w:val="00900B69"/>
    <w:rsid w:val="00901913"/>
    <w:rsid w:val="00902072"/>
    <w:rsid w:val="00902E68"/>
    <w:rsid w:val="00904098"/>
    <w:rsid w:val="009040CC"/>
    <w:rsid w:val="0090454B"/>
    <w:rsid w:val="0090456C"/>
    <w:rsid w:val="00904AD9"/>
    <w:rsid w:val="00905096"/>
    <w:rsid w:val="00905BDF"/>
    <w:rsid w:val="009067D3"/>
    <w:rsid w:val="00906C02"/>
    <w:rsid w:val="00910A8C"/>
    <w:rsid w:val="00910F3F"/>
    <w:rsid w:val="00910F53"/>
    <w:rsid w:val="00911413"/>
    <w:rsid w:val="00911546"/>
    <w:rsid w:val="0091321B"/>
    <w:rsid w:val="00913429"/>
    <w:rsid w:val="009139C3"/>
    <w:rsid w:val="009158A8"/>
    <w:rsid w:val="00916005"/>
    <w:rsid w:val="00916693"/>
    <w:rsid w:val="00916B4B"/>
    <w:rsid w:val="00917C0C"/>
    <w:rsid w:val="00917C29"/>
    <w:rsid w:val="00920322"/>
    <w:rsid w:val="00920384"/>
    <w:rsid w:val="00920E09"/>
    <w:rsid w:val="00922002"/>
    <w:rsid w:val="00922397"/>
    <w:rsid w:val="00922EDD"/>
    <w:rsid w:val="00922F41"/>
    <w:rsid w:val="00925D91"/>
    <w:rsid w:val="00925F59"/>
    <w:rsid w:val="00926B12"/>
    <w:rsid w:val="0092704A"/>
    <w:rsid w:val="00927B2E"/>
    <w:rsid w:val="00927DAA"/>
    <w:rsid w:val="00930182"/>
    <w:rsid w:val="00930434"/>
    <w:rsid w:val="00930C3F"/>
    <w:rsid w:val="00931044"/>
    <w:rsid w:val="00932A1A"/>
    <w:rsid w:val="00933542"/>
    <w:rsid w:val="009337A5"/>
    <w:rsid w:val="009351D4"/>
    <w:rsid w:val="009354E6"/>
    <w:rsid w:val="009355C2"/>
    <w:rsid w:val="00935AAB"/>
    <w:rsid w:val="00936AEC"/>
    <w:rsid w:val="00940E85"/>
    <w:rsid w:val="00941A60"/>
    <w:rsid w:val="00941FE8"/>
    <w:rsid w:val="0094258B"/>
    <w:rsid w:val="00942A40"/>
    <w:rsid w:val="00942F4B"/>
    <w:rsid w:val="009430B4"/>
    <w:rsid w:val="00944262"/>
    <w:rsid w:val="00945452"/>
    <w:rsid w:val="00945980"/>
    <w:rsid w:val="00946B94"/>
    <w:rsid w:val="0095086E"/>
    <w:rsid w:val="009508A4"/>
    <w:rsid w:val="0095167C"/>
    <w:rsid w:val="00952423"/>
    <w:rsid w:val="00952A45"/>
    <w:rsid w:val="00952CF9"/>
    <w:rsid w:val="0095418C"/>
    <w:rsid w:val="00954B33"/>
    <w:rsid w:val="0095523F"/>
    <w:rsid w:val="00955767"/>
    <w:rsid w:val="00955B4C"/>
    <w:rsid w:val="00956A6C"/>
    <w:rsid w:val="00957FF2"/>
    <w:rsid w:val="0096025D"/>
    <w:rsid w:val="0096159F"/>
    <w:rsid w:val="009615B6"/>
    <w:rsid w:val="0096167D"/>
    <w:rsid w:val="00962A60"/>
    <w:rsid w:val="00962BC0"/>
    <w:rsid w:val="009631DA"/>
    <w:rsid w:val="009634DD"/>
    <w:rsid w:val="00963ECF"/>
    <w:rsid w:val="009645B8"/>
    <w:rsid w:val="009645DC"/>
    <w:rsid w:val="0096590F"/>
    <w:rsid w:val="00967665"/>
    <w:rsid w:val="00967B09"/>
    <w:rsid w:val="00967F7C"/>
    <w:rsid w:val="009710FD"/>
    <w:rsid w:val="00971137"/>
    <w:rsid w:val="00971729"/>
    <w:rsid w:val="00971F15"/>
    <w:rsid w:val="009724E3"/>
    <w:rsid w:val="00972B57"/>
    <w:rsid w:val="0097341A"/>
    <w:rsid w:val="0097359B"/>
    <w:rsid w:val="00973B05"/>
    <w:rsid w:val="0097450F"/>
    <w:rsid w:val="0097473E"/>
    <w:rsid w:val="00975446"/>
    <w:rsid w:val="00975A80"/>
    <w:rsid w:val="00976098"/>
    <w:rsid w:val="0097613B"/>
    <w:rsid w:val="0097642E"/>
    <w:rsid w:val="009767B5"/>
    <w:rsid w:val="00976A12"/>
    <w:rsid w:val="00976A77"/>
    <w:rsid w:val="00976B51"/>
    <w:rsid w:val="00976D8F"/>
    <w:rsid w:val="009774AF"/>
    <w:rsid w:val="00977EEF"/>
    <w:rsid w:val="00977FA3"/>
    <w:rsid w:val="0098061D"/>
    <w:rsid w:val="00980748"/>
    <w:rsid w:val="00980A4B"/>
    <w:rsid w:val="00982090"/>
    <w:rsid w:val="00982AA1"/>
    <w:rsid w:val="00982C49"/>
    <w:rsid w:val="009846E6"/>
    <w:rsid w:val="00985027"/>
    <w:rsid w:val="00985120"/>
    <w:rsid w:val="00985258"/>
    <w:rsid w:val="00985A7F"/>
    <w:rsid w:val="00985D94"/>
    <w:rsid w:val="009861E3"/>
    <w:rsid w:val="0098637D"/>
    <w:rsid w:val="00986BB0"/>
    <w:rsid w:val="00986FD1"/>
    <w:rsid w:val="0098709E"/>
    <w:rsid w:val="009875DE"/>
    <w:rsid w:val="0098769A"/>
    <w:rsid w:val="009902B8"/>
    <w:rsid w:val="009903F6"/>
    <w:rsid w:val="009905E2"/>
    <w:rsid w:val="00990AD4"/>
    <w:rsid w:val="009911EA"/>
    <w:rsid w:val="00991E86"/>
    <w:rsid w:val="00991F41"/>
    <w:rsid w:val="00992198"/>
    <w:rsid w:val="009921DE"/>
    <w:rsid w:val="009922C2"/>
    <w:rsid w:val="0099333A"/>
    <w:rsid w:val="00994BB3"/>
    <w:rsid w:val="00994F43"/>
    <w:rsid w:val="009952B6"/>
    <w:rsid w:val="00995497"/>
    <w:rsid w:val="009957D9"/>
    <w:rsid w:val="00995C13"/>
    <w:rsid w:val="00996E8A"/>
    <w:rsid w:val="0099705F"/>
    <w:rsid w:val="00997173"/>
    <w:rsid w:val="009977DB"/>
    <w:rsid w:val="009A0801"/>
    <w:rsid w:val="009A0B10"/>
    <w:rsid w:val="009A14D4"/>
    <w:rsid w:val="009A1597"/>
    <w:rsid w:val="009A171E"/>
    <w:rsid w:val="009A18B0"/>
    <w:rsid w:val="009A1921"/>
    <w:rsid w:val="009A1EA5"/>
    <w:rsid w:val="009A2648"/>
    <w:rsid w:val="009A3502"/>
    <w:rsid w:val="009A373A"/>
    <w:rsid w:val="009A4A8F"/>
    <w:rsid w:val="009A4C77"/>
    <w:rsid w:val="009A4F3A"/>
    <w:rsid w:val="009A5A66"/>
    <w:rsid w:val="009A6308"/>
    <w:rsid w:val="009A721B"/>
    <w:rsid w:val="009A7904"/>
    <w:rsid w:val="009A7FD7"/>
    <w:rsid w:val="009B15BE"/>
    <w:rsid w:val="009B1A04"/>
    <w:rsid w:val="009B2866"/>
    <w:rsid w:val="009B326E"/>
    <w:rsid w:val="009B3AF3"/>
    <w:rsid w:val="009B3C0A"/>
    <w:rsid w:val="009B434A"/>
    <w:rsid w:val="009B4F12"/>
    <w:rsid w:val="009B584D"/>
    <w:rsid w:val="009B693E"/>
    <w:rsid w:val="009B748D"/>
    <w:rsid w:val="009B7797"/>
    <w:rsid w:val="009B77BA"/>
    <w:rsid w:val="009C02B5"/>
    <w:rsid w:val="009C14A4"/>
    <w:rsid w:val="009C2122"/>
    <w:rsid w:val="009C48B7"/>
    <w:rsid w:val="009C6489"/>
    <w:rsid w:val="009C7D8B"/>
    <w:rsid w:val="009D098E"/>
    <w:rsid w:val="009D0C7D"/>
    <w:rsid w:val="009D1241"/>
    <w:rsid w:val="009D1748"/>
    <w:rsid w:val="009D1D85"/>
    <w:rsid w:val="009D25CC"/>
    <w:rsid w:val="009D26E5"/>
    <w:rsid w:val="009D29E4"/>
    <w:rsid w:val="009D2CF0"/>
    <w:rsid w:val="009D3280"/>
    <w:rsid w:val="009D381A"/>
    <w:rsid w:val="009D3A5E"/>
    <w:rsid w:val="009D427C"/>
    <w:rsid w:val="009D4AD4"/>
    <w:rsid w:val="009D4B4B"/>
    <w:rsid w:val="009D4E47"/>
    <w:rsid w:val="009D4FDD"/>
    <w:rsid w:val="009D50BA"/>
    <w:rsid w:val="009D5112"/>
    <w:rsid w:val="009D53EB"/>
    <w:rsid w:val="009D5808"/>
    <w:rsid w:val="009D6407"/>
    <w:rsid w:val="009D7F6F"/>
    <w:rsid w:val="009E0713"/>
    <w:rsid w:val="009E1C0E"/>
    <w:rsid w:val="009E2014"/>
    <w:rsid w:val="009E270E"/>
    <w:rsid w:val="009E2E88"/>
    <w:rsid w:val="009E4762"/>
    <w:rsid w:val="009E486F"/>
    <w:rsid w:val="009E5C01"/>
    <w:rsid w:val="009E65F4"/>
    <w:rsid w:val="009E7721"/>
    <w:rsid w:val="009E7D97"/>
    <w:rsid w:val="009F0ED6"/>
    <w:rsid w:val="009F12A0"/>
    <w:rsid w:val="009F13FD"/>
    <w:rsid w:val="009F2410"/>
    <w:rsid w:val="009F4395"/>
    <w:rsid w:val="009F5525"/>
    <w:rsid w:val="009F6686"/>
    <w:rsid w:val="009F676D"/>
    <w:rsid w:val="009F70BB"/>
    <w:rsid w:val="009F75F7"/>
    <w:rsid w:val="00A005EF"/>
    <w:rsid w:val="00A00A06"/>
    <w:rsid w:val="00A017B5"/>
    <w:rsid w:val="00A01AB4"/>
    <w:rsid w:val="00A01DB3"/>
    <w:rsid w:val="00A029E8"/>
    <w:rsid w:val="00A043CB"/>
    <w:rsid w:val="00A0450F"/>
    <w:rsid w:val="00A04801"/>
    <w:rsid w:val="00A049F8"/>
    <w:rsid w:val="00A04B84"/>
    <w:rsid w:val="00A060C5"/>
    <w:rsid w:val="00A064FF"/>
    <w:rsid w:val="00A06741"/>
    <w:rsid w:val="00A07B15"/>
    <w:rsid w:val="00A07DAB"/>
    <w:rsid w:val="00A104F2"/>
    <w:rsid w:val="00A11829"/>
    <w:rsid w:val="00A1276D"/>
    <w:rsid w:val="00A13712"/>
    <w:rsid w:val="00A142AD"/>
    <w:rsid w:val="00A147D9"/>
    <w:rsid w:val="00A15A84"/>
    <w:rsid w:val="00A162AB"/>
    <w:rsid w:val="00A17477"/>
    <w:rsid w:val="00A17517"/>
    <w:rsid w:val="00A20B6F"/>
    <w:rsid w:val="00A20CEC"/>
    <w:rsid w:val="00A20D60"/>
    <w:rsid w:val="00A2101A"/>
    <w:rsid w:val="00A2104A"/>
    <w:rsid w:val="00A22435"/>
    <w:rsid w:val="00A22ABB"/>
    <w:rsid w:val="00A23360"/>
    <w:rsid w:val="00A24529"/>
    <w:rsid w:val="00A24609"/>
    <w:rsid w:val="00A24B28"/>
    <w:rsid w:val="00A24BC8"/>
    <w:rsid w:val="00A25694"/>
    <w:rsid w:val="00A25A06"/>
    <w:rsid w:val="00A2671B"/>
    <w:rsid w:val="00A26CBE"/>
    <w:rsid w:val="00A3021F"/>
    <w:rsid w:val="00A3029B"/>
    <w:rsid w:val="00A303B5"/>
    <w:rsid w:val="00A3068C"/>
    <w:rsid w:val="00A31774"/>
    <w:rsid w:val="00A32474"/>
    <w:rsid w:val="00A331F6"/>
    <w:rsid w:val="00A339E0"/>
    <w:rsid w:val="00A35474"/>
    <w:rsid w:val="00A35DFB"/>
    <w:rsid w:val="00A35E47"/>
    <w:rsid w:val="00A362AA"/>
    <w:rsid w:val="00A36B11"/>
    <w:rsid w:val="00A36DA5"/>
    <w:rsid w:val="00A37A18"/>
    <w:rsid w:val="00A37AF1"/>
    <w:rsid w:val="00A37B78"/>
    <w:rsid w:val="00A41705"/>
    <w:rsid w:val="00A41777"/>
    <w:rsid w:val="00A428B1"/>
    <w:rsid w:val="00A42917"/>
    <w:rsid w:val="00A42D3C"/>
    <w:rsid w:val="00A42E4C"/>
    <w:rsid w:val="00A430D2"/>
    <w:rsid w:val="00A434BE"/>
    <w:rsid w:val="00A43591"/>
    <w:rsid w:val="00A4393C"/>
    <w:rsid w:val="00A43AB0"/>
    <w:rsid w:val="00A43FF4"/>
    <w:rsid w:val="00A446BF"/>
    <w:rsid w:val="00A44943"/>
    <w:rsid w:val="00A44B47"/>
    <w:rsid w:val="00A45979"/>
    <w:rsid w:val="00A46CF0"/>
    <w:rsid w:val="00A479EB"/>
    <w:rsid w:val="00A50095"/>
    <w:rsid w:val="00A50981"/>
    <w:rsid w:val="00A5128F"/>
    <w:rsid w:val="00A515A7"/>
    <w:rsid w:val="00A52226"/>
    <w:rsid w:val="00A52294"/>
    <w:rsid w:val="00A52DD0"/>
    <w:rsid w:val="00A52E27"/>
    <w:rsid w:val="00A53654"/>
    <w:rsid w:val="00A539F3"/>
    <w:rsid w:val="00A53C74"/>
    <w:rsid w:val="00A5572F"/>
    <w:rsid w:val="00A55A3A"/>
    <w:rsid w:val="00A565B6"/>
    <w:rsid w:val="00A570BC"/>
    <w:rsid w:val="00A6000D"/>
    <w:rsid w:val="00A600B6"/>
    <w:rsid w:val="00A600CA"/>
    <w:rsid w:val="00A61667"/>
    <w:rsid w:val="00A6215B"/>
    <w:rsid w:val="00A6233C"/>
    <w:rsid w:val="00A6387A"/>
    <w:rsid w:val="00A6390E"/>
    <w:rsid w:val="00A643A5"/>
    <w:rsid w:val="00A64CC1"/>
    <w:rsid w:val="00A6513A"/>
    <w:rsid w:val="00A65395"/>
    <w:rsid w:val="00A657F6"/>
    <w:rsid w:val="00A65DB8"/>
    <w:rsid w:val="00A661B9"/>
    <w:rsid w:val="00A67D7C"/>
    <w:rsid w:val="00A67E30"/>
    <w:rsid w:val="00A7052A"/>
    <w:rsid w:val="00A714C5"/>
    <w:rsid w:val="00A71A46"/>
    <w:rsid w:val="00A71A7C"/>
    <w:rsid w:val="00A73527"/>
    <w:rsid w:val="00A739B2"/>
    <w:rsid w:val="00A749A5"/>
    <w:rsid w:val="00A75469"/>
    <w:rsid w:val="00A75B0E"/>
    <w:rsid w:val="00A75C60"/>
    <w:rsid w:val="00A75DE9"/>
    <w:rsid w:val="00A768AD"/>
    <w:rsid w:val="00A771B6"/>
    <w:rsid w:val="00A7777F"/>
    <w:rsid w:val="00A77A67"/>
    <w:rsid w:val="00A814A4"/>
    <w:rsid w:val="00A81804"/>
    <w:rsid w:val="00A8193A"/>
    <w:rsid w:val="00A81AD7"/>
    <w:rsid w:val="00A81D0C"/>
    <w:rsid w:val="00A81DD9"/>
    <w:rsid w:val="00A8255D"/>
    <w:rsid w:val="00A82AF0"/>
    <w:rsid w:val="00A82E73"/>
    <w:rsid w:val="00A837DE"/>
    <w:rsid w:val="00A8402C"/>
    <w:rsid w:val="00A846E2"/>
    <w:rsid w:val="00A847DE"/>
    <w:rsid w:val="00A8537A"/>
    <w:rsid w:val="00A8557E"/>
    <w:rsid w:val="00A8584C"/>
    <w:rsid w:val="00A85B13"/>
    <w:rsid w:val="00A85F54"/>
    <w:rsid w:val="00A872C7"/>
    <w:rsid w:val="00A90118"/>
    <w:rsid w:val="00A9116F"/>
    <w:rsid w:val="00A91262"/>
    <w:rsid w:val="00A9168C"/>
    <w:rsid w:val="00A92068"/>
    <w:rsid w:val="00A92E58"/>
    <w:rsid w:val="00A92F81"/>
    <w:rsid w:val="00A94420"/>
    <w:rsid w:val="00A948E0"/>
    <w:rsid w:val="00A94A5F"/>
    <w:rsid w:val="00A9649D"/>
    <w:rsid w:val="00A965DD"/>
    <w:rsid w:val="00A96777"/>
    <w:rsid w:val="00A9681C"/>
    <w:rsid w:val="00A973EB"/>
    <w:rsid w:val="00A97746"/>
    <w:rsid w:val="00A979E1"/>
    <w:rsid w:val="00AA0FA6"/>
    <w:rsid w:val="00AA1F78"/>
    <w:rsid w:val="00AA40FF"/>
    <w:rsid w:val="00AA4B02"/>
    <w:rsid w:val="00AA5F14"/>
    <w:rsid w:val="00AA6DD9"/>
    <w:rsid w:val="00AA71F0"/>
    <w:rsid w:val="00AA7321"/>
    <w:rsid w:val="00AA7B19"/>
    <w:rsid w:val="00AB149F"/>
    <w:rsid w:val="00AB1CE5"/>
    <w:rsid w:val="00AB20B7"/>
    <w:rsid w:val="00AB2499"/>
    <w:rsid w:val="00AB360B"/>
    <w:rsid w:val="00AB3AB2"/>
    <w:rsid w:val="00AB6490"/>
    <w:rsid w:val="00AB6831"/>
    <w:rsid w:val="00AB695C"/>
    <w:rsid w:val="00AB758F"/>
    <w:rsid w:val="00AB79ED"/>
    <w:rsid w:val="00AB7A4D"/>
    <w:rsid w:val="00AB7DAD"/>
    <w:rsid w:val="00AC0C82"/>
    <w:rsid w:val="00AC13EE"/>
    <w:rsid w:val="00AC158B"/>
    <w:rsid w:val="00AC16E8"/>
    <w:rsid w:val="00AC1C52"/>
    <w:rsid w:val="00AC2CA5"/>
    <w:rsid w:val="00AC2F25"/>
    <w:rsid w:val="00AC376C"/>
    <w:rsid w:val="00AC3B9C"/>
    <w:rsid w:val="00AC4113"/>
    <w:rsid w:val="00AC46EA"/>
    <w:rsid w:val="00AC48DC"/>
    <w:rsid w:val="00AC4D7E"/>
    <w:rsid w:val="00AC520D"/>
    <w:rsid w:val="00AC5542"/>
    <w:rsid w:val="00AC581C"/>
    <w:rsid w:val="00AC5DB9"/>
    <w:rsid w:val="00AC6480"/>
    <w:rsid w:val="00AC6FA2"/>
    <w:rsid w:val="00AC7978"/>
    <w:rsid w:val="00AD0D28"/>
    <w:rsid w:val="00AD1152"/>
    <w:rsid w:val="00AD1551"/>
    <w:rsid w:val="00AD23DC"/>
    <w:rsid w:val="00AD283A"/>
    <w:rsid w:val="00AD2A6E"/>
    <w:rsid w:val="00AD31FE"/>
    <w:rsid w:val="00AD3517"/>
    <w:rsid w:val="00AD515C"/>
    <w:rsid w:val="00AD5338"/>
    <w:rsid w:val="00AD5D71"/>
    <w:rsid w:val="00AD64E7"/>
    <w:rsid w:val="00AD6796"/>
    <w:rsid w:val="00AD68EE"/>
    <w:rsid w:val="00AD6E8F"/>
    <w:rsid w:val="00AD73C8"/>
    <w:rsid w:val="00AD77B4"/>
    <w:rsid w:val="00AE0FC0"/>
    <w:rsid w:val="00AE20E1"/>
    <w:rsid w:val="00AE2117"/>
    <w:rsid w:val="00AE2595"/>
    <w:rsid w:val="00AE2755"/>
    <w:rsid w:val="00AE2F17"/>
    <w:rsid w:val="00AE342B"/>
    <w:rsid w:val="00AE371F"/>
    <w:rsid w:val="00AE38A0"/>
    <w:rsid w:val="00AE3F56"/>
    <w:rsid w:val="00AE4D6D"/>
    <w:rsid w:val="00AE55BF"/>
    <w:rsid w:val="00AE627B"/>
    <w:rsid w:val="00AE6ADA"/>
    <w:rsid w:val="00AE6E92"/>
    <w:rsid w:val="00AE75CB"/>
    <w:rsid w:val="00AE77AE"/>
    <w:rsid w:val="00AE77B9"/>
    <w:rsid w:val="00AE77DC"/>
    <w:rsid w:val="00AE7F67"/>
    <w:rsid w:val="00AF0582"/>
    <w:rsid w:val="00AF2FFD"/>
    <w:rsid w:val="00AF3292"/>
    <w:rsid w:val="00AF4106"/>
    <w:rsid w:val="00AF42A6"/>
    <w:rsid w:val="00AF453C"/>
    <w:rsid w:val="00AF48D7"/>
    <w:rsid w:val="00AF5B63"/>
    <w:rsid w:val="00AF6704"/>
    <w:rsid w:val="00AF6EA1"/>
    <w:rsid w:val="00AF7559"/>
    <w:rsid w:val="00B008D7"/>
    <w:rsid w:val="00B01267"/>
    <w:rsid w:val="00B02686"/>
    <w:rsid w:val="00B0330D"/>
    <w:rsid w:val="00B03C72"/>
    <w:rsid w:val="00B0405B"/>
    <w:rsid w:val="00B043DD"/>
    <w:rsid w:val="00B05C61"/>
    <w:rsid w:val="00B06317"/>
    <w:rsid w:val="00B06B17"/>
    <w:rsid w:val="00B07D11"/>
    <w:rsid w:val="00B104F0"/>
    <w:rsid w:val="00B10A46"/>
    <w:rsid w:val="00B11E27"/>
    <w:rsid w:val="00B129D8"/>
    <w:rsid w:val="00B12E8C"/>
    <w:rsid w:val="00B132EC"/>
    <w:rsid w:val="00B13A6E"/>
    <w:rsid w:val="00B14808"/>
    <w:rsid w:val="00B14A11"/>
    <w:rsid w:val="00B15347"/>
    <w:rsid w:val="00B15E4E"/>
    <w:rsid w:val="00B1617A"/>
    <w:rsid w:val="00B16779"/>
    <w:rsid w:val="00B17775"/>
    <w:rsid w:val="00B20168"/>
    <w:rsid w:val="00B202D9"/>
    <w:rsid w:val="00B20F43"/>
    <w:rsid w:val="00B2120B"/>
    <w:rsid w:val="00B2136E"/>
    <w:rsid w:val="00B21480"/>
    <w:rsid w:val="00B21572"/>
    <w:rsid w:val="00B2167E"/>
    <w:rsid w:val="00B221E5"/>
    <w:rsid w:val="00B22990"/>
    <w:rsid w:val="00B235CB"/>
    <w:rsid w:val="00B2375C"/>
    <w:rsid w:val="00B23931"/>
    <w:rsid w:val="00B24074"/>
    <w:rsid w:val="00B240DB"/>
    <w:rsid w:val="00B2415E"/>
    <w:rsid w:val="00B2499C"/>
    <w:rsid w:val="00B252CA"/>
    <w:rsid w:val="00B2545C"/>
    <w:rsid w:val="00B25A3F"/>
    <w:rsid w:val="00B25AAB"/>
    <w:rsid w:val="00B26965"/>
    <w:rsid w:val="00B27D90"/>
    <w:rsid w:val="00B307D2"/>
    <w:rsid w:val="00B314DD"/>
    <w:rsid w:val="00B3201C"/>
    <w:rsid w:val="00B320F9"/>
    <w:rsid w:val="00B33F91"/>
    <w:rsid w:val="00B34275"/>
    <w:rsid w:val="00B346D7"/>
    <w:rsid w:val="00B34928"/>
    <w:rsid w:val="00B349A9"/>
    <w:rsid w:val="00B351C6"/>
    <w:rsid w:val="00B3565A"/>
    <w:rsid w:val="00B36084"/>
    <w:rsid w:val="00B36635"/>
    <w:rsid w:val="00B36720"/>
    <w:rsid w:val="00B36B83"/>
    <w:rsid w:val="00B37743"/>
    <w:rsid w:val="00B37A2F"/>
    <w:rsid w:val="00B37E36"/>
    <w:rsid w:val="00B40783"/>
    <w:rsid w:val="00B4148D"/>
    <w:rsid w:val="00B42EFA"/>
    <w:rsid w:val="00B43C37"/>
    <w:rsid w:val="00B43E2D"/>
    <w:rsid w:val="00B45407"/>
    <w:rsid w:val="00B465A7"/>
    <w:rsid w:val="00B46D0E"/>
    <w:rsid w:val="00B477E1"/>
    <w:rsid w:val="00B50BA9"/>
    <w:rsid w:val="00B510A2"/>
    <w:rsid w:val="00B5148F"/>
    <w:rsid w:val="00B51C9E"/>
    <w:rsid w:val="00B51F16"/>
    <w:rsid w:val="00B5209E"/>
    <w:rsid w:val="00B52B9F"/>
    <w:rsid w:val="00B52F42"/>
    <w:rsid w:val="00B53B24"/>
    <w:rsid w:val="00B5481E"/>
    <w:rsid w:val="00B5486A"/>
    <w:rsid w:val="00B54D33"/>
    <w:rsid w:val="00B55675"/>
    <w:rsid w:val="00B556D8"/>
    <w:rsid w:val="00B55EF3"/>
    <w:rsid w:val="00B55FD5"/>
    <w:rsid w:val="00B56299"/>
    <w:rsid w:val="00B56434"/>
    <w:rsid w:val="00B57074"/>
    <w:rsid w:val="00B579C3"/>
    <w:rsid w:val="00B57D92"/>
    <w:rsid w:val="00B60D51"/>
    <w:rsid w:val="00B612E6"/>
    <w:rsid w:val="00B615EE"/>
    <w:rsid w:val="00B61DC2"/>
    <w:rsid w:val="00B6301E"/>
    <w:rsid w:val="00B6350F"/>
    <w:rsid w:val="00B63C6A"/>
    <w:rsid w:val="00B64500"/>
    <w:rsid w:val="00B648AD"/>
    <w:rsid w:val="00B648CC"/>
    <w:rsid w:val="00B64BB5"/>
    <w:rsid w:val="00B64FB5"/>
    <w:rsid w:val="00B65368"/>
    <w:rsid w:val="00B65598"/>
    <w:rsid w:val="00B660EF"/>
    <w:rsid w:val="00B6646D"/>
    <w:rsid w:val="00B677D6"/>
    <w:rsid w:val="00B67923"/>
    <w:rsid w:val="00B67D54"/>
    <w:rsid w:val="00B700CC"/>
    <w:rsid w:val="00B701B4"/>
    <w:rsid w:val="00B712C6"/>
    <w:rsid w:val="00B7360F"/>
    <w:rsid w:val="00B73987"/>
    <w:rsid w:val="00B741DD"/>
    <w:rsid w:val="00B75023"/>
    <w:rsid w:val="00B753C6"/>
    <w:rsid w:val="00B775C3"/>
    <w:rsid w:val="00B77753"/>
    <w:rsid w:val="00B77992"/>
    <w:rsid w:val="00B77B4C"/>
    <w:rsid w:val="00B810BA"/>
    <w:rsid w:val="00B81A18"/>
    <w:rsid w:val="00B81C38"/>
    <w:rsid w:val="00B81F53"/>
    <w:rsid w:val="00B82111"/>
    <w:rsid w:val="00B82793"/>
    <w:rsid w:val="00B83509"/>
    <w:rsid w:val="00B83862"/>
    <w:rsid w:val="00B84EC1"/>
    <w:rsid w:val="00B8576E"/>
    <w:rsid w:val="00B869A7"/>
    <w:rsid w:val="00B873D1"/>
    <w:rsid w:val="00B87597"/>
    <w:rsid w:val="00B8778E"/>
    <w:rsid w:val="00B87AE4"/>
    <w:rsid w:val="00B87BA0"/>
    <w:rsid w:val="00B87DB3"/>
    <w:rsid w:val="00B9051A"/>
    <w:rsid w:val="00B9056E"/>
    <w:rsid w:val="00B92074"/>
    <w:rsid w:val="00B92B8B"/>
    <w:rsid w:val="00B92E4F"/>
    <w:rsid w:val="00B92EDB"/>
    <w:rsid w:val="00B93131"/>
    <w:rsid w:val="00B931FF"/>
    <w:rsid w:val="00B9373D"/>
    <w:rsid w:val="00B94115"/>
    <w:rsid w:val="00B946A5"/>
    <w:rsid w:val="00B946EE"/>
    <w:rsid w:val="00B952CD"/>
    <w:rsid w:val="00B95F48"/>
    <w:rsid w:val="00B9670B"/>
    <w:rsid w:val="00B9681C"/>
    <w:rsid w:val="00B96C1E"/>
    <w:rsid w:val="00B96F09"/>
    <w:rsid w:val="00B97F4E"/>
    <w:rsid w:val="00BA15BA"/>
    <w:rsid w:val="00BA1CF6"/>
    <w:rsid w:val="00BA24C3"/>
    <w:rsid w:val="00BA2BA4"/>
    <w:rsid w:val="00BA2DFE"/>
    <w:rsid w:val="00BA399D"/>
    <w:rsid w:val="00BA426C"/>
    <w:rsid w:val="00BA51A8"/>
    <w:rsid w:val="00BA6756"/>
    <w:rsid w:val="00BA6E97"/>
    <w:rsid w:val="00BB1ADE"/>
    <w:rsid w:val="00BB1E46"/>
    <w:rsid w:val="00BB2143"/>
    <w:rsid w:val="00BB2BCE"/>
    <w:rsid w:val="00BB30D6"/>
    <w:rsid w:val="00BB316E"/>
    <w:rsid w:val="00BB40C6"/>
    <w:rsid w:val="00BB5BAE"/>
    <w:rsid w:val="00BB731C"/>
    <w:rsid w:val="00BB7818"/>
    <w:rsid w:val="00BB7A0A"/>
    <w:rsid w:val="00BC1359"/>
    <w:rsid w:val="00BC1CFA"/>
    <w:rsid w:val="00BC1DCD"/>
    <w:rsid w:val="00BC20EE"/>
    <w:rsid w:val="00BC2891"/>
    <w:rsid w:val="00BC2948"/>
    <w:rsid w:val="00BC2F67"/>
    <w:rsid w:val="00BC3B2C"/>
    <w:rsid w:val="00BC45CD"/>
    <w:rsid w:val="00BC4D83"/>
    <w:rsid w:val="00BC5018"/>
    <w:rsid w:val="00BC52FB"/>
    <w:rsid w:val="00BC575C"/>
    <w:rsid w:val="00BC5EB6"/>
    <w:rsid w:val="00BC5FD3"/>
    <w:rsid w:val="00BC623A"/>
    <w:rsid w:val="00BC68E3"/>
    <w:rsid w:val="00BC70C3"/>
    <w:rsid w:val="00BC71D1"/>
    <w:rsid w:val="00BD10AE"/>
    <w:rsid w:val="00BD111C"/>
    <w:rsid w:val="00BD13FE"/>
    <w:rsid w:val="00BD166C"/>
    <w:rsid w:val="00BD1770"/>
    <w:rsid w:val="00BD2094"/>
    <w:rsid w:val="00BD2F8B"/>
    <w:rsid w:val="00BD39E5"/>
    <w:rsid w:val="00BD3E1E"/>
    <w:rsid w:val="00BD4943"/>
    <w:rsid w:val="00BD4DE5"/>
    <w:rsid w:val="00BD4E32"/>
    <w:rsid w:val="00BD59F0"/>
    <w:rsid w:val="00BD69FB"/>
    <w:rsid w:val="00BD6DD4"/>
    <w:rsid w:val="00BD6E28"/>
    <w:rsid w:val="00BD7F52"/>
    <w:rsid w:val="00BE08CB"/>
    <w:rsid w:val="00BE0F51"/>
    <w:rsid w:val="00BE1101"/>
    <w:rsid w:val="00BE1142"/>
    <w:rsid w:val="00BE1433"/>
    <w:rsid w:val="00BE186F"/>
    <w:rsid w:val="00BE2753"/>
    <w:rsid w:val="00BE32EC"/>
    <w:rsid w:val="00BE44DB"/>
    <w:rsid w:val="00BE507D"/>
    <w:rsid w:val="00BE58C5"/>
    <w:rsid w:val="00BE5C58"/>
    <w:rsid w:val="00BE6389"/>
    <w:rsid w:val="00BE682F"/>
    <w:rsid w:val="00BE6E95"/>
    <w:rsid w:val="00BE7470"/>
    <w:rsid w:val="00BE77A1"/>
    <w:rsid w:val="00BE7CC9"/>
    <w:rsid w:val="00BF0323"/>
    <w:rsid w:val="00BF03FE"/>
    <w:rsid w:val="00BF0645"/>
    <w:rsid w:val="00BF1F21"/>
    <w:rsid w:val="00BF20C7"/>
    <w:rsid w:val="00BF2318"/>
    <w:rsid w:val="00BF28A1"/>
    <w:rsid w:val="00BF2F46"/>
    <w:rsid w:val="00BF3606"/>
    <w:rsid w:val="00BF3674"/>
    <w:rsid w:val="00BF3A45"/>
    <w:rsid w:val="00BF3DFD"/>
    <w:rsid w:val="00BF4240"/>
    <w:rsid w:val="00BF45A3"/>
    <w:rsid w:val="00BF4A56"/>
    <w:rsid w:val="00BF5852"/>
    <w:rsid w:val="00BF58A1"/>
    <w:rsid w:val="00BF5994"/>
    <w:rsid w:val="00BF5D8F"/>
    <w:rsid w:val="00BF6816"/>
    <w:rsid w:val="00BF6EC6"/>
    <w:rsid w:val="00BF7867"/>
    <w:rsid w:val="00BF7DB6"/>
    <w:rsid w:val="00BF7F8B"/>
    <w:rsid w:val="00C0045A"/>
    <w:rsid w:val="00C00937"/>
    <w:rsid w:val="00C00EE2"/>
    <w:rsid w:val="00C01D32"/>
    <w:rsid w:val="00C023C3"/>
    <w:rsid w:val="00C02EC6"/>
    <w:rsid w:val="00C03227"/>
    <w:rsid w:val="00C03CF1"/>
    <w:rsid w:val="00C04192"/>
    <w:rsid w:val="00C045D4"/>
    <w:rsid w:val="00C0466B"/>
    <w:rsid w:val="00C048B0"/>
    <w:rsid w:val="00C05245"/>
    <w:rsid w:val="00C06225"/>
    <w:rsid w:val="00C067D5"/>
    <w:rsid w:val="00C109A0"/>
    <w:rsid w:val="00C10DBB"/>
    <w:rsid w:val="00C11167"/>
    <w:rsid w:val="00C11541"/>
    <w:rsid w:val="00C12BE1"/>
    <w:rsid w:val="00C12E2D"/>
    <w:rsid w:val="00C13022"/>
    <w:rsid w:val="00C13E78"/>
    <w:rsid w:val="00C14078"/>
    <w:rsid w:val="00C14A60"/>
    <w:rsid w:val="00C14B71"/>
    <w:rsid w:val="00C15125"/>
    <w:rsid w:val="00C15749"/>
    <w:rsid w:val="00C15AF9"/>
    <w:rsid w:val="00C15E1E"/>
    <w:rsid w:val="00C164FD"/>
    <w:rsid w:val="00C16569"/>
    <w:rsid w:val="00C17ACE"/>
    <w:rsid w:val="00C17E18"/>
    <w:rsid w:val="00C204A2"/>
    <w:rsid w:val="00C2092A"/>
    <w:rsid w:val="00C21145"/>
    <w:rsid w:val="00C21278"/>
    <w:rsid w:val="00C217D0"/>
    <w:rsid w:val="00C21D34"/>
    <w:rsid w:val="00C22C9B"/>
    <w:rsid w:val="00C23BEF"/>
    <w:rsid w:val="00C24C2A"/>
    <w:rsid w:val="00C25145"/>
    <w:rsid w:val="00C25261"/>
    <w:rsid w:val="00C2580A"/>
    <w:rsid w:val="00C261F8"/>
    <w:rsid w:val="00C27218"/>
    <w:rsid w:val="00C27224"/>
    <w:rsid w:val="00C277FD"/>
    <w:rsid w:val="00C3065F"/>
    <w:rsid w:val="00C30DCD"/>
    <w:rsid w:val="00C3176A"/>
    <w:rsid w:val="00C323BC"/>
    <w:rsid w:val="00C324D8"/>
    <w:rsid w:val="00C32EF0"/>
    <w:rsid w:val="00C3363D"/>
    <w:rsid w:val="00C33C78"/>
    <w:rsid w:val="00C33D60"/>
    <w:rsid w:val="00C356DF"/>
    <w:rsid w:val="00C3593D"/>
    <w:rsid w:val="00C35A62"/>
    <w:rsid w:val="00C36119"/>
    <w:rsid w:val="00C36B86"/>
    <w:rsid w:val="00C37987"/>
    <w:rsid w:val="00C37BB3"/>
    <w:rsid w:val="00C4054C"/>
    <w:rsid w:val="00C41572"/>
    <w:rsid w:val="00C422A6"/>
    <w:rsid w:val="00C426DA"/>
    <w:rsid w:val="00C43A9B"/>
    <w:rsid w:val="00C43B0C"/>
    <w:rsid w:val="00C444E4"/>
    <w:rsid w:val="00C45F77"/>
    <w:rsid w:val="00C46143"/>
    <w:rsid w:val="00C469CA"/>
    <w:rsid w:val="00C472E3"/>
    <w:rsid w:val="00C47F4F"/>
    <w:rsid w:val="00C50361"/>
    <w:rsid w:val="00C5042F"/>
    <w:rsid w:val="00C512DC"/>
    <w:rsid w:val="00C518A3"/>
    <w:rsid w:val="00C51E67"/>
    <w:rsid w:val="00C522B9"/>
    <w:rsid w:val="00C52792"/>
    <w:rsid w:val="00C52F5B"/>
    <w:rsid w:val="00C53226"/>
    <w:rsid w:val="00C5345E"/>
    <w:rsid w:val="00C53565"/>
    <w:rsid w:val="00C54C03"/>
    <w:rsid w:val="00C54E79"/>
    <w:rsid w:val="00C5556D"/>
    <w:rsid w:val="00C56A99"/>
    <w:rsid w:val="00C575DA"/>
    <w:rsid w:val="00C57A37"/>
    <w:rsid w:val="00C60234"/>
    <w:rsid w:val="00C6041B"/>
    <w:rsid w:val="00C6080B"/>
    <w:rsid w:val="00C615E7"/>
    <w:rsid w:val="00C6208C"/>
    <w:rsid w:val="00C626FA"/>
    <w:rsid w:val="00C6270D"/>
    <w:rsid w:val="00C62F00"/>
    <w:rsid w:val="00C63B69"/>
    <w:rsid w:val="00C63CCC"/>
    <w:rsid w:val="00C65245"/>
    <w:rsid w:val="00C653F5"/>
    <w:rsid w:val="00C654B8"/>
    <w:rsid w:val="00C65987"/>
    <w:rsid w:val="00C65D96"/>
    <w:rsid w:val="00C669BE"/>
    <w:rsid w:val="00C674CC"/>
    <w:rsid w:val="00C6789F"/>
    <w:rsid w:val="00C67995"/>
    <w:rsid w:val="00C67CD8"/>
    <w:rsid w:val="00C70433"/>
    <w:rsid w:val="00C705C5"/>
    <w:rsid w:val="00C70C9D"/>
    <w:rsid w:val="00C70DE6"/>
    <w:rsid w:val="00C70FD8"/>
    <w:rsid w:val="00C71462"/>
    <w:rsid w:val="00C71EEB"/>
    <w:rsid w:val="00C724C5"/>
    <w:rsid w:val="00C72A29"/>
    <w:rsid w:val="00C72D0A"/>
    <w:rsid w:val="00C7331A"/>
    <w:rsid w:val="00C7360F"/>
    <w:rsid w:val="00C739C9"/>
    <w:rsid w:val="00C73CD8"/>
    <w:rsid w:val="00C7476A"/>
    <w:rsid w:val="00C75830"/>
    <w:rsid w:val="00C75950"/>
    <w:rsid w:val="00C75D3F"/>
    <w:rsid w:val="00C762D3"/>
    <w:rsid w:val="00C76F25"/>
    <w:rsid w:val="00C76FF5"/>
    <w:rsid w:val="00C77822"/>
    <w:rsid w:val="00C77946"/>
    <w:rsid w:val="00C77D47"/>
    <w:rsid w:val="00C80232"/>
    <w:rsid w:val="00C80475"/>
    <w:rsid w:val="00C81321"/>
    <w:rsid w:val="00C816DA"/>
    <w:rsid w:val="00C81AC3"/>
    <w:rsid w:val="00C81B8E"/>
    <w:rsid w:val="00C83C6A"/>
    <w:rsid w:val="00C83CED"/>
    <w:rsid w:val="00C83EAC"/>
    <w:rsid w:val="00C8598A"/>
    <w:rsid w:val="00C85C5B"/>
    <w:rsid w:val="00C85D03"/>
    <w:rsid w:val="00C85D75"/>
    <w:rsid w:val="00C90118"/>
    <w:rsid w:val="00C90616"/>
    <w:rsid w:val="00C909A0"/>
    <w:rsid w:val="00C90EF5"/>
    <w:rsid w:val="00C91195"/>
    <w:rsid w:val="00C913AC"/>
    <w:rsid w:val="00C91A40"/>
    <w:rsid w:val="00C92467"/>
    <w:rsid w:val="00C926D1"/>
    <w:rsid w:val="00C92750"/>
    <w:rsid w:val="00C92C6D"/>
    <w:rsid w:val="00C92C93"/>
    <w:rsid w:val="00C93355"/>
    <w:rsid w:val="00C93D59"/>
    <w:rsid w:val="00C94D6D"/>
    <w:rsid w:val="00C952C7"/>
    <w:rsid w:val="00C96093"/>
    <w:rsid w:val="00C96F64"/>
    <w:rsid w:val="00C97271"/>
    <w:rsid w:val="00C97D2F"/>
    <w:rsid w:val="00CA11AC"/>
    <w:rsid w:val="00CA13A4"/>
    <w:rsid w:val="00CA1A96"/>
    <w:rsid w:val="00CA1B7C"/>
    <w:rsid w:val="00CA25B0"/>
    <w:rsid w:val="00CA2D93"/>
    <w:rsid w:val="00CA31B0"/>
    <w:rsid w:val="00CA3326"/>
    <w:rsid w:val="00CA3AE1"/>
    <w:rsid w:val="00CA3E2B"/>
    <w:rsid w:val="00CA4048"/>
    <w:rsid w:val="00CA4BE0"/>
    <w:rsid w:val="00CA5C35"/>
    <w:rsid w:val="00CA6423"/>
    <w:rsid w:val="00CA6918"/>
    <w:rsid w:val="00CA700B"/>
    <w:rsid w:val="00CA78B4"/>
    <w:rsid w:val="00CA7A60"/>
    <w:rsid w:val="00CB0EFE"/>
    <w:rsid w:val="00CB1160"/>
    <w:rsid w:val="00CB1446"/>
    <w:rsid w:val="00CB14E8"/>
    <w:rsid w:val="00CB16F7"/>
    <w:rsid w:val="00CB1716"/>
    <w:rsid w:val="00CB1F90"/>
    <w:rsid w:val="00CB2FD7"/>
    <w:rsid w:val="00CB3565"/>
    <w:rsid w:val="00CB40AC"/>
    <w:rsid w:val="00CB4E87"/>
    <w:rsid w:val="00CB5AB6"/>
    <w:rsid w:val="00CB73DD"/>
    <w:rsid w:val="00CB767B"/>
    <w:rsid w:val="00CB788B"/>
    <w:rsid w:val="00CB7990"/>
    <w:rsid w:val="00CC0EB1"/>
    <w:rsid w:val="00CC1422"/>
    <w:rsid w:val="00CC14B1"/>
    <w:rsid w:val="00CC2537"/>
    <w:rsid w:val="00CC3A21"/>
    <w:rsid w:val="00CC3B92"/>
    <w:rsid w:val="00CC3E25"/>
    <w:rsid w:val="00CC4A33"/>
    <w:rsid w:val="00CC6178"/>
    <w:rsid w:val="00CC6184"/>
    <w:rsid w:val="00CC7D56"/>
    <w:rsid w:val="00CD1107"/>
    <w:rsid w:val="00CD11EB"/>
    <w:rsid w:val="00CD1226"/>
    <w:rsid w:val="00CD134B"/>
    <w:rsid w:val="00CD1479"/>
    <w:rsid w:val="00CD175F"/>
    <w:rsid w:val="00CD1F06"/>
    <w:rsid w:val="00CD2363"/>
    <w:rsid w:val="00CD2BFD"/>
    <w:rsid w:val="00CD2F20"/>
    <w:rsid w:val="00CD339B"/>
    <w:rsid w:val="00CD3FC9"/>
    <w:rsid w:val="00CD3FDC"/>
    <w:rsid w:val="00CD400F"/>
    <w:rsid w:val="00CD405F"/>
    <w:rsid w:val="00CD4412"/>
    <w:rsid w:val="00CD4E39"/>
    <w:rsid w:val="00CD6739"/>
    <w:rsid w:val="00CD6BB1"/>
    <w:rsid w:val="00CD795E"/>
    <w:rsid w:val="00CD7C18"/>
    <w:rsid w:val="00CD7EEC"/>
    <w:rsid w:val="00CD7FFC"/>
    <w:rsid w:val="00CE0305"/>
    <w:rsid w:val="00CE0C8D"/>
    <w:rsid w:val="00CE0F9E"/>
    <w:rsid w:val="00CE2CD0"/>
    <w:rsid w:val="00CE2FB3"/>
    <w:rsid w:val="00CE4A50"/>
    <w:rsid w:val="00CE52D4"/>
    <w:rsid w:val="00CE5744"/>
    <w:rsid w:val="00CE5B4D"/>
    <w:rsid w:val="00CE637F"/>
    <w:rsid w:val="00CE63D1"/>
    <w:rsid w:val="00CE665F"/>
    <w:rsid w:val="00CE680E"/>
    <w:rsid w:val="00CE71AB"/>
    <w:rsid w:val="00CE71BA"/>
    <w:rsid w:val="00CF037D"/>
    <w:rsid w:val="00CF073C"/>
    <w:rsid w:val="00CF0F1D"/>
    <w:rsid w:val="00CF16F1"/>
    <w:rsid w:val="00CF188C"/>
    <w:rsid w:val="00CF1F2B"/>
    <w:rsid w:val="00CF25E1"/>
    <w:rsid w:val="00CF25F1"/>
    <w:rsid w:val="00CF27F5"/>
    <w:rsid w:val="00CF36C0"/>
    <w:rsid w:val="00CF4C83"/>
    <w:rsid w:val="00CF5290"/>
    <w:rsid w:val="00CF551D"/>
    <w:rsid w:val="00CF5AD5"/>
    <w:rsid w:val="00CF6212"/>
    <w:rsid w:val="00CF63A7"/>
    <w:rsid w:val="00CF6904"/>
    <w:rsid w:val="00CF6FC2"/>
    <w:rsid w:val="00CF725A"/>
    <w:rsid w:val="00CF74B3"/>
    <w:rsid w:val="00CF75C6"/>
    <w:rsid w:val="00CF7BB3"/>
    <w:rsid w:val="00D000D1"/>
    <w:rsid w:val="00D009D7"/>
    <w:rsid w:val="00D013A4"/>
    <w:rsid w:val="00D0149D"/>
    <w:rsid w:val="00D014D4"/>
    <w:rsid w:val="00D01733"/>
    <w:rsid w:val="00D01908"/>
    <w:rsid w:val="00D02BDA"/>
    <w:rsid w:val="00D03851"/>
    <w:rsid w:val="00D0488E"/>
    <w:rsid w:val="00D0576D"/>
    <w:rsid w:val="00D0582F"/>
    <w:rsid w:val="00D05C7E"/>
    <w:rsid w:val="00D06F22"/>
    <w:rsid w:val="00D100B0"/>
    <w:rsid w:val="00D1115D"/>
    <w:rsid w:val="00D11DB4"/>
    <w:rsid w:val="00D127C9"/>
    <w:rsid w:val="00D146F6"/>
    <w:rsid w:val="00D14828"/>
    <w:rsid w:val="00D148B3"/>
    <w:rsid w:val="00D14BA5"/>
    <w:rsid w:val="00D16B07"/>
    <w:rsid w:val="00D16CB8"/>
    <w:rsid w:val="00D17BA7"/>
    <w:rsid w:val="00D17DF6"/>
    <w:rsid w:val="00D17F5F"/>
    <w:rsid w:val="00D202C7"/>
    <w:rsid w:val="00D2034A"/>
    <w:rsid w:val="00D2067A"/>
    <w:rsid w:val="00D206B0"/>
    <w:rsid w:val="00D223DD"/>
    <w:rsid w:val="00D227E6"/>
    <w:rsid w:val="00D238B4"/>
    <w:rsid w:val="00D23A68"/>
    <w:rsid w:val="00D24616"/>
    <w:rsid w:val="00D25795"/>
    <w:rsid w:val="00D25A31"/>
    <w:rsid w:val="00D273D4"/>
    <w:rsid w:val="00D275C4"/>
    <w:rsid w:val="00D27CB8"/>
    <w:rsid w:val="00D27D33"/>
    <w:rsid w:val="00D309DB"/>
    <w:rsid w:val="00D32949"/>
    <w:rsid w:val="00D32A20"/>
    <w:rsid w:val="00D32CEE"/>
    <w:rsid w:val="00D32D38"/>
    <w:rsid w:val="00D33471"/>
    <w:rsid w:val="00D34E4B"/>
    <w:rsid w:val="00D36056"/>
    <w:rsid w:val="00D36510"/>
    <w:rsid w:val="00D3711E"/>
    <w:rsid w:val="00D40EEA"/>
    <w:rsid w:val="00D413FC"/>
    <w:rsid w:val="00D41A9B"/>
    <w:rsid w:val="00D41C6B"/>
    <w:rsid w:val="00D41DD9"/>
    <w:rsid w:val="00D42523"/>
    <w:rsid w:val="00D42E17"/>
    <w:rsid w:val="00D43065"/>
    <w:rsid w:val="00D43291"/>
    <w:rsid w:val="00D43468"/>
    <w:rsid w:val="00D4364B"/>
    <w:rsid w:val="00D43A91"/>
    <w:rsid w:val="00D43BE0"/>
    <w:rsid w:val="00D45414"/>
    <w:rsid w:val="00D454E1"/>
    <w:rsid w:val="00D45C21"/>
    <w:rsid w:val="00D45CE0"/>
    <w:rsid w:val="00D460A9"/>
    <w:rsid w:val="00D4742C"/>
    <w:rsid w:val="00D47A4A"/>
    <w:rsid w:val="00D50ECE"/>
    <w:rsid w:val="00D5108A"/>
    <w:rsid w:val="00D511CA"/>
    <w:rsid w:val="00D51363"/>
    <w:rsid w:val="00D513DD"/>
    <w:rsid w:val="00D5141C"/>
    <w:rsid w:val="00D51ECD"/>
    <w:rsid w:val="00D52317"/>
    <w:rsid w:val="00D533A3"/>
    <w:rsid w:val="00D53E76"/>
    <w:rsid w:val="00D54A60"/>
    <w:rsid w:val="00D553A9"/>
    <w:rsid w:val="00D55727"/>
    <w:rsid w:val="00D576AF"/>
    <w:rsid w:val="00D57A99"/>
    <w:rsid w:val="00D61656"/>
    <w:rsid w:val="00D61E0E"/>
    <w:rsid w:val="00D620D8"/>
    <w:rsid w:val="00D62A88"/>
    <w:rsid w:val="00D62DBF"/>
    <w:rsid w:val="00D63057"/>
    <w:rsid w:val="00D63789"/>
    <w:rsid w:val="00D65A37"/>
    <w:rsid w:val="00D66D8B"/>
    <w:rsid w:val="00D66DD1"/>
    <w:rsid w:val="00D70A78"/>
    <w:rsid w:val="00D70AD4"/>
    <w:rsid w:val="00D71924"/>
    <w:rsid w:val="00D72243"/>
    <w:rsid w:val="00D725AB"/>
    <w:rsid w:val="00D7304B"/>
    <w:rsid w:val="00D732BB"/>
    <w:rsid w:val="00D736AB"/>
    <w:rsid w:val="00D73D8F"/>
    <w:rsid w:val="00D741BC"/>
    <w:rsid w:val="00D74E42"/>
    <w:rsid w:val="00D74E8C"/>
    <w:rsid w:val="00D75104"/>
    <w:rsid w:val="00D759C4"/>
    <w:rsid w:val="00D7602B"/>
    <w:rsid w:val="00D76736"/>
    <w:rsid w:val="00D768C9"/>
    <w:rsid w:val="00D76B0F"/>
    <w:rsid w:val="00D76DE5"/>
    <w:rsid w:val="00D76ECF"/>
    <w:rsid w:val="00D77079"/>
    <w:rsid w:val="00D80103"/>
    <w:rsid w:val="00D809C6"/>
    <w:rsid w:val="00D81F23"/>
    <w:rsid w:val="00D82965"/>
    <w:rsid w:val="00D82D85"/>
    <w:rsid w:val="00D82F52"/>
    <w:rsid w:val="00D82F54"/>
    <w:rsid w:val="00D83724"/>
    <w:rsid w:val="00D8426E"/>
    <w:rsid w:val="00D84E95"/>
    <w:rsid w:val="00D87651"/>
    <w:rsid w:val="00D900BB"/>
    <w:rsid w:val="00D91404"/>
    <w:rsid w:val="00D91DF3"/>
    <w:rsid w:val="00D921B4"/>
    <w:rsid w:val="00D924A5"/>
    <w:rsid w:val="00D928E4"/>
    <w:rsid w:val="00D92AE6"/>
    <w:rsid w:val="00D93030"/>
    <w:rsid w:val="00D93703"/>
    <w:rsid w:val="00D94EA0"/>
    <w:rsid w:val="00D959BE"/>
    <w:rsid w:val="00D95C65"/>
    <w:rsid w:val="00D96A0D"/>
    <w:rsid w:val="00D970A6"/>
    <w:rsid w:val="00D9769B"/>
    <w:rsid w:val="00DA1D3F"/>
    <w:rsid w:val="00DA28BF"/>
    <w:rsid w:val="00DA2EA4"/>
    <w:rsid w:val="00DA3184"/>
    <w:rsid w:val="00DA3E6F"/>
    <w:rsid w:val="00DA3F32"/>
    <w:rsid w:val="00DA44F5"/>
    <w:rsid w:val="00DA48C3"/>
    <w:rsid w:val="00DA4E9C"/>
    <w:rsid w:val="00DA51AD"/>
    <w:rsid w:val="00DA5C4F"/>
    <w:rsid w:val="00DA6459"/>
    <w:rsid w:val="00DA665E"/>
    <w:rsid w:val="00DA6A9B"/>
    <w:rsid w:val="00DA6AE0"/>
    <w:rsid w:val="00DA6F65"/>
    <w:rsid w:val="00DA79C5"/>
    <w:rsid w:val="00DB01B4"/>
    <w:rsid w:val="00DB0617"/>
    <w:rsid w:val="00DB1AE1"/>
    <w:rsid w:val="00DB29D7"/>
    <w:rsid w:val="00DB32F5"/>
    <w:rsid w:val="00DB349A"/>
    <w:rsid w:val="00DB35C4"/>
    <w:rsid w:val="00DB3779"/>
    <w:rsid w:val="00DB3C3D"/>
    <w:rsid w:val="00DB3E52"/>
    <w:rsid w:val="00DB41AA"/>
    <w:rsid w:val="00DB48F5"/>
    <w:rsid w:val="00DB529D"/>
    <w:rsid w:val="00DB64E9"/>
    <w:rsid w:val="00DB65F6"/>
    <w:rsid w:val="00DB688C"/>
    <w:rsid w:val="00DB7209"/>
    <w:rsid w:val="00DB7594"/>
    <w:rsid w:val="00DB7CB0"/>
    <w:rsid w:val="00DC028B"/>
    <w:rsid w:val="00DC11E5"/>
    <w:rsid w:val="00DC198D"/>
    <w:rsid w:val="00DC1E62"/>
    <w:rsid w:val="00DC21F4"/>
    <w:rsid w:val="00DC26B8"/>
    <w:rsid w:val="00DC2DE9"/>
    <w:rsid w:val="00DC37CD"/>
    <w:rsid w:val="00DC45ED"/>
    <w:rsid w:val="00DC6011"/>
    <w:rsid w:val="00DC63DE"/>
    <w:rsid w:val="00DC7DA4"/>
    <w:rsid w:val="00DD0DD9"/>
    <w:rsid w:val="00DD255C"/>
    <w:rsid w:val="00DD2A80"/>
    <w:rsid w:val="00DD2B36"/>
    <w:rsid w:val="00DD2CCF"/>
    <w:rsid w:val="00DD465C"/>
    <w:rsid w:val="00DD4BAD"/>
    <w:rsid w:val="00DD5C91"/>
    <w:rsid w:val="00DD69A6"/>
    <w:rsid w:val="00DD6D56"/>
    <w:rsid w:val="00DD70F9"/>
    <w:rsid w:val="00DD7AF7"/>
    <w:rsid w:val="00DE0442"/>
    <w:rsid w:val="00DE058A"/>
    <w:rsid w:val="00DE0B4F"/>
    <w:rsid w:val="00DE0B92"/>
    <w:rsid w:val="00DE22A1"/>
    <w:rsid w:val="00DE2CB6"/>
    <w:rsid w:val="00DE2F2A"/>
    <w:rsid w:val="00DE2FC4"/>
    <w:rsid w:val="00DE31BB"/>
    <w:rsid w:val="00DE34D2"/>
    <w:rsid w:val="00DE45CE"/>
    <w:rsid w:val="00DE4D05"/>
    <w:rsid w:val="00DE4E78"/>
    <w:rsid w:val="00DE5016"/>
    <w:rsid w:val="00DE5112"/>
    <w:rsid w:val="00DE5B16"/>
    <w:rsid w:val="00DE5BB4"/>
    <w:rsid w:val="00DE5CC9"/>
    <w:rsid w:val="00DE5D4B"/>
    <w:rsid w:val="00DE77F7"/>
    <w:rsid w:val="00DE794A"/>
    <w:rsid w:val="00DE79FC"/>
    <w:rsid w:val="00DF0ACA"/>
    <w:rsid w:val="00DF0D94"/>
    <w:rsid w:val="00DF16F1"/>
    <w:rsid w:val="00DF188D"/>
    <w:rsid w:val="00DF1C61"/>
    <w:rsid w:val="00DF2C3E"/>
    <w:rsid w:val="00DF2D1A"/>
    <w:rsid w:val="00DF4494"/>
    <w:rsid w:val="00DF451F"/>
    <w:rsid w:val="00DF498E"/>
    <w:rsid w:val="00DF4C9F"/>
    <w:rsid w:val="00DF5717"/>
    <w:rsid w:val="00DF67F8"/>
    <w:rsid w:val="00DF6D1E"/>
    <w:rsid w:val="00DF6E91"/>
    <w:rsid w:val="00DF7632"/>
    <w:rsid w:val="00DF7B87"/>
    <w:rsid w:val="00E0025F"/>
    <w:rsid w:val="00E00304"/>
    <w:rsid w:val="00E00726"/>
    <w:rsid w:val="00E00F65"/>
    <w:rsid w:val="00E01ABB"/>
    <w:rsid w:val="00E02B14"/>
    <w:rsid w:val="00E02D0C"/>
    <w:rsid w:val="00E032B0"/>
    <w:rsid w:val="00E03309"/>
    <w:rsid w:val="00E035BA"/>
    <w:rsid w:val="00E04717"/>
    <w:rsid w:val="00E04BE7"/>
    <w:rsid w:val="00E0538F"/>
    <w:rsid w:val="00E065F5"/>
    <w:rsid w:val="00E068E3"/>
    <w:rsid w:val="00E06E46"/>
    <w:rsid w:val="00E07F27"/>
    <w:rsid w:val="00E10372"/>
    <w:rsid w:val="00E1246C"/>
    <w:rsid w:val="00E129B8"/>
    <w:rsid w:val="00E12D25"/>
    <w:rsid w:val="00E13967"/>
    <w:rsid w:val="00E15996"/>
    <w:rsid w:val="00E161FE"/>
    <w:rsid w:val="00E164E4"/>
    <w:rsid w:val="00E1661E"/>
    <w:rsid w:val="00E16658"/>
    <w:rsid w:val="00E167AC"/>
    <w:rsid w:val="00E168B8"/>
    <w:rsid w:val="00E16AA6"/>
    <w:rsid w:val="00E16E45"/>
    <w:rsid w:val="00E16F22"/>
    <w:rsid w:val="00E17109"/>
    <w:rsid w:val="00E173D7"/>
    <w:rsid w:val="00E20A93"/>
    <w:rsid w:val="00E22891"/>
    <w:rsid w:val="00E22CD8"/>
    <w:rsid w:val="00E2320C"/>
    <w:rsid w:val="00E23562"/>
    <w:rsid w:val="00E24082"/>
    <w:rsid w:val="00E24ED1"/>
    <w:rsid w:val="00E24F01"/>
    <w:rsid w:val="00E2520B"/>
    <w:rsid w:val="00E2524A"/>
    <w:rsid w:val="00E25275"/>
    <w:rsid w:val="00E255A8"/>
    <w:rsid w:val="00E258EA"/>
    <w:rsid w:val="00E26816"/>
    <w:rsid w:val="00E26986"/>
    <w:rsid w:val="00E26A3C"/>
    <w:rsid w:val="00E30A28"/>
    <w:rsid w:val="00E30B5F"/>
    <w:rsid w:val="00E3103B"/>
    <w:rsid w:val="00E3254E"/>
    <w:rsid w:val="00E32745"/>
    <w:rsid w:val="00E334A4"/>
    <w:rsid w:val="00E33BD1"/>
    <w:rsid w:val="00E3416B"/>
    <w:rsid w:val="00E341F3"/>
    <w:rsid w:val="00E347BF"/>
    <w:rsid w:val="00E34B4D"/>
    <w:rsid w:val="00E35B67"/>
    <w:rsid w:val="00E36E18"/>
    <w:rsid w:val="00E378F2"/>
    <w:rsid w:val="00E404D4"/>
    <w:rsid w:val="00E409AA"/>
    <w:rsid w:val="00E4140A"/>
    <w:rsid w:val="00E4183D"/>
    <w:rsid w:val="00E41876"/>
    <w:rsid w:val="00E41A31"/>
    <w:rsid w:val="00E41EDB"/>
    <w:rsid w:val="00E42601"/>
    <w:rsid w:val="00E44BD5"/>
    <w:rsid w:val="00E4580C"/>
    <w:rsid w:val="00E4596C"/>
    <w:rsid w:val="00E45D31"/>
    <w:rsid w:val="00E47700"/>
    <w:rsid w:val="00E50789"/>
    <w:rsid w:val="00E52219"/>
    <w:rsid w:val="00E5323D"/>
    <w:rsid w:val="00E532F1"/>
    <w:rsid w:val="00E53698"/>
    <w:rsid w:val="00E53B99"/>
    <w:rsid w:val="00E54055"/>
    <w:rsid w:val="00E54476"/>
    <w:rsid w:val="00E54BBE"/>
    <w:rsid w:val="00E555EB"/>
    <w:rsid w:val="00E55F19"/>
    <w:rsid w:val="00E56024"/>
    <w:rsid w:val="00E561E0"/>
    <w:rsid w:val="00E56213"/>
    <w:rsid w:val="00E56458"/>
    <w:rsid w:val="00E56E4F"/>
    <w:rsid w:val="00E57AFF"/>
    <w:rsid w:val="00E57B08"/>
    <w:rsid w:val="00E613EA"/>
    <w:rsid w:val="00E6351B"/>
    <w:rsid w:val="00E636CB"/>
    <w:rsid w:val="00E640AE"/>
    <w:rsid w:val="00E640C6"/>
    <w:rsid w:val="00E64248"/>
    <w:rsid w:val="00E6441D"/>
    <w:rsid w:val="00E648A5"/>
    <w:rsid w:val="00E64D8B"/>
    <w:rsid w:val="00E654BD"/>
    <w:rsid w:val="00E65725"/>
    <w:rsid w:val="00E6591F"/>
    <w:rsid w:val="00E66243"/>
    <w:rsid w:val="00E6721D"/>
    <w:rsid w:val="00E67456"/>
    <w:rsid w:val="00E676A9"/>
    <w:rsid w:val="00E676E1"/>
    <w:rsid w:val="00E67978"/>
    <w:rsid w:val="00E70758"/>
    <w:rsid w:val="00E70A59"/>
    <w:rsid w:val="00E70EC3"/>
    <w:rsid w:val="00E7102E"/>
    <w:rsid w:val="00E7148B"/>
    <w:rsid w:val="00E714AF"/>
    <w:rsid w:val="00E72491"/>
    <w:rsid w:val="00E72653"/>
    <w:rsid w:val="00E7413F"/>
    <w:rsid w:val="00E74712"/>
    <w:rsid w:val="00E74B54"/>
    <w:rsid w:val="00E76738"/>
    <w:rsid w:val="00E778B4"/>
    <w:rsid w:val="00E80D07"/>
    <w:rsid w:val="00E81111"/>
    <w:rsid w:val="00E816EC"/>
    <w:rsid w:val="00E81E54"/>
    <w:rsid w:val="00E820B8"/>
    <w:rsid w:val="00E8261F"/>
    <w:rsid w:val="00E82B06"/>
    <w:rsid w:val="00E8315D"/>
    <w:rsid w:val="00E83444"/>
    <w:rsid w:val="00E84785"/>
    <w:rsid w:val="00E84D8C"/>
    <w:rsid w:val="00E855B9"/>
    <w:rsid w:val="00E85DEF"/>
    <w:rsid w:val="00E86216"/>
    <w:rsid w:val="00E870F3"/>
    <w:rsid w:val="00E8771B"/>
    <w:rsid w:val="00E87A40"/>
    <w:rsid w:val="00E910A1"/>
    <w:rsid w:val="00E91136"/>
    <w:rsid w:val="00E912E1"/>
    <w:rsid w:val="00E9133D"/>
    <w:rsid w:val="00E917EA"/>
    <w:rsid w:val="00E91C48"/>
    <w:rsid w:val="00E92F80"/>
    <w:rsid w:val="00E94016"/>
    <w:rsid w:val="00E94071"/>
    <w:rsid w:val="00E949C8"/>
    <w:rsid w:val="00E94BEF"/>
    <w:rsid w:val="00E94D0D"/>
    <w:rsid w:val="00E94D1F"/>
    <w:rsid w:val="00E954B7"/>
    <w:rsid w:val="00E95FDF"/>
    <w:rsid w:val="00E962D4"/>
    <w:rsid w:val="00E971A6"/>
    <w:rsid w:val="00EA0644"/>
    <w:rsid w:val="00EA2850"/>
    <w:rsid w:val="00EA2E51"/>
    <w:rsid w:val="00EA33BD"/>
    <w:rsid w:val="00EA4214"/>
    <w:rsid w:val="00EA449A"/>
    <w:rsid w:val="00EA4A30"/>
    <w:rsid w:val="00EA5CC4"/>
    <w:rsid w:val="00EA6607"/>
    <w:rsid w:val="00EA7B90"/>
    <w:rsid w:val="00EA7C1A"/>
    <w:rsid w:val="00EB05D0"/>
    <w:rsid w:val="00EB0914"/>
    <w:rsid w:val="00EB1091"/>
    <w:rsid w:val="00EB11AB"/>
    <w:rsid w:val="00EB1684"/>
    <w:rsid w:val="00EB1DE3"/>
    <w:rsid w:val="00EB2137"/>
    <w:rsid w:val="00EB26D8"/>
    <w:rsid w:val="00EB2B24"/>
    <w:rsid w:val="00EB34A8"/>
    <w:rsid w:val="00EB34F3"/>
    <w:rsid w:val="00EB4385"/>
    <w:rsid w:val="00EB4AFD"/>
    <w:rsid w:val="00EB5A40"/>
    <w:rsid w:val="00EB62E6"/>
    <w:rsid w:val="00EB68FF"/>
    <w:rsid w:val="00EB7272"/>
    <w:rsid w:val="00EB75D0"/>
    <w:rsid w:val="00EB76FB"/>
    <w:rsid w:val="00EB7D5E"/>
    <w:rsid w:val="00EC02BF"/>
    <w:rsid w:val="00EC0808"/>
    <w:rsid w:val="00EC0C05"/>
    <w:rsid w:val="00EC1153"/>
    <w:rsid w:val="00EC16DA"/>
    <w:rsid w:val="00EC1B74"/>
    <w:rsid w:val="00EC1E88"/>
    <w:rsid w:val="00EC305B"/>
    <w:rsid w:val="00EC3577"/>
    <w:rsid w:val="00EC3C52"/>
    <w:rsid w:val="00EC3F02"/>
    <w:rsid w:val="00EC4499"/>
    <w:rsid w:val="00EC502D"/>
    <w:rsid w:val="00EC52D8"/>
    <w:rsid w:val="00EC5341"/>
    <w:rsid w:val="00EC5C97"/>
    <w:rsid w:val="00EC5EF2"/>
    <w:rsid w:val="00EC64F2"/>
    <w:rsid w:val="00EC655C"/>
    <w:rsid w:val="00EC6B3F"/>
    <w:rsid w:val="00EC7FEF"/>
    <w:rsid w:val="00ED0752"/>
    <w:rsid w:val="00ED07CE"/>
    <w:rsid w:val="00ED174E"/>
    <w:rsid w:val="00ED1798"/>
    <w:rsid w:val="00ED2489"/>
    <w:rsid w:val="00ED263E"/>
    <w:rsid w:val="00ED3053"/>
    <w:rsid w:val="00ED396C"/>
    <w:rsid w:val="00ED3AF3"/>
    <w:rsid w:val="00ED43C3"/>
    <w:rsid w:val="00ED5034"/>
    <w:rsid w:val="00ED658E"/>
    <w:rsid w:val="00ED69EE"/>
    <w:rsid w:val="00EE0294"/>
    <w:rsid w:val="00EE122A"/>
    <w:rsid w:val="00EE15AA"/>
    <w:rsid w:val="00EE185F"/>
    <w:rsid w:val="00EE228A"/>
    <w:rsid w:val="00EE24DC"/>
    <w:rsid w:val="00EE37F5"/>
    <w:rsid w:val="00EE4AC6"/>
    <w:rsid w:val="00EE537E"/>
    <w:rsid w:val="00EE53C2"/>
    <w:rsid w:val="00EE54F9"/>
    <w:rsid w:val="00EE5662"/>
    <w:rsid w:val="00EE64A9"/>
    <w:rsid w:val="00EE6E9B"/>
    <w:rsid w:val="00EE7014"/>
    <w:rsid w:val="00EE7A0C"/>
    <w:rsid w:val="00EF1781"/>
    <w:rsid w:val="00EF20F8"/>
    <w:rsid w:val="00EF3A81"/>
    <w:rsid w:val="00EF416B"/>
    <w:rsid w:val="00EF54D0"/>
    <w:rsid w:val="00EF61EF"/>
    <w:rsid w:val="00EF68CB"/>
    <w:rsid w:val="00EF7D22"/>
    <w:rsid w:val="00EF7DB3"/>
    <w:rsid w:val="00F01426"/>
    <w:rsid w:val="00F038E6"/>
    <w:rsid w:val="00F039EC"/>
    <w:rsid w:val="00F03FF5"/>
    <w:rsid w:val="00F04FEA"/>
    <w:rsid w:val="00F064C1"/>
    <w:rsid w:val="00F06F87"/>
    <w:rsid w:val="00F0716D"/>
    <w:rsid w:val="00F072C5"/>
    <w:rsid w:val="00F07A3F"/>
    <w:rsid w:val="00F07CC9"/>
    <w:rsid w:val="00F07F88"/>
    <w:rsid w:val="00F10068"/>
    <w:rsid w:val="00F10CB3"/>
    <w:rsid w:val="00F11157"/>
    <w:rsid w:val="00F11395"/>
    <w:rsid w:val="00F11491"/>
    <w:rsid w:val="00F117FE"/>
    <w:rsid w:val="00F11827"/>
    <w:rsid w:val="00F11847"/>
    <w:rsid w:val="00F12515"/>
    <w:rsid w:val="00F13D13"/>
    <w:rsid w:val="00F13EF1"/>
    <w:rsid w:val="00F1417E"/>
    <w:rsid w:val="00F14719"/>
    <w:rsid w:val="00F14AC4"/>
    <w:rsid w:val="00F15E15"/>
    <w:rsid w:val="00F172BF"/>
    <w:rsid w:val="00F173C1"/>
    <w:rsid w:val="00F17F37"/>
    <w:rsid w:val="00F20374"/>
    <w:rsid w:val="00F2055A"/>
    <w:rsid w:val="00F20C3B"/>
    <w:rsid w:val="00F21701"/>
    <w:rsid w:val="00F21744"/>
    <w:rsid w:val="00F21E18"/>
    <w:rsid w:val="00F22F70"/>
    <w:rsid w:val="00F23589"/>
    <w:rsid w:val="00F2368B"/>
    <w:rsid w:val="00F2433D"/>
    <w:rsid w:val="00F25177"/>
    <w:rsid w:val="00F25970"/>
    <w:rsid w:val="00F25F07"/>
    <w:rsid w:val="00F301A4"/>
    <w:rsid w:val="00F30647"/>
    <w:rsid w:val="00F315B8"/>
    <w:rsid w:val="00F31CE7"/>
    <w:rsid w:val="00F31F04"/>
    <w:rsid w:val="00F32079"/>
    <w:rsid w:val="00F3211E"/>
    <w:rsid w:val="00F32205"/>
    <w:rsid w:val="00F329F7"/>
    <w:rsid w:val="00F3359E"/>
    <w:rsid w:val="00F34FB0"/>
    <w:rsid w:val="00F35071"/>
    <w:rsid w:val="00F35604"/>
    <w:rsid w:val="00F35635"/>
    <w:rsid w:val="00F35700"/>
    <w:rsid w:val="00F35A28"/>
    <w:rsid w:val="00F36749"/>
    <w:rsid w:val="00F37711"/>
    <w:rsid w:val="00F402BF"/>
    <w:rsid w:val="00F40401"/>
    <w:rsid w:val="00F40D27"/>
    <w:rsid w:val="00F41A33"/>
    <w:rsid w:val="00F42B1A"/>
    <w:rsid w:val="00F44A27"/>
    <w:rsid w:val="00F4637C"/>
    <w:rsid w:val="00F464D6"/>
    <w:rsid w:val="00F469B9"/>
    <w:rsid w:val="00F46CAF"/>
    <w:rsid w:val="00F47258"/>
    <w:rsid w:val="00F50394"/>
    <w:rsid w:val="00F50B36"/>
    <w:rsid w:val="00F50E80"/>
    <w:rsid w:val="00F51886"/>
    <w:rsid w:val="00F51DC2"/>
    <w:rsid w:val="00F52167"/>
    <w:rsid w:val="00F526DB"/>
    <w:rsid w:val="00F540D6"/>
    <w:rsid w:val="00F549BD"/>
    <w:rsid w:val="00F55903"/>
    <w:rsid w:val="00F566D8"/>
    <w:rsid w:val="00F56A62"/>
    <w:rsid w:val="00F56CF6"/>
    <w:rsid w:val="00F57344"/>
    <w:rsid w:val="00F575D3"/>
    <w:rsid w:val="00F576C1"/>
    <w:rsid w:val="00F57DE1"/>
    <w:rsid w:val="00F602D5"/>
    <w:rsid w:val="00F60896"/>
    <w:rsid w:val="00F60A20"/>
    <w:rsid w:val="00F60D86"/>
    <w:rsid w:val="00F615E5"/>
    <w:rsid w:val="00F620A9"/>
    <w:rsid w:val="00F62BE5"/>
    <w:rsid w:val="00F62F6E"/>
    <w:rsid w:val="00F635CD"/>
    <w:rsid w:val="00F65CFD"/>
    <w:rsid w:val="00F66790"/>
    <w:rsid w:val="00F66C86"/>
    <w:rsid w:val="00F672AC"/>
    <w:rsid w:val="00F67754"/>
    <w:rsid w:val="00F707A9"/>
    <w:rsid w:val="00F7199B"/>
    <w:rsid w:val="00F71D3A"/>
    <w:rsid w:val="00F730F5"/>
    <w:rsid w:val="00F73808"/>
    <w:rsid w:val="00F7446D"/>
    <w:rsid w:val="00F74572"/>
    <w:rsid w:val="00F745F3"/>
    <w:rsid w:val="00F75A41"/>
    <w:rsid w:val="00F75F8D"/>
    <w:rsid w:val="00F76589"/>
    <w:rsid w:val="00F7778F"/>
    <w:rsid w:val="00F77D50"/>
    <w:rsid w:val="00F814CB"/>
    <w:rsid w:val="00F81BCB"/>
    <w:rsid w:val="00F81E67"/>
    <w:rsid w:val="00F82C89"/>
    <w:rsid w:val="00F83543"/>
    <w:rsid w:val="00F83565"/>
    <w:rsid w:val="00F8392F"/>
    <w:rsid w:val="00F83CBF"/>
    <w:rsid w:val="00F83E93"/>
    <w:rsid w:val="00F84BA1"/>
    <w:rsid w:val="00F84D42"/>
    <w:rsid w:val="00F8542A"/>
    <w:rsid w:val="00F854FE"/>
    <w:rsid w:val="00F86804"/>
    <w:rsid w:val="00F870BF"/>
    <w:rsid w:val="00F872ED"/>
    <w:rsid w:val="00F90077"/>
    <w:rsid w:val="00F909B6"/>
    <w:rsid w:val="00F90C5E"/>
    <w:rsid w:val="00F91370"/>
    <w:rsid w:val="00F917DE"/>
    <w:rsid w:val="00F91B00"/>
    <w:rsid w:val="00F9269E"/>
    <w:rsid w:val="00F92C55"/>
    <w:rsid w:val="00F93018"/>
    <w:rsid w:val="00F93538"/>
    <w:rsid w:val="00F93DD8"/>
    <w:rsid w:val="00F94069"/>
    <w:rsid w:val="00F956CC"/>
    <w:rsid w:val="00F9609B"/>
    <w:rsid w:val="00F97B55"/>
    <w:rsid w:val="00F97CF8"/>
    <w:rsid w:val="00FA0935"/>
    <w:rsid w:val="00FA17DA"/>
    <w:rsid w:val="00FA1BEC"/>
    <w:rsid w:val="00FA201C"/>
    <w:rsid w:val="00FA213E"/>
    <w:rsid w:val="00FA22B8"/>
    <w:rsid w:val="00FA2D54"/>
    <w:rsid w:val="00FA31D4"/>
    <w:rsid w:val="00FA35F0"/>
    <w:rsid w:val="00FA3707"/>
    <w:rsid w:val="00FA38AF"/>
    <w:rsid w:val="00FA3DE4"/>
    <w:rsid w:val="00FA40DB"/>
    <w:rsid w:val="00FA4162"/>
    <w:rsid w:val="00FA41FC"/>
    <w:rsid w:val="00FA4CA7"/>
    <w:rsid w:val="00FA5CD0"/>
    <w:rsid w:val="00FA6393"/>
    <w:rsid w:val="00FB047B"/>
    <w:rsid w:val="00FB083C"/>
    <w:rsid w:val="00FB1FCD"/>
    <w:rsid w:val="00FB2E80"/>
    <w:rsid w:val="00FB3653"/>
    <w:rsid w:val="00FB382C"/>
    <w:rsid w:val="00FB3DF4"/>
    <w:rsid w:val="00FB3F39"/>
    <w:rsid w:val="00FB3FA4"/>
    <w:rsid w:val="00FB4E5A"/>
    <w:rsid w:val="00FB53AE"/>
    <w:rsid w:val="00FB53DA"/>
    <w:rsid w:val="00FB5C1D"/>
    <w:rsid w:val="00FB64C5"/>
    <w:rsid w:val="00FB74BB"/>
    <w:rsid w:val="00FB76BF"/>
    <w:rsid w:val="00FB7C73"/>
    <w:rsid w:val="00FC0E4F"/>
    <w:rsid w:val="00FC1203"/>
    <w:rsid w:val="00FC2320"/>
    <w:rsid w:val="00FC25A6"/>
    <w:rsid w:val="00FC2684"/>
    <w:rsid w:val="00FC283C"/>
    <w:rsid w:val="00FC2CA8"/>
    <w:rsid w:val="00FC3858"/>
    <w:rsid w:val="00FC39CE"/>
    <w:rsid w:val="00FC4C32"/>
    <w:rsid w:val="00FC4C7A"/>
    <w:rsid w:val="00FC5489"/>
    <w:rsid w:val="00FD0168"/>
    <w:rsid w:val="00FD056E"/>
    <w:rsid w:val="00FD19FF"/>
    <w:rsid w:val="00FD20C3"/>
    <w:rsid w:val="00FD21D5"/>
    <w:rsid w:val="00FD24F3"/>
    <w:rsid w:val="00FD2B1B"/>
    <w:rsid w:val="00FD3F1C"/>
    <w:rsid w:val="00FD44B2"/>
    <w:rsid w:val="00FD4880"/>
    <w:rsid w:val="00FD4E48"/>
    <w:rsid w:val="00FD5825"/>
    <w:rsid w:val="00FD58DF"/>
    <w:rsid w:val="00FD60CF"/>
    <w:rsid w:val="00FD6A11"/>
    <w:rsid w:val="00FD72C2"/>
    <w:rsid w:val="00FD7533"/>
    <w:rsid w:val="00FD75A5"/>
    <w:rsid w:val="00FD79C7"/>
    <w:rsid w:val="00FD79E5"/>
    <w:rsid w:val="00FD7AEE"/>
    <w:rsid w:val="00FD7B38"/>
    <w:rsid w:val="00FE04CB"/>
    <w:rsid w:val="00FE0B3A"/>
    <w:rsid w:val="00FE18F3"/>
    <w:rsid w:val="00FE1B88"/>
    <w:rsid w:val="00FE2FB5"/>
    <w:rsid w:val="00FE31E6"/>
    <w:rsid w:val="00FE3E79"/>
    <w:rsid w:val="00FE45E2"/>
    <w:rsid w:val="00FE50E9"/>
    <w:rsid w:val="00FE5F4D"/>
    <w:rsid w:val="00FE65AB"/>
    <w:rsid w:val="00FE6743"/>
    <w:rsid w:val="00FE69DB"/>
    <w:rsid w:val="00FE6B08"/>
    <w:rsid w:val="00FE6B30"/>
    <w:rsid w:val="00FE7194"/>
    <w:rsid w:val="00FE72D0"/>
    <w:rsid w:val="00FE774F"/>
    <w:rsid w:val="00FE7F13"/>
    <w:rsid w:val="00FF1283"/>
    <w:rsid w:val="00FF1472"/>
    <w:rsid w:val="00FF1666"/>
    <w:rsid w:val="00FF340A"/>
    <w:rsid w:val="00FF3675"/>
    <w:rsid w:val="00FF403B"/>
    <w:rsid w:val="00FF4859"/>
    <w:rsid w:val="00FF48AD"/>
    <w:rsid w:val="00FF5D26"/>
    <w:rsid w:val="00FF691F"/>
    <w:rsid w:val="00FF6A98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37D87CE"/>
  <w15:chartTrackingRefBased/>
  <w15:docId w15:val="{EC01746E-D437-403F-A8BC-B441B826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53D5"/>
    <w:rPr>
      <w:rFonts w:eastAsia="Times New Roman"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140"/>
      </w:tabs>
      <w:spacing w:before="240"/>
      <w:jc w:val="both"/>
      <w:outlineLvl w:val="7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 w:val="0"/>
      <w:autoSpaceDE w:val="0"/>
      <w:autoSpaceDN w:val="0"/>
    </w:pPr>
    <w:rPr>
      <w:rFonts w:ascii="Angsana New" w:cs="Angsana New"/>
      <w:sz w:val="28"/>
      <w:szCs w:val="28"/>
      <w:lang w:val="x-none" w:eastAsia="x-none"/>
    </w:rPr>
  </w:style>
  <w:style w:type="character" w:styleId="PageNumber">
    <w:name w:val="page number"/>
    <w:rPr>
      <w:rFonts w:cs="Times New Roman"/>
      <w:lang w:bidi="th-TH"/>
    </w:r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  <w:autoSpaceDE w:val="0"/>
      <w:autoSpaceDN w:val="0"/>
    </w:pPr>
    <w:rPr>
      <w:rFonts w:ascii="Angsana New" w:cs="Angsan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10">
    <w:name w:val="10"/>
    <w:basedOn w:val="Normal"/>
    <w:pPr>
      <w:tabs>
        <w:tab w:val="left" w:pos="1080"/>
      </w:tabs>
      <w:autoSpaceDE w:val="0"/>
      <w:autoSpaceDN w:val="0"/>
      <w:jc w:val="both"/>
    </w:pPr>
    <w:rPr>
      <w:rFonts w:ascii="Angsana New" w:cs="Angsana New"/>
      <w:sz w:val="20"/>
      <w:szCs w:val="2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autoSpaceDE w:val="0"/>
      <w:autoSpaceDN w:val="0"/>
    </w:pPr>
    <w:rPr>
      <w:rFonts w:ascii="Angsana New" w:cs="Angsan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autoSpaceDE w:val="0"/>
      <w:autoSpaceDN w:val="0"/>
    </w:pPr>
    <w:rPr>
      <w:rFonts w:ascii="Angsana New" w:cs="Angsana New"/>
      <w:sz w:val="20"/>
      <w:szCs w:val="20"/>
      <w:lang w:val="x-none" w:eastAsia="x-none"/>
    </w:rPr>
  </w:style>
  <w:style w:type="paragraph" w:customStyle="1" w:styleId="a0">
    <w:name w:val="???????"/>
    <w:basedOn w:val="Normal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cs="Angsana New"/>
      <w:b/>
      <w:bCs/>
      <w:sz w:val="30"/>
      <w:szCs w:val="30"/>
      <w:lang w:val="th-TH"/>
    </w:rPr>
  </w:style>
  <w:style w:type="paragraph" w:styleId="BodyTextIndent">
    <w:name w:val="Body Text Indent"/>
    <w:basedOn w:val="Normal"/>
    <w:link w:val="BodyTextIndentChar"/>
    <w:pPr>
      <w:spacing w:before="120" w:after="240"/>
      <w:ind w:left="360" w:hanging="360"/>
      <w:jc w:val="center"/>
    </w:pPr>
    <w:rPr>
      <w:rFonts w:ascii="Angsana New" w:eastAsia="Angsana New" w:cs="Angsana New"/>
      <w:b/>
      <w:bCs/>
      <w:sz w:val="32"/>
      <w:szCs w:val="32"/>
      <w:lang w:val="th-TH" w:eastAsia="x-none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980"/>
        <w:tab w:val="left" w:pos="4140"/>
      </w:tabs>
      <w:autoSpaceDE w:val="0"/>
      <w:autoSpaceDN w:val="0"/>
      <w:spacing w:before="120" w:after="120"/>
      <w:ind w:left="1980" w:right="-130" w:hanging="540"/>
      <w:jc w:val="thaiDistribute"/>
    </w:pPr>
    <w:rPr>
      <w:rFonts w:ascii="Angsana New" w:cs="Angsana New"/>
      <w:sz w:val="32"/>
      <w:szCs w:val="32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1Char">
    <w:name w:val="Char1 Char Char1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CharChar">
    <w:name w:val="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E110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F03FF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10">
    <w:name w:val="Char1"/>
    <w:basedOn w:val="Normal"/>
    <w:rsid w:val="002C5381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rsid w:val="006D09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617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character" w:customStyle="1" w:styleId="FooterChar">
    <w:name w:val="Footer Char"/>
    <w:link w:val="Footer"/>
    <w:uiPriority w:val="99"/>
    <w:rsid w:val="00D65A37"/>
    <w:rPr>
      <w:rFonts w:ascii="Angsana New" w:eastAsia="Times New Roman"/>
    </w:rPr>
  </w:style>
  <w:style w:type="paragraph" w:styleId="BodyTextIndent2">
    <w:name w:val="Body Text Indent 2"/>
    <w:basedOn w:val="Normal"/>
    <w:link w:val="BodyTextIndent2Char"/>
    <w:rsid w:val="00076878"/>
    <w:pPr>
      <w:spacing w:after="120" w:line="480" w:lineRule="auto"/>
      <w:ind w:left="283"/>
    </w:pPr>
    <w:rPr>
      <w:rFonts w:cs="Angsana New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76878"/>
    <w:rPr>
      <w:rFonts w:eastAsia="Times New Roman" w:cs="Cordia New"/>
      <w:sz w:val="24"/>
      <w:szCs w:val="30"/>
    </w:rPr>
  </w:style>
  <w:style w:type="character" w:customStyle="1" w:styleId="HeaderChar">
    <w:name w:val="Header Char"/>
    <w:link w:val="Header"/>
    <w:uiPriority w:val="99"/>
    <w:rsid w:val="003A693B"/>
    <w:rPr>
      <w:rFonts w:ascii="Angsana New" w:eastAsia="Times New Roman"/>
    </w:rPr>
  </w:style>
  <w:style w:type="paragraph" w:styleId="BodyText">
    <w:name w:val="Body Text"/>
    <w:basedOn w:val="Normal"/>
    <w:link w:val="BodyTextChar"/>
    <w:rsid w:val="00BD4E32"/>
    <w:pPr>
      <w:overflowPunct w:val="0"/>
      <w:autoSpaceDE w:val="0"/>
      <w:autoSpaceDN w:val="0"/>
      <w:adjustRightInd w:val="0"/>
      <w:spacing w:after="120"/>
      <w:textAlignment w:val="baseline"/>
    </w:pPr>
    <w:rPr>
      <w:rFonts w:hAnsi="CordiaUPC" w:cs="Angsana New"/>
      <w:szCs w:val="28"/>
      <w:lang w:val="x-none" w:eastAsia="x-none"/>
    </w:rPr>
  </w:style>
  <w:style w:type="character" w:customStyle="1" w:styleId="BodyTextChar">
    <w:name w:val="Body Text Char"/>
    <w:link w:val="BodyText"/>
    <w:rsid w:val="00BD4E32"/>
    <w:rPr>
      <w:rFonts w:eastAsia="Times New Roman" w:hAnsi="CordiaUPC"/>
      <w:sz w:val="24"/>
      <w:szCs w:val="28"/>
    </w:rPr>
  </w:style>
  <w:style w:type="character" w:customStyle="1" w:styleId="BodyTextIndentChar">
    <w:name w:val="Body Text Indent Char"/>
    <w:link w:val="BodyTextIndent"/>
    <w:rsid w:val="00453753"/>
    <w:rPr>
      <w:rFonts w:ascii="Angsana New" w:eastAsia="Angsana New"/>
      <w:b/>
      <w:bCs/>
      <w:sz w:val="32"/>
      <w:szCs w:val="32"/>
      <w:lang w:val="th-TH"/>
    </w:rPr>
  </w:style>
  <w:style w:type="character" w:customStyle="1" w:styleId="PlainTextChar">
    <w:name w:val="Plain Text Char"/>
    <w:link w:val="PlainText"/>
    <w:rsid w:val="00CE680E"/>
    <w:rPr>
      <w:rFonts w:ascii="Angsana New" w:eastAsia="Times New Roman"/>
      <w:sz w:val="28"/>
      <w:szCs w:val="28"/>
    </w:rPr>
  </w:style>
  <w:style w:type="paragraph" w:customStyle="1" w:styleId="NormalAngsanaNew">
    <w:name w:val="Normal + Angsana New"/>
    <w:aliases w:val="16 pt,Bold"/>
    <w:basedOn w:val="Normal"/>
    <w:rsid w:val="004E226D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 w:cs="Angsana New"/>
      <w:sz w:val="32"/>
      <w:szCs w:val="32"/>
    </w:rPr>
  </w:style>
  <w:style w:type="paragraph" w:styleId="NoSpacing">
    <w:name w:val="No Spacing"/>
    <w:uiPriority w:val="1"/>
    <w:qFormat/>
    <w:rsid w:val="006806FB"/>
    <w:rPr>
      <w:rFonts w:eastAsia="Times New Roman" w:cs="Cordi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5C0A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CordiaUPC"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C0A27"/>
    <w:rPr>
      <w:rFonts w:eastAsia="Times New Roman" w:hAnsi="CordiaUPC"/>
      <w:sz w:val="16"/>
    </w:rPr>
  </w:style>
  <w:style w:type="character" w:styleId="Hyperlink">
    <w:name w:val="Hyperlink"/>
    <w:basedOn w:val="DefaultParagraphFont"/>
    <w:uiPriority w:val="99"/>
    <w:unhideWhenUsed/>
    <w:rsid w:val="006071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.or.th/TH/SECInfo/LawsRegulation/Documents/SECAct_2559_codified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C623-B313-45F5-93EC-5E83488F0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7D6F4260</Template>
  <TotalTime>2</TotalTime>
  <Pages>39</Pages>
  <Words>12705</Words>
  <Characters>52385</Characters>
  <Application>Microsoft Office Word</Application>
  <DocSecurity>0</DocSecurity>
  <Lines>436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พัฒนสิน จำกัด (มหาชน)</vt:lpstr>
    </vt:vector>
  </TitlesOfParts>
  <Company>Ernst &amp; Young</Company>
  <LinksUpToDate>false</LinksUpToDate>
  <CharactersWithSpaces>64961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พัฒนสิน จำกัด (มหาชน)</dc:title>
  <dc:subject/>
  <dc:creator>YourNameHere</dc:creator>
  <cp:keywords/>
  <cp:lastModifiedBy>Soontaree, Soongsongkiat (FN/TH)</cp:lastModifiedBy>
  <cp:revision>3</cp:revision>
  <cp:lastPrinted>2018-02-22T08:25:00Z</cp:lastPrinted>
  <dcterms:created xsi:type="dcterms:W3CDTF">2018-02-22T08:26:00Z</dcterms:created>
  <dcterms:modified xsi:type="dcterms:W3CDTF">2018-02-23T08:45:00Z</dcterms:modified>
</cp:coreProperties>
</file>