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269"/>
        <w:gridCol w:w="7785"/>
      </w:tblGrid>
      <w:tr w:rsidR="0009267B" w:rsidRPr="00F25831" w14:paraId="57728ECC" w14:textId="77777777" w:rsidTr="008E3C7E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0DF6620" w14:textId="77777777" w:rsidR="0009267B" w:rsidRPr="00F25831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55DCE5D" w14:textId="77777777" w:rsidR="0009267B" w:rsidRPr="00F25831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</w:tcPr>
          <w:p w14:paraId="3AC29FA0" w14:textId="77777777" w:rsidR="0009267B" w:rsidRPr="00F25831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F25831" w14:paraId="4F833C21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0DD017F" w14:textId="77777777" w:rsidR="0009267B" w:rsidRPr="00F25831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98F59BA" w14:textId="77777777" w:rsidR="0009267B" w:rsidRPr="00F25831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785" w:type="dxa"/>
          </w:tcPr>
          <w:p w14:paraId="2B720053" w14:textId="77777777" w:rsidR="0009267B" w:rsidRPr="00F25831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09267B" w:rsidRPr="00F25831" w14:paraId="21CD45CE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8A69EDE" w14:textId="77777777" w:rsidR="0009267B" w:rsidRPr="00F25831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69" w:type="dxa"/>
          </w:tcPr>
          <w:p w14:paraId="2B29A588" w14:textId="77777777" w:rsidR="0009267B" w:rsidRPr="00F25831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77C0280C" w14:textId="77777777" w:rsidR="0009267B" w:rsidRPr="00F25831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09267B" w:rsidRPr="00F25831" w14:paraId="1CCF2CF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5AFBA39C" w14:textId="77777777" w:rsidR="0073369C" w:rsidRPr="00F25831" w:rsidRDefault="0009267B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02C08539" w14:textId="77777777" w:rsidR="0009267B" w:rsidRPr="00F25831" w:rsidRDefault="0009267B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2EC37E40" w14:textId="77777777" w:rsidR="0073369C" w:rsidRPr="00F25831" w:rsidRDefault="0009267B" w:rsidP="00B80A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="0008214C"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</w:t>
            </w:r>
          </w:p>
        </w:tc>
      </w:tr>
      <w:tr w:rsidR="00CF2934" w:rsidRPr="00F25831" w14:paraId="10BD24EA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52FD477D" w14:textId="77777777" w:rsidR="00CF2934" w:rsidRPr="00F25831" w:rsidRDefault="00CF2934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59AC69FD" w14:textId="77777777" w:rsidR="00CF2934" w:rsidRPr="00F25831" w:rsidRDefault="00CF2934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466AF81C" w14:textId="77777777" w:rsidR="00CF2934" w:rsidRPr="00F25831" w:rsidRDefault="00CF2934" w:rsidP="00B80A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CF2934" w:rsidRPr="00F25831" w14:paraId="7DA60292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33DD736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367600EB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680E0A17" w14:textId="77777777" w:rsidR="00CF2934" w:rsidRPr="00F25831" w:rsidRDefault="00CF2934" w:rsidP="00CF2934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นโยบายการบัญชีที่สำคัญ</w:t>
            </w:r>
          </w:p>
        </w:tc>
      </w:tr>
      <w:tr w:rsidR="00CF2934" w:rsidRPr="00F25831" w14:paraId="6E538BAA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4BDA2A8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5A15FE8A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18D2E979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F2934" w:rsidRPr="00F25831" w14:paraId="2A9F6B31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1621E841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2DD7C3E1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49826667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CF2934" w:rsidRPr="00F25831" w14:paraId="24E5E1BC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0DFEE3F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69C3D09C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1826D5D4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CF2934" w:rsidRPr="00F25831" w14:paraId="52591B2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211BA39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1D21D6C7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3639615E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CF2934" w:rsidRPr="00F25831" w14:paraId="68D39A6D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F73965D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505C368A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7CA53448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CF2934" w:rsidRPr="00F25831" w14:paraId="19F933DC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18D83392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393F3810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4956975A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F2934" w:rsidRPr="00F25831" w14:paraId="32CDF2FC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08474270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30CC690D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2CE6F190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</w:tr>
      <w:tr w:rsidR="00CF2934" w:rsidRPr="00F25831" w14:paraId="486F5764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1EF86F0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7D187369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2E107543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อุปกรณ์</w:t>
            </w:r>
          </w:p>
        </w:tc>
      </w:tr>
      <w:tr w:rsidR="00CF2934" w:rsidRPr="00F25831" w14:paraId="5E237F3A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2787F2D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14:paraId="13B3D81D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75768043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CF2934" w:rsidRPr="00F25831" w14:paraId="7E174E75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12D4BBB3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9" w:type="dxa"/>
          </w:tcPr>
          <w:p w14:paraId="06317D86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33A939B3" w14:textId="77777777" w:rsidR="00CF2934" w:rsidRPr="00F25831" w:rsidRDefault="00CF2934" w:rsidP="00CF2934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258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</w:tr>
      <w:tr w:rsidR="00CF2934" w:rsidRPr="00F25831" w14:paraId="2E180C43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5F29D4D0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9" w:type="dxa"/>
          </w:tcPr>
          <w:p w14:paraId="62D62892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4CDF504A" w14:textId="77777777" w:rsidR="00CF2934" w:rsidRPr="00F25831" w:rsidRDefault="00CF2934" w:rsidP="00CF2934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CF2934" w:rsidRPr="00F25831" w14:paraId="329BC36E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B9B36F6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9" w:type="dxa"/>
          </w:tcPr>
          <w:p w14:paraId="3C98664A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3D990684" w14:textId="77777777" w:rsidR="00CF2934" w:rsidRPr="00F25831" w:rsidRDefault="00CF2934" w:rsidP="00CF2934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CF2934" w:rsidRPr="00F25831" w14:paraId="4358D08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1CA525C2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9" w:type="dxa"/>
          </w:tcPr>
          <w:p w14:paraId="06A6524E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35B0311C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CF2934" w:rsidRPr="00F25831" w14:paraId="580E9E73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41454860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9" w:type="dxa"/>
          </w:tcPr>
          <w:p w14:paraId="19F66996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1D3D69C0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CF2934" w:rsidRPr="00F25831" w14:paraId="4E0F5828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43E1885B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9" w:type="dxa"/>
          </w:tcPr>
          <w:p w14:paraId="3E38D816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25C69358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CF2934" w:rsidRPr="00F25831" w14:paraId="75FDE84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3DB5D16B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9" w:type="dxa"/>
          </w:tcPr>
          <w:p w14:paraId="032FDC61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5E2614EE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CF2934" w:rsidRPr="00F25831" w14:paraId="7B07395E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28C5836D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9" w:type="dxa"/>
          </w:tcPr>
          <w:p w14:paraId="3C4FC1F1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5AD0101E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CF2934" w:rsidRPr="00F25831" w14:paraId="602B6010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5F30CF9F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9" w:type="dxa"/>
          </w:tcPr>
          <w:p w14:paraId="6E99E5FE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21193C4F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</w:tr>
      <w:tr w:rsidR="00CF2934" w:rsidRPr="00F25831" w14:paraId="1273B104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7B113CF2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69" w:type="dxa"/>
          </w:tcPr>
          <w:p w14:paraId="5F5C08C6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68C96D51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CF2934" w:rsidRPr="00F25831" w14:paraId="3AF96EB0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7B5AB234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69" w:type="dxa"/>
          </w:tcPr>
          <w:p w14:paraId="6173673B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234C2378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CF2934" w:rsidRPr="00F25831" w14:paraId="1382A0D5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0E182358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69" w:type="dxa"/>
          </w:tcPr>
          <w:p w14:paraId="4F108C6F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14:paraId="48E85145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CF2934" w:rsidRPr="00F25831" w14:paraId="0F006080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263" w:type="dxa"/>
          </w:tcPr>
          <w:p w14:paraId="1560B9EA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69" w:type="dxa"/>
          </w:tcPr>
          <w:p w14:paraId="3AC8F1C4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14:paraId="49EFC90A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CF2934" w:rsidRPr="00F25831" w14:paraId="1C3AD573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263" w:type="dxa"/>
          </w:tcPr>
          <w:p w14:paraId="1C82B624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69" w:type="dxa"/>
          </w:tcPr>
          <w:p w14:paraId="5D9239ED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14:paraId="4DC51170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F2934" w:rsidRPr="00F25831" w14:paraId="3DD98324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181B5580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69" w:type="dxa"/>
          </w:tcPr>
          <w:p w14:paraId="6BABD63B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14:paraId="3A468142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F2934" w:rsidRPr="00F25831" w14:paraId="585BF1B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5C88BE77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69" w:type="dxa"/>
          </w:tcPr>
          <w:p w14:paraId="04FFB287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14:paraId="6070899B" w14:textId="77777777" w:rsidR="00CF2934" w:rsidRPr="00F25831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58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</w:tbl>
    <w:p w14:paraId="5A552E0E" w14:textId="77777777" w:rsidR="0009267B" w:rsidRPr="00F25831" w:rsidRDefault="0009267B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25831">
        <w:rPr>
          <w:b/>
          <w:bCs/>
        </w:rPr>
        <w:br w:type="page"/>
      </w:r>
      <w:r w:rsidRPr="00F25831">
        <w:rPr>
          <w:rFonts w:ascii="Angsana New" w:hAnsi="Angsana New"/>
          <w:sz w:val="30"/>
          <w:szCs w:val="30"/>
        </w:rPr>
        <w:lastRenderedPageBreak/>
        <w:t xml:space="preserve">           </w:t>
      </w:r>
      <w:r w:rsidRPr="00F25831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10D4C5DA" w14:textId="77777777" w:rsidR="0009267B" w:rsidRPr="00F25831" w:rsidRDefault="0009267B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DB6EBD9" w14:textId="77777777" w:rsidR="0009267B" w:rsidRPr="00F25831" w:rsidRDefault="009E0362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งบการเงิน</w:t>
      </w:r>
      <w:r w:rsidR="0009267B" w:rsidRPr="00F25831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="00C1686A" w:rsidRPr="00F25831">
        <w:rPr>
          <w:rFonts w:ascii="Angsana New" w:hAnsi="Angsana New"/>
          <w:sz w:val="30"/>
          <w:szCs w:val="30"/>
          <w:cs/>
        </w:rPr>
        <w:t>เมื่อวันที่</w:t>
      </w:r>
      <w:r w:rsidR="00FB2A4E" w:rsidRPr="00F25831">
        <w:rPr>
          <w:rFonts w:ascii="Angsana New" w:hAnsi="Angsana New"/>
          <w:sz w:val="30"/>
          <w:szCs w:val="30"/>
        </w:rPr>
        <w:t xml:space="preserve"> </w:t>
      </w:r>
      <w:r w:rsidR="00D42191" w:rsidRPr="00F25831">
        <w:rPr>
          <w:rFonts w:ascii="Angsana New" w:hAnsi="Angsana New"/>
          <w:sz w:val="30"/>
          <w:szCs w:val="30"/>
        </w:rPr>
        <w:t>2</w:t>
      </w:r>
      <w:r w:rsidR="00EF5BE2" w:rsidRPr="00F25831">
        <w:rPr>
          <w:rFonts w:ascii="Angsana New" w:hAnsi="Angsana New"/>
          <w:sz w:val="30"/>
          <w:szCs w:val="30"/>
        </w:rPr>
        <w:t>5</w:t>
      </w:r>
      <w:r w:rsidR="00D42191" w:rsidRPr="00F25831">
        <w:rPr>
          <w:rFonts w:ascii="Angsana New" w:hAnsi="Angsana New"/>
          <w:sz w:val="30"/>
          <w:szCs w:val="30"/>
        </w:rPr>
        <w:t xml:space="preserve"> </w:t>
      </w:r>
      <w:r w:rsidR="00D42191" w:rsidRPr="00F2583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40AD7" w:rsidRPr="00F25831">
        <w:rPr>
          <w:rFonts w:ascii="Angsana New" w:hAnsi="Angsana New"/>
          <w:sz w:val="30"/>
          <w:szCs w:val="30"/>
        </w:rPr>
        <w:t>2561</w:t>
      </w:r>
    </w:p>
    <w:p w14:paraId="7D82D1C0" w14:textId="77777777" w:rsidR="0009267B" w:rsidRPr="00F25831" w:rsidRDefault="0009267B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EB59E80" w14:textId="77777777" w:rsidR="0009267B" w:rsidRPr="00F25831" w:rsidRDefault="0009267B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b/>
          <w:bCs/>
          <w:sz w:val="30"/>
          <w:szCs w:val="30"/>
        </w:rPr>
        <w:t>1</w:t>
      </w:r>
      <w:r w:rsidRPr="00F25831">
        <w:rPr>
          <w:rFonts w:ascii="Angsana New" w:hAnsi="Angsana New"/>
          <w:b/>
          <w:bCs/>
          <w:sz w:val="30"/>
          <w:szCs w:val="30"/>
        </w:rPr>
        <w:tab/>
      </w:r>
      <w:r w:rsidRPr="00F25831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88E4FC5" w14:textId="77777777" w:rsidR="0009267B" w:rsidRPr="00F25831" w:rsidRDefault="0009267B" w:rsidP="00652EDE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4697060B" w14:textId="77777777" w:rsidR="0009267B" w:rsidRPr="00F25831" w:rsidRDefault="00874D2C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  <w:cs/>
        </w:rPr>
        <w:t>บริษัท วิ</w:t>
      </w:r>
      <w:proofErr w:type="spellStart"/>
      <w:r w:rsidRPr="00F25831">
        <w:rPr>
          <w:rFonts w:ascii="Angsana New" w:hAnsi="Angsana New"/>
          <w:sz w:val="30"/>
          <w:szCs w:val="30"/>
          <w:cs/>
        </w:rPr>
        <w:t>นท์</w:t>
      </w:r>
      <w:proofErr w:type="spellEnd"/>
      <w:r w:rsidRPr="00F25831">
        <w:rPr>
          <w:rFonts w:ascii="Angsana New" w:hAnsi="Angsana New"/>
          <w:sz w:val="30"/>
          <w:szCs w:val="30"/>
          <w:cs/>
        </w:rPr>
        <w:t>คอม เทคโนโลยี จำกัด (มหาชน)</w:t>
      </w:r>
      <w:r w:rsidR="0009267B" w:rsidRPr="00F25831">
        <w:rPr>
          <w:rFonts w:ascii="Angsana New" w:hAnsi="Angsana New"/>
          <w:sz w:val="30"/>
          <w:szCs w:val="30"/>
        </w:rPr>
        <w:t xml:space="preserve"> </w:t>
      </w:r>
      <w:r w:rsidR="0009267B" w:rsidRPr="00F25831">
        <w:rPr>
          <w:rFonts w:ascii="Angsana New" w:hAnsi="Angsana New"/>
          <w:sz w:val="30"/>
          <w:szCs w:val="30"/>
          <w:cs/>
        </w:rPr>
        <w:t>(</w:t>
      </w:r>
      <w:r w:rsidR="0009267B" w:rsidRPr="00F25831">
        <w:rPr>
          <w:rFonts w:ascii="Angsana New" w:hAnsi="Angsana New"/>
          <w:sz w:val="30"/>
          <w:szCs w:val="30"/>
        </w:rPr>
        <w:t>“</w:t>
      </w:r>
      <w:r w:rsidR="0009267B" w:rsidRPr="00F25831">
        <w:rPr>
          <w:rFonts w:ascii="Angsana New" w:hAnsi="Angsana New"/>
          <w:sz w:val="30"/>
          <w:szCs w:val="30"/>
          <w:cs/>
        </w:rPr>
        <w:t>บริษัท</w:t>
      </w:r>
      <w:r w:rsidR="0009267B" w:rsidRPr="00F25831">
        <w:rPr>
          <w:rFonts w:ascii="Angsana New" w:hAnsi="Angsana New"/>
          <w:sz w:val="30"/>
          <w:szCs w:val="30"/>
        </w:rPr>
        <w:t xml:space="preserve">”) </w:t>
      </w:r>
      <w:r w:rsidR="0009267B" w:rsidRPr="00F25831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และมีที่อยู่</w:t>
      </w:r>
      <w:r w:rsidR="003D5A59" w:rsidRPr="00F25831">
        <w:rPr>
          <w:rFonts w:ascii="Angsana New" w:hAnsi="Angsana New"/>
          <w:sz w:val="30"/>
          <w:szCs w:val="30"/>
        </w:rPr>
        <w:t xml:space="preserve">    </w:t>
      </w:r>
      <w:r w:rsidR="0009267B" w:rsidRPr="00F25831">
        <w:rPr>
          <w:rFonts w:ascii="Angsana New" w:hAnsi="Angsana New"/>
          <w:sz w:val="30"/>
          <w:szCs w:val="30"/>
          <w:cs/>
        </w:rPr>
        <w:t>จดทะเบียนตั้งอยู่</w:t>
      </w:r>
      <w:r w:rsidRPr="00F25831">
        <w:rPr>
          <w:rFonts w:ascii="Angsana New" w:hAnsi="Angsana New"/>
          <w:sz w:val="30"/>
          <w:szCs w:val="30"/>
          <w:cs/>
        </w:rPr>
        <w:t>เลขที่</w:t>
      </w:r>
      <w:r w:rsidR="003D5A59" w:rsidRPr="00F25831">
        <w:rPr>
          <w:rFonts w:ascii="Angsana New" w:hAnsi="Angsana New"/>
          <w:sz w:val="30"/>
          <w:szCs w:val="30"/>
          <w:cs/>
        </w:rPr>
        <w:t xml:space="preserve"> 159/21</w:t>
      </w:r>
      <w:r w:rsidRPr="00F25831">
        <w:rPr>
          <w:rFonts w:ascii="Angsana New" w:hAnsi="Angsana New"/>
          <w:sz w:val="30"/>
          <w:szCs w:val="30"/>
          <w:cs/>
        </w:rPr>
        <w:t xml:space="preserve"> อาคารเสริมมิตร ทาว</w:t>
      </w:r>
      <w:proofErr w:type="spellStart"/>
      <w:r w:rsidRPr="00F25831">
        <w:rPr>
          <w:rFonts w:ascii="Angsana New" w:hAnsi="Angsana New"/>
          <w:sz w:val="30"/>
          <w:szCs w:val="30"/>
          <w:cs/>
        </w:rPr>
        <w:t>เวอร์</w:t>
      </w:r>
      <w:proofErr w:type="spellEnd"/>
      <w:r w:rsidRPr="00F25831">
        <w:rPr>
          <w:rFonts w:ascii="Angsana New" w:hAnsi="Angsana New"/>
          <w:sz w:val="30"/>
          <w:szCs w:val="30"/>
          <w:cs/>
        </w:rPr>
        <w:t xml:space="preserve"> ชั้น</w:t>
      </w:r>
      <w:r w:rsidR="003D5A59" w:rsidRPr="00F25831">
        <w:rPr>
          <w:rFonts w:ascii="Angsana New" w:hAnsi="Angsana New"/>
          <w:sz w:val="30"/>
          <w:szCs w:val="30"/>
          <w:cs/>
        </w:rPr>
        <w:t xml:space="preserve"> 14</w:t>
      </w:r>
      <w:r w:rsidRPr="00F25831">
        <w:rPr>
          <w:rFonts w:ascii="Angsana New" w:hAnsi="Angsana New"/>
          <w:sz w:val="30"/>
          <w:szCs w:val="30"/>
          <w:cs/>
        </w:rPr>
        <w:t xml:space="preserve"> ถนนสุขุมวิท 21 (อโศก)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แขวงคลองเตยเหนือ  เขตวัฒนา</w:t>
      </w:r>
      <w:r w:rsidR="003D5A59"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ACFA6CB" w14:textId="77777777" w:rsidR="0009267B" w:rsidRPr="00F25831" w:rsidRDefault="0009267B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3E8891" w14:textId="77777777" w:rsidR="0009267B" w:rsidRPr="00F25831" w:rsidRDefault="0009267B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บริษัท</w:t>
      </w:r>
      <w:r w:rsidR="003D5A59" w:rsidRPr="00F25831">
        <w:rPr>
          <w:rFonts w:ascii="Angsana New" w:hAnsi="Angsana New"/>
          <w:sz w:val="30"/>
          <w:szCs w:val="30"/>
          <w:cs/>
        </w:rPr>
        <w:t>ได้</w:t>
      </w:r>
      <w:r w:rsidRPr="00F25831">
        <w:rPr>
          <w:rFonts w:ascii="Angsana New" w:hAnsi="Angsana New"/>
          <w:sz w:val="30"/>
          <w:szCs w:val="30"/>
          <w:cs/>
        </w:rPr>
        <w:t>จดทะเบียน</w:t>
      </w:r>
      <w:r w:rsidR="003D5A59" w:rsidRPr="00F25831">
        <w:rPr>
          <w:rFonts w:ascii="Angsana New" w:hAnsi="Angsana New"/>
          <w:sz w:val="30"/>
          <w:szCs w:val="30"/>
          <w:cs/>
        </w:rPr>
        <w:t xml:space="preserve">เป็นนิติบุคคล เมื่อวันที่ </w:t>
      </w:r>
      <w:r w:rsidR="003D5A59" w:rsidRPr="00F25831">
        <w:rPr>
          <w:rFonts w:ascii="Angsana New" w:hAnsi="Angsana New"/>
          <w:sz w:val="30"/>
          <w:szCs w:val="30"/>
        </w:rPr>
        <w:t xml:space="preserve">29 </w:t>
      </w:r>
      <w:r w:rsidR="003D5A59" w:rsidRPr="00F25831">
        <w:rPr>
          <w:rFonts w:ascii="Angsana New" w:hAnsi="Angsana New"/>
          <w:sz w:val="30"/>
          <w:szCs w:val="30"/>
          <w:cs/>
        </w:rPr>
        <w:t xml:space="preserve">กันยายน </w:t>
      </w:r>
      <w:r w:rsidR="003D5A59" w:rsidRPr="00F25831">
        <w:rPr>
          <w:rFonts w:ascii="Angsana New" w:hAnsi="Angsana New"/>
          <w:sz w:val="30"/>
          <w:szCs w:val="30"/>
        </w:rPr>
        <w:t xml:space="preserve">2535 </w:t>
      </w:r>
      <w:r w:rsidR="003D5A59" w:rsidRPr="00F25831">
        <w:rPr>
          <w:rFonts w:ascii="Angsana New" w:hAnsi="Angsana New"/>
          <w:sz w:val="30"/>
          <w:szCs w:val="30"/>
          <w:cs/>
        </w:rPr>
        <w:t xml:space="preserve">และได้จดทะเบียนแปรสภาพเป็นบริษัทมหาชนจำกัด เมื่อวันที่ </w:t>
      </w:r>
      <w:r w:rsidR="003D5A59" w:rsidRPr="00F25831">
        <w:rPr>
          <w:rFonts w:ascii="Angsana New" w:hAnsi="Angsana New"/>
          <w:sz w:val="30"/>
          <w:szCs w:val="30"/>
        </w:rPr>
        <w:t>29</w:t>
      </w:r>
      <w:r w:rsidR="003D5A59" w:rsidRPr="00F25831">
        <w:rPr>
          <w:rFonts w:ascii="Angsana New" w:hAnsi="Angsana New"/>
          <w:sz w:val="30"/>
          <w:szCs w:val="30"/>
          <w:cs/>
        </w:rPr>
        <w:t xml:space="preserve"> เมษายน </w:t>
      </w:r>
      <w:r w:rsidR="003D5A59" w:rsidRPr="00F25831">
        <w:rPr>
          <w:rFonts w:ascii="Angsana New" w:hAnsi="Angsana New"/>
          <w:sz w:val="30"/>
          <w:szCs w:val="30"/>
        </w:rPr>
        <w:t>2559</w:t>
      </w:r>
    </w:p>
    <w:p w14:paraId="1E9B8362" w14:textId="77777777" w:rsidR="00EB7C46" w:rsidRPr="00F25831" w:rsidRDefault="00EB7C46" w:rsidP="00EB7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B79E6E4" w14:textId="72E64BC9" w:rsidR="00EB7C46" w:rsidRPr="00F25831" w:rsidRDefault="00EB7C46" w:rsidP="00EB7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บริษัทจดทะเบียนกับ</w:t>
      </w:r>
      <w:r w:rsidR="00A11A24" w:rsidRPr="00F25831">
        <w:rPr>
          <w:rFonts w:ascii="Angsana New" w:hAnsi="Angsana New"/>
          <w:sz w:val="30"/>
          <w:szCs w:val="30"/>
          <w:cs/>
        </w:rPr>
        <w:t>ตลาดหลักทรัพย์แห่งประเทศไทยเมื่</w:t>
      </w:r>
      <w:r w:rsidR="00A11A24" w:rsidRPr="00F25831">
        <w:rPr>
          <w:rFonts w:ascii="Angsana New" w:hAnsi="Angsana New" w:hint="cs"/>
          <w:sz w:val="30"/>
          <w:szCs w:val="30"/>
          <w:cs/>
        </w:rPr>
        <w:t>อเดือนธั</w:t>
      </w:r>
      <w:r w:rsidRPr="00F25831">
        <w:rPr>
          <w:rFonts w:ascii="Angsana New" w:hAnsi="Angsana New" w:hint="cs"/>
          <w:sz w:val="30"/>
          <w:szCs w:val="30"/>
          <w:cs/>
        </w:rPr>
        <w:t xml:space="preserve">นวาคม </w:t>
      </w:r>
      <w:r w:rsidRPr="00F25831">
        <w:rPr>
          <w:rFonts w:ascii="Angsana New" w:hAnsi="Angsana New"/>
          <w:sz w:val="30"/>
          <w:szCs w:val="30"/>
        </w:rPr>
        <w:t>2560</w:t>
      </w:r>
    </w:p>
    <w:p w14:paraId="290A262D" w14:textId="77777777" w:rsidR="0009267B" w:rsidRPr="00F25831" w:rsidRDefault="0009267B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675DCC" w14:textId="77777777" w:rsidR="0009267B" w:rsidRPr="00F25831" w:rsidRDefault="00DF42A7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 w:hint="cs"/>
          <w:sz w:val="30"/>
          <w:szCs w:val="30"/>
          <w:cs/>
        </w:rPr>
        <w:t>บริษัท</w:t>
      </w:r>
      <w:r w:rsidR="004C3001" w:rsidRPr="00F25831">
        <w:rPr>
          <w:rFonts w:ascii="Angsana New" w:hAnsi="Angsana New"/>
          <w:sz w:val="30"/>
          <w:szCs w:val="30"/>
          <w:cs/>
        </w:rPr>
        <w:t>ใหญ่ในระหว่าง</w:t>
      </w:r>
      <w:r w:rsidR="004C3001" w:rsidRPr="00F25831">
        <w:rPr>
          <w:rFonts w:ascii="Angsana New" w:hAnsi="Angsana New" w:hint="cs"/>
          <w:sz w:val="30"/>
          <w:szCs w:val="30"/>
          <w:cs/>
        </w:rPr>
        <w:t>ปี</w:t>
      </w:r>
      <w:r w:rsidR="0009267B" w:rsidRPr="00F25831">
        <w:rPr>
          <w:rFonts w:ascii="Angsana New" w:hAnsi="Angsana New"/>
          <w:sz w:val="30"/>
          <w:szCs w:val="30"/>
          <w:cs/>
        </w:rPr>
        <w:t xml:space="preserve">ได้แก่ </w:t>
      </w:r>
      <w:r w:rsidR="00874D2C" w:rsidRPr="00F25831">
        <w:rPr>
          <w:rFonts w:ascii="Angsana New" w:hAnsi="Angsana New"/>
          <w:sz w:val="30"/>
          <w:szCs w:val="30"/>
          <w:cs/>
        </w:rPr>
        <w:t xml:space="preserve">บริษัท วีเน็ท </w:t>
      </w:r>
      <w:proofErr w:type="spellStart"/>
      <w:r w:rsidR="00874D2C" w:rsidRPr="00F25831">
        <w:rPr>
          <w:rFonts w:ascii="Angsana New" w:hAnsi="Angsana New"/>
          <w:sz w:val="30"/>
          <w:szCs w:val="30"/>
          <w:cs/>
        </w:rPr>
        <w:t>แคปปิทอล</w:t>
      </w:r>
      <w:proofErr w:type="spellEnd"/>
      <w:r w:rsidR="00874D2C" w:rsidRPr="00F25831">
        <w:rPr>
          <w:rFonts w:ascii="Angsana New" w:hAnsi="Angsana New"/>
          <w:sz w:val="30"/>
          <w:szCs w:val="30"/>
          <w:cs/>
        </w:rPr>
        <w:t xml:space="preserve"> จำกัด</w:t>
      </w:r>
      <w:r w:rsidR="00D15177" w:rsidRPr="00F25831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3D5A59" w:rsidRPr="00F25831">
        <w:rPr>
          <w:rFonts w:ascii="Angsana New" w:hAnsi="Angsana New"/>
          <w:sz w:val="30"/>
          <w:szCs w:val="30"/>
        </w:rPr>
        <w:t>10</w:t>
      </w:r>
      <w:r w:rsidR="00874D2C" w:rsidRPr="00F25831">
        <w:rPr>
          <w:rFonts w:ascii="Angsana New" w:hAnsi="Angsana New"/>
          <w:sz w:val="30"/>
          <w:szCs w:val="30"/>
        </w:rPr>
        <w:t>0</w:t>
      </w:r>
      <w:r w:rsidR="0009267B" w:rsidRPr="00F25831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14:paraId="69861F97" w14:textId="77777777" w:rsidR="0009267B" w:rsidRPr="00F25831" w:rsidRDefault="0009267B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976E4CE" w14:textId="77777777" w:rsidR="0009267B" w:rsidRPr="00F25831" w:rsidRDefault="00D15177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บริษัท</w:t>
      </w:r>
      <w:r w:rsidR="009C729E" w:rsidRPr="00F25831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F25831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="00874D2C" w:rsidRPr="00F25831">
        <w:rPr>
          <w:rFonts w:ascii="Angsana New" w:hAnsi="Angsana New"/>
          <w:sz w:val="30"/>
          <w:szCs w:val="30"/>
          <w:cs/>
        </w:rPr>
        <w:t>ขายเครื่องคอมพิวเตอร์และอุปกรณ์</w:t>
      </w:r>
      <w:r w:rsidR="00F0232F" w:rsidRPr="00F25831">
        <w:rPr>
          <w:rFonts w:ascii="Angsana New" w:hAnsi="Angsana New"/>
          <w:sz w:val="30"/>
          <w:szCs w:val="30"/>
          <w:cs/>
        </w:rPr>
        <w:t>รวมทั้งซอฟต์แวร์ที่เกี่ยวข้อง</w:t>
      </w:r>
      <w:r w:rsidR="00874D2C" w:rsidRPr="00F25831">
        <w:rPr>
          <w:rFonts w:ascii="Angsana New" w:hAnsi="Angsana New"/>
          <w:sz w:val="30"/>
          <w:szCs w:val="30"/>
          <w:cs/>
        </w:rPr>
        <w:t xml:space="preserve"> และ</w:t>
      </w:r>
      <w:r w:rsidR="004C3001" w:rsidRPr="00F25831">
        <w:rPr>
          <w:rFonts w:ascii="Angsana New" w:hAnsi="Angsana New" w:hint="cs"/>
          <w:sz w:val="30"/>
          <w:szCs w:val="30"/>
          <w:cs/>
        </w:rPr>
        <w:t>การ</w:t>
      </w:r>
      <w:r w:rsidR="00874D2C" w:rsidRPr="00F25831">
        <w:rPr>
          <w:rFonts w:ascii="Angsana New" w:hAnsi="Angsana New"/>
          <w:sz w:val="30"/>
          <w:szCs w:val="30"/>
          <w:cs/>
        </w:rPr>
        <w:t>ให้บริการเกี่ยวกับคอมพิวเตอร์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="009C729E" w:rsidRPr="00F25831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9C729E" w:rsidRPr="00F25831">
        <w:rPr>
          <w:rFonts w:ascii="Angsana New" w:hAnsi="Angsana New"/>
          <w:sz w:val="30"/>
          <w:szCs w:val="30"/>
        </w:rPr>
        <w:t>3</w:t>
      </w:r>
      <w:r w:rsidR="009E0362" w:rsidRPr="00F25831">
        <w:rPr>
          <w:rFonts w:ascii="Angsana New" w:hAnsi="Angsana New"/>
          <w:sz w:val="30"/>
          <w:szCs w:val="30"/>
        </w:rPr>
        <w:t>1</w:t>
      </w:r>
      <w:r w:rsidR="009C729E" w:rsidRPr="00F25831">
        <w:rPr>
          <w:rFonts w:ascii="Angsana New" w:hAnsi="Angsana New"/>
          <w:sz w:val="30"/>
          <w:szCs w:val="30"/>
        </w:rPr>
        <w:t xml:space="preserve"> </w:t>
      </w:r>
      <w:r w:rsidR="009C729E" w:rsidRPr="00F2583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F7A23" w:rsidRPr="00F25831">
        <w:rPr>
          <w:rFonts w:ascii="Angsana New" w:hAnsi="Angsana New"/>
          <w:sz w:val="30"/>
          <w:szCs w:val="30"/>
        </w:rPr>
        <w:t>25</w:t>
      </w:r>
      <w:r w:rsidR="006F7A23" w:rsidRPr="00F25831">
        <w:rPr>
          <w:rFonts w:ascii="Angsana New" w:hAnsi="Angsana New" w:hint="cs"/>
          <w:sz w:val="30"/>
          <w:szCs w:val="30"/>
          <w:cs/>
        </w:rPr>
        <w:t>60</w:t>
      </w:r>
      <w:r w:rsidR="009E0362" w:rsidRPr="00F25831">
        <w:rPr>
          <w:rFonts w:ascii="Angsana New" w:hAnsi="Angsana New"/>
          <w:sz w:val="30"/>
          <w:szCs w:val="30"/>
        </w:rPr>
        <w:t xml:space="preserve"> </w:t>
      </w:r>
      <w:r w:rsidR="009E0362" w:rsidRPr="00F25831">
        <w:rPr>
          <w:rFonts w:ascii="Angsana New" w:hAnsi="Angsana New" w:hint="cs"/>
          <w:sz w:val="30"/>
          <w:szCs w:val="30"/>
          <w:cs/>
        </w:rPr>
        <w:t xml:space="preserve">และ </w:t>
      </w:r>
      <w:r w:rsidR="006F7A23" w:rsidRPr="00F25831">
        <w:rPr>
          <w:rFonts w:ascii="Angsana New" w:hAnsi="Angsana New"/>
          <w:sz w:val="30"/>
          <w:szCs w:val="30"/>
        </w:rPr>
        <w:t>255</w:t>
      </w:r>
      <w:r w:rsidR="006F7A23" w:rsidRPr="00F25831">
        <w:rPr>
          <w:rFonts w:ascii="Angsana New" w:hAnsi="Angsana New" w:hint="cs"/>
          <w:sz w:val="30"/>
          <w:szCs w:val="30"/>
          <w:cs/>
        </w:rPr>
        <w:t>9</w:t>
      </w:r>
      <w:r w:rsidR="009C729E" w:rsidRPr="00F25831">
        <w:rPr>
          <w:rFonts w:ascii="Angsana New" w:hAnsi="Angsana New"/>
          <w:sz w:val="30"/>
          <w:szCs w:val="30"/>
        </w:rPr>
        <w:t xml:space="preserve"> </w:t>
      </w:r>
      <w:r w:rsidR="009C729E" w:rsidRPr="00F25831"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ได้เปิดเผยไว้ในหมายเหตุข้อ </w:t>
      </w:r>
      <w:r w:rsidR="005177CC" w:rsidRPr="00F25831">
        <w:rPr>
          <w:rFonts w:ascii="Angsana New" w:hAnsi="Angsana New"/>
          <w:sz w:val="30"/>
          <w:szCs w:val="30"/>
        </w:rPr>
        <w:t>5</w:t>
      </w:r>
      <w:r w:rsidR="009C729E" w:rsidRPr="00F25831">
        <w:rPr>
          <w:rFonts w:ascii="Angsana New" w:hAnsi="Angsana New"/>
          <w:sz w:val="30"/>
          <w:szCs w:val="30"/>
        </w:rPr>
        <w:t xml:space="preserve"> </w:t>
      </w:r>
      <w:r w:rsidR="009C729E" w:rsidRPr="00F25831">
        <w:rPr>
          <w:rFonts w:ascii="Angsana New" w:hAnsi="Angsana New" w:hint="cs"/>
          <w:sz w:val="30"/>
          <w:szCs w:val="30"/>
          <w:cs/>
        </w:rPr>
        <w:t xml:space="preserve">และ </w:t>
      </w:r>
      <w:r w:rsidR="005177CC" w:rsidRPr="00F25831">
        <w:rPr>
          <w:rFonts w:ascii="Angsana New" w:hAnsi="Angsana New"/>
          <w:sz w:val="30"/>
          <w:szCs w:val="30"/>
        </w:rPr>
        <w:t>10</w:t>
      </w:r>
    </w:p>
    <w:p w14:paraId="4134A3D4" w14:textId="77777777" w:rsidR="009C729E" w:rsidRPr="00F25831" w:rsidRDefault="009C729E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7DD28F" w14:textId="77777777" w:rsidR="0009267B" w:rsidRPr="00F25831" w:rsidRDefault="005756D0" w:rsidP="00652EDE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F25831">
        <w:rPr>
          <w:rFonts w:ascii="Angsana New" w:hAnsi="Angsana New"/>
          <w:sz w:val="30"/>
          <w:szCs w:val="30"/>
          <w:cs/>
        </w:rPr>
        <w:t>เกณฑ์</w:t>
      </w:r>
      <w:r w:rsidR="00C714EB" w:rsidRPr="00F25831">
        <w:rPr>
          <w:rFonts w:ascii="Angsana New" w:hAnsi="Angsana New"/>
          <w:sz w:val="30"/>
          <w:szCs w:val="30"/>
          <w:cs/>
        </w:rPr>
        <w:t>การจัดทำ</w:t>
      </w:r>
      <w:r w:rsidR="00120E21" w:rsidRPr="00F25831">
        <w:rPr>
          <w:rFonts w:ascii="Angsana New" w:hAnsi="Angsana New"/>
          <w:sz w:val="30"/>
          <w:szCs w:val="30"/>
          <w:cs/>
        </w:rPr>
        <w:t>งบการเงิน</w:t>
      </w:r>
    </w:p>
    <w:p w14:paraId="450389EC" w14:textId="77777777" w:rsidR="0098009E" w:rsidRPr="00F25831" w:rsidRDefault="0098009E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33CEF1A3" w14:textId="77777777" w:rsidR="00C714EB" w:rsidRPr="00F25831" w:rsidRDefault="00C714EB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2518B7F5" w14:textId="77777777" w:rsidR="00C714EB" w:rsidRPr="00F25831" w:rsidRDefault="00C714EB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C687B9" w14:textId="77777777" w:rsidR="009A2320" w:rsidRPr="00F25831" w:rsidRDefault="00464E83" w:rsidP="009A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30"/>
          <w:szCs w:val="30"/>
          <w:lang w:val="en-GB"/>
        </w:rPr>
      </w:pPr>
      <w:r w:rsidRPr="00F25831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2A292F" w:rsidRPr="00F25831">
        <w:rPr>
          <w:rFonts w:ascii="Angsana New" w:hAnsi="Angsana New"/>
          <w:sz w:val="30"/>
          <w:szCs w:val="30"/>
        </w:rPr>
        <w:t xml:space="preserve">  </w:t>
      </w:r>
      <w:r w:rsidRPr="00F25831">
        <w:rPr>
          <w:rFonts w:ascii="Angsana New" w:hAnsi="Angsana New"/>
          <w:sz w:val="30"/>
          <w:szCs w:val="30"/>
          <w:cs/>
        </w:rPr>
        <w:t>สภาวิชาชีพบัญชีฯ (</w:t>
      </w:r>
      <w:r w:rsidRPr="00F25831">
        <w:rPr>
          <w:rFonts w:ascii="Angsana New" w:hAnsi="Angsana New"/>
          <w:sz w:val="30"/>
          <w:szCs w:val="30"/>
        </w:rPr>
        <w:t>“</w:t>
      </w:r>
      <w:r w:rsidRPr="00F25831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F25831">
        <w:rPr>
          <w:rFonts w:ascii="Angsana New" w:hAnsi="Angsana New"/>
          <w:sz w:val="30"/>
          <w:szCs w:val="30"/>
        </w:rPr>
        <w:t>”</w:t>
      </w:r>
      <w:r w:rsidRPr="00F25831">
        <w:rPr>
          <w:rFonts w:ascii="Angsana New" w:hAnsi="Angsana New"/>
          <w:sz w:val="30"/>
          <w:szCs w:val="30"/>
          <w:cs/>
        </w:rPr>
        <w:t xml:space="preserve">) </w:t>
      </w:r>
      <w:r w:rsidR="009A2320" w:rsidRPr="00F25831">
        <w:rPr>
          <w:rFonts w:ascii="Angsana New" w:eastAsia="MS Mincho" w:hAnsi="Angsana New"/>
          <w:spacing w:val="-4"/>
          <w:sz w:val="30"/>
          <w:szCs w:val="30"/>
          <w:cs/>
          <w:lang w:val="en-GB"/>
        </w:rPr>
        <w:t xml:space="preserve">กฎระเบียบและประกาศคณะกรรมการกำกับหลักทรัพย์และตลาดหลักทรัพย์ที่เกี่ยวข้อง   </w:t>
      </w:r>
    </w:p>
    <w:p w14:paraId="3E2E44DE" w14:textId="77777777" w:rsidR="00592659" w:rsidRPr="00F25831" w:rsidRDefault="00592659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4E2AFB" w14:textId="77777777" w:rsidR="00A20D14" w:rsidRPr="00F25831" w:rsidRDefault="00A20D14" w:rsidP="00652ED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014D3D7" w14:textId="77777777" w:rsidR="00652EDE" w:rsidRPr="00F25831" w:rsidRDefault="00652EDE" w:rsidP="00652ED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F25831">
        <w:rPr>
          <w:rFonts w:ascii="Angsana New" w:hAnsi="Angsana New" w:hint="cs"/>
          <w:sz w:val="30"/>
          <w:szCs w:val="30"/>
          <w:cs/>
          <w:lang w:bidi="th-TH"/>
        </w:rPr>
        <w:lastRenderedPageBreak/>
        <w:t>สภาวิชาชีพบัญชีได้ออกและปรับปรุงมาตรฐานการรายงานทางการเงินหลายฉบับ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  <w:lang w:bidi="th-TH"/>
        </w:rPr>
        <w:t>ซึ่งมีผลบังคับใช้ตั้งแต่รอบระยะเวลาบัญชีที่เริ่มในหรือหลังวันที่</w:t>
      </w:r>
      <w:r w:rsidRPr="00F25831">
        <w:rPr>
          <w:rFonts w:ascii="Angsana New" w:hAnsi="Angsana New" w:hint="cs"/>
          <w:sz w:val="30"/>
          <w:szCs w:val="30"/>
          <w:rtl/>
          <w:cs/>
        </w:rPr>
        <w:t xml:space="preserve">1 </w:t>
      </w:r>
      <w:r w:rsidRPr="00F25831">
        <w:rPr>
          <w:rFonts w:ascii="Angsana New" w:hAnsi="Angsana New"/>
          <w:sz w:val="30"/>
          <w:szCs w:val="30"/>
          <w:lang w:val="en-US"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  <w:lang w:bidi="th-TH"/>
        </w:rPr>
        <w:t xml:space="preserve">มกราคม </w:t>
      </w:r>
      <w:r w:rsidR="006F7A23" w:rsidRPr="00F25831">
        <w:rPr>
          <w:rFonts w:ascii="Angsana New" w:hAnsi="Angsana New" w:hint="cs"/>
          <w:sz w:val="30"/>
          <w:szCs w:val="30"/>
        </w:rPr>
        <w:t>25</w:t>
      </w:r>
      <w:r w:rsidR="006F7A23" w:rsidRPr="00F25831">
        <w:rPr>
          <w:rFonts w:ascii="Angsana New" w:hAnsi="Angsana New" w:hint="cs"/>
          <w:sz w:val="30"/>
          <w:szCs w:val="30"/>
          <w:cs/>
          <w:lang w:bidi="th-TH"/>
        </w:rPr>
        <w:t>60</w:t>
      </w:r>
      <w:r w:rsidRPr="00F25831">
        <w:rPr>
          <w:rFonts w:ascii="Angsana New" w:hAnsi="Angsana New"/>
          <w:sz w:val="30"/>
          <w:szCs w:val="30"/>
          <w:lang w:val="en-US"/>
        </w:rPr>
        <w:t xml:space="preserve"> </w:t>
      </w:r>
      <w:r w:rsidRPr="00F25831">
        <w:rPr>
          <w:rFonts w:ascii="Angsana New" w:hAnsi="Angsana New"/>
          <w:sz w:val="30"/>
          <w:szCs w:val="30"/>
          <w:cs/>
          <w:lang w:bidi="th-TH"/>
        </w:rPr>
        <w:t>ในเบื้องต้น</w:t>
      </w:r>
      <w:r w:rsidRPr="00F25831">
        <w:rPr>
          <w:rFonts w:ascii="Angsana New" w:hAnsi="Angsana New" w:hint="cs"/>
          <w:sz w:val="30"/>
          <w:szCs w:val="30"/>
          <w:cs/>
          <w:lang w:bidi="th-TH"/>
        </w:rPr>
        <w:t>การปฏิบัติตามมาตรฐานการรายงานทางการเงินที่ออกและปรับปรุงใหม่นั้น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Pr="00F25831">
        <w:rPr>
          <w:rFonts w:ascii="Angsana New" w:hAnsi="Angsana New"/>
          <w:sz w:val="30"/>
          <w:szCs w:val="30"/>
          <w:cs/>
          <w:lang w:bidi="th-TH"/>
        </w:rPr>
        <w:t>ในบางเรื่อง</w:t>
      </w:r>
      <w:r w:rsidR="00E04F37" w:rsidRPr="00F25831">
        <w:rPr>
          <w:rFonts w:ascii="Angsana New" w:hAnsi="Angsana New"/>
          <w:sz w:val="30"/>
          <w:szCs w:val="30"/>
          <w:lang w:bidi="th-TH"/>
        </w:rPr>
        <w:t xml:space="preserve"> </w:t>
      </w:r>
      <w:r w:rsidR="005177CC" w:rsidRPr="00F25831">
        <w:rPr>
          <w:rFonts w:ascii="Angsana New" w:hAnsi="Angsana New"/>
          <w:sz w:val="30"/>
          <w:szCs w:val="30"/>
          <w:cs/>
          <w:lang w:bidi="th-TH"/>
        </w:rPr>
        <w:t>ผลกระทบจากการเปลี่ยนแปลงที่เป็นสาระสำคัญต่องบการเงินได้เปิดเผยไว้ในหมายเหตุ</w:t>
      </w:r>
      <w:r w:rsidR="005177CC" w:rsidRPr="00F25831">
        <w:rPr>
          <w:rFonts w:ascii="Angsana New" w:hAnsi="Angsana New" w:hint="cs"/>
          <w:sz w:val="30"/>
          <w:szCs w:val="30"/>
          <w:cs/>
          <w:lang w:bidi="th-TH"/>
        </w:rPr>
        <w:t>ข้อ</w:t>
      </w:r>
      <w:r w:rsidR="005177CC" w:rsidRPr="00F25831">
        <w:rPr>
          <w:rFonts w:ascii="Angsana New" w:hAnsi="Angsana New"/>
          <w:sz w:val="30"/>
          <w:szCs w:val="30"/>
          <w:rtl/>
          <w:cs/>
        </w:rPr>
        <w:t xml:space="preserve"> </w:t>
      </w:r>
      <w:r w:rsidR="005177CC" w:rsidRPr="00F25831">
        <w:rPr>
          <w:rFonts w:ascii="Angsana New" w:hAnsi="Angsana New"/>
          <w:sz w:val="30"/>
          <w:szCs w:val="30"/>
        </w:rPr>
        <w:t xml:space="preserve">3  </w:t>
      </w:r>
    </w:p>
    <w:p w14:paraId="0A0F94C2" w14:textId="77777777" w:rsidR="000C1F8F" w:rsidRPr="00F25831" w:rsidRDefault="000C1F8F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2CA8C0E" w14:textId="77777777" w:rsidR="005177CC" w:rsidRPr="00F25831" w:rsidRDefault="00E04F37" w:rsidP="00E04F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</w:rPr>
        <w:tab/>
      </w:r>
      <w:r w:rsidRPr="00F25831">
        <w:rPr>
          <w:rFonts w:ascii="Angsana New" w:hAnsi="Angsana New"/>
          <w:sz w:val="30"/>
          <w:szCs w:val="30"/>
          <w:cs/>
        </w:rPr>
        <w:t>นอกเหนือจาก</w:t>
      </w:r>
      <w:r w:rsidRPr="00F2583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F25831">
        <w:rPr>
          <w:rFonts w:ascii="Angsana New" w:hAnsi="Angsana New"/>
          <w:sz w:val="30"/>
          <w:szCs w:val="30"/>
          <w:cs/>
        </w:rPr>
        <w:t>ข้างต้น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สภาวิชาชีพบัญชีได้ปรับปรุงมาตรฐานการรายงานทางการเงินฉบับอื่น ๆ ซึ่งมีผลบังคับสำหรับรอบระยะเว</w:t>
      </w:r>
      <w:r w:rsidR="002F6A61" w:rsidRPr="00F25831">
        <w:rPr>
          <w:rFonts w:ascii="Angsana New" w:hAnsi="Angsana New"/>
          <w:sz w:val="30"/>
          <w:szCs w:val="30"/>
          <w:cs/>
        </w:rPr>
        <w:t>ลาบัญชีที่เริ่มในหรือหลังวันที่</w:t>
      </w:r>
      <w:r w:rsidR="002F6A61" w:rsidRPr="00F25831">
        <w:rPr>
          <w:rFonts w:ascii="Angsana New" w:hAnsi="Angsana New"/>
          <w:sz w:val="30"/>
          <w:szCs w:val="30"/>
        </w:rPr>
        <w:br/>
      </w:r>
      <w:r w:rsidRPr="00F25831">
        <w:rPr>
          <w:rFonts w:ascii="Angsana New" w:hAnsi="Angsana New"/>
          <w:sz w:val="30"/>
          <w:szCs w:val="30"/>
          <w:cs/>
        </w:rPr>
        <w:t xml:space="preserve">1 มกราคม </w:t>
      </w:r>
      <w:r w:rsidRPr="00F25831">
        <w:rPr>
          <w:rFonts w:ascii="Angsana New" w:hAnsi="Angsana New"/>
          <w:sz w:val="30"/>
          <w:szCs w:val="30"/>
        </w:rPr>
        <w:t>256</w:t>
      </w:r>
      <w:r w:rsidR="006F7A23" w:rsidRPr="00F25831">
        <w:rPr>
          <w:rFonts w:ascii="Angsana New" w:hAnsi="Angsana New" w:hint="cs"/>
          <w:sz w:val="30"/>
          <w:szCs w:val="30"/>
          <w:cs/>
        </w:rPr>
        <w:t>1</w:t>
      </w:r>
      <w:r w:rsidRPr="00F25831">
        <w:rPr>
          <w:rFonts w:ascii="Angsana New" w:hAnsi="Angsana New"/>
          <w:sz w:val="30"/>
          <w:szCs w:val="30"/>
          <w:cs/>
        </w:rPr>
        <w:t xml:space="preserve"> เป็นต้นไป และไม่ได้มีการนำมาใช้สำหรับการจัดทำงบการเงินนี้</w:t>
      </w:r>
    </w:p>
    <w:p w14:paraId="7F6BA3B0" w14:textId="77777777" w:rsidR="005177CC" w:rsidRPr="00F25831" w:rsidRDefault="005177CC" w:rsidP="00E04F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14:paraId="5F739664" w14:textId="77777777" w:rsidR="005177CC" w:rsidRPr="00F25831" w:rsidRDefault="005177CC" w:rsidP="00E04F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</w:rPr>
        <w:tab/>
      </w:r>
      <w:r w:rsidRPr="00F25831">
        <w:rPr>
          <w:rFonts w:ascii="Angsana New" w:hAnsi="Angsana New" w:hint="cs"/>
          <w:sz w:val="30"/>
          <w:szCs w:val="30"/>
          <w:cs/>
        </w:rPr>
        <w:t>กลุ่มบริษัทได้ประเมินในเบื้องต้นถึงผลกระทบที่อาจเกิดขึ้นต่องบการเงินรวมหรืองบการเงินเฉพาะกิจการจากการถือปฏิบัติตามมาตรฐานการรายงานทางการเงินที่ปรับปรุงใหม่เหล่านี้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  <w:r w:rsidRPr="00F25831">
        <w:rPr>
          <w:rFonts w:ascii="Angsana New" w:hAnsi="Angsana New"/>
          <w:sz w:val="30"/>
          <w:szCs w:val="30"/>
          <w:cs/>
        </w:rPr>
        <w:t xml:space="preserve">  </w:t>
      </w:r>
    </w:p>
    <w:p w14:paraId="705D531E" w14:textId="77777777" w:rsidR="00E04F37" w:rsidRPr="00F25831" w:rsidRDefault="00E04F37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8"/>
          <w:szCs w:val="28"/>
        </w:rPr>
      </w:pPr>
    </w:p>
    <w:p w14:paraId="474A891A" w14:textId="77777777" w:rsidR="00E04F37" w:rsidRPr="00F25831" w:rsidRDefault="00044F70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F25831">
        <w:rPr>
          <w:rFonts w:ascii="Angsana New" w:hAnsi="Angsana New"/>
          <w:b/>
          <w:bCs/>
          <w:sz w:val="30"/>
          <w:szCs w:val="30"/>
          <w:cs/>
        </w:rPr>
        <w:tab/>
      </w:r>
      <w:r w:rsidR="00E04F37" w:rsidRPr="00F2583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เกณฑ์การวัดมูลค่า</w:t>
      </w:r>
    </w:p>
    <w:p w14:paraId="117A972B" w14:textId="77777777" w:rsidR="00E04F37" w:rsidRPr="00F25831" w:rsidRDefault="00E04F37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8"/>
          <w:szCs w:val="28"/>
        </w:rPr>
      </w:pPr>
    </w:p>
    <w:p w14:paraId="2706159A" w14:textId="77777777" w:rsidR="00E04F37" w:rsidRPr="00F25831" w:rsidRDefault="00E04F37" w:rsidP="00E04F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F25831">
        <w:rPr>
          <w:rFonts w:ascii="Angsana New" w:hAnsi="Angsana New" w:hint="cs"/>
          <w:sz w:val="30"/>
          <w:szCs w:val="30"/>
          <w:cs/>
        </w:rPr>
        <w:t xml:space="preserve">งบการเงินนี้จัดทำขึ้นโดยถือหลักเกณฑ์การบันทึกตามราคาทุนเดิม </w:t>
      </w:r>
      <w:r w:rsidRPr="00F25831">
        <w:rPr>
          <w:rFonts w:ascii="Angsana New" w:hAnsi="Angsana New"/>
          <w:sz w:val="30"/>
          <w:szCs w:val="30"/>
          <w:cs/>
        </w:rPr>
        <w:t>ยกเว้นรายการดังต่อไปนี้</w:t>
      </w:r>
    </w:p>
    <w:p w14:paraId="2F778BA4" w14:textId="77777777" w:rsidR="00E04F37" w:rsidRPr="00F25831" w:rsidRDefault="00E04F37" w:rsidP="00E04F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8976" w:type="dxa"/>
        <w:tblInd w:w="450" w:type="dxa"/>
        <w:tblLook w:val="04A0" w:firstRow="1" w:lastRow="0" w:firstColumn="1" w:lastColumn="0" w:noHBand="0" w:noVBand="1"/>
      </w:tblPr>
      <w:tblGrid>
        <w:gridCol w:w="4590"/>
        <w:gridCol w:w="4386"/>
      </w:tblGrid>
      <w:tr w:rsidR="00BB7EB9" w:rsidRPr="00F25831" w14:paraId="3C35E503" w14:textId="77777777" w:rsidTr="008E3C7E">
        <w:tc>
          <w:tcPr>
            <w:tcW w:w="4590" w:type="dxa"/>
            <w:shd w:val="clear" w:color="auto" w:fill="auto"/>
          </w:tcPr>
          <w:p w14:paraId="1834CC20" w14:textId="77777777" w:rsidR="00E04F37" w:rsidRPr="00F25831" w:rsidRDefault="00E04F37" w:rsidP="00BB7E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386" w:type="dxa"/>
            <w:shd w:val="clear" w:color="auto" w:fill="auto"/>
          </w:tcPr>
          <w:p w14:paraId="3C87AE48" w14:textId="77777777" w:rsidR="00E04F37" w:rsidRPr="00F25831" w:rsidRDefault="00E04F37" w:rsidP="00BB7E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BB7EB9" w:rsidRPr="00F25831" w14:paraId="1B88C364" w14:textId="77777777" w:rsidTr="008E3C7E">
        <w:tc>
          <w:tcPr>
            <w:tcW w:w="4590" w:type="dxa"/>
            <w:shd w:val="clear" w:color="auto" w:fill="auto"/>
          </w:tcPr>
          <w:p w14:paraId="7A9F6A4B" w14:textId="77777777" w:rsidR="00E04F37" w:rsidRPr="00F25831" w:rsidRDefault="00E04F37" w:rsidP="00BB7E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เครื่องมือทางการเงินที่เป็นตราสารอนุพันธ์</w:t>
            </w:r>
          </w:p>
        </w:tc>
        <w:tc>
          <w:tcPr>
            <w:tcW w:w="4386" w:type="dxa"/>
            <w:shd w:val="clear" w:color="auto" w:fill="auto"/>
          </w:tcPr>
          <w:p w14:paraId="50BDC704" w14:textId="77777777" w:rsidR="00E04F37" w:rsidRPr="00F25831" w:rsidRDefault="00E04F37" w:rsidP="00BB7E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B7EB9" w:rsidRPr="00F25831" w14:paraId="7099D8DA" w14:textId="77777777" w:rsidTr="008E3C7E">
        <w:tc>
          <w:tcPr>
            <w:tcW w:w="4590" w:type="dxa"/>
            <w:shd w:val="clear" w:color="auto" w:fill="auto"/>
          </w:tcPr>
          <w:p w14:paraId="68BC8C1F" w14:textId="77777777" w:rsidR="00E04F37" w:rsidRPr="00F25831" w:rsidRDefault="00E04F37" w:rsidP="00BB7E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25831">
              <w:rPr>
                <w:rFonts w:ascii="Angsana New" w:hAnsi="Angsana New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386" w:type="dxa"/>
            <w:shd w:val="clear" w:color="auto" w:fill="auto"/>
          </w:tcPr>
          <w:p w14:paraId="24587554" w14:textId="77777777" w:rsidR="00E04F37" w:rsidRPr="00F25831" w:rsidRDefault="00E04F37" w:rsidP="006F7A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52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ได้เปิดเผยในหมายเหตุ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E6A6F" w:rsidRPr="00F25831">
              <w:rPr>
                <w:rFonts w:ascii="Angsana New" w:hAnsi="Angsana New"/>
                <w:sz w:val="30"/>
                <w:szCs w:val="30"/>
              </w:rPr>
              <w:t>4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3671DA" w:rsidRPr="00F25831">
              <w:rPr>
                <w:rFonts w:ascii="Angsana New" w:hAnsi="Angsana New" w:hint="cs"/>
                <w:sz w:val="30"/>
                <w:szCs w:val="30"/>
                <w:cs/>
              </w:rPr>
              <w:t>ฐ</w:t>
            </w:r>
            <w:r w:rsidRPr="00F2583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9210C05" w14:textId="77777777" w:rsidR="00E04F37" w:rsidRPr="00F25831" w:rsidRDefault="00E04F37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8"/>
          <w:szCs w:val="28"/>
        </w:rPr>
      </w:pPr>
    </w:p>
    <w:p w14:paraId="63D6FA26" w14:textId="77777777" w:rsidR="00044F70" w:rsidRPr="00F25831" w:rsidRDefault="00E04F37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044F70"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494777F1" w14:textId="77777777" w:rsidR="00044F70" w:rsidRPr="00F25831" w:rsidRDefault="00044F70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5D14738" w14:textId="77777777" w:rsidR="00E04F37" w:rsidRPr="00F25831" w:rsidRDefault="00E04F37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 w:hint="cs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18EEEE2C" w14:textId="77777777" w:rsidR="00A20D14" w:rsidRPr="00F25831" w:rsidRDefault="00A20D14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65BEEFE" w14:textId="77777777" w:rsidR="00044F70" w:rsidRPr="00F25831" w:rsidRDefault="004C3001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F2583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="00044F70"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44F70"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14:paraId="4577A1CE" w14:textId="77777777" w:rsidR="00A20D14" w:rsidRPr="00F25831" w:rsidRDefault="00A20D14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color w:val="0000FF"/>
          <w:sz w:val="28"/>
          <w:szCs w:val="28"/>
        </w:rPr>
      </w:pPr>
    </w:p>
    <w:p w14:paraId="6C8E8F11" w14:textId="0A8F2913" w:rsidR="009003A1" w:rsidRPr="00F25831" w:rsidRDefault="009003A1" w:rsidP="00900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 w:hint="cs"/>
          <w:sz w:val="30"/>
          <w:szCs w:val="30"/>
          <w:cs/>
        </w:rPr>
        <w:t>การจัดทำงบการเงินให้เป็นไปตามมาตรฐานการรายงานทางการเงิน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ผู้บริหารต้องใช้วิจารณญาณ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การประมาณและข้อสมมติหลายประการ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ซึ่งมีผลกระทบต่อการกำหนดนโยบายการบัญชีและการรายงานจำนวนเงินที่เกี่ยวกับ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สินทรัพย์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หนี้สิน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รายได้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และค่าใช้จ่าย</w:t>
      </w:r>
      <w:r w:rsidRPr="00F25831">
        <w:rPr>
          <w:rFonts w:ascii="Angsana New" w:hAnsi="Angsana New"/>
          <w:sz w:val="30"/>
          <w:szCs w:val="30"/>
          <w:cs/>
        </w:rPr>
        <w:t xml:space="preserve">  </w:t>
      </w:r>
      <w:r w:rsidRPr="00F25831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693BB2E1" w14:textId="77777777" w:rsidR="009003A1" w:rsidRPr="00F25831" w:rsidRDefault="009003A1" w:rsidP="00900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 w:hint="cs"/>
          <w:sz w:val="30"/>
          <w:szCs w:val="30"/>
          <w:cs/>
        </w:rPr>
        <w:lastRenderedPageBreak/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F25831">
        <w:rPr>
          <w:rFonts w:ascii="Angsana New" w:hAnsi="Angsana New"/>
          <w:sz w:val="30"/>
          <w:szCs w:val="30"/>
          <w:cs/>
        </w:rPr>
        <w:t xml:space="preserve">  </w:t>
      </w:r>
      <w:r w:rsidRPr="00F25831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324A5461" w14:textId="77777777" w:rsidR="004C3001" w:rsidRPr="00F25831" w:rsidRDefault="004C3001" w:rsidP="004C30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0"/>
        <w:jc w:val="thaiDistribute"/>
        <w:rPr>
          <w:rFonts w:ascii="Angsana New" w:hAnsi="Angsana New"/>
          <w:sz w:val="30"/>
          <w:szCs w:val="30"/>
        </w:rPr>
      </w:pPr>
    </w:p>
    <w:p w14:paraId="6893E3A1" w14:textId="77777777" w:rsidR="004C3001" w:rsidRPr="00F25831" w:rsidRDefault="004C3001" w:rsidP="00EC05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 w:hint="cs"/>
          <w:sz w:val="30"/>
          <w:szCs w:val="30"/>
          <w:cs/>
        </w:rPr>
        <w:t>ข้อมูลเกี่ยวกับข้อสมมติและ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ซึ่งได้เปิดเผยในหมายเหตุประกอบงบการเงินต่อไปนี้</w:t>
      </w:r>
    </w:p>
    <w:p w14:paraId="0C9081E4" w14:textId="77777777" w:rsidR="0023431E" w:rsidRPr="00F25831" w:rsidRDefault="0023431E" w:rsidP="002343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8" w:type="dxa"/>
        <w:tblInd w:w="450" w:type="dxa"/>
        <w:tblLook w:val="04A0" w:firstRow="1" w:lastRow="0" w:firstColumn="1" w:lastColumn="0" w:noHBand="0" w:noVBand="1"/>
      </w:tblPr>
      <w:tblGrid>
        <w:gridCol w:w="1890"/>
        <w:gridCol w:w="7128"/>
      </w:tblGrid>
      <w:tr w:rsidR="006E6A6F" w:rsidRPr="00F25831" w14:paraId="1EA64F0E" w14:textId="77777777" w:rsidTr="00EC056B">
        <w:tc>
          <w:tcPr>
            <w:tcW w:w="1890" w:type="dxa"/>
          </w:tcPr>
          <w:p w14:paraId="1ED3B89C" w14:textId="77777777" w:rsidR="006E6A6F" w:rsidRPr="00F25831" w:rsidRDefault="006E6A6F" w:rsidP="00EC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E70DA1" w:rsidRPr="00F25831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="00994DCC" w:rsidRPr="00F25831">
              <w:rPr>
                <w:rFonts w:ascii="Angsana New" w:hAnsi="Angsana New" w:hint="cs"/>
                <w:sz w:val="30"/>
                <w:szCs w:val="30"/>
                <w:cs/>
              </w:rPr>
              <w:t>(ฒ</w:t>
            </w:r>
            <w:r w:rsidR="00E70DA1" w:rsidRPr="00F2583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7128" w:type="dxa"/>
          </w:tcPr>
          <w:p w14:paraId="3B5DF5AA" w14:textId="77777777" w:rsidR="006E6A6F" w:rsidRPr="00F25831" w:rsidRDefault="006E6A6F" w:rsidP="006E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การรับรู้รายได้ของสัญญาที่มีหลายส่วนประกอบ</w:t>
            </w:r>
          </w:p>
        </w:tc>
      </w:tr>
      <w:tr w:rsidR="006E6A6F" w:rsidRPr="00F25831" w14:paraId="53903BA8" w14:textId="77777777" w:rsidTr="00EC056B">
        <w:tc>
          <w:tcPr>
            <w:tcW w:w="1890" w:type="dxa"/>
          </w:tcPr>
          <w:p w14:paraId="6D338CD2" w14:textId="77777777" w:rsidR="006E6A6F" w:rsidRPr="00F25831" w:rsidRDefault="006E6A6F" w:rsidP="00EC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686BE0" w:rsidRPr="00F25831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7128" w:type="dxa"/>
          </w:tcPr>
          <w:p w14:paraId="6DAE5217" w14:textId="77777777" w:rsidR="006E6A6F" w:rsidRPr="00F25831" w:rsidRDefault="006E6A6F" w:rsidP="006E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 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6E6A6F" w:rsidRPr="00F25831" w14:paraId="0BDDC9DB" w14:textId="77777777" w:rsidTr="00EC056B">
        <w:tc>
          <w:tcPr>
            <w:tcW w:w="1890" w:type="dxa"/>
          </w:tcPr>
          <w:p w14:paraId="5F4D8D3F" w14:textId="77777777" w:rsidR="006E6A6F" w:rsidRPr="00F25831" w:rsidRDefault="006E6A6F" w:rsidP="00EC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F25831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7128" w:type="dxa"/>
          </w:tcPr>
          <w:p w14:paraId="3D309556" w14:textId="77777777" w:rsidR="006E6A6F" w:rsidRPr="00F25831" w:rsidRDefault="006E6A6F" w:rsidP="006E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 และ</w:t>
            </w:r>
          </w:p>
        </w:tc>
      </w:tr>
      <w:tr w:rsidR="006E6A6F" w:rsidRPr="00F25831" w14:paraId="73D56343" w14:textId="77777777" w:rsidTr="00EC056B">
        <w:tc>
          <w:tcPr>
            <w:tcW w:w="1890" w:type="dxa"/>
          </w:tcPr>
          <w:p w14:paraId="56958038" w14:textId="77777777" w:rsidR="006E6A6F" w:rsidRPr="00F25831" w:rsidRDefault="006E6A6F" w:rsidP="00EC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F2583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128" w:type="dxa"/>
          </w:tcPr>
          <w:p w14:paraId="4064BDE2" w14:textId="77777777" w:rsidR="006E6A6F" w:rsidRPr="00F25831" w:rsidRDefault="006E6A6F" w:rsidP="006E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การรับรู้รายการและการวัดมูลค่าหนี้สินที่อาจเกิดขึ้น</w:t>
            </w:r>
          </w:p>
        </w:tc>
      </w:tr>
    </w:tbl>
    <w:p w14:paraId="5C4DEB36" w14:textId="77777777" w:rsidR="0023431E" w:rsidRPr="00F25831" w:rsidRDefault="0023431E" w:rsidP="00234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shd w:val="clear" w:color="auto" w:fill="D9D9D9"/>
          <w:cs/>
        </w:rPr>
      </w:pPr>
    </w:p>
    <w:p w14:paraId="344569C8" w14:textId="77777777" w:rsidR="0023431E" w:rsidRPr="00F25831" w:rsidRDefault="004C3001" w:rsidP="004C3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F25831">
        <w:rPr>
          <w:rFonts w:ascii="Angsana New" w:hAnsi="Angsana New"/>
          <w:i/>
          <w:iCs/>
          <w:sz w:val="30"/>
          <w:szCs w:val="30"/>
          <w:cs/>
          <w:lang w:val="en-GB"/>
        </w:rPr>
        <w:tab/>
      </w:r>
      <w:r w:rsidR="0023431E" w:rsidRPr="00F25831">
        <w:rPr>
          <w:rFonts w:ascii="Angsana New" w:hAnsi="Angsana New"/>
          <w:i/>
          <w:iCs/>
          <w:sz w:val="30"/>
          <w:szCs w:val="30"/>
          <w:cs/>
          <w:lang w:val="en-GB"/>
        </w:rPr>
        <w:t>การวัดมูลค่ายุติธรรม</w:t>
      </w:r>
    </w:p>
    <w:p w14:paraId="65F7FE76" w14:textId="77777777" w:rsidR="0023431E" w:rsidRPr="00F25831" w:rsidRDefault="0023431E" w:rsidP="00A20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75E9E8C7" w14:textId="77777777" w:rsidR="0023431E" w:rsidRPr="00F25831" w:rsidRDefault="0023431E" w:rsidP="004C3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F25831">
        <w:rPr>
          <w:rFonts w:ascii="Angsana New" w:hAnsi="Angsana New"/>
          <w:sz w:val="30"/>
          <w:szCs w:val="30"/>
          <w:cs/>
          <w:lang w:val="en-GB"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ทางการเงินและไม่ใช่ทางการเงิน</w:t>
      </w:r>
    </w:p>
    <w:p w14:paraId="29941A6C" w14:textId="77777777" w:rsidR="0023431E" w:rsidRPr="00F25831" w:rsidRDefault="0023431E" w:rsidP="00234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1C66C17" w14:textId="77777777" w:rsidR="0023431E" w:rsidRPr="00F25831" w:rsidRDefault="0023431E" w:rsidP="004C3001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F25831">
        <w:rPr>
          <w:rFonts w:ascii="Angsana New" w:hAnsi="Angsana New"/>
          <w:sz w:val="30"/>
          <w:szCs w:val="30"/>
          <w:cs/>
          <w:lang w:bidi="th-TH"/>
        </w:rPr>
        <w:t>กลุ่มบริษัทกำหนดกรอบแนวคิดของการควบคุมเกี่ยวกับการวัดมูลค่ายุติธรรม</w:t>
      </w:r>
      <w:r w:rsidRPr="00F25831">
        <w:rPr>
          <w:rFonts w:ascii="Angsana New" w:hAnsi="Angsana New"/>
          <w:sz w:val="30"/>
          <w:szCs w:val="30"/>
          <w:lang w:bidi="th-TH"/>
        </w:rPr>
        <w:t xml:space="preserve"> </w:t>
      </w:r>
      <w:r w:rsidRPr="00F25831">
        <w:rPr>
          <w:rFonts w:ascii="Angsana New" w:hAnsi="Angsana New"/>
          <w:sz w:val="30"/>
          <w:szCs w:val="30"/>
          <w:cs/>
          <w:lang w:bidi="th-TH"/>
        </w:rPr>
        <w:t>กรอบแนวคิดนี้รวมถึงกลุ่ม</w:t>
      </w:r>
      <w:r w:rsidR="00D75055" w:rsidRPr="00F25831">
        <w:rPr>
          <w:rFonts w:ascii="Angsana New" w:hAnsi="Angsana New" w:hint="cs"/>
          <w:sz w:val="30"/>
          <w:szCs w:val="30"/>
          <w:cs/>
          <w:lang w:bidi="th-TH"/>
        </w:rPr>
        <w:t xml:space="preserve">         </w:t>
      </w:r>
      <w:r w:rsidRPr="00F25831">
        <w:rPr>
          <w:rFonts w:ascii="Angsana New" w:hAnsi="Angsana New"/>
          <w:sz w:val="30"/>
          <w:szCs w:val="30"/>
          <w:cs/>
          <w:lang w:bidi="th-TH"/>
        </w:rPr>
        <w:t xml:space="preserve">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F25831">
        <w:rPr>
          <w:rFonts w:ascii="Angsana New" w:hAnsi="Angsana New"/>
          <w:sz w:val="30"/>
          <w:szCs w:val="30"/>
          <w:lang w:bidi="th-TH"/>
        </w:rPr>
        <w:t xml:space="preserve">3 </w:t>
      </w:r>
      <w:r w:rsidRPr="00F25831">
        <w:rPr>
          <w:rFonts w:ascii="Angsana New" w:hAnsi="Angsana New"/>
          <w:sz w:val="30"/>
          <w:szCs w:val="30"/>
          <w:cs/>
          <w:lang w:bidi="th-TH"/>
        </w:rPr>
        <w:t>และรายงานโดยตรงต่อผู้บริหารสูงสุดทางด้านการเงิน</w:t>
      </w:r>
      <w:r w:rsidRPr="00F25831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242D7371" w14:textId="77777777" w:rsidR="0023431E" w:rsidRPr="00F25831" w:rsidRDefault="0023431E" w:rsidP="0023431E">
      <w:pPr>
        <w:pStyle w:val="BodyText"/>
        <w:spacing w:after="0" w:line="240" w:lineRule="auto"/>
        <w:ind w:left="1080"/>
        <w:jc w:val="both"/>
        <w:rPr>
          <w:rFonts w:ascii="Angsana New" w:hAnsi="Angsana New"/>
          <w:sz w:val="30"/>
          <w:szCs w:val="30"/>
          <w:lang w:val="en-GB"/>
        </w:rPr>
      </w:pPr>
    </w:p>
    <w:p w14:paraId="7EB27BA8" w14:textId="77777777" w:rsidR="0023431E" w:rsidRPr="00F25831" w:rsidRDefault="0023431E" w:rsidP="004C3001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F25831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F25831">
        <w:rPr>
          <w:rFonts w:ascii="Angsana New" w:hAnsi="Angsana New"/>
          <w:sz w:val="30"/>
          <w:szCs w:val="30"/>
          <w:lang w:bidi="th-TH"/>
        </w:rPr>
        <w:t xml:space="preserve"> </w:t>
      </w:r>
      <w:r w:rsidRPr="00F25831">
        <w:rPr>
          <w:rFonts w:ascii="Angsana New" w:hAnsi="Angsana New"/>
          <w:sz w:val="30"/>
          <w:szCs w:val="30"/>
          <w:cs/>
          <w:lang w:bidi="th-TH"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D75055" w:rsidRPr="00F25831">
        <w:rPr>
          <w:rFonts w:ascii="Angsana New" w:hAnsi="Angsana New"/>
          <w:sz w:val="30"/>
          <w:szCs w:val="30"/>
          <w:cs/>
          <w:lang w:bidi="th-TH"/>
        </w:rPr>
        <w:t>การจัดลำ</w:t>
      </w:r>
      <w:r w:rsidRPr="00F25831">
        <w:rPr>
          <w:rFonts w:ascii="Angsana New" w:hAnsi="Angsana New"/>
          <w:sz w:val="30"/>
          <w:szCs w:val="30"/>
          <w:cs/>
          <w:lang w:bidi="th-TH"/>
        </w:rPr>
        <w:t xml:space="preserve">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203ED26C" w14:textId="77777777" w:rsidR="004C3001" w:rsidRPr="00F25831" w:rsidRDefault="004C3001" w:rsidP="004C3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  <w:lang w:val="en-GB"/>
        </w:rPr>
      </w:pPr>
    </w:p>
    <w:p w14:paraId="251B2C6A" w14:textId="77777777" w:rsidR="0023431E" w:rsidRPr="00F25831" w:rsidRDefault="0023431E" w:rsidP="004C3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  <w:lang w:val="en-GB"/>
        </w:rPr>
      </w:pPr>
      <w:r w:rsidRPr="00F25831">
        <w:rPr>
          <w:rFonts w:ascii="Angsana New" w:hAnsi="Angsana New"/>
          <w:sz w:val="30"/>
          <w:szCs w:val="30"/>
          <w:cs/>
          <w:lang w:val="en-GB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1E83944F" w14:textId="77777777" w:rsidR="00276ED0" w:rsidRPr="00F25831" w:rsidRDefault="00276ED0" w:rsidP="004C3001">
      <w:pPr>
        <w:pStyle w:val="BodyText"/>
        <w:shd w:val="clear" w:color="auto" w:fill="FFFFFF"/>
        <w:tabs>
          <w:tab w:val="clear" w:pos="454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DD5E36" w14:textId="77777777" w:rsidR="006424EF" w:rsidRPr="00F25831" w:rsidRDefault="006424EF" w:rsidP="004C3001">
      <w:pPr>
        <w:pStyle w:val="BodyText"/>
        <w:shd w:val="clear" w:color="auto" w:fill="FFFFFF"/>
        <w:tabs>
          <w:tab w:val="clear" w:pos="454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740A59" w14:textId="77777777" w:rsidR="006424EF" w:rsidRPr="00F25831" w:rsidRDefault="006424EF" w:rsidP="004C3001">
      <w:pPr>
        <w:pStyle w:val="BodyText"/>
        <w:shd w:val="clear" w:color="auto" w:fill="FFFFFF"/>
        <w:tabs>
          <w:tab w:val="clear" w:pos="454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BDABCF" w14:textId="77777777" w:rsidR="006424EF" w:rsidRPr="00F25831" w:rsidRDefault="006424EF" w:rsidP="004C3001">
      <w:pPr>
        <w:pStyle w:val="BodyText"/>
        <w:shd w:val="clear" w:color="auto" w:fill="FFFFFF"/>
        <w:tabs>
          <w:tab w:val="clear" w:pos="454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74F5E0" w14:textId="77777777" w:rsidR="006424EF" w:rsidRPr="00F25831" w:rsidRDefault="006424EF" w:rsidP="004C3001">
      <w:pPr>
        <w:pStyle w:val="BodyText"/>
        <w:shd w:val="clear" w:color="auto" w:fill="FFFFFF"/>
        <w:tabs>
          <w:tab w:val="clear" w:pos="454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CB84EA5" w14:textId="77777777" w:rsidR="004C3001" w:rsidRPr="00F25831" w:rsidRDefault="0023431E" w:rsidP="004C300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lastRenderedPageBreak/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="004C3001" w:rsidRPr="00F25831">
        <w:rPr>
          <w:rFonts w:ascii="Angsana New" w:hAnsi="Angsana New"/>
          <w:sz w:val="30"/>
          <w:szCs w:val="30"/>
          <w:cs/>
        </w:rPr>
        <w:t>ดังนี้</w:t>
      </w:r>
    </w:p>
    <w:p w14:paraId="65ADDBB1" w14:textId="77777777" w:rsidR="00201B5A" w:rsidRPr="00F25831" w:rsidRDefault="00201B5A" w:rsidP="004C300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D207A4" w14:textId="77777777" w:rsidR="0023431E" w:rsidRPr="00F25831" w:rsidRDefault="0023431E" w:rsidP="0050614A">
      <w:pPr>
        <w:pStyle w:val="block"/>
        <w:numPr>
          <w:ilvl w:val="0"/>
          <w:numId w:val="21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F25831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F25831">
        <w:rPr>
          <w:rFonts w:ascii="Angsana New" w:hAnsi="Angsana New"/>
          <w:sz w:val="30"/>
          <w:szCs w:val="30"/>
          <w:lang w:bidi="th-TH"/>
        </w:rPr>
        <w:t xml:space="preserve">1  </w:t>
      </w:r>
      <w:r w:rsidRPr="00F25831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F25831">
        <w:rPr>
          <w:rFonts w:ascii="Angsana New" w:hAnsi="Angsana New"/>
          <w:sz w:val="30"/>
          <w:szCs w:val="30"/>
          <w:lang w:bidi="th-TH"/>
        </w:rPr>
        <w:t>(</w:t>
      </w:r>
      <w:r w:rsidRPr="00F25831">
        <w:rPr>
          <w:rFonts w:ascii="Angsana New" w:hAnsi="Angsana New"/>
          <w:sz w:val="30"/>
          <w:szCs w:val="30"/>
          <w:cs/>
          <w:lang w:bidi="th-TH"/>
        </w:rPr>
        <w:t>ไม่ต้องปรับปรุง</w:t>
      </w:r>
      <w:r w:rsidRPr="00F25831">
        <w:rPr>
          <w:rFonts w:ascii="Angsana New" w:hAnsi="Angsana New"/>
          <w:sz w:val="30"/>
          <w:szCs w:val="30"/>
          <w:lang w:bidi="th-TH"/>
        </w:rPr>
        <w:t xml:space="preserve">) </w:t>
      </w:r>
      <w:r w:rsidRPr="00F25831">
        <w:rPr>
          <w:rFonts w:ascii="Angsana New" w:hAnsi="Angsana New"/>
          <w:sz w:val="30"/>
          <w:szCs w:val="30"/>
          <w:cs/>
          <w:lang w:bidi="th-TH"/>
        </w:rPr>
        <w:t>ในตลาดท</w:t>
      </w:r>
      <w:r w:rsidR="00640D99" w:rsidRPr="00F25831">
        <w:rPr>
          <w:rFonts w:ascii="Angsana New" w:hAnsi="Angsana New"/>
          <w:sz w:val="30"/>
          <w:szCs w:val="30"/>
          <w:cs/>
          <w:lang w:bidi="th-TH"/>
        </w:rPr>
        <w:t>ี่มีสภาพคล่องสำหรับสินทรัพย์หรือ</w:t>
      </w:r>
      <w:r w:rsidR="00D50267" w:rsidRPr="00F2583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F25831">
        <w:rPr>
          <w:rFonts w:ascii="Angsana New" w:hAnsi="Angsana New"/>
          <w:sz w:val="30"/>
          <w:szCs w:val="30"/>
          <w:cs/>
          <w:lang w:bidi="th-TH"/>
        </w:rPr>
        <w:t>หนี้สินอย่างเดียวกัน</w:t>
      </w:r>
    </w:p>
    <w:p w14:paraId="697BFF75" w14:textId="77777777" w:rsidR="00D50267" w:rsidRPr="00F25831" w:rsidRDefault="0023431E" w:rsidP="00D50267">
      <w:pPr>
        <w:pStyle w:val="block"/>
        <w:numPr>
          <w:ilvl w:val="0"/>
          <w:numId w:val="21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F25831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F25831">
        <w:rPr>
          <w:rFonts w:ascii="Angsana New" w:hAnsi="Angsana New"/>
          <w:sz w:val="30"/>
          <w:szCs w:val="30"/>
          <w:lang w:bidi="th-TH"/>
        </w:rPr>
        <w:t xml:space="preserve"> 2  </w:t>
      </w:r>
      <w:r w:rsidRPr="00F25831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F25831">
        <w:rPr>
          <w:rFonts w:ascii="Angsana New" w:hAnsi="Angsana New"/>
          <w:sz w:val="30"/>
          <w:szCs w:val="30"/>
          <w:lang w:bidi="th-TH"/>
        </w:rPr>
        <w:t>(</w:t>
      </w:r>
      <w:r w:rsidRPr="00F25831">
        <w:rPr>
          <w:rFonts w:ascii="Angsana New" w:hAnsi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25831">
        <w:rPr>
          <w:rFonts w:ascii="Angsana New" w:hAnsi="Angsana New"/>
          <w:sz w:val="30"/>
          <w:szCs w:val="30"/>
          <w:lang w:bidi="th-TH"/>
        </w:rPr>
        <w:t>1</w:t>
      </w:r>
    </w:p>
    <w:p w14:paraId="55042663" w14:textId="77777777" w:rsidR="0023431E" w:rsidRPr="00F25831" w:rsidRDefault="0023431E" w:rsidP="00D50267">
      <w:pPr>
        <w:pStyle w:val="block"/>
        <w:numPr>
          <w:ilvl w:val="0"/>
          <w:numId w:val="21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F25831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F25831">
        <w:rPr>
          <w:rFonts w:ascii="Angsana New" w:hAnsi="Angsana New"/>
          <w:sz w:val="30"/>
          <w:szCs w:val="30"/>
          <w:lang w:bidi="th-TH"/>
        </w:rPr>
        <w:t xml:space="preserve"> 3  </w:t>
      </w:r>
      <w:r w:rsidRPr="00F25831">
        <w:rPr>
          <w:rFonts w:ascii="Angsana New" w:hAnsi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</w:t>
      </w:r>
      <w:r w:rsidR="00640D99" w:rsidRPr="00F25831">
        <w:rPr>
          <w:rFonts w:ascii="Angsana New" w:hAnsi="Angsana New"/>
          <w:sz w:val="30"/>
          <w:szCs w:val="30"/>
          <w:cs/>
          <w:lang w:bidi="th-TH"/>
        </w:rPr>
        <w:t>ที่</w:t>
      </w:r>
      <w:r w:rsidR="00276ED0" w:rsidRPr="00F25831">
        <w:rPr>
          <w:rFonts w:ascii="Angsana New" w:hAnsi="Angsana New" w:hint="cs"/>
          <w:sz w:val="30"/>
          <w:szCs w:val="30"/>
          <w:cs/>
          <w:lang w:bidi="th-TH"/>
        </w:rPr>
        <w:t>สามารถ</w:t>
      </w:r>
      <w:r w:rsidR="00640D99" w:rsidRPr="00F25831">
        <w:rPr>
          <w:rFonts w:ascii="Angsana New" w:hAnsi="Angsana New"/>
          <w:sz w:val="30"/>
          <w:szCs w:val="30"/>
          <w:cs/>
          <w:lang w:bidi="th-TH"/>
        </w:rPr>
        <w:t>สังเกตได้ (ข้อมูลที่ไม่สามารถ</w:t>
      </w:r>
      <w:r w:rsidRPr="00F25831">
        <w:rPr>
          <w:rFonts w:ascii="Angsana New" w:hAnsi="Angsana New"/>
          <w:sz w:val="30"/>
          <w:szCs w:val="30"/>
          <w:cs/>
          <w:lang w:bidi="th-TH"/>
        </w:rPr>
        <w:t>สังเกตได้)</w:t>
      </w:r>
    </w:p>
    <w:p w14:paraId="1B41799C" w14:textId="77777777" w:rsidR="0023431E" w:rsidRPr="00F25831" w:rsidRDefault="0023431E" w:rsidP="0023431E">
      <w:pPr>
        <w:pStyle w:val="BodyText"/>
        <w:shd w:val="clear" w:color="auto" w:fill="FFFFFF"/>
        <w:spacing w:after="0" w:line="240" w:lineRule="auto"/>
        <w:ind w:left="1080"/>
        <w:jc w:val="both"/>
        <w:rPr>
          <w:rFonts w:ascii="Angsana New" w:hAnsi="Angsana New"/>
          <w:sz w:val="24"/>
          <w:szCs w:val="24"/>
        </w:rPr>
      </w:pPr>
    </w:p>
    <w:p w14:paraId="39E320C0" w14:textId="77777777" w:rsidR="0023431E" w:rsidRPr="00F25831" w:rsidRDefault="0023431E" w:rsidP="00640D99">
      <w:pPr>
        <w:pStyle w:val="BodyText"/>
        <w:shd w:val="clear" w:color="auto" w:fill="FFFFFF"/>
        <w:tabs>
          <w:tab w:val="clear" w:pos="454"/>
          <w:tab w:val="clear" w:pos="680"/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96C3FBD" w14:textId="77777777" w:rsidR="0023431E" w:rsidRPr="00F25831" w:rsidRDefault="0023431E" w:rsidP="00603BEB">
      <w:pPr>
        <w:pStyle w:val="BodyText"/>
        <w:shd w:val="clear" w:color="auto" w:fill="FFFFFF"/>
        <w:tabs>
          <w:tab w:val="clear" w:pos="454"/>
        </w:tabs>
        <w:spacing w:after="0"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28D61545" w14:textId="77777777" w:rsidR="0023431E" w:rsidRPr="00F25831" w:rsidRDefault="00640D99" w:rsidP="00276ED0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ab/>
      </w:r>
      <w:r w:rsidRPr="00F25831">
        <w:rPr>
          <w:rFonts w:ascii="Angsana New" w:hAnsi="Angsana New"/>
          <w:sz w:val="30"/>
          <w:szCs w:val="30"/>
          <w:cs/>
        </w:rPr>
        <w:tab/>
      </w:r>
      <w:r w:rsidR="0023431E" w:rsidRPr="00F25831">
        <w:rPr>
          <w:rFonts w:ascii="Angsana New" w:hAnsi="Angsana New"/>
          <w:sz w:val="30"/>
          <w:szCs w:val="30"/>
          <w:cs/>
        </w:rPr>
        <w:t>กลุ่มบริษัทรับรู้การโอนระ</w:t>
      </w:r>
      <w:r w:rsidR="00695087" w:rsidRPr="00F25831">
        <w:rPr>
          <w:rFonts w:ascii="Angsana New" w:hAnsi="Angsana New"/>
          <w:sz w:val="30"/>
          <w:szCs w:val="30"/>
          <w:cs/>
        </w:rPr>
        <w:t>หว่างลำดับชั้นของมูลค่ายุติธรรม</w:t>
      </w:r>
      <w:r w:rsidR="00695087" w:rsidRPr="00F25831">
        <w:rPr>
          <w:rFonts w:ascii="Angsana New" w:hAnsi="Angsana New"/>
          <w:sz w:val="30"/>
          <w:szCs w:val="30"/>
        </w:rPr>
        <w:t xml:space="preserve"> </w:t>
      </w:r>
      <w:r w:rsidR="00695087" w:rsidRPr="00F25831">
        <w:rPr>
          <w:rFonts w:ascii="Angsana New" w:hAnsi="Angsana New"/>
          <w:sz w:val="30"/>
          <w:szCs w:val="30"/>
          <w:cs/>
        </w:rPr>
        <w:t>ณ</w:t>
      </w:r>
      <w:r w:rsidR="00695087" w:rsidRPr="00F25831">
        <w:rPr>
          <w:rFonts w:ascii="Angsana New" w:hAnsi="Angsana New"/>
          <w:sz w:val="30"/>
          <w:szCs w:val="30"/>
        </w:rPr>
        <w:t xml:space="preserve"> </w:t>
      </w:r>
      <w:r w:rsidR="0023431E" w:rsidRPr="00F25831">
        <w:rPr>
          <w:rFonts w:ascii="Angsana New" w:hAnsi="Angsana New"/>
          <w:sz w:val="30"/>
          <w:szCs w:val="30"/>
          <w:cs/>
        </w:rPr>
        <w:t>วันสิ้นรอบระยะเวลารายงานที่เกิดการโอนขึ้น</w:t>
      </w:r>
      <w:r w:rsidR="0023431E" w:rsidRPr="00F25831">
        <w:rPr>
          <w:rFonts w:ascii="Angsana New" w:hAnsi="Angsana New"/>
          <w:sz w:val="30"/>
          <w:szCs w:val="30"/>
        </w:rPr>
        <w:t xml:space="preserve"> </w:t>
      </w:r>
    </w:p>
    <w:p w14:paraId="37FAC937" w14:textId="77777777" w:rsidR="0023431E" w:rsidRPr="00F25831" w:rsidRDefault="0023431E" w:rsidP="00234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2B0611F5" w14:textId="77777777" w:rsidR="0023431E" w:rsidRPr="00F25831" w:rsidRDefault="00640D99" w:rsidP="00640D99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ab/>
      </w:r>
      <w:r w:rsidRPr="00F25831">
        <w:rPr>
          <w:rFonts w:ascii="Angsana New" w:hAnsi="Angsana New"/>
          <w:sz w:val="30"/>
          <w:szCs w:val="30"/>
          <w:cs/>
        </w:rPr>
        <w:tab/>
      </w:r>
      <w:r w:rsidR="0023431E" w:rsidRPr="00F25831">
        <w:rPr>
          <w:rFonts w:ascii="Angsana New" w:hAnsi="Angsana New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14:paraId="22EBA8B7" w14:textId="77777777" w:rsidR="0023431E" w:rsidRPr="00F25831" w:rsidRDefault="0023431E" w:rsidP="0023431E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1080"/>
        <w:jc w:val="both"/>
        <w:rPr>
          <w:rFonts w:ascii="Angsana New" w:hAnsi="Angsana New"/>
          <w:sz w:val="24"/>
          <w:szCs w:val="24"/>
        </w:rPr>
      </w:pPr>
    </w:p>
    <w:p w14:paraId="45B43D9C" w14:textId="77777777" w:rsidR="0023431E" w:rsidRPr="00F25831" w:rsidRDefault="0023431E" w:rsidP="00640D99">
      <w:pPr>
        <w:pStyle w:val="block"/>
        <w:numPr>
          <w:ilvl w:val="0"/>
          <w:numId w:val="24"/>
        </w:numPr>
        <w:tabs>
          <w:tab w:val="left" w:pos="990"/>
        </w:tabs>
        <w:spacing w:after="0" w:line="240" w:lineRule="auto"/>
        <w:ind w:left="1440" w:right="-7" w:hanging="900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  <w:lang w:bidi="th-TH"/>
        </w:rPr>
        <w:t>หมายเหตุข้อ</w:t>
      </w:r>
      <w:r w:rsidRPr="00F25831">
        <w:rPr>
          <w:rFonts w:ascii="Angsana New" w:hAnsi="Angsana New"/>
          <w:sz w:val="30"/>
          <w:szCs w:val="30"/>
          <w:rtl/>
        </w:rPr>
        <w:t xml:space="preserve"> </w:t>
      </w:r>
      <w:r w:rsidR="00695087" w:rsidRPr="00F25831">
        <w:rPr>
          <w:rFonts w:ascii="Angsana New" w:hAnsi="Angsana New"/>
          <w:sz w:val="30"/>
          <w:szCs w:val="30"/>
          <w:lang w:val="en-US"/>
        </w:rPr>
        <w:t>2</w:t>
      </w:r>
      <w:r w:rsidR="006E6A6F" w:rsidRPr="00F25831">
        <w:rPr>
          <w:rFonts w:ascii="Angsana New" w:hAnsi="Angsana New"/>
          <w:sz w:val="30"/>
          <w:szCs w:val="30"/>
          <w:lang w:val="en-US" w:bidi="th-TH"/>
        </w:rPr>
        <w:t>7</w:t>
      </w:r>
      <w:r w:rsidR="00603BEB" w:rsidRPr="00F25831">
        <w:rPr>
          <w:rFonts w:ascii="Angsana New" w:hAnsi="Angsana New"/>
          <w:sz w:val="30"/>
          <w:szCs w:val="30"/>
        </w:rPr>
        <w:tab/>
      </w:r>
      <w:r w:rsidRPr="00F25831">
        <w:rPr>
          <w:rFonts w:ascii="Angsana New" w:hAnsi="Angsana New"/>
          <w:sz w:val="30"/>
          <w:szCs w:val="30"/>
          <w:cs/>
          <w:lang w:bidi="th-TH"/>
        </w:rPr>
        <w:tab/>
        <w:t>เครื่องมือทางการเงิน</w:t>
      </w:r>
    </w:p>
    <w:p w14:paraId="2EAC6E4D" w14:textId="77777777" w:rsidR="006E6A6F" w:rsidRPr="00F25831" w:rsidRDefault="006E6A6F" w:rsidP="00234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81057A4" w14:textId="77777777" w:rsidR="006E6A6F" w:rsidRPr="00F25831" w:rsidRDefault="006E6A6F" w:rsidP="006E6A6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5831">
        <w:rPr>
          <w:rFonts w:ascii="Angsana New" w:hAnsi="Angsana New"/>
          <w:b/>
          <w:bCs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15FEF5FD" w14:textId="77777777" w:rsidR="006E6A6F" w:rsidRPr="00F25831" w:rsidRDefault="006E6A6F" w:rsidP="006E6A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712FA25B" w14:textId="77777777" w:rsidR="006E6A6F" w:rsidRPr="00F25831" w:rsidRDefault="006E6A6F" w:rsidP="006E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F25831">
        <w:rPr>
          <w:rFonts w:ascii="Angsana New" w:hAnsi="Angsana New"/>
          <w:sz w:val="30"/>
          <w:szCs w:val="30"/>
        </w:rPr>
        <w:t xml:space="preserve">1 </w:t>
      </w:r>
      <w:r w:rsidRPr="00F2583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F25831">
        <w:rPr>
          <w:rFonts w:ascii="Angsana New" w:hAnsi="Angsana New"/>
          <w:sz w:val="30"/>
          <w:szCs w:val="30"/>
        </w:rPr>
        <w:t xml:space="preserve">2560 </w:t>
      </w:r>
      <w:r w:rsidRPr="00F25831">
        <w:rPr>
          <w:rFonts w:ascii="Angsana New" w:hAnsi="Angsana New" w:hint="cs"/>
          <w:sz w:val="30"/>
          <w:szCs w:val="30"/>
          <w:cs/>
        </w:rPr>
        <w:t xml:space="preserve">กลุ่มบริษัทได้ปฏิบัติตามมาตรฐานการรายงานทางการเงินที่ออกและปรับปรุงใหม่ดังที่กล่าวในหมายเหตุข้อ </w:t>
      </w:r>
      <w:r w:rsidRPr="00F25831">
        <w:rPr>
          <w:rFonts w:ascii="Angsana New" w:hAnsi="Angsana New"/>
          <w:sz w:val="30"/>
          <w:szCs w:val="30"/>
        </w:rPr>
        <w:t>2</w:t>
      </w:r>
      <w:r w:rsidRPr="00F25831">
        <w:rPr>
          <w:rFonts w:ascii="Angsana New" w:hAnsi="Angsana New" w:hint="cs"/>
          <w:sz w:val="30"/>
          <w:szCs w:val="30"/>
          <w:cs/>
        </w:rPr>
        <w:t xml:space="preserve"> การถือปฏิบัติตามมาตรฐานการรายงานทางการเงินดังกล่าวไม่มีผลกระทบอย่างมีนัยสำคัญต่องบการเงินของกลุ่มบริษัท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 xml:space="preserve">เว้นแต่การถือปฏิบัติตามมาตรฐานการบัญชี ฉบับที่ </w:t>
      </w:r>
      <w:r w:rsidRPr="00F25831">
        <w:rPr>
          <w:rFonts w:ascii="Angsana New" w:hAnsi="Angsana New"/>
          <w:sz w:val="30"/>
          <w:szCs w:val="30"/>
        </w:rPr>
        <w:t xml:space="preserve">27 </w:t>
      </w:r>
      <w:r w:rsidRPr="00F25831">
        <w:rPr>
          <w:rFonts w:ascii="Angsana New" w:hAnsi="Angsana New" w:hint="cs"/>
          <w:sz w:val="30"/>
          <w:szCs w:val="30"/>
          <w:cs/>
        </w:rPr>
        <w:t xml:space="preserve">(ปรับปรุง </w:t>
      </w:r>
      <w:r w:rsidRPr="00F25831">
        <w:rPr>
          <w:rFonts w:ascii="Angsana New" w:hAnsi="Angsana New"/>
          <w:sz w:val="30"/>
          <w:szCs w:val="30"/>
        </w:rPr>
        <w:t>2559)</w:t>
      </w:r>
      <w:r w:rsidRPr="00F25831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F25831">
        <w:rPr>
          <w:rFonts w:ascii="Angsana New" w:hAnsi="Angsana New" w:hint="cs"/>
          <w:i/>
          <w:iCs/>
          <w:sz w:val="30"/>
          <w:szCs w:val="30"/>
          <w:cs/>
        </w:rPr>
        <w:t>งบการเงินเฉพาะกิจการ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สำหรับการรับรู้เงินลงทุนใน</w:t>
      </w:r>
      <w:r w:rsidRPr="00F25831">
        <w:rPr>
          <w:rFonts w:ascii="Angsana New" w:hAnsi="Angsana New"/>
          <w:sz w:val="30"/>
          <w:szCs w:val="30"/>
          <w:cs/>
        </w:rPr>
        <w:t>บริษัทย่อย</w:t>
      </w:r>
    </w:p>
    <w:p w14:paraId="4B7466C8" w14:textId="77777777" w:rsidR="006E6A6F" w:rsidRPr="00F25831" w:rsidRDefault="006E6A6F" w:rsidP="006E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18" w:right="-43"/>
        <w:jc w:val="both"/>
        <w:rPr>
          <w:rFonts w:ascii="Angsana New" w:hAnsi="Angsana New"/>
          <w:color w:val="0000FF"/>
          <w:sz w:val="24"/>
          <w:szCs w:val="24"/>
        </w:rPr>
      </w:pPr>
    </w:p>
    <w:p w14:paraId="4B97EBE2" w14:textId="77777777" w:rsidR="006E6A6F" w:rsidRPr="00F25831" w:rsidRDefault="006E6A6F" w:rsidP="006E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 w:hint="cs"/>
          <w:sz w:val="30"/>
          <w:szCs w:val="30"/>
          <w:cs/>
        </w:rPr>
        <w:t>ภายใต้มาตรฐานการบัญชีฉบับปรับปรุง เงินลงทุนในงบการเงินเฉพาะกิจการสามารถรับรู้ด้วยวิธีส่วนได้เสีย โดยบริษัทรับรู้รายการเมื่อเริ่มแรกด้วยราคาทุนซึ่งรวมถึงต้นทุนการทำรายการ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จะถูกบันทึกในงบการเงินเฉพาะกิจการจนถึงวันที่บริษัทสูญเสียการควบคุม หรือความมีอิทธิพลอย่างมีนัยสำคัญ หรือการควบคุมร่วม</w:t>
      </w:r>
    </w:p>
    <w:p w14:paraId="1E412627" w14:textId="77777777" w:rsidR="00FB4054" w:rsidRPr="00F25831" w:rsidRDefault="00FB4054" w:rsidP="006E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46172F8" w14:textId="77777777" w:rsidR="006E6A6F" w:rsidRPr="00F25831" w:rsidRDefault="006E6A6F" w:rsidP="006E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lastRenderedPageBreak/>
        <w:t>บริษัทได้เปลี่ยนนโยบายการบัญชีสำหรับเงินลงทุนในบริษัทย่อย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โดยเปลี่ยน</w:t>
      </w:r>
      <w:r w:rsidRPr="00F25831">
        <w:rPr>
          <w:rFonts w:ascii="Angsana New" w:hAnsi="Angsana New" w:hint="cs"/>
          <w:sz w:val="30"/>
          <w:szCs w:val="30"/>
          <w:cs/>
        </w:rPr>
        <w:t>จาก</w:t>
      </w:r>
      <w:r w:rsidRPr="00F25831">
        <w:rPr>
          <w:rFonts w:ascii="Angsana New" w:hAnsi="Angsana New"/>
          <w:sz w:val="30"/>
          <w:szCs w:val="30"/>
          <w:cs/>
        </w:rPr>
        <w:t>การบันทึกบัญชี</w:t>
      </w:r>
      <w:r w:rsidRPr="00F25831">
        <w:rPr>
          <w:rFonts w:ascii="Angsana New" w:hAnsi="Angsana New" w:hint="cs"/>
          <w:sz w:val="30"/>
          <w:szCs w:val="30"/>
          <w:cs/>
        </w:rPr>
        <w:t>ด้วย</w:t>
      </w:r>
      <w:r w:rsidRPr="00F25831">
        <w:rPr>
          <w:rFonts w:ascii="Angsana New" w:hAnsi="Angsana New"/>
          <w:sz w:val="30"/>
          <w:szCs w:val="30"/>
          <w:cs/>
        </w:rPr>
        <w:t>วิธีราคาทุนเป็นวิธีส่วนได้เสีย นโยบายการบัญชีใหม่ได้มีการถือปฏิบัติโดยวิธีปรับย้อนหลัง</w:t>
      </w:r>
      <w:r w:rsidRPr="00F25831">
        <w:rPr>
          <w:rFonts w:ascii="Angsana New" w:hAnsi="Angsana New" w:hint="cs"/>
          <w:sz w:val="30"/>
          <w:szCs w:val="30"/>
          <w:cs/>
        </w:rPr>
        <w:t>ตามที่กำหนดในวิธีปฏิบัติในช่วงเปลี่ยนแปลงของมาตรฐานฉบับปรับปรุงใหม่ดังกล่าว</w:t>
      </w:r>
      <w:r w:rsidRPr="00F25831">
        <w:rPr>
          <w:rFonts w:ascii="Angsana New" w:hAnsi="Angsana New"/>
          <w:sz w:val="30"/>
          <w:szCs w:val="30"/>
          <w:cs/>
        </w:rPr>
        <w:t xml:space="preserve"> ผลกระทบต่องบการเงินสรุปได้ดังนี้</w:t>
      </w:r>
      <w:r w:rsidRPr="00F25831">
        <w:rPr>
          <w:rFonts w:ascii="Angsana New" w:hAnsi="Angsana New"/>
          <w:sz w:val="30"/>
          <w:szCs w:val="30"/>
        </w:rPr>
        <w:t xml:space="preserve">  </w:t>
      </w:r>
    </w:p>
    <w:p w14:paraId="698474E6" w14:textId="77777777" w:rsidR="006E6A6F" w:rsidRPr="00F25831" w:rsidRDefault="006E6A6F" w:rsidP="006E6A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260"/>
        <w:gridCol w:w="180"/>
        <w:gridCol w:w="1260"/>
        <w:gridCol w:w="180"/>
        <w:gridCol w:w="1260"/>
      </w:tblGrid>
      <w:tr w:rsidR="006E6A6F" w:rsidRPr="00F25831" w14:paraId="5E5C3C20" w14:textId="77777777" w:rsidTr="00437A74">
        <w:trPr>
          <w:cantSplit/>
          <w:tblHeader/>
        </w:trPr>
        <w:tc>
          <w:tcPr>
            <w:tcW w:w="4860" w:type="dxa"/>
          </w:tcPr>
          <w:p w14:paraId="19858F79" w14:textId="77777777" w:rsidR="006E6A6F" w:rsidRPr="00F25831" w:rsidRDefault="006E6A6F" w:rsidP="00630ED9">
            <w:pPr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140" w:type="dxa"/>
            <w:gridSpan w:val="5"/>
            <w:hideMark/>
          </w:tcPr>
          <w:p w14:paraId="33DDC85C" w14:textId="77777777" w:rsidR="006E6A6F" w:rsidRPr="00F25831" w:rsidRDefault="006E6A6F" w:rsidP="00630ED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6E6A6F" w:rsidRPr="00F25831" w14:paraId="28187CA7" w14:textId="77777777" w:rsidTr="00437A74">
        <w:trPr>
          <w:cantSplit/>
          <w:tblHeader/>
        </w:trPr>
        <w:tc>
          <w:tcPr>
            <w:tcW w:w="4860" w:type="dxa"/>
            <w:vAlign w:val="bottom"/>
          </w:tcPr>
          <w:p w14:paraId="137B7523" w14:textId="77777777" w:rsidR="006E6A6F" w:rsidRPr="00F25831" w:rsidRDefault="006E6A6F" w:rsidP="00630ED9">
            <w:pPr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bottom"/>
            <w:hideMark/>
          </w:tcPr>
          <w:p w14:paraId="02498D92" w14:textId="77777777" w:rsidR="006E6A6F" w:rsidRPr="00F25831" w:rsidRDefault="006E6A6F" w:rsidP="003B142A">
            <w:pPr>
              <w:pStyle w:val="acctfourfigures"/>
              <w:tabs>
                <w:tab w:val="clear" w:pos="765"/>
              </w:tabs>
              <w:spacing w:line="240" w:lineRule="atLeast"/>
              <w:ind w:left="-90" w:right="-81" w:firstLine="13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ตามที่เคยเสนอรายงานไว้แล้ว</w:t>
            </w:r>
          </w:p>
        </w:tc>
        <w:tc>
          <w:tcPr>
            <w:tcW w:w="180" w:type="dxa"/>
            <w:vAlign w:val="bottom"/>
          </w:tcPr>
          <w:p w14:paraId="5AC8C2F3" w14:textId="77777777" w:rsidR="006E6A6F" w:rsidRPr="00F25831" w:rsidRDefault="006E6A6F" w:rsidP="00630ED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14:paraId="62EBC4DC" w14:textId="77777777" w:rsidR="006E6A6F" w:rsidRPr="00F25831" w:rsidRDefault="006E6A6F" w:rsidP="00437A74">
            <w:pPr>
              <w:pStyle w:val="acctfourfigures"/>
              <w:tabs>
                <w:tab w:val="clear" w:pos="765"/>
              </w:tabs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14:paraId="09EC21F0" w14:textId="77777777" w:rsidR="006E6A6F" w:rsidRPr="00F25831" w:rsidRDefault="006E6A6F" w:rsidP="00630ED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42DEAAE3" w14:textId="77777777" w:rsidR="00437A74" w:rsidRPr="00F25831" w:rsidRDefault="006E6A6F" w:rsidP="00437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ปรับปรุง</w:t>
            </w:r>
          </w:p>
          <w:p w14:paraId="734E90DE" w14:textId="77777777" w:rsidR="006E6A6F" w:rsidRPr="00F25831" w:rsidRDefault="006E6A6F" w:rsidP="00437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ใหม่</w:t>
            </w:r>
          </w:p>
        </w:tc>
      </w:tr>
      <w:tr w:rsidR="006E6A6F" w:rsidRPr="00F25831" w14:paraId="1157425E" w14:textId="77777777" w:rsidTr="00437A74">
        <w:trPr>
          <w:cantSplit/>
          <w:tblHeader/>
        </w:trPr>
        <w:tc>
          <w:tcPr>
            <w:tcW w:w="4860" w:type="dxa"/>
            <w:vAlign w:val="bottom"/>
          </w:tcPr>
          <w:p w14:paraId="4E72CAA4" w14:textId="77777777" w:rsidR="006E6A6F" w:rsidRPr="00F25831" w:rsidRDefault="006E6A6F" w:rsidP="00630ED9">
            <w:pPr>
              <w:ind w:right="-169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140" w:type="dxa"/>
            <w:gridSpan w:val="5"/>
            <w:vAlign w:val="bottom"/>
          </w:tcPr>
          <w:p w14:paraId="24D4C35B" w14:textId="77777777" w:rsidR="006E6A6F" w:rsidRPr="00F25831" w:rsidRDefault="006E6A6F" w:rsidP="00630ED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F258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6E6A6F" w:rsidRPr="00F25831" w14:paraId="65A9F944" w14:textId="77777777" w:rsidTr="00437A74">
        <w:trPr>
          <w:cantSplit/>
        </w:trPr>
        <w:tc>
          <w:tcPr>
            <w:tcW w:w="4860" w:type="dxa"/>
            <w:hideMark/>
          </w:tcPr>
          <w:p w14:paraId="5B99CE7D" w14:textId="77777777" w:rsidR="006E6A6F" w:rsidRPr="00F25831" w:rsidRDefault="006E6A6F" w:rsidP="00630ED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งบแสดงฐานะการเงิน</w:t>
            </w:r>
          </w:p>
        </w:tc>
        <w:tc>
          <w:tcPr>
            <w:tcW w:w="1260" w:type="dxa"/>
          </w:tcPr>
          <w:p w14:paraId="3693700C" w14:textId="77777777" w:rsidR="006E6A6F" w:rsidRPr="00F25831" w:rsidRDefault="006E6A6F" w:rsidP="00630ED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13E3FA5" w14:textId="77777777" w:rsidR="006E6A6F" w:rsidRPr="00F25831" w:rsidRDefault="006E6A6F" w:rsidP="00630ED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5C1C7B20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BAC60D4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2F0B7591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E6A6F" w:rsidRPr="00F25831" w14:paraId="0CBE556E" w14:textId="77777777" w:rsidTr="00437A74">
        <w:trPr>
          <w:cantSplit/>
        </w:trPr>
        <w:tc>
          <w:tcPr>
            <w:tcW w:w="4860" w:type="dxa"/>
          </w:tcPr>
          <w:p w14:paraId="44CC8B61" w14:textId="77777777" w:rsidR="006E6A6F" w:rsidRPr="00F25831" w:rsidRDefault="006E6A6F" w:rsidP="00630ED9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F25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25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1 </w:t>
            </w:r>
            <w:r w:rsidRPr="00F25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Pr="00F25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255</w:t>
            </w:r>
            <w:r w:rsidRPr="00F25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1260" w:type="dxa"/>
          </w:tcPr>
          <w:p w14:paraId="760BF4BB" w14:textId="77777777" w:rsidR="006E6A6F" w:rsidRPr="00F25831" w:rsidRDefault="006E6A6F" w:rsidP="00630ED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3B8AABC" w14:textId="77777777" w:rsidR="006E6A6F" w:rsidRPr="00F25831" w:rsidRDefault="006E6A6F" w:rsidP="00630ED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1E7AD16E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8C12859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5535D1CC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E6A6F" w:rsidRPr="00F25831" w14:paraId="4CE165B1" w14:textId="77777777" w:rsidTr="00437A74">
        <w:trPr>
          <w:cantSplit/>
        </w:trPr>
        <w:tc>
          <w:tcPr>
            <w:tcW w:w="4860" w:type="dxa"/>
            <w:hideMark/>
          </w:tcPr>
          <w:p w14:paraId="7CE01A06" w14:textId="77777777" w:rsidR="006E6A6F" w:rsidRPr="00F25831" w:rsidRDefault="006E6A6F" w:rsidP="00630ED9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เงินลงทุนในบริษัทย่อย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3C5359CE" w14:textId="77777777" w:rsidR="006E6A6F" w:rsidRPr="00F25831" w:rsidRDefault="006E6A6F" w:rsidP="006E6A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3,382</w:t>
            </w:r>
          </w:p>
        </w:tc>
        <w:tc>
          <w:tcPr>
            <w:tcW w:w="180" w:type="dxa"/>
          </w:tcPr>
          <w:p w14:paraId="64A916F7" w14:textId="77777777" w:rsidR="006E6A6F" w:rsidRPr="00F25831" w:rsidRDefault="006E6A6F" w:rsidP="00630ED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45E2E77C" w14:textId="77777777" w:rsidR="006E6A6F" w:rsidRPr="00F25831" w:rsidRDefault="00B869B6" w:rsidP="004D6B9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(482</w:t>
            </w:r>
            <w:r w:rsidR="006E6A6F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2CD74D26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5AB7811F" w14:textId="77777777" w:rsidR="006E6A6F" w:rsidRPr="00F25831" w:rsidRDefault="006E6A6F" w:rsidP="00437A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2,90</w:t>
            </w:r>
            <w:r w:rsidR="00B869B6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</w:p>
        </w:tc>
      </w:tr>
      <w:tr w:rsidR="006E6A6F" w:rsidRPr="00F25831" w14:paraId="7C9C5F44" w14:textId="77777777" w:rsidTr="00437A74">
        <w:trPr>
          <w:cantSplit/>
          <w:trHeight w:hRule="exact" w:val="410"/>
        </w:trPr>
        <w:tc>
          <w:tcPr>
            <w:tcW w:w="4860" w:type="dxa"/>
          </w:tcPr>
          <w:p w14:paraId="7E07128F" w14:textId="77777777" w:rsidR="006E6A6F" w:rsidRPr="00F25831" w:rsidRDefault="006E6A6F" w:rsidP="00630ED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060014A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E1E7223" w14:textId="77777777" w:rsidR="006E6A6F" w:rsidRPr="00F25831" w:rsidRDefault="006E6A6F" w:rsidP="00630ED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10D851A" w14:textId="77777777" w:rsidR="006E6A6F" w:rsidRPr="00F25831" w:rsidRDefault="006E6A6F" w:rsidP="004D6B9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EB80EDC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561EF4A6" w14:textId="77777777" w:rsidR="006E6A6F" w:rsidRPr="00F25831" w:rsidRDefault="006E6A6F" w:rsidP="00437A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E6A6F" w:rsidRPr="00F25831" w14:paraId="6FE92015" w14:textId="77777777" w:rsidTr="00437A74">
        <w:trPr>
          <w:cantSplit/>
        </w:trPr>
        <w:tc>
          <w:tcPr>
            <w:tcW w:w="4860" w:type="dxa"/>
            <w:hideMark/>
          </w:tcPr>
          <w:p w14:paraId="15FFA12D" w14:textId="77777777" w:rsidR="006E6A6F" w:rsidRPr="00F25831" w:rsidRDefault="006E6A6F" w:rsidP="00630ED9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25831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กำไรสะสม</w:t>
            </w:r>
          </w:p>
        </w:tc>
        <w:tc>
          <w:tcPr>
            <w:tcW w:w="1260" w:type="dxa"/>
            <w:hideMark/>
          </w:tcPr>
          <w:p w14:paraId="0AD6FD5D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56,096</w:t>
            </w:r>
          </w:p>
        </w:tc>
        <w:tc>
          <w:tcPr>
            <w:tcW w:w="180" w:type="dxa"/>
          </w:tcPr>
          <w:p w14:paraId="74C28D3B" w14:textId="77777777" w:rsidR="006E6A6F" w:rsidRPr="00F25831" w:rsidRDefault="006E6A6F" w:rsidP="00630ED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66B11654" w14:textId="77777777" w:rsidR="006E6A6F" w:rsidRPr="00F25831" w:rsidRDefault="006E6A6F" w:rsidP="00F322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(42</w:t>
            </w:r>
            <w:r w:rsidR="00F3229A"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  <w:r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32B28522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05AA436B" w14:textId="77777777" w:rsidR="006E6A6F" w:rsidRPr="00F25831" w:rsidRDefault="006E6A6F" w:rsidP="00437A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55,66</w:t>
            </w:r>
            <w:r w:rsidR="00F3229A"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</w:tr>
      <w:tr w:rsidR="006E6A6F" w:rsidRPr="00F25831" w14:paraId="29367987" w14:textId="77777777" w:rsidTr="00437A74">
        <w:trPr>
          <w:cantSplit/>
        </w:trPr>
        <w:tc>
          <w:tcPr>
            <w:tcW w:w="4860" w:type="dxa"/>
            <w:hideMark/>
          </w:tcPr>
          <w:p w14:paraId="5D80B904" w14:textId="77777777" w:rsidR="006E6A6F" w:rsidRPr="00F25831" w:rsidRDefault="006E6A6F" w:rsidP="00630ED9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25831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องค์ประกอบอื่นของส่วนของผู้ถือหุ้น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hideMark/>
          </w:tcPr>
          <w:p w14:paraId="2E46C42B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BE066CE" w14:textId="77777777" w:rsidR="006E6A6F" w:rsidRPr="00F25831" w:rsidRDefault="006E6A6F" w:rsidP="00630ED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hideMark/>
          </w:tcPr>
          <w:p w14:paraId="1AD4EE17" w14:textId="77777777" w:rsidR="006E6A6F" w:rsidRPr="00F25831" w:rsidRDefault="006E6A6F" w:rsidP="004D6B9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5BEA891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hideMark/>
          </w:tcPr>
          <w:p w14:paraId="2E55B611" w14:textId="77777777" w:rsidR="006E6A6F" w:rsidRPr="00F25831" w:rsidRDefault="006E6A6F" w:rsidP="00437A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E6A6F" w:rsidRPr="00F25831" w14:paraId="15DCF644" w14:textId="77777777" w:rsidTr="00437A74">
        <w:trPr>
          <w:cantSplit/>
        </w:trPr>
        <w:tc>
          <w:tcPr>
            <w:tcW w:w="4860" w:type="dxa"/>
          </w:tcPr>
          <w:p w14:paraId="29E0F13B" w14:textId="77777777" w:rsidR="006E6A6F" w:rsidRPr="00F25831" w:rsidRDefault="006E6A6F" w:rsidP="006E6A6F">
            <w:pPr>
              <w:pStyle w:val="ListParagraph"/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2" w:hanging="256"/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</w:pPr>
            <w:r w:rsidRPr="00F25831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การแปลงค่างบการเงิน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5933F53" w14:textId="77777777" w:rsidR="006E6A6F" w:rsidRPr="00F25831" w:rsidRDefault="006E6A6F" w:rsidP="006E6A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6CF1134A" w14:textId="77777777" w:rsidR="006E6A6F" w:rsidRPr="00F25831" w:rsidRDefault="006E6A6F" w:rsidP="00630ED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77DEA4D" w14:textId="77777777" w:rsidR="006E6A6F" w:rsidRPr="00F25831" w:rsidRDefault="006E6A6F" w:rsidP="004D6B9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(53)</w:t>
            </w:r>
          </w:p>
        </w:tc>
        <w:tc>
          <w:tcPr>
            <w:tcW w:w="180" w:type="dxa"/>
          </w:tcPr>
          <w:p w14:paraId="349285E2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426F6F4" w14:textId="77777777" w:rsidR="006E6A6F" w:rsidRPr="00F25831" w:rsidRDefault="006E6A6F" w:rsidP="00437A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(53)</w:t>
            </w:r>
          </w:p>
        </w:tc>
      </w:tr>
      <w:tr w:rsidR="006E6A6F" w:rsidRPr="00F25831" w14:paraId="5400ACB1" w14:textId="77777777" w:rsidTr="00437A74">
        <w:trPr>
          <w:cantSplit/>
        </w:trPr>
        <w:tc>
          <w:tcPr>
            <w:tcW w:w="4860" w:type="dxa"/>
            <w:hideMark/>
          </w:tcPr>
          <w:p w14:paraId="58E0397C" w14:textId="77777777" w:rsidR="006E6A6F" w:rsidRPr="00F25831" w:rsidRDefault="006E6A6F" w:rsidP="00630ED9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2583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  <w:t>รวมส่วนของผู้ถือหุ้น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0A3F63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56,096</w:t>
            </w:r>
          </w:p>
        </w:tc>
        <w:tc>
          <w:tcPr>
            <w:tcW w:w="180" w:type="dxa"/>
          </w:tcPr>
          <w:p w14:paraId="7D2E7DAC" w14:textId="77777777" w:rsidR="006E6A6F" w:rsidRPr="00F25831" w:rsidRDefault="006E6A6F" w:rsidP="00630ED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981EF9" w14:textId="77777777" w:rsidR="006E6A6F" w:rsidRPr="00F25831" w:rsidRDefault="006E6A6F" w:rsidP="00F322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(48</w:t>
            </w:r>
            <w:r w:rsidR="00F3229A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15E94174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80B085" w14:textId="77777777" w:rsidR="006E6A6F" w:rsidRPr="00F25831" w:rsidRDefault="006E6A6F" w:rsidP="00437A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55,61</w:t>
            </w:r>
            <w:r w:rsidR="00F3229A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</w:t>
            </w:r>
          </w:p>
        </w:tc>
      </w:tr>
      <w:tr w:rsidR="00FC6FF4" w:rsidRPr="00F25831" w14:paraId="16754775" w14:textId="77777777" w:rsidTr="00437A74">
        <w:trPr>
          <w:cantSplit/>
          <w:trHeight w:hRule="exact" w:val="455"/>
        </w:trPr>
        <w:tc>
          <w:tcPr>
            <w:tcW w:w="4860" w:type="dxa"/>
          </w:tcPr>
          <w:p w14:paraId="38EDDBFE" w14:textId="77777777" w:rsidR="00FC6FF4" w:rsidRPr="00F25831" w:rsidRDefault="00FC6FF4" w:rsidP="00FC6FF4">
            <w:pPr>
              <w:tabs>
                <w:tab w:val="decimal" w:pos="51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181D6303" w14:textId="77777777" w:rsidR="00FC6FF4" w:rsidRPr="00F25831" w:rsidRDefault="00FC6FF4" w:rsidP="00FC6FF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A6C255C" w14:textId="77777777" w:rsidR="00FC6FF4" w:rsidRPr="00F25831" w:rsidRDefault="00FC6FF4" w:rsidP="00FC6FF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61E207E5" w14:textId="77777777" w:rsidR="00FC6FF4" w:rsidRPr="00F25831" w:rsidRDefault="00FC6FF4" w:rsidP="004D6B9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755D55A" w14:textId="77777777" w:rsidR="00FC6FF4" w:rsidRPr="00F25831" w:rsidRDefault="00FC6FF4" w:rsidP="00FC6FF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72E6AC84" w14:textId="77777777" w:rsidR="00FC6FF4" w:rsidRPr="00F25831" w:rsidRDefault="00FC6FF4" w:rsidP="00437A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E6A6F" w:rsidRPr="00F25831" w14:paraId="3F5D9575" w14:textId="77777777" w:rsidTr="00437A74">
        <w:trPr>
          <w:cantSplit/>
        </w:trPr>
        <w:tc>
          <w:tcPr>
            <w:tcW w:w="4860" w:type="dxa"/>
            <w:hideMark/>
          </w:tcPr>
          <w:p w14:paraId="2C42FE97" w14:textId="77777777" w:rsidR="006E6A6F" w:rsidRPr="00F25831" w:rsidRDefault="006E6A6F" w:rsidP="00630ED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25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F25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F25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2559</w:t>
            </w:r>
          </w:p>
        </w:tc>
        <w:tc>
          <w:tcPr>
            <w:tcW w:w="1260" w:type="dxa"/>
          </w:tcPr>
          <w:p w14:paraId="212DAB58" w14:textId="77777777" w:rsidR="006E6A6F" w:rsidRPr="00F25831" w:rsidRDefault="006E6A6F" w:rsidP="00630ED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0130331" w14:textId="77777777" w:rsidR="006E6A6F" w:rsidRPr="00F25831" w:rsidRDefault="006E6A6F" w:rsidP="00630ED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246E5FCB" w14:textId="77777777" w:rsidR="006E6A6F" w:rsidRPr="00F25831" w:rsidRDefault="006E6A6F" w:rsidP="004D6B9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95DC54A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5D6679DA" w14:textId="77777777" w:rsidR="006E6A6F" w:rsidRPr="00F25831" w:rsidRDefault="006E6A6F" w:rsidP="00437A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E6A6F" w:rsidRPr="00F25831" w14:paraId="31C5D168" w14:textId="77777777" w:rsidTr="00437A74">
        <w:trPr>
          <w:cantSplit/>
        </w:trPr>
        <w:tc>
          <w:tcPr>
            <w:tcW w:w="4860" w:type="dxa"/>
            <w:hideMark/>
          </w:tcPr>
          <w:p w14:paraId="043B8D9D" w14:textId="77777777" w:rsidR="006E6A6F" w:rsidRPr="00F25831" w:rsidRDefault="00D13DB6" w:rsidP="00630ED9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เงินลงทุนในบริษัทย่อย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7BB466EB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22,</w:t>
            </w:r>
            <w:r w:rsidR="00D13DB6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138</w:t>
            </w:r>
          </w:p>
        </w:tc>
        <w:tc>
          <w:tcPr>
            <w:tcW w:w="180" w:type="dxa"/>
          </w:tcPr>
          <w:p w14:paraId="52DD4FFD" w14:textId="77777777" w:rsidR="006E6A6F" w:rsidRPr="00F25831" w:rsidRDefault="006E6A6F" w:rsidP="00630ED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0F527840" w14:textId="77777777" w:rsidR="006E6A6F" w:rsidRPr="00F25831" w:rsidRDefault="00D13DB6" w:rsidP="004D6B9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</w:t>
            </w:r>
            <w:r w:rsidR="006E6A6F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313</w:t>
            </w:r>
          </w:p>
        </w:tc>
        <w:tc>
          <w:tcPr>
            <w:tcW w:w="180" w:type="dxa"/>
          </w:tcPr>
          <w:p w14:paraId="69DBF2D5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35FFCF70" w14:textId="77777777" w:rsidR="006E6A6F" w:rsidRPr="00F25831" w:rsidRDefault="00D13DB6" w:rsidP="00437A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26</w:t>
            </w:r>
            <w:r w:rsidR="006E6A6F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451</w:t>
            </w:r>
          </w:p>
        </w:tc>
      </w:tr>
      <w:tr w:rsidR="00FC6FF4" w:rsidRPr="00F25831" w14:paraId="3E3133B6" w14:textId="77777777" w:rsidTr="00437A74">
        <w:trPr>
          <w:cantSplit/>
          <w:trHeight w:hRule="exact" w:val="392"/>
        </w:trPr>
        <w:tc>
          <w:tcPr>
            <w:tcW w:w="4860" w:type="dxa"/>
          </w:tcPr>
          <w:p w14:paraId="0CFF54D5" w14:textId="77777777" w:rsidR="00FC6FF4" w:rsidRPr="00F25831" w:rsidRDefault="00FC6FF4" w:rsidP="00FC6FF4">
            <w:pPr>
              <w:tabs>
                <w:tab w:val="decimal" w:pos="51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661EE2" w14:textId="77777777" w:rsidR="00FC6FF4" w:rsidRPr="00F25831" w:rsidRDefault="00FC6FF4" w:rsidP="00FC6FF4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ABBA415" w14:textId="77777777" w:rsidR="00FC6FF4" w:rsidRPr="00F25831" w:rsidRDefault="00FC6FF4" w:rsidP="00FC6FF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92AD9F" w14:textId="77777777" w:rsidR="00FC6FF4" w:rsidRPr="00F25831" w:rsidRDefault="00FC6FF4" w:rsidP="004D6B9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51B6722" w14:textId="77777777" w:rsidR="00FC6FF4" w:rsidRPr="00F25831" w:rsidRDefault="00FC6FF4" w:rsidP="00FC6FF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5049EF" w14:textId="77777777" w:rsidR="00FC6FF4" w:rsidRPr="00F25831" w:rsidRDefault="00FC6FF4" w:rsidP="00FC6FF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E6A6F" w:rsidRPr="00F25831" w14:paraId="65A8BC28" w14:textId="77777777" w:rsidTr="00437A74">
        <w:trPr>
          <w:cantSplit/>
        </w:trPr>
        <w:tc>
          <w:tcPr>
            <w:tcW w:w="4860" w:type="dxa"/>
            <w:hideMark/>
          </w:tcPr>
          <w:p w14:paraId="00999773" w14:textId="77777777" w:rsidR="006E6A6F" w:rsidRPr="00F25831" w:rsidRDefault="006E6A6F" w:rsidP="00630ED9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25831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กำไรสะสม</w:t>
            </w:r>
          </w:p>
        </w:tc>
        <w:tc>
          <w:tcPr>
            <w:tcW w:w="1260" w:type="dxa"/>
            <w:hideMark/>
          </w:tcPr>
          <w:p w14:paraId="1F53D173" w14:textId="77777777" w:rsidR="006E6A6F" w:rsidRPr="00F25831" w:rsidRDefault="00D13DB6" w:rsidP="00630ED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20,440</w:t>
            </w:r>
          </w:p>
        </w:tc>
        <w:tc>
          <w:tcPr>
            <w:tcW w:w="180" w:type="dxa"/>
          </w:tcPr>
          <w:p w14:paraId="6D96E4DE" w14:textId="77777777" w:rsidR="006E6A6F" w:rsidRPr="00F25831" w:rsidRDefault="006E6A6F" w:rsidP="00630ED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50D717EA" w14:textId="77777777" w:rsidR="006E6A6F" w:rsidRPr="00F25831" w:rsidRDefault="00D13DB6" w:rsidP="004D6B9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4,289</w:t>
            </w:r>
          </w:p>
        </w:tc>
        <w:tc>
          <w:tcPr>
            <w:tcW w:w="180" w:type="dxa"/>
          </w:tcPr>
          <w:p w14:paraId="66BD4698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064A2637" w14:textId="77777777" w:rsidR="006E6A6F" w:rsidRPr="00F25831" w:rsidRDefault="00D13DB6" w:rsidP="00437A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24,729</w:t>
            </w:r>
          </w:p>
        </w:tc>
      </w:tr>
      <w:tr w:rsidR="006E6A6F" w:rsidRPr="00F25831" w14:paraId="54AB4FDA" w14:textId="77777777" w:rsidTr="00437A74">
        <w:trPr>
          <w:cantSplit/>
        </w:trPr>
        <w:tc>
          <w:tcPr>
            <w:tcW w:w="4860" w:type="dxa"/>
          </w:tcPr>
          <w:p w14:paraId="154742DE" w14:textId="77777777" w:rsidR="006E6A6F" w:rsidRPr="00F25831" w:rsidRDefault="006E6A6F" w:rsidP="00630ED9">
            <w:pPr>
              <w:tabs>
                <w:tab w:val="decimal" w:pos="510"/>
              </w:tabs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</w:pPr>
            <w:r w:rsidRPr="00F25831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องค์ประกอบอื่นของส่วนของผู้ถือหุ้น</w:t>
            </w:r>
          </w:p>
        </w:tc>
        <w:tc>
          <w:tcPr>
            <w:tcW w:w="1260" w:type="dxa"/>
          </w:tcPr>
          <w:p w14:paraId="69DD0D8C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05D97F6" w14:textId="77777777" w:rsidR="006E6A6F" w:rsidRPr="00F25831" w:rsidRDefault="006E6A6F" w:rsidP="00630ED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019BABFC" w14:textId="77777777" w:rsidR="006E6A6F" w:rsidRPr="00F25831" w:rsidRDefault="006E6A6F" w:rsidP="004D6B9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C21A070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4114C3E0" w14:textId="77777777" w:rsidR="006E6A6F" w:rsidRPr="00F25831" w:rsidRDefault="006E6A6F" w:rsidP="00437A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13DB6" w:rsidRPr="00F25831" w14:paraId="6D1084FF" w14:textId="77777777" w:rsidTr="00437A74">
        <w:trPr>
          <w:cantSplit/>
        </w:trPr>
        <w:tc>
          <w:tcPr>
            <w:tcW w:w="4860" w:type="dxa"/>
          </w:tcPr>
          <w:p w14:paraId="4B23321D" w14:textId="77777777" w:rsidR="00D13DB6" w:rsidRPr="00F25831" w:rsidRDefault="00D13DB6" w:rsidP="00D13DB6">
            <w:pPr>
              <w:pStyle w:val="ListParagraph"/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2" w:hanging="256"/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</w:pPr>
            <w:r w:rsidRPr="00F25831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การแปลงค่างบการเงิน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0466D29" w14:textId="77777777" w:rsidR="00D13DB6" w:rsidRPr="00F25831" w:rsidRDefault="00D13DB6" w:rsidP="00D13DB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48D68394" w14:textId="77777777" w:rsidR="00D13DB6" w:rsidRPr="00F25831" w:rsidRDefault="00D13DB6" w:rsidP="00D13DB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8829BC1" w14:textId="77777777" w:rsidR="00D13DB6" w:rsidRPr="00F25831" w:rsidRDefault="00D13DB6" w:rsidP="004D6B9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</w:t>
            </w:r>
          </w:p>
        </w:tc>
        <w:tc>
          <w:tcPr>
            <w:tcW w:w="180" w:type="dxa"/>
          </w:tcPr>
          <w:p w14:paraId="759E36E4" w14:textId="77777777" w:rsidR="00D13DB6" w:rsidRPr="00F25831" w:rsidRDefault="00D13DB6" w:rsidP="00D13DB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1ACCBBA" w14:textId="77777777" w:rsidR="00D13DB6" w:rsidRPr="00F25831" w:rsidRDefault="00D13DB6" w:rsidP="00437A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</w:t>
            </w:r>
          </w:p>
        </w:tc>
      </w:tr>
      <w:tr w:rsidR="006E6A6F" w:rsidRPr="00F25831" w14:paraId="3A0875FD" w14:textId="77777777" w:rsidTr="00437A74">
        <w:trPr>
          <w:cantSplit/>
        </w:trPr>
        <w:tc>
          <w:tcPr>
            <w:tcW w:w="4860" w:type="dxa"/>
            <w:hideMark/>
          </w:tcPr>
          <w:p w14:paraId="2DCB1017" w14:textId="77777777" w:rsidR="006E6A6F" w:rsidRPr="00F25831" w:rsidRDefault="006E6A6F" w:rsidP="00630ED9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2583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  <w:t>รวมส่วนของผู้ถือหุ้น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351A18" w14:textId="77777777" w:rsidR="006E6A6F" w:rsidRPr="00F25831" w:rsidRDefault="00D13DB6" w:rsidP="00D13DB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20</w:t>
            </w:r>
            <w:r w:rsidR="006E6A6F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440</w:t>
            </w:r>
          </w:p>
        </w:tc>
        <w:tc>
          <w:tcPr>
            <w:tcW w:w="180" w:type="dxa"/>
          </w:tcPr>
          <w:p w14:paraId="2A36FF75" w14:textId="77777777" w:rsidR="006E6A6F" w:rsidRPr="00F25831" w:rsidRDefault="006E6A6F" w:rsidP="00630ED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F30532" w14:textId="77777777" w:rsidR="006E6A6F" w:rsidRPr="00F25831" w:rsidRDefault="00D13DB6" w:rsidP="004D6B9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</w:t>
            </w:r>
            <w:r w:rsidR="006E6A6F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313</w:t>
            </w:r>
          </w:p>
        </w:tc>
        <w:tc>
          <w:tcPr>
            <w:tcW w:w="180" w:type="dxa"/>
          </w:tcPr>
          <w:p w14:paraId="781B12E5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1B0E330" w14:textId="77777777" w:rsidR="006E6A6F" w:rsidRPr="00F25831" w:rsidRDefault="006E6A6F" w:rsidP="00437A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="00D13DB6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D13DB6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753</w:t>
            </w:r>
          </w:p>
        </w:tc>
      </w:tr>
      <w:tr w:rsidR="00FC6FF4" w:rsidRPr="00F25831" w14:paraId="2FECD65C" w14:textId="77777777" w:rsidTr="00437A74">
        <w:trPr>
          <w:cantSplit/>
          <w:trHeight w:val="50"/>
        </w:trPr>
        <w:tc>
          <w:tcPr>
            <w:tcW w:w="4860" w:type="dxa"/>
          </w:tcPr>
          <w:p w14:paraId="71A344AC" w14:textId="77777777" w:rsidR="00FC6FF4" w:rsidRPr="00F25831" w:rsidRDefault="00FC6FF4" w:rsidP="00630ED9">
            <w:pPr>
              <w:tabs>
                <w:tab w:val="decimal" w:pos="51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F8E6B8E" w14:textId="77777777" w:rsidR="00FC6FF4" w:rsidRPr="00F25831" w:rsidRDefault="00FC6FF4" w:rsidP="00D13DB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5C0DDCF" w14:textId="77777777" w:rsidR="00FC6FF4" w:rsidRPr="00F25831" w:rsidRDefault="00FC6FF4" w:rsidP="00630ED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30A2305" w14:textId="77777777" w:rsidR="00FC6FF4" w:rsidRPr="00F25831" w:rsidRDefault="00FC6FF4" w:rsidP="004D6B9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6EE41F7" w14:textId="77777777" w:rsidR="00FC6FF4" w:rsidRPr="00F25831" w:rsidRDefault="00FC6FF4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D65A80D" w14:textId="77777777" w:rsidR="00FC6FF4" w:rsidRPr="00F25831" w:rsidRDefault="00FC6FF4" w:rsidP="00437A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E6A6F" w:rsidRPr="00F25831" w14:paraId="3F6E5A60" w14:textId="77777777" w:rsidTr="00437A74">
        <w:trPr>
          <w:cantSplit/>
        </w:trPr>
        <w:tc>
          <w:tcPr>
            <w:tcW w:w="4860" w:type="dxa"/>
            <w:hideMark/>
          </w:tcPr>
          <w:p w14:paraId="2BE866E2" w14:textId="77777777" w:rsidR="006E6A6F" w:rsidRPr="00F25831" w:rsidRDefault="006E6A6F" w:rsidP="00630ED9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25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งบ</w:t>
            </w:r>
            <w:r w:rsidRPr="00F25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60" w:type="dxa"/>
          </w:tcPr>
          <w:p w14:paraId="0DBFAF51" w14:textId="77777777" w:rsidR="006E6A6F" w:rsidRPr="00F25831" w:rsidRDefault="006E6A6F" w:rsidP="00630ED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DB56748" w14:textId="77777777" w:rsidR="006E6A6F" w:rsidRPr="00F25831" w:rsidRDefault="006E6A6F" w:rsidP="00630ED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0347F91F" w14:textId="77777777" w:rsidR="006E6A6F" w:rsidRPr="00F25831" w:rsidRDefault="006E6A6F" w:rsidP="004D6B9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B2CC412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7F6ACE04" w14:textId="77777777" w:rsidR="006E6A6F" w:rsidRPr="00F25831" w:rsidRDefault="006E6A6F" w:rsidP="00437A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E6A6F" w:rsidRPr="00F25831" w14:paraId="17716876" w14:textId="77777777" w:rsidTr="00437A74">
        <w:trPr>
          <w:cantSplit/>
        </w:trPr>
        <w:tc>
          <w:tcPr>
            <w:tcW w:w="4860" w:type="dxa"/>
          </w:tcPr>
          <w:p w14:paraId="078DF683" w14:textId="77777777" w:rsidR="006E6A6F" w:rsidRPr="00F25831" w:rsidRDefault="006E6A6F" w:rsidP="00630ED9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F25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สำหรับปีสิ้นสุดวันที่ </w:t>
            </w:r>
            <w:r w:rsidRPr="00F25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F25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F25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255</w:t>
            </w:r>
            <w:r w:rsidRPr="00F25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1260" w:type="dxa"/>
          </w:tcPr>
          <w:p w14:paraId="6C36A6B3" w14:textId="77777777" w:rsidR="006E6A6F" w:rsidRPr="00F25831" w:rsidRDefault="006E6A6F" w:rsidP="00630ED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7A61A31" w14:textId="77777777" w:rsidR="006E6A6F" w:rsidRPr="00F25831" w:rsidRDefault="006E6A6F" w:rsidP="00630ED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0A477257" w14:textId="77777777" w:rsidR="006E6A6F" w:rsidRPr="00F25831" w:rsidRDefault="006E6A6F" w:rsidP="004D6B9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1FA3158" w14:textId="77777777" w:rsidR="006E6A6F" w:rsidRPr="00F25831" w:rsidRDefault="006E6A6F" w:rsidP="00630E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2643F096" w14:textId="77777777" w:rsidR="006E6A6F" w:rsidRPr="00F25831" w:rsidRDefault="006E6A6F" w:rsidP="00437A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A377DD" w:rsidRPr="00F25831" w14:paraId="0972B33A" w14:textId="77777777" w:rsidTr="008C13DA">
        <w:trPr>
          <w:cantSplit/>
        </w:trPr>
        <w:tc>
          <w:tcPr>
            <w:tcW w:w="4860" w:type="dxa"/>
            <w:hideMark/>
          </w:tcPr>
          <w:p w14:paraId="74C132A8" w14:textId="77777777" w:rsidR="00A377DD" w:rsidRPr="00F25831" w:rsidRDefault="00A377DD" w:rsidP="00A377DD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ส่วนแบ่งกำไรจาก</w:t>
            </w:r>
            <w:r w:rsidRPr="00F2583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32C15549" w14:textId="77777777" w:rsidR="00A377DD" w:rsidRPr="00F25831" w:rsidRDefault="00A377DD" w:rsidP="00A377D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3DF1ADE8" w14:textId="77777777" w:rsidR="00A377DD" w:rsidRPr="00F25831" w:rsidRDefault="00A377DD" w:rsidP="00A377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7BA975B1" w14:textId="77777777" w:rsidR="00A377DD" w:rsidRPr="00F25831" w:rsidRDefault="00A377DD" w:rsidP="004D6B9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4,160</w:t>
            </w:r>
          </w:p>
        </w:tc>
        <w:tc>
          <w:tcPr>
            <w:tcW w:w="180" w:type="dxa"/>
          </w:tcPr>
          <w:p w14:paraId="2F151464" w14:textId="77777777" w:rsidR="00A377DD" w:rsidRPr="00F25831" w:rsidRDefault="00A377DD" w:rsidP="00A377D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56BC1B5D" w14:textId="77777777" w:rsidR="00A377DD" w:rsidRPr="00F25831" w:rsidRDefault="00A377DD" w:rsidP="00437A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4,160</w:t>
            </w:r>
          </w:p>
        </w:tc>
      </w:tr>
      <w:tr w:rsidR="008C13DA" w:rsidRPr="00F25831" w14:paraId="60B9B203" w14:textId="77777777" w:rsidTr="008C13DA">
        <w:trPr>
          <w:cantSplit/>
        </w:trPr>
        <w:tc>
          <w:tcPr>
            <w:tcW w:w="4860" w:type="dxa"/>
          </w:tcPr>
          <w:p w14:paraId="105275E4" w14:textId="77777777" w:rsidR="008C13DA" w:rsidRPr="00F25831" w:rsidRDefault="008C13DA" w:rsidP="008C13DA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68159AF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6B5A6EB4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755F152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</w:t>
            </w:r>
            <w:r w:rsidR="0078617A"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80" w:type="dxa"/>
          </w:tcPr>
          <w:p w14:paraId="07178912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CF22672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</w:t>
            </w:r>
            <w:r w:rsidR="0078617A"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</w:tr>
      <w:tr w:rsidR="008C13DA" w:rsidRPr="00F25831" w14:paraId="172ADA2A" w14:textId="77777777" w:rsidTr="007D05E0">
        <w:trPr>
          <w:cantSplit/>
        </w:trPr>
        <w:tc>
          <w:tcPr>
            <w:tcW w:w="4860" w:type="dxa"/>
          </w:tcPr>
          <w:p w14:paraId="4EEF0BAF" w14:textId="77777777" w:rsidR="008C13DA" w:rsidRPr="00F25831" w:rsidRDefault="008C13DA" w:rsidP="008C13DA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0164F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6F84B774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7EC66A" w14:textId="77777777" w:rsidR="008C13DA" w:rsidRPr="00F25831" w:rsidRDefault="008C13DA" w:rsidP="0078617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4,71</w:t>
            </w:r>
            <w:r w:rsidR="0078617A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80" w:type="dxa"/>
          </w:tcPr>
          <w:p w14:paraId="078EB24B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A9C4D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4,71</w:t>
            </w:r>
            <w:r w:rsidR="0078617A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</w:t>
            </w:r>
          </w:p>
        </w:tc>
      </w:tr>
      <w:tr w:rsidR="008C13DA" w:rsidRPr="00F25831" w14:paraId="6440DAB2" w14:textId="77777777" w:rsidTr="007D05E0">
        <w:trPr>
          <w:cantSplit/>
        </w:trPr>
        <w:tc>
          <w:tcPr>
            <w:tcW w:w="4860" w:type="dxa"/>
          </w:tcPr>
          <w:p w14:paraId="62004CD4" w14:textId="77777777" w:rsidR="008C13DA" w:rsidRPr="00F25831" w:rsidRDefault="008C13DA" w:rsidP="008C13D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40905D79" w14:textId="77777777" w:rsidR="008C13DA" w:rsidRPr="00F25831" w:rsidRDefault="008C13DA" w:rsidP="008C13D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D5EB97A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35FE8B4F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13337A2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24EA04D7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0C86E6B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</w:tr>
      <w:tr w:rsidR="008C13DA" w:rsidRPr="00F25831" w14:paraId="4CFD9CFF" w14:textId="77777777" w:rsidTr="00437A74">
        <w:trPr>
          <w:cantSplit/>
        </w:trPr>
        <w:tc>
          <w:tcPr>
            <w:tcW w:w="4860" w:type="dxa"/>
          </w:tcPr>
          <w:p w14:paraId="2712BC54" w14:textId="77777777" w:rsidR="008C13DA" w:rsidRPr="00F25831" w:rsidRDefault="008C13DA" w:rsidP="008C13D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F258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>ส่วนแบ่งกำไรขาดทุนเบ็ดเสร็จอื่นใน</w:t>
            </w:r>
            <w:r w:rsidRPr="00F258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CF97F1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B04BF94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0369877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983BEE8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3FB488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C13DA" w:rsidRPr="00F25831" w14:paraId="598C6AE1" w14:textId="77777777" w:rsidTr="00437A74">
        <w:trPr>
          <w:cantSplit/>
        </w:trPr>
        <w:tc>
          <w:tcPr>
            <w:tcW w:w="4860" w:type="dxa"/>
            <w:hideMark/>
          </w:tcPr>
          <w:p w14:paraId="387CC970" w14:textId="77777777" w:rsidR="008C13DA" w:rsidRPr="00F25831" w:rsidRDefault="008C13DA" w:rsidP="008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2" w:hanging="20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25831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2648AF9F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8629BF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2EFC6D10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</w:t>
            </w:r>
          </w:p>
        </w:tc>
        <w:tc>
          <w:tcPr>
            <w:tcW w:w="180" w:type="dxa"/>
            <w:vAlign w:val="bottom"/>
          </w:tcPr>
          <w:p w14:paraId="24F0CF23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454740C4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</w:t>
            </w:r>
          </w:p>
        </w:tc>
      </w:tr>
      <w:tr w:rsidR="008C13DA" w:rsidRPr="00F25831" w14:paraId="39625BEC" w14:textId="77777777" w:rsidTr="00437A74">
        <w:trPr>
          <w:cantSplit/>
        </w:trPr>
        <w:tc>
          <w:tcPr>
            <w:tcW w:w="4860" w:type="dxa"/>
            <w:hideMark/>
          </w:tcPr>
          <w:p w14:paraId="7AED251B" w14:textId="77777777" w:rsidR="008C13DA" w:rsidRPr="00F25831" w:rsidRDefault="008C13DA" w:rsidP="008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2" w:hanging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2583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  <w:r w:rsidRPr="00F2583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B5882C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2D35FA7E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D78D04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4992BF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78</w:t>
            </w:r>
          </w:p>
        </w:tc>
        <w:tc>
          <w:tcPr>
            <w:tcW w:w="180" w:type="dxa"/>
            <w:vAlign w:val="bottom"/>
          </w:tcPr>
          <w:p w14:paraId="438F5705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0A260B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78</w:t>
            </w:r>
          </w:p>
        </w:tc>
      </w:tr>
      <w:tr w:rsidR="008C13DA" w:rsidRPr="00F25831" w14:paraId="309D57A9" w14:textId="77777777" w:rsidTr="00437A74">
        <w:trPr>
          <w:cantSplit/>
        </w:trPr>
        <w:tc>
          <w:tcPr>
            <w:tcW w:w="4860" w:type="dxa"/>
          </w:tcPr>
          <w:p w14:paraId="0D6D442E" w14:textId="77777777" w:rsidR="008C13DA" w:rsidRPr="00F25831" w:rsidRDefault="008C13DA" w:rsidP="008C13DA">
            <w:pPr>
              <w:tabs>
                <w:tab w:val="decimal" w:pos="51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F2583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กำไรขาดทุนเบ็ดเสร็จอื่นสำหรับปี </w:t>
            </w:r>
            <w:r w:rsidRPr="00F25831">
              <w:rPr>
                <w:rFonts w:asciiTheme="majorBidi" w:hAnsiTheme="majorBidi"/>
                <w:b/>
                <w:bCs/>
                <w:sz w:val="30"/>
                <w:szCs w:val="30"/>
                <w:lang w:val="en-GB" w:eastAsia="en-GB"/>
              </w:rPr>
              <w:t>-</w:t>
            </w:r>
            <w:r w:rsidRPr="00F2583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 สุทธิจากภาษี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3DD4B37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4B9B40CA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116DFC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78</w:t>
            </w:r>
          </w:p>
        </w:tc>
        <w:tc>
          <w:tcPr>
            <w:tcW w:w="180" w:type="dxa"/>
          </w:tcPr>
          <w:p w14:paraId="1DB525E7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97BE217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78</w:t>
            </w:r>
          </w:p>
        </w:tc>
      </w:tr>
      <w:tr w:rsidR="008C13DA" w:rsidRPr="00F25831" w14:paraId="2281F26D" w14:textId="77777777" w:rsidTr="00437A74">
        <w:trPr>
          <w:cantSplit/>
        </w:trPr>
        <w:tc>
          <w:tcPr>
            <w:tcW w:w="4860" w:type="dxa"/>
            <w:hideMark/>
          </w:tcPr>
          <w:p w14:paraId="1F38B6ED" w14:textId="77777777" w:rsidR="008C13DA" w:rsidRPr="00F25831" w:rsidRDefault="008C13DA" w:rsidP="008C13DA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2583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กำไรขาดทุนเบ็ดเสร็จรวมสำหรับปี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CE7557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5478833D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4FA5EF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4,79</w:t>
            </w:r>
            <w:r w:rsidR="0078617A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</w:tcPr>
          <w:p w14:paraId="409D9572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7B0529" w14:textId="77777777" w:rsidR="008C13DA" w:rsidRPr="00F25831" w:rsidRDefault="002279C7" w:rsidP="0078617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4,79</w:t>
            </w:r>
            <w:r w:rsidR="0078617A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</w:p>
        </w:tc>
      </w:tr>
      <w:tr w:rsidR="008C13DA" w:rsidRPr="00F25831" w14:paraId="7C790A37" w14:textId="77777777" w:rsidTr="00437A74">
        <w:trPr>
          <w:cantSplit/>
        </w:trPr>
        <w:tc>
          <w:tcPr>
            <w:tcW w:w="4860" w:type="dxa"/>
          </w:tcPr>
          <w:p w14:paraId="6E3E153D" w14:textId="77777777" w:rsidR="008C13DA" w:rsidRPr="00F25831" w:rsidRDefault="008C13DA" w:rsidP="008C13DA">
            <w:pPr>
              <w:tabs>
                <w:tab w:val="decimal" w:pos="51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5EC1B69A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8870C15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FE76F2C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CA0DA40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1E1BF69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8C13DA" w:rsidRPr="00F25831" w14:paraId="7242BD73" w14:textId="77777777" w:rsidTr="00437A74">
        <w:trPr>
          <w:cantSplit/>
        </w:trPr>
        <w:tc>
          <w:tcPr>
            <w:tcW w:w="4860" w:type="dxa"/>
          </w:tcPr>
          <w:p w14:paraId="4A89CF8C" w14:textId="77777777" w:rsidR="008C13DA" w:rsidRPr="00F25831" w:rsidRDefault="008C13DA" w:rsidP="008C13DA">
            <w:pPr>
              <w:tabs>
                <w:tab w:val="decimal" w:pos="51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F2583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>กำไรต่อหุ้นขั้นพื้นฐาน</w:t>
            </w:r>
            <w:r w:rsidRPr="00F25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3EC1989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339C50EC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ED93166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0.02</w:t>
            </w:r>
          </w:p>
        </w:tc>
        <w:tc>
          <w:tcPr>
            <w:tcW w:w="180" w:type="dxa"/>
          </w:tcPr>
          <w:p w14:paraId="3D48CA5B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C87D6A8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0.02</w:t>
            </w:r>
          </w:p>
        </w:tc>
      </w:tr>
      <w:tr w:rsidR="008C13DA" w:rsidRPr="00F25831" w14:paraId="429A28A0" w14:textId="77777777" w:rsidTr="00437A74">
        <w:trPr>
          <w:cantSplit/>
          <w:trHeight w:val="50"/>
        </w:trPr>
        <w:tc>
          <w:tcPr>
            <w:tcW w:w="4860" w:type="dxa"/>
          </w:tcPr>
          <w:p w14:paraId="056ADD7E" w14:textId="77777777" w:rsidR="008C13DA" w:rsidRPr="00F25831" w:rsidRDefault="008C13DA" w:rsidP="008C13DA">
            <w:pPr>
              <w:tabs>
                <w:tab w:val="decimal" w:pos="51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FBFCFDC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C9627C1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77FE245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0182BAA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A4FCDE1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8C13DA" w:rsidRPr="00F25831" w14:paraId="6B6495B5" w14:textId="77777777" w:rsidTr="00437A74">
        <w:trPr>
          <w:cantSplit/>
        </w:trPr>
        <w:tc>
          <w:tcPr>
            <w:tcW w:w="4860" w:type="dxa"/>
            <w:hideMark/>
          </w:tcPr>
          <w:p w14:paraId="2F154D94" w14:textId="77777777" w:rsidR="008C13DA" w:rsidRPr="00F25831" w:rsidRDefault="008C13DA" w:rsidP="008C13DA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25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งบ</w:t>
            </w:r>
            <w:r w:rsidRPr="00F25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60" w:type="dxa"/>
          </w:tcPr>
          <w:p w14:paraId="5F4DFD3B" w14:textId="77777777" w:rsidR="008C13DA" w:rsidRPr="00F25831" w:rsidRDefault="008C13DA" w:rsidP="008C13D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DF8B1CD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58C9D87E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2833D81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0FDB4EA4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C13DA" w:rsidRPr="00F25831" w14:paraId="3EA82F17" w14:textId="77777777" w:rsidTr="00437A74">
        <w:trPr>
          <w:cantSplit/>
        </w:trPr>
        <w:tc>
          <w:tcPr>
            <w:tcW w:w="4860" w:type="dxa"/>
          </w:tcPr>
          <w:p w14:paraId="0CD0406F" w14:textId="77777777" w:rsidR="008C13DA" w:rsidRPr="00F25831" w:rsidRDefault="008C13DA" w:rsidP="008C13DA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F25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สำหรับปีสิ้นสุดวันที่ </w:t>
            </w:r>
            <w:r w:rsidRPr="00F25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F25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F25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2560</w:t>
            </w:r>
          </w:p>
        </w:tc>
        <w:tc>
          <w:tcPr>
            <w:tcW w:w="1260" w:type="dxa"/>
          </w:tcPr>
          <w:p w14:paraId="2C44A995" w14:textId="77777777" w:rsidR="008C13DA" w:rsidRPr="00F25831" w:rsidRDefault="008C13DA" w:rsidP="008C13D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12A8900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37D6B6F7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3360622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0A962F7B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C13DA" w:rsidRPr="00F25831" w14:paraId="4BB159DE" w14:textId="77777777" w:rsidTr="008D32E6">
        <w:trPr>
          <w:cantSplit/>
        </w:trPr>
        <w:tc>
          <w:tcPr>
            <w:tcW w:w="4860" w:type="dxa"/>
            <w:hideMark/>
          </w:tcPr>
          <w:p w14:paraId="5523620A" w14:textId="77777777" w:rsidR="008C13DA" w:rsidRPr="00F25831" w:rsidRDefault="008C13DA" w:rsidP="008C13DA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ส่วนแบ่งกำไรจาก</w:t>
            </w:r>
            <w:r w:rsidRPr="00F2583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9750DEC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2AA3ECFA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DC70F48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9,072</w:t>
            </w:r>
          </w:p>
        </w:tc>
        <w:tc>
          <w:tcPr>
            <w:tcW w:w="180" w:type="dxa"/>
          </w:tcPr>
          <w:p w14:paraId="08A21C8B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E2DBCD0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9,072</w:t>
            </w:r>
          </w:p>
        </w:tc>
      </w:tr>
      <w:tr w:rsidR="008C13DA" w:rsidRPr="00F25831" w14:paraId="2947A6E8" w14:textId="77777777" w:rsidTr="008D32E6">
        <w:trPr>
          <w:cantSplit/>
        </w:trPr>
        <w:tc>
          <w:tcPr>
            <w:tcW w:w="4860" w:type="dxa"/>
          </w:tcPr>
          <w:p w14:paraId="6DD17F79" w14:textId="77777777" w:rsidR="008C13DA" w:rsidRPr="00F25831" w:rsidRDefault="008C13DA" w:rsidP="008C13D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9143F64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38D0B1AD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93D053A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74FE5191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B8C1D29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8C13DA" w:rsidRPr="00F25831" w14:paraId="432A53D7" w14:textId="77777777" w:rsidTr="00437A74">
        <w:trPr>
          <w:cantSplit/>
        </w:trPr>
        <w:tc>
          <w:tcPr>
            <w:tcW w:w="4860" w:type="dxa"/>
          </w:tcPr>
          <w:p w14:paraId="3CDAD32B" w14:textId="77777777" w:rsidR="008C13DA" w:rsidRPr="00F25831" w:rsidRDefault="008C13DA" w:rsidP="008C13D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F258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ส่วนแบ่งกำไรขาดทุนเบ็ดเสร็จอื่นใน</w:t>
            </w:r>
            <w:r w:rsidRPr="00F258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1E3FE00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29416A0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634BCAF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0376722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7C49DC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8C13DA" w:rsidRPr="00F25831" w14:paraId="1A4F0046" w14:textId="77777777" w:rsidTr="00437A74">
        <w:trPr>
          <w:cantSplit/>
        </w:trPr>
        <w:tc>
          <w:tcPr>
            <w:tcW w:w="4860" w:type="dxa"/>
            <w:hideMark/>
          </w:tcPr>
          <w:p w14:paraId="49DF2D8E" w14:textId="77777777" w:rsidR="008C13DA" w:rsidRPr="00F25831" w:rsidRDefault="008C13DA" w:rsidP="008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2" w:hanging="20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25831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11E3813F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E20D80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7E2CC981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(59)</w:t>
            </w:r>
          </w:p>
        </w:tc>
        <w:tc>
          <w:tcPr>
            <w:tcW w:w="180" w:type="dxa"/>
            <w:vAlign w:val="bottom"/>
          </w:tcPr>
          <w:p w14:paraId="173B4A2F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5899AB57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(59)</w:t>
            </w:r>
          </w:p>
        </w:tc>
      </w:tr>
      <w:tr w:rsidR="008C13DA" w:rsidRPr="00F25831" w14:paraId="08E775FC" w14:textId="77777777" w:rsidTr="00437A74">
        <w:trPr>
          <w:cantSplit/>
        </w:trPr>
        <w:tc>
          <w:tcPr>
            <w:tcW w:w="4860" w:type="dxa"/>
            <w:hideMark/>
          </w:tcPr>
          <w:p w14:paraId="63CA44D6" w14:textId="77777777" w:rsidR="008C13DA" w:rsidRPr="00F25831" w:rsidRDefault="008C13DA" w:rsidP="008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2" w:right="-79" w:hanging="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2583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  <w:r w:rsidRPr="00F2583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BFA38D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0FF241F3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D8C611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335C42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(59)</w:t>
            </w:r>
          </w:p>
        </w:tc>
        <w:tc>
          <w:tcPr>
            <w:tcW w:w="180" w:type="dxa"/>
            <w:vAlign w:val="bottom"/>
          </w:tcPr>
          <w:p w14:paraId="1B6720E7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5F7FC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(59)</w:t>
            </w:r>
          </w:p>
        </w:tc>
      </w:tr>
      <w:tr w:rsidR="008C13DA" w:rsidRPr="00F25831" w14:paraId="56E0CB27" w14:textId="77777777" w:rsidTr="00437A74">
        <w:trPr>
          <w:cantSplit/>
        </w:trPr>
        <w:tc>
          <w:tcPr>
            <w:tcW w:w="4860" w:type="dxa"/>
          </w:tcPr>
          <w:p w14:paraId="32A60C8E" w14:textId="77777777" w:rsidR="008C13DA" w:rsidRPr="00F25831" w:rsidRDefault="008C13DA" w:rsidP="008C13DA">
            <w:pPr>
              <w:tabs>
                <w:tab w:val="decimal" w:pos="51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F2583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กำไรขาดทุนเบ็ดเสร็จอื่นสำหรับปี </w:t>
            </w:r>
            <w:r w:rsidRPr="00F25831">
              <w:rPr>
                <w:rFonts w:asciiTheme="majorBidi" w:hAnsiTheme="majorBidi"/>
                <w:b/>
                <w:bCs/>
                <w:sz w:val="30"/>
                <w:szCs w:val="30"/>
                <w:lang w:val="en-GB" w:eastAsia="en-GB"/>
              </w:rPr>
              <w:t>-</w:t>
            </w:r>
            <w:r w:rsidRPr="00F2583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 สุทธิจากภาษี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73C6C6B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54180DA0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9CF9B47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(59)</w:t>
            </w:r>
          </w:p>
        </w:tc>
        <w:tc>
          <w:tcPr>
            <w:tcW w:w="180" w:type="dxa"/>
          </w:tcPr>
          <w:p w14:paraId="6C84B8B3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AAE96ED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(59)</w:t>
            </w:r>
          </w:p>
        </w:tc>
      </w:tr>
      <w:tr w:rsidR="008C13DA" w:rsidRPr="00F25831" w14:paraId="1889F952" w14:textId="77777777" w:rsidTr="00437A74">
        <w:trPr>
          <w:cantSplit/>
        </w:trPr>
        <w:tc>
          <w:tcPr>
            <w:tcW w:w="4860" w:type="dxa"/>
            <w:hideMark/>
          </w:tcPr>
          <w:p w14:paraId="08DE74D5" w14:textId="77777777" w:rsidR="008C13DA" w:rsidRPr="00F25831" w:rsidRDefault="008C13DA" w:rsidP="008C13DA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2583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กำไรขาดทุนเบ็ดเสร็จรวมสำหรับปี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34C4CD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586ED9DE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A8FAFB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9,013</w:t>
            </w:r>
          </w:p>
        </w:tc>
        <w:tc>
          <w:tcPr>
            <w:tcW w:w="180" w:type="dxa"/>
          </w:tcPr>
          <w:p w14:paraId="00B14727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036016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9,013</w:t>
            </w:r>
          </w:p>
        </w:tc>
      </w:tr>
      <w:tr w:rsidR="008C13DA" w:rsidRPr="00F25831" w14:paraId="0F1E44D7" w14:textId="77777777" w:rsidTr="00437A74">
        <w:trPr>
          <w:cantSplit/>
        </w:trPr>
        <w:tc>
          <w:tcPr>
            <w:tcW w:w="4860" w:type="dxa"/>
          </w:tcPr>
          <w:p w14:paraId="002E8F27" w14:textId="77777777" w:rsidR="008C13DA" w:rsidRPr="00F25831" w:rsidRDefault="008C13DA" w:rsidP="008C13DA">
            <w:pPr>
              <w:tabs>
                <w:tab w:val="decimal" w:pos="51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5368A86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86CED1D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5D16B77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E147425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1B886F5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8C13DA" w:rsidRPr="00F25831" w14:paraId="65B606F9" w14:textId="77777777" w:rsidTr="00437A74">
        <w:trPr>
          <w:cantSplit/>
        </w:trPr>
        <w:tc>
          <w:tcPr>
            <w:tcW w:w="4860" w:type="dxa"/>
          </w:tcPr>
          <w:p w14:paraId="1743ABCC" w14:textId="77777777" w:rsidR="008C13DA" w:rsidRPr="00F25831" w:rsidRDefault="008C13DA" w:rsidP="008C13DA">
            <w:pPr>
              <w:tabs>
                <w:tab w:val="decimal" w:pos="51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F2583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>กำไรต่อหุ้นขั้นพื้นฐาน</w:t>
            </w:r>
            <w:r w:rsidRPr="00F25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A2273B9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36BE460B" w14:textId="77777777" w:rsidR="008C13DA" w:rsidRPr="00F25831" w:rsidRDefault="008C13DA" w:rsidP="008C13D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C91D290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0.04</w:t>
            </w:r>
          </w:p>
        </w:tc>
        <w:tc>
          <w:tcPr>
            <w:tcW w:w="180" w:type="dxa"/>
          </w:tcPr>
          <w:p w14:paraId="4147AB7D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58AB7B1" w14:textId="77777777" w:rsidR="008C13DA" w:rsidRPr="00F25831" w:rsidRDefault="008C13DA" w:rsidP="008C13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0.04</w:t>
            </w:r>
          </w:p>
        </w:tc>
      </w:tr>
    </w:tbl>
    <w:p w14:paraId="13365A19" w14:textId="77777777" w:rsidR="001618A0" w:rsidRPr="00F25831" w:rsidRDefault="001618A0" w:rsidP="00234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272B2A2E" w14:textId="77777777" w:rsidR="00437A74" w:rsidRPr="00F25831" w:rsidRDefault="00437A74" w:rsidP="00234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3DFDE9EC" w14:textId="77777777" w:rsidR="00437A74" w:rsidRPr="00F25831" w:rsidRDefault="00437A74" w:rsidP="00234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5103D9F3" w14:textId="77777777" w:rsidR="00437A74" w:rsidRPr="00F25831" w:rsidRDefault="00437A74" w:rsidP="00234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1BCD299A" w14:textId="77777777" w:rsidR="00437A74" w:rsidRPr="00F25831" w:rsidRDefault="00437A74" w:rsidP="00234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28C1C91F" w14:textId="77777777" w:rsidR="00603BEB" w:rsidRPr="00F25831" w:rsidRDefault="005177CC" w:rsidP="00652EDE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 w:hint="cs"/>
          <w:sz w:val="30"/>
          <w:szCs w:val="30"/>
          <w:cs/>
        </w:rPr>
        <w:lastRenderedPageBreak/>
        <w:t>น</w:t>
      </w:r>
      <w:r w:rsidR="00603BEB" w:rsidRPr="00F25831">
        <w:rPr>
          <w:rFonts w:ascii="Angsana New" w:hAnsi="Angsana New"/>
          <w:sz w:val="30"/>
          <w:szCs w:val="30"/>
          <w:cs/>
        </w:rPr>
        <w:t>โยบายการบัญชีที่สำคัญ</w:t>
      </w:r>
    </w:p>
    <w:p w14:paraId="2D4D6B60" w14:textId="77777777" w:rsidR="00603BEB" w:rsidRPr="00F25831" w:rsidRDefault="00603BEB" w:rsidP="00603BEB">
      <w:pPr>
        <w:rPr>
          <w:rFonts w:ascii="Angsana New" w:hAnsi="Angsana New"/>
          <w:sz w:val="30"/>
          <w:szCs w:val="30"/>
          <w:lang w:val="x-none" w:eastAsia="x-none"/>
        </w:rPr>
      </w:pPr>
    </w:p>
    <w:p w14:paraId="0E1D15CC" w14:textId="77777777" w:rsidR="00603BEB" w:rsidRPr="00F25831" w:rsidRDefault="00603BEB" w:rsidP="00AE3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lang w:val="x-none" w:eastAsia="x-none"/>
        </w:rPr>
      </w:pPr>
      <w:r w:rsidRPr="00F25831">
        <w:rPr>
          <w:rFonts w:ascii="Angsana New" w:hAnsi="Angsana New"/>
          <w:sz w:val="30"/>
          <w:szCs w:val="30"/>
          <w:lang w:val="x-none" w:eastAsia="x-none"/>
        </w:rPr>
        <w:tab/>
      </w:r>
      <w:r w:rsidRPr="00F25831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0CD9F75F" w14:textId="77777777" w:rsidR="00603BEB" w:rsidRPr="00F25831" w:rsidRDefault="00603BEB" w:rsidP="00F33742">
      <w:pPr>
        <w:pStyle w:val="BodyText2"/>
        <w:tabs>
          <w:tab w:val="left" w:pos="540"/>
        </w:tabs>
        <w:ind w:right="63"/>
        <w:rPr>
          <w:b/>
          <w:bCs/>
          <w:i/>
          <w:iCs/>
          <w:cs/>
        </w:rPr>
      </w:pPr>
    </w:p>
    <w:p w14:paraId="20F3BD32" w14:textId="77777777" w:rsidR="00603BEB" w:rsidRPr="00F25831" w:rsidRDefault="00603BEB" w:rsidP="00235E33">
      <w:pPr>
        <w:pStyle w:val="Heading8"/>
        <w:numPr>
          <w:ilvl w:val="0"/>
          <w:numId w:val="29"/>
        </w:numPr>
        <w:ind w:left="540" w:right="63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1ADFE28" w14:textId="77777777" w:rsidR="00AE375C" w:rsidRPr="00F25831" w:rsidRDefault="00AE375C" w:rsidP="00AE375C">
      <w:pPr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p w14:paraId="4AFC19F3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F25831">
        <w:rPr>
          <w:rFonts w:ascii="Angsana New" w:hAnsi="Angsana New"/>
          <w:sz w:val="30"/>
          <w:szCs w:val="30"/>
          <w:cs/>
        </w:rPr>
        <w:t xml:space="preserve">เงินของบริษัท และบริษัทย่อย (รวมกันเรียกว่า </w:t>
      </w:r>
      <w:r w:rsidRPr="00F25831">
        <w:rPr>
          <w:rFonts w:ascii="Angsana New" w:hAnsi="Angsana New"/>
          <w:sz w:val="30"/>
          <w:szCs w:val="30"/>
        </w:rPr>
        <w:t>“</w:t>
      </w:r>
      <w:r w:rsidRPr="00F25831">
        <w:rPr>
          <w:rFonts w:ascii="Angsana New" w:hAnsi="Angsana New"/>
          <w:sz w:val="30"/>
          <w:szCs w:val="30"/>
          <w:cs/>
        </w:rPr>
        <w:t>กลุ่มบริษัท</w:t>
      </w:r>
      <w:r w:rsidRPr="00F25831">
        <w:rPr>
          <w:rFonts w:ascii="Angsana New" w:hAnsi="Angsana New"/>
          <w:sz w:val="30"/>
          <w:szCs w:val="30"/>
        </w:rPr>
        <w:t>”</w:t>
      </w:r>
      <w:r w:rsidRPr="00F25831">
        <w:rPr>
          <w:rFonts w:ascii="Angsana New" w:hAnsi="Angsana New"/>
          <w:sz w:val="30"/>
          <w:szCs w:val="30"/>
          <w:cs/>
        </w:rPr>
        <w:t>)</w:t>
      </w:r>
    </w:p>
    <w:p w14:paraId="447C5BD0" w14:textId="77777777" w:rsidR="00603BEB" w:rsidRPr="00F25831" w:rsidRDefault="00603BEB" w:rsidP="00F33742">
      <w:pPr>
        <w:pStyle w:val="BodyText2"/>
        <w:ind w:left="540" w:right="47"/>
        <w:jc w:val="thaiDistribute"/>
        <w:rPr>
          <w:i/>
          <w:iCs/>
          <w:cs/>
        </w:rPr>
      </w:pPr>
    </w:p>
    <w:p w14:paraId="71DB20E9" w14:textId="77777777" w:rsidR="00603BEB" w:rsidRPr="00F25831" w:rsidRDefault="00603BEB" w:rsidP="00F33742">
      <w:pPr>
        <w:pStyle w:val="BodyText2"/>
        <w:ind w:left="540" w:right="47"/>
        <w:jc w:val="thaiDistribute"/>
        <w:rPr>
          <w:i/>
          <w:iCs/>
          <w:cs/>
        </w:rPr>
      </w:pPr>
      <w:r w:rsidRPr="00F25831">
        <w:rPr>
          <w:i/>
          <w:iCs/>
          <w:cs/>
        </w:rPr>
        <w:t>การรวมธุรกิจ</w:t>
      </w:r>
    </w:p>
    <w:p w14:paraId="7E8A8F7D" w14:textId="77777777" w:rsidR="00F33742" w:rsidRPr="00F25831" w:rsidRDefault="00F33742" w:rsidP="00F33742">
      <w:pPr>
        <w:pStyle w:val="BodyText2"/>
        <w:ind w:left="540" w:right="47"/>
        <w:jc w:val="thaiDistribute"/>
        <w:rPr>
          <w:i/>
          <w:iCs/>
          <w:cs/>
        </w:rPr>
      </w:pPr>
    </w:p>
    <w:p w14:paraId="24AFB090" w14:textId="77777777" w:rsidR="00603BEB" w:rsidRPr="00F25831" w:rsidRDefault="00603BEB" w:rsidP="00F33742">
      <w:pPr>
        <w:pStyle w:val="BodyText2"/>
        <w:tabs>
          <w:tab w:val="left" w:pos="540"/>
        </w:tabs>
        <w:ind w:left="540"/>
        <w:jc w:val="thaiDistribute"/>
        <w:rPr>
          <w:cs/>
        </w:rPr>
      </w:pPr>
      <w:r w:rsidRPr="00F25831">
        <w:rPr>
          <w:cs/>
        </w:rPr>
        <w:t>กลุ่มบริษัทบันทึกบัญชีสำหรับการรวมธุรกิจตามวิธีซื้อ เมื่อการควบคุม</w:t>
      </w:r>
      <w:r w:rsidR="004D6B97" w:rsidRPr="00F25831">
        <w:rPr>
          <w:rFonts w:hint="cs"/>
          <w:cs/>
        </w:rPr>
        <w:t xml:space="preserve"> (ตามที่กล่าวไว้ในส่วนของบริษัทย่อย) </w:t>
      </w:r>
      <w:r w:rsidRPr="00F25831">
        <w:rPr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3154B6C" w14:textId="77777777" w:rsidR="004D6B97" w:rsidRPr="00F25831" w:rsidRDefault="004D6B97" w:rsidP="00F33742">
      <w:pPr>
        <w:pStyle w:val="BodyText2"/>
        <w:tabs>
          <w:tab w:val="left" w:pos="540"/>
        </w:tabs>
        <w:ind w:left="540"/>
        <w:jc w:val="thaiDistribute"/>
        <w:rPr>
          <w:cs/>
        </w:rPr>
      </w:pPr>
    </w:p>
    <w:p w14:paraId="62FB302B" w14:textId="77777777" w:rsidR="00603BEB" w:rsidRPr="00F25831" w:rsidRDefault="00603BEB" w:rsidP="00F3374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5973DBD5" w14:textId="77777777" w:rsidR="00603BEB" w:rsidRPr="00F25831" w:rsidRDefault="00603BEB" w:rsidP="00F3374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CC54EAC" w14:textId="77777777" w:rsidR="00603BEB" w:rsidRPr="00F25831" w:rsidRDefault="00603BEB" w:rsidP="00F3374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0B6511" w:rsidRPr="00F25831">
        <w:rPr>
          <w:rFonts w:ascii="Angsana New" w:hAnsi="Angsana New" w:hint="cs"/>
          <w:sz w:val="30"/>
          <w:szCs w:val="30"/>
          <w:cs/>
        </w:rPr>
        <w:t xml:space="preserve"> กำไรจากการซื้อ</w:t>
      </w:r>
      <w:r w:rsidR="00EA26EC" w:rsidRPr="00F25831">
        <w:rPr>
          <w:rFonts w:ascii="Angsana New" w:hAnsi="Angsana New" w:hint="cs"/>
          <w:sz w:val="30"/>
          <w:szCs w:val="30"/>
          <w:cs/>
        </w:rPr>
        <w:t>ในราคาต่ำกว่ามูลค่ายุติธรรม</w:t>
      </w:r>
      <w:r w:rsidR="000B6511" w:rsidRPr="00F25831">
        <w:rPr>
          <w:rFonts w:ascii="Angsana New" w:hAnsi="Angsana New" w:hint="cs"/>
          <w:sz w:val="30"/>
          <w:szCs w:val="30"/>
          <w:cs/>
        </w:rPr>
        <w:t>บันทึกในกำไรหรือขาดทุนทันที</w:t>
      </w:r>
    </w:p>
    <w:p w14:paraId="48680396" w14:textId="77777777" w:rsidR="00603BEB" w:rsidRPr="00F25831" w:rsidRDefault="00603BEB" w:rsidP="00F3374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5E68EF" w14:textId="77777777" w:rsidR="00603BEB" w:rsidRPr="00F25831" w:rsidRDefault="00603BEB" w:rsidP="00F3374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</w:t>
      </w:r>
      <w:r w:rsidR="002A67CE" w:rsidRPr="00F25831">
        <w:rPr>
          <w:rFonts w:ascii="Angsana New" w:hAnsi="Angsana New" w:hint="cs"/>
          <w:sz w:val="30"/>
          <w:szCs w:val="30"/>
          <w:cs/>
        </w:rPr>
        <w:t xml:space="preserve">   </w:t>
      </w:r>
      <w:r w:rsidRPr="00F25831">
        <w:rPr>
          <w:rFonts w:ascii="Angsana New" w:hAnsi="Angsana New"/>
          <w:sz w:val="30"/>
          <w:szCs w:val="30"/>
          <w:cs/>
        </w:rPr>
        <w:t xml:space="preserve">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ไปหักจากสิ่งตอบแทนที่โอนให้และรับรู้เป็นค่าใช้จ่ายอื่น </w:t>
      </w:r>
    </w:p>
    <w:p w14:paraId="15EC71B1" w14:textId="77777777" w:rsidR="00603BEB" w:rsidRPr="00F25831" w:rsidRDefault="00603BEB" w:rsidP="00F3374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D2571D" w14:textId="77777777" w:rsidR="00603BEB" w:rsidRPr="00F25831" w:rsidRDefault="00603BEB" w:rsidP="00B14C64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264B5C5" w14:textId="77777777" w:rsidR="00603BEB" w:rsidRPr="00F25831" w:rsidRDefault="00603BEB" w:rsidP="004D6B9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lastRenderedPageBreak/>
        <w:t>ต้นทุนที่เกี่ยวข้องกับการซื้อของ</w:t>
      </w:r>
      <w:r w:rsidR="00F33742" w:rsidRPr="00F25831">
        <w:rPr>
          <w:rFonts w:ascii="Angsana New" w:hAnsi="Angsana New"/>
          <w:sz w:val="30"/>
          <w:szCs w:val="30"/>
          <w:cs/>
        </w:rPr>
        <w:t>กลุ่มบริษัท</w:t>
      </w:r>
      <w:r w:rsidRPr="00F25831">
        <w:rPr>
          <w:rFonts w:ascii="Angsana New" w:hAnsi="Angsana New"/>
          <w:sz w:val="30"/>
          <w:szCs w:val="30"/>
          <w:cs/>
        </w:rPr>
        <w:t>ที่เกิดขึ้นซึ่งเป็นผลมาจากการรว</w:t>
      </w:r>
      <w:r w:rsidR="004D6B97" w:rsidRPr="00F25831">
        <w:rPr>
          <w:rFonts w:ascii="Angsana New" w:hAnsi="Angsana New"/>
          <w:sz w:val="30"/>
          <w:szCs w:val="30"/>
          <w:cs/>
        </w:rPr>
        <w:t>มธุรกิจ เช่น ค่าที่ปรึกษากฎหมา</w:t>
      </w:r>
      <w:r w:rsidR="004D6B97" w:rsidRPr="00F25831">
        <w:rPr>
          <w:rFonts w:ascii="Angsana New" w:hAnsi="Angsana New" w:hint="cs"/>
          <w:sz w:val="30"/>
          <w:szCs w:val="30"/>
          <w:cs/>
        </w:rPr>
        <w:t>ย</w:t>
      </w:r>
      <w:r w:rsidRPr="00F25831">
        <w:rPr>
          <w:rFonts w:ascii="Angsana New" w:hAnsi="Angsana New"/>
          <w:sz w:val="30"/>
          <w:szCs w:val="30"/>
          <w:cs/>
        </w:rPr>
        <w:t>ค่าธรรมเนียมวิชาชีพและค่าที่ปรึกษาอื่นๆ ถือเป็นค่าใช้จ่ายเมื่อเกิดขึ้น</w:t>
      </w:r>
    </w:p>
    <w:p w14:paraId="4C9E3649" w14:textId="77777777" w:rsidR="00603BEB" w:rsidRPr="00F25831" w:rsidRDefault="00603BEB" w:rsidP="00F3374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9561B0" w14:textId="77777777" w:rsidR="00603BEB" w:rsidRPr="00F25831" w:rsidRDefault="00603BEB" w:rsidP="00F3374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39D18E9B" w14:textId="77777777" w:rsidR="00603BEB" w:rsidRPr="00F25831" w:rsidRDefault="00603BEB" w:rsidP="00F33742">
      <w:pPr>
        <w:pStyle w:val="BodyText2"/>
        <w:ind w:left="540" w:right="47"/>
        <w:jc w:val="thaiDistribute"/>
        <w:rPr>
          <w:i/>
          <w:iCs/>
          <w:cs/>
        </w:rPr>
      </w:pPr>
    </w:p>
    <w:p w14:paraId="375898EA" w14:textId="77777777" w:rsidR="00940E17" w:rsidRPr="00F25831" w:rsidRDefault="00940E17" w:rsidP="00940E17">
      <w:pPr>
        <w:pStyle w:val="BodyText2"/>
        <w:spacing w:line="240" w:lineRule="atLeast"/>
        <w:ind w:left="540" w:right="47"/>
        <w:jc w:val="thaiDistribute"/>
        <w:rPr>
          <w:i/>
          <w:iCs/>
          <w:cs/>
        </w:rPr>
      </w:pPr>
      <w:r w:rsidRPr="00F25831">
        <w:rPr>
          <w:rFonts w:hint="cs"/>
          <w:i/>
          <w:iCs/>
          <w:cs/>
        </w:rPr>
        <w:t xml:space="preserve">การรวมธุรกิจภายใต้การควบคุมเดียวกัน </w:t>
      </w:r>
    </w:p>
    <w:p w14:paraId="5CEF2338" w14:textId="77777777" w:rsidR="00940E17" w:rsidRPr="00F25831" w:rsidRDefault="00940E17" w:rsidP="00940E17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cs/>
        </w:rPr>
      </w:pPr>
    </w:p>
    <w:p w14:paraId="5D270FDB" w14:textId="77777777" w:rsidR="00940E17" w:rsidRPr="00F25831" w:rsidRDefault="00940E17" w:rsidP="00940E17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cs/>
        </w:rPr>
      </w:pPr>
      <w:r w:rsidRPr="00F25831">
        <w:rPr>
          <w:rFonts w:hint="cs"/>
          <w:cs/>
        </w:rPr>
        <w:t>การรวมธุรกิจซึ่งเกิดจากการโอนส่วนได้เสียในกิจการภายใต้การควบคุมของผู้ถือหุ้นซึ่งควบคุมกลุ่มบริษัท ถือเป็นการเข้าครอบครองเสมือนว่าได้เกิดขึ้นตั้งแต่วันต้นงวดของปีเปรียบเทียบก่อนหน้าสุดหรือ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วันที่มีการรวมธุรกิจภายใต้การควบคุมเดียวกันแล้วแต่วันใดจะหลังกว่า เพื่อปรับปรุงงบการเงินเปรียบเทียบ สินทรัพย์และหนี้สินที่ได้มาจะถูกรับรู้ด้วยมูลค่าตามบัญชี</w:t>
      </w:r>
      <w:r w:rsidR="00276ED0" w:rsidRPr="00F25831">
        <w:rPr>
          <w:rFonts w:hint="cs"/>
          <w:cs/>
        </w:rPr>
        <w:t>ของกิจการที่นำมารวมในงบการเงินของกลุ่มกิจการก่อนการรวมธุรกิจ</w:t>
      </w:r>
      <w:r w:rsidRPr="00F25831">
        <w:rPr>
          <w:rFonts w:hint="cs"/>
          <w:cs/>
        </w:rPr>
        <w:t>ภายใต้การควบคุม</w:t>
      </w:r>
      <w:r w:rsidR="00276ED0" w:rsidRPr="00F25831">
        <w:rPr>
          <w:rFonts w:hint="cs"/>
          <w:cs/>
        </w:rPr>
        <w:t xml:space="preserve">เดียวกัน </w:t>
      </w:r>
      <w:r w:rsidRPr="00F25831">
        <w:rPr>
          <w:rFonts w:hint="cs"/>
          <w:cs/>
        </w:rPr>
        <w:t>ส่วนประกอบอื่นของส่วนของเจ้าของที่ได้มาจากการรวมธุรกิจถือเป็นส่วนหนึ่งของทุนของกลุ่มบริษัท เงินสดจ่ายในการรวมธุรกิจรับรู้โดยตรงในส่วนของเจ้าของ</w:t>
      </w:r>
    </w:p>
    <w:p w14:paraId="3E982FB5" w14:textId="77777777" w:rsidR="005D58DA" w:rsidRPr="00F25831" w:rsidRDefault="005D58DA" w:rsidP="00940E17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cs/>
        </w:rPr>
      </w:pPr>
    </w:p>
    <w:p w14:paraId="6F6B02DA" w14:textId="77777777" w:rsidR="00603BEB" w:rsidRPr="00F25831" w:rsidRDefault="00603BEB" w:rsidP="00F33742">
      <w:pPr>
        <w:pStyle w:val="BodyText2"/>
        <w:ind w:left="540" w:right="47"/>
        <w:rPr>
          <w:i/>
          <w:iCs/>
          <w:cs/>
        </w:rPr>
      </w:pPr>
      <w:r w:rsidRPr="00F25831">
        <w:rPr>
          <w:i/>
          <w:iCs/>
          <w:cs/>
        </w:rPr>
        <w:t>บริษัทย่อย</w:t>
      </w:r>
    </w:p>
    <w:p w14:paraId="775945B3" w14:textId="77777777" w:rsidR="00603BEB" w:rsidRPr="00F25831" w:rsidRDefault="00603BEB" w:rsidP="00F33742">
      <w:pPr>
        <w:pStyle w:val="BodyText2"/>
        <w:tabs>
          <w:tab w:val="left" w:pos="540"/>
        </w:tabs>
        <w:ind w:left="540" w:right="47"/>
        <w:rPr>
          <w:cs/>
        </w:rPr>
      </w:pPr>
    </w:p>
    <w:p w14:paraId="36D3E26F" w14:textId="77777777" w:rsidR="00603BEB" w:rsidRPr="00F25831" w:rsidRDefault="00603BEB" w:rsidP="00F33742">
      <w:pPr>
        <w:pStyle w:val="BodyText2"/>
        <w:tabs>
          <w:tab w:val="left" w:pos="540"/>
        </w:tabs>
        <w:ind w:left="540" w:right="47"/>
        <w:jc w:val="thaiDistribute"/>
        <w:rPr>
          <w:cs/>
        </w:rPr>
      </w:pPr>
      <w:r w:rsidRPr="00F25831">
        <w:rPr>
          <w:cs/>
        </w:rPr>
        <w:t>บริษัทย่อยเป็นกิจการที่อยู</w:t>
      </w:r>
      <w:r w:rsidR="00F33742" w:rsidRPr="00F25831">
        <w:rPr>
          <w:cs/>
        </w:rPr>
        <w:t xml:space="preserve">่ภายใต้การควบคุมของกลุ่มบริษัท </w:t>
      </w:r>
      <w:r w:rsidRPr="00F25831">
        <w:rPr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</w:t>
      </w:r>
      <w:r w:rsidR="00F33742" w:rsidRPr="00F25831">
        <w:rPr>
          <w:cs/>
        </w:rPr>
        <w:t>ุ่มบริษัท</w:t>
      </w:r>
      <w:r w:rsidRPr="00F25831">
        <w:rPr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79A28048" w14:textId="77777777" w:rsidR="00603BEB" w:rsidRPr="00F25831" w:rsidRDefault="00603BEB" w:rsidP="00F33742">
      <w:pPr>
        <w:pStyle w:val="BodyText2"/>
        <w:tabs>
          <w:tab w:val="left" w:pos="540"/>
        </w:tabs>
        <w:ind w:left="540" w:right="47"/>
        <w:rPr>
          <w:cs/>
        </w:rPr>
      </w:pPr>
    </w:p>
    <w:p w14:paraId="6A2040B1" w14:textId="77777777" w:rsidR="00603BEB" w:rsidRPr="00F25831" w:rsidRDefault="00603BEB" w:rsidP="00F33742">
      <w:pPr>
        <w:pStyle w:val="BodyText2"/>
        <w:tabs>
          <w:tab w:val="left" w:pos="540"/>
        </w:tabs>
        <w:ind w:left="540" w:right="47"/>
        <w:jc w:val="thaiDistribute"/>
        <w:rPr>
          <w:b/>
          <w:bCs/>
          <w:color w:val="0000FF"/>
          <w:cs/>
        </w:rPr>
      </w:pPr>
      <w:r w:rsidRPr="00F25831">
        <w:rPr>
          <w:i/>
          <w:iCs/>
          <w:cs/>
        </w:rPr>
        <w:t>ส่วนได้เสียที่ไม่มีอำนาจควบคุม</w:t>
      </w:r>
    </w:p>
    <w:p w14:paraId="725EADED" w14:textId="77777777" w:rsidR="00603BEB" w:rsidRPr="00F25831" w:rsidRDefault="00603BEB" w:rsidP="00F33742">
      <w:pPr>
        <w:pStyle w:val="BodyText2"/>
        <w:tabs>
          <w:tab w:val="left" w:pos="540"/>
        </w:tabs>
        <w:ind w:left="540" w:right="47"/>
        <w:jc w:val="thaiDistribute"/>
        <w:rPr>
          <w:cs/>
        </w:rPr>
      </w:pPr>
    </w:p>
    <w:p w14:paraId="35433EF4" w14:textId="77777777" w:rsidR="00603BEB" w:rsidRPr="00F25831" w:rsidRDefault="00603BEB" w:rsidP="00F3374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FD2F92B" w14:textId="77777777" w:rsidR="00603BEB" w:rsidRPr="00F25831" w:rsidRDefault="00603BEB" w:rsidP="00F3374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BADE15B" w14:textId="77777777" w:rsidR="00603BEB" w:rsidRPr="00F25831" w:rsidRDefault="00603BEB" w:rsidP="00F33742">
      <w:pPr>
        <w:pStyle w:val="BodyText2"/>
        <w:tabs>
          <w:tab w:val="left" w:pos="540"/>
        </w:tabs>
        <w:ind w:left="540" w:right="47"/>
        <w:jc w:val="thaiDistribute"/>
        <w:rPr>
          <w:cs/>
        </w:rPr>
      </w:pPr>
      <w:r w:rsidRPr="00F25831">
        <w:rPr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28AB27EB" w14:textId="77777777" w:rsidR="00994DCC" w:rsidRPr="00F25831" w:rsidRDefault="00994DCC" w:rsidP="00F33742">
      <w:pPr>
        <w:pStyle w:val="BodyText2"/>
        <w:tabs>
          <w:tab w:val="left" w:pos="540"/>
        </w:tabs>
        <w:ind w:left="540" w:right="47"/>
        <w:jc w:val="thaiDistribute"/>
        <w:rPr>
          <w:cs/>
        </w:rPr>
      </w:pPr>
    </w:p>
    <w:p w14:paraId="49271D44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lastRenderedPageBreak/>
        <w:t>การสูญเสียการควบคุม</w:t>
      </w:r>
    </w:p>
    <w:p w14:paraId="7C9A8AB2" w14:textId="77777777" w:rsidR="00603BEB" w:rsidRPr="00F25831" w:rsidRDefault="00603BEB" w:rsidP="00F33742">
      <w:pPr>
        <w:pStyle w:val="BodyText2"/>
        <w:ind w:left="540" w:right="47"/>
        <w:jc w:val="thaiDistribute"/>
        <w:rPr>
          <w:i/>
          <w:iCs/>
          <w:cs/>
        </w:rPr>
      </w:pPr>
    </w:p>
    <w:p w14:paraId="4FC7DC6E" w14:textId="77777777" w:rsidR="00603BEB" w:rsidRPr="00F25831" w:rsidRDefault="00603BEB" w:rsidP="00F33742">
      <w:pPr>
        <w:pStyle w:val="BodyText2"/>
        <w:tabs>
          <w:tab w:val="left" w:pos="540"/>
        </w:tabs>
        <w:ind w:left="540" w:right="47"/>
        <w:jc w:val="thaiDistribute"/>
        <w:rPr>
          <w:cs/>
        </w:rPr>
      </w:pPr>
      <w:r w:rsidRPr="00F25831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</w:t>
      </w:r>
      <w:r w:rsidR="00F33742" w:rsidRPr="00F25831">
        <w:rPr>
          <w:cs/>
        </w:rPr>
        <w:t>รับรู้ในกำไรหรือขาดทุน</w:t>
      </w:r>
      <w:r w:rsidRPr="00F25831">
        <w:rPr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16034EA" w14:textId="77777777" w:rsidR="00603BEB" w:rsidRPr="00F25831" w:rsidRDefault="00603BEB" w:rsidP="00F33742">
      <w:pPr>
        <w:pStyle w:val="BodyText2"/>
        <w:tabs>
          <w:tab w:val="left" w:pos="540"/>
        </w:tabs>
        <w:ind w:left="540" w:right="47"/>
        <w:rPr>
          <w:cs/>
        </w:rPr>
      </w:pPr>
    </w:p>
    <w:p w14:paraId="22DABD64" w14:textId="77777777" w:rsidR="00603BEB" w:rsidRPr="00F25831" w:rsidRDefault="00603BEB" w:rsidP="00F33742">
      <w:pPr>
        <w:pStyle w:val="BodyText2"/>
        <w:tabs>
          <w:tab w:val="left" w:pos="540"/>
        </w:tabs>
        <w:ind w:left="540"/>
        <w:rPr>
          <w:i/>
          <w:iCs/>
          <w:cs/>
        </w:rPr>
      </w:pPr>
      <w:r w:rsidRPr="00F25831">
        <w:rPr>
          <w:rFonts w:eastAsia="EucrosiaUPCBold"/>
          <w:i/>
          <w:iCs/>
          <w:cs/>
        </w:rPr>
        <w:t>การตัดรายการในงบการเงินรวม</w:t>
      </w:r>
    </w:p>
    <w:p w14:paraId="3CA06AA3" w14:textId="77777777" w:rsidR="00603BEB" w:rsidRPr="00F25831" w:rsidRDefault="00603BEB" w:rsidP="00F33742">
      <w:pPr>
        <w:pStyle w:val="BodyText2"/>
        <w:tabs>
          <w:tab w:val="left" w:pos="540"/>
        </w:tabs>
        <w:ind w:left="540" w:right="47"/>
        <w:rPr>
          <w:b/>
          <w:bCs/>
          <w:i/>
          <w:iCs/>
          <w:cs/>
        </w:rPr>
      </w:pPr>
    </w:p>
    <w:p w14:paraId="7127C9BA" w14:textId="77777777" w:rsidR="00603BEB" w:rsidRPr="00F25831" w:rsidRDefault="00603BEB" w:rsidP="00F33742">
      <w:pPr>
        <w:pStyle w:val="BodyText2"/>
        <w:tabs>
          <w:tab w:val="left" w:pos="540"/>
        </w:tabs>
        <w:ind w:left="540" w:right="47"/>
        <w:jc w:val="thaiDistribute"/>
        <w:rPr>
          <w:cs/>
        </w:rPr>
      </w:pPr>
      <w:r w:rsidRPr="00F25831">
        <w:rPr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</w:t>
      </w:r>
      <w:r w:rsidR="00F33742" w:rsidRPr="00F25831">
        <w:rPr>
          <w:cs/>
        </w:rPr>
        <w:t xml:space="preserve">ารในการจัดทำงบการเงินรวม </w:t>
      </w:r>
    </w:p>
    <w:p w14:paraId="1E72CE99" w14:textId="77777777" w:rsidR="00994DCC" w:rsidRPr="00F25831" w:rsidRDefault="00994DCC" w:rsidP="00F33742">
      <w:pPr>
        <w:pStyle w:val="BodyText2"/>
        <w:tabs>
          <w:tab w:val="left" w:pos="540"/>
        </w:tabs>
        <w:rPr>
          <w:cs/>
        </w:rPr>
      </w:pPr>
    </w:p>
    <w:p w14:paraId="356C77F5" w14:textId="77777777" w:rsidR="00603BEB" w:rsidRPr="00F25831" w:rsidRDefault="00603BEB" w:rsidP="00235E33">
      <w:pPr>
        <w:pStyle w:val="Heading8"/>
        <w:numPr>
          <w:ilvl w:val="0"/>
          <w:numId w:val="29"/>
        </w:numPr>
        <w:ind w:left="540" w:right="0" w:hanging="540"/>
        <w:jc w:val="both"/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1D42CA92" w14:textId="77777777" w:rsidR="00F33742" w:rsidRPr="00F25831" w:rsidRDefault="00F33742" w:rsidP="00F33742">
      <w:pPr>
        <w:rPr>
          <w:rFonts w:ascii="Angsana New" w:hAnsi="Angsana New"/>
          <w:sz w:val="24"/>
          <w:szCs w:val="24"/>
          <w:cs/>
          <w:lang w:val="th-TH" w:eastAsia="x-none"/>
        </w:rPr>
      </w:pPr>
    </w:p>
    <w:p w14:paraId="26621157" w14:textId="77777777" w:rsidR="00603BEB" w:rsidRPr="00F25831" w:rsidRDefault="00603BEB" w:rsidP="00F33742">
      <w:pPr>
        <w:pStyle w:val="BodyText2"/>
        <w:tabs>
          <w:tab w:val="left" w:pos="540"/>
        </w:tabs>
        <w:ind w:left="540" w:right="43"/>
        <w:rPr>
          <w:i/>
          <w:iCs/>
          <w:cs/>
        </w:rPr>
      </w:pPr>
      <w:r w:rsidRPr="00F25831">
        <w:rPr>
          <w:i/>
          <w:iCs/>
          <w:cs/>
        </w:rPr>
        <w:t>รายการบัญชีที่เป็นเงินตราต่างประเทศ</w:t>
      </w:r>
    </w:p>
    <w:p w14:paraId="1B400954" w14:textId="77777777" w:rsidR="00603BEB" w:rsidRPr="00F25831" w:rsidRDefault="00603BEB" w:rsidP="00F33742">
      <w:pPr>
        <w:pStyle w:val="BodyText2"/>
        <w:tabs>
          <w:tab w:val="left" w:pos="540"/>
        </w:tabs>
        <w:ind w:left="540"/>
        <w:rPr>
          <w:b/>
          <w:bCs/>
          <w:strike/>
          <w:sz w:val="24"/>
          <w:szCs w:val="24"/>
          <w:cs/>
        </w:rPr>
      </w:pPr>
    </w:p>
    <w:p w14:paraId="02B2A360" w14:textId="77777777" w:rsidR="00603BEB" w:rsidRPr="00F25831" w:rsidRDefault="00603BEB" w:rsidP="00F33742">
      <w:pPr>
        <w:pStyle w:val="BodyText2"/>
        <w:tabs>
          <w:tab w:val="left" w:pos="540"/>
        </w:tabs>
        <w:ind w:left="540" w:right="43"/>
        <w:jc w:val="thaiDistribute"/>
        <w:rPr>
          <w:cs/>
        </w:rPr>
      </w:pPr>
      <w:r w:rsidRPr="00F25831">
        <w:rPr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1A3254C5" w14:textId="77777777" w:rsidR="00437A74" w:rsidRPr="00F25831" w:rsidRDefault="00437A74" w:rsidP="00F33742">
      <w:pPr>
        <w:pStyle w:val="BodyText2"/>
        <w:tabs>
          <w:tab w:val="left" w:pos="540"/>
        </w:tabs>
        <w:ind w:left="540" w:right="43"/>
        <w:jc w:val="thaiDistribute"/>
        <w:rPr>
          <w:cs/>
        </w:rPr>
      </w:pPr>
    </w:p>
    <w:p w14:paraId="17EADA92" w14:textId="77777777" w:rsidR="00603BEB" w:rsidRPr="00F25831" w:rsidRDefault="00603BEB" w:rsidP="00F33742">
      <w:pPr>
        <w:pStyle w:val="BodyText2"/>
        <w:tabs>
          <w:tab w:val="left" w:pos="540"/>
        </w:tabs>
        <w:ind w:left="540" w:right="43"/>
        <w:jc w:val="thaiDistribute"/>
        <w:rPr>
          <w:cs/>
        </w:rPr>
      </w:pPr>
      <w:r w:rsidRPr="00F25831">
        <w:rPr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27CFC4B8" w14:textId="77777777" w:rsidR="00603BEB" w:rsidRPr="00F25831" w:rsidRDefault="00603BEB" w:rsidP="00F33742">
      <w:pPr>
        <w:pStyle w:val="BodyText2"/>
        <w:tabs>
          <w:tab w:val="left" w:pos="540"/>
        </w:tabs>
        <w:ind w:left="540" w:right="43"/>
        <w:rPr>
          <w:cs/>
        </w:rPr>
      </w:pPr>
    </w:p>
    <w:p w14:paraId="68BA8ABA" w14:textId="77777777" w:rsidR="00603BEB" w:rsidRPr="00F25831" w:rsidRDefault="00603BEB" w:rsidP="00F33742">
      <w:pPr>
        <w:pStyle w:val="BodyText2"/>
        <w:tabs>
          <w:tab w:val="left" w:pos="540"/>
        </w:tabs>
        <w:ind w:left="540" w:right="43"/>
        <w:jc w:val="thaiDistribute"/>
        <w:rPr>
          <w:cs/>
        </w:rPr>
      </w:pPr>
      <w:r w:rsidRPr="00F25831">
        <w:rPr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5768F123" w14:textId="77777777" w:rsidR="00603BEB" w:rsidRPr="00F25831" w:rsidRDefault="00603BEB" w:rsidP="00F33742">
      <w:pPr>
        <w:pStyle w:val="BodyText2"/>
        <w:tabs>
          <w:tab w:val="left" w:pos="540"/>
        </w:tabs>
        <w:ind w:left="540" w:right="43"/>
        <w:rPr>
          <w:cs/>
        </w:rPr>
      </w:pPr>
    </w:p>
    <w:p w14:paraId="6FF7B74F" w14:textId="77777777" w:rsidR="00603BEB" w:rsidRPr="00F25831" w:rsidRDefault="00603BEB" w:rsidP="00695087">
      <w:pPr>
        <w:pStyle w:val="BodyText2"/>
        <w:tabs>
          <w:tab w:val="left" w:pos="540"/>
        </w:tabs>
        <w:ind w:left="540" w:right="43"/>
        <w:jc w:val="thaiDistribute"/>
        <w:rPr>
          <w:color w:val="000000"/>
          <w:cs/>
        </w:rPr>
      </w:pPr>
      <w:r w:rsidRPr="00F25831">
        <w:rPr>
          <w:color w:val="000000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</w:p>
    <w:p w14:paraId="0D404B9C" w14:textId="77777777" w:rsidR="00695087" w:rsidRPr="00F25831" w:rsidRDefault="00695087" w:rsidP="00F33742">
      <w:pPr>
        <w:pStyle w:val="BodyText2"/>
        <w:tabs>
          <w:tab w:val="left" w:pos="540"/>
        </w:tabs>
        <w:ind w:left="540" w:right="43"/>
        <w:rPr>
          <w:cs/>
        </w:rPr>
      </w:pPr>
    </w:p>
    <w:p w14:paraId="76A16786" w14:textId="77777777" w:rsidR="00603BEB" w:rsidRPr="00F25831" w:rsidRDefault="00603BEB" w:rsidP="00F33742">
      <w:pPr>
        <w:pStyle w:val="BodyText2"/>
        <w:tabs>
          <w:tab w:val="left" w:pos="540"/>
        </w:tabs>
        <w:ind w:left="540" w:right="43"/>
        <w:rPr>
          <w:i/>
          <w:iCs/>
          <w:cs/>
        </w:rPr>
      </w:pPr>
      <w:r w:rsidRPr="00F25831">
        <w:rPr>
          <w:i/>
          <w:iCs/>
          <w:cs/>
        </w:rPr>
        <w:t>หน่วยงานในต่างประเทศ</w:t>
      </w:r>
    </w:p>
    <w:p w14:paraId="290D874D" w14:textId="77777777" w:rsidR="00603BEB" w:rsidRPr="00F25831" w:rsidRDefault="00603BEB" w:rsidP="00F33742">
      <w:pPr>
        <w:pStyle w:val="BodyText2"/>
        <w:tabs>
          <w:tab w:val="left" w:pos="540"/>
        </w:tabs>
        <w:ind w:left="540" w:right="43"/>
        <w:rPr>
          <w:cs/>
        </w:rPr>
      </w:pPr>
    </w:p>
    <w:p w14:paraId="070C6620" w14:textId="77777777" w:rsidR="00603BEB" w:rsidRPr="00F25831" w:rsidRDefault="00603BEB" w:rsidP="00F33742">
      <w:pPr>
        <w:pStyle w:val="BodyText2"/>
        <w:tabs>
          <w:tab w:val="left" w:pos="540"/>
        </w:tabs>
        <w:ind w:left="540" w:right="43"/>
        <w:jc w:val="thaiDistribute"/>
        <w:rPr>
          <w:cs/>
        </w:rPr>
      </w:pPr>
      <w:r w:rsidRPr="00F25831">
        <w:rPr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</w:p>
    <w:p w14:paraId="01B6823E" w14:textId="77777777" w:rsidR="003C0E3C" w:rsidRPr="00F25831" w:rsidRDefault="003C0E3C" w:rsidP="00695087">
      <w:pPr>
        <w:pStyle w:val="BodyText2"/>
        <w:tabs>
          <w:tab w:val="left" w:pos="540"/>
        </w:tabs>
        <w:ind w:right="43"/>
        <w:rPr>
          <w:cs/>
        </w:rPr>
      </w:pPr>
    </w:p>
    <w:p w14:paraId="51AF22DE" w14:textId="77777777" w:rsidR="00603BEB" w:rsidRPr="00F25831" w:rsidRDefault="00603BEB" w:rsidP="00695087">
      <w:pPr>
        <w:pStyle w:val="BodyText2"/>
        <w:tabs>
          <w:tab w:val="left" w:pos="540"/>
        </w:tabs>
        <w:ind w:left="540" w:right="43"/>
        <w:jc w:val="thaiDistribute"/>
        <w:rPr>
          <w:cs/>
        </w:rPr>
      </w:pPr>
      <w:r w:rsidRPr="00F25831">
        <w:rPr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46D98E25" w14:textId="77777777" w:rsidR="00603BEB" w:rsidRPr="00F25831" w:rsidRDefault="00603BEB" w:rsidP="00F33742">
      <w:pPr>
        <w:pStyle w:val="BodyText2"/>
        <w:ind w:left="540" w:right="43"/>
        <w:jc w:val="thaiDistribute"/>
        <w:rPr>
          <w:cs/>
        </w:rPr>
      </w:pPr>
      <w:r w:rsidRPr="00F25831">
        <w:rPr>
          <w:cs/>
        </w:rPr>
        <w:lastRenderedPageBreak/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232EF6B6" w14:textId="77777777" w:rsidR="00603BEB" w:rsidRPr="00F25831" w:rsidRDefault="00603BEB" w:rsidP="00F33742">
      <w:pPr>
        <w:pStyle w:val="BodyText2"/>
        <w:tabs>
          <w:tab w:val="left" w:pos="540"/>
        </w:tabs>
        <w:ind w:left="540" w:right="47"/>
        <w:rPr>
          <w:cs/>
        </w:rPr>
      </w:pPr>
    </w:p>
    <w:p w14:paraId="5BBB72B7" w14:textId="77777777" w:rsidR="00603BEB" w:rsidRPr="00F25831" w:rsidRDefault="00603BEB" w:rsidP="00F3374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</w:t>
      </w:r>
    </w:p>
    <w:p w14:paraId="412CC513" w14:textId="77777777" w:rsidR="00603BEB" w:rsidRPr="00F25831" w:rsidRDefault="00603BEB" w:rsidP="00F33742">
      <w:pPr>
        <w:pStyle w:val="BodyText2"/>
        <w:tabs>
          <w:tab w:val="left" w:pos="540"/>
        </w:tabs>
        <w:ind w:left="540" w:right="47"/>
        <w:rPr>
          <w:cs/>
        </w:rPr>
      </w:pPr>
    </w:p>
    <w:p w14:paraId="6D9147A3" w14:textId="77777777" w:rsidR="00603BEB" w:rsidRPr="00F25831" w:rsidRDefault="00603BEB" w:rsidP="00F33742">
      <w:pPr>
        <w:pStyle w:val="BodyText2"/>
        <w:tabs>
          <w:tab w:val="left" w:pos="540"/>
        </w:tabs>
        <w:ind w:left="540" w:right="47"/>
        <w:jc w:val="thaiDistribute"/>
        <w:rPr>
          <w:cs/>
        </w:rPr>
      </w:pPr>
      <w:r w:rsidRPr="00F25831">
        <w:rPr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79761AF8" w14:textId="77777777" w:rsidR="00686BE0" w:rsidRPr="00F25831" w:rsidRDefault="00686BE0" w:rsidP="00F33742">
      <w:pPr>
        <w:pStyle w:val="BodyText2"/>
        <w:tabs>
          <w:tab w:val="left" w:pos="540"/>
        </w:tabs>
        <w:ind w:left="540" w:right="47"/>
        <w:jc w:val="thaiDistribute"/>
        <w:rPr>
          <w:cs/>
        </w:rPr>
      </w:pPr>
    </w:p>
    <w:p w14:paraId="42F58585" w14:textId="77777777" w:rsidR="00603BEB" w:rsidRPr="00F25831" w:rsidRDefault="00603BEB" w:rsidP="00235E33">
      <w:pPr>
        <w:pStyle w:val="Heading8"/>
        <w:numPr>
          <w:ilvl w:val="0"/>
          <w:numId w:val="29"/>
        </w:numPr>
        <w:ind w:left="540" w:right="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เครื่องมือทางการเงินที่เป็นตราสารอนุพันธ์ </w:t>
      </w:r>
    </w:p>
    <w:p w14:paraId="601008AB" w14:textId="77777777" w:rsidR="00603BEB" w:rsidRPr="00F25831" w:rsidRDefault="00603BEB" w:rsidP="00F33742">
      <w:pPr>
        <w:pStyle w:val="BodyText2"/>
        <w:tabs>
          <w:tab w:val="left" w:pos="540"/>
        </w:tabs>
        <w:ind w:right="47"/>
        <w:rPr>
          <w:sz w:val="28"/>
          <w:szCs w:val="28"/>
          <w:cs/>
        </w:rPr>
      </w:pPr>
    </w:p>
    <w:p w14:paraId="622981A7" w14:textId="77777777" w:rsidR="00F64EAB" w:rsidRPr="00F25831" w:rsidRDefault="00603BEB" w:rsidP="00F33742">
      <w:pPr>
        <w:pStyle w:val="BodyText2"/>
        <w:tabs>
          <w:tab w:val="left" w:pos="540"/>
        </w:tabs>
        <w:ind w:left="547" w:right="43"/>
        <w:jc w:val="thaiDistribute"/>
        <w:rPr>
          <w:cs/>
        </w:rPr>
      </w:pPr>
      <w:r w:rsidRPr="00F25831">
        <w:rPr>
          <w:cs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อัตราแลกเปลี่ยนเง</w:t>
      </w:r>
      <w:r w:rsidR="00F64EAB" w:rsidRPr="00F25831">
        <w:rPr>
          <w:cs/>
        </w:rPr>
        <w:t>ินตราต่างประเทศ ที่เกิดจากกิจกรรมดำเนินงาน กิจกรรมจัดหาเงิน และกิจกรรมลงทุน</w:t>
      </w:r>
      <w:r w:rsidRPr="00F25831">
        <w:rPr>
          <w:cs/>
        </w:rPr>
        <w:t xml:space="preserve"> เครื่องมือทางการเงินที่เป็นตราสารอนุพันธ์ไม</w:t>
      </w:r>
      <w:r w:rsidR="00F64EAB" w:rsidRPr="00F25831">
        <w:rPr>
          <w:cs/>
        </w:rPr>
        <w:t xml:space="preserve">่ได้มีไว้เพื่อค้า </w:t>
      </w:r>
    </w:p>
    <w:p w14:paraId="6D5FD555" w14:textId="77777777" w:rsidR="00940E17" w:rsidRPr="00F25831" w:rsidRDefault="00940E17" w:rsidP="00F33742">
      <w:pPr>
        <w:pStyle w:val="BodyText2"/>
        <w:tabs>
          <w:tab w:val="left" w:pos="540"/>
        </w:tabs>
        <w:ind w:left="547" w:right="43"/>
        <w:jc w:val="thaiDistribute"/>
        <w:rPr>
          <w:sz w:val="28"/>
          <w:szCs w:val="28"/>
          <w:cs/>
        </w:rPr>
      </w:pPr>
    </w:p>
    <w:p w14:paraId="10880CC7" w14:textId="77777777" w:rsidR="00603BEB" w:rsidRPr="00F25831" w:rsidRDefault="00331C00" w:rsidP="00331C0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  <w:r w:rsidRPr="00F25831">
        <w:rPr>
          <w:rFonts w:ascii="Angsana New" w:hAnsi="Angsana New" w:hint="cs"/>
          <w:sz w:val="30"/>
          <w:szCs w:val="30"/>
          <w:cs/>
          <w:lang w:val="th-TH" w:eastAsia="x-none"/>
        </w:rPr>
        <w:t>เครื่องมือทางการเงินที่เป็นตราสารอนุพันธ์จะถูกบันทึกบัญชีเมื่อเริ่มแรกด้วยมูลค่ายุติธรรม</w:t>
      </w:r>
      <w:r w:rsidRPr="00F25831">
        <w:rPr>
          <w:rFonts w:ascii="Angsana New" w:hAnsi="Angsana New"/>
          <w:sz w:val="30"/>
          <w:szCs w:val="30"/>
          <w:cs/>
          <w:lang w:val="th-TH" w:eastAsia="x-none"/>
        </w:rPr>
        <w:t xml:space="preserve">  </w:t>
      </w:r>
      <w:r w:rsidRPr="00F25831">
        <w:rPr>
          <w:rFonts w:ascii="Angsana New" w:hAnsi="Angsana New" w:hint="cs"/>
          <w:sz w:val="30"/>
          <w:szCs w:val="30"/>
          <w:cs/>
          <w:lang w:val="th-TH" w:eastAsia="x-none"/>
        </w:rPr>
        <w:t>ค่าใช้จ่ายที่เกิดจากการทำรายการดังกล่าวบันทึกในกำไรหรือขาดทุนเมื่อเกิดขึ้น</w:t>
      </w:r>
      <w:r w:rsidRPr="00F25831">
        <w:rPr>
          <w:rFonts w:ascii="Angsana New" w:hAnsi="Angsana New"/>
          <w:sz w:val="30"/>
          <w:szCs w:val="30"/>
          <w:cs/>
          <w:lang w:val="th-TH" w:eastAsia="x-none"/>
        </w:rPr>
        <w:t xml:space="preserve">  </w:t>
      </w:r>
      <w:r w:rsidRPr="00F25831">
        <w:rPr>
          <w:rFonts w:ascii="Angsana New" w:hAnsi="Angsana New" w:hint="cs"/>
          <w:sz w:val="30"/>
          <w:szCs w:val="30"/>
          <w:cs/>
          <w:lang w:val="th-TH" w:eastAsia="x-none"/>
        </w:rPr>
        <w:t>การวัดมูลค่าใหม่ภายหลังการบันทึกครั้งแรกใช้มูลค่ายุติธรรม</w:t>
      </w:r>
      <w:r w:rsidRPr="00F25831">
        <w:rPr>
          <w:rFonts w:ascii="Angsana New" w:hAnsi="Angsana New"/>
          <w:sz w:val="30"/>
          <w:szCs w:val="30"/>
          <w:cs/>
          <w:lang w:val="th-TH" w:eastAsia="x-none"/>
        </w:rPr>
        <w:t xml:space="preserve">   </w:t>
      </w:r>
      <w:r w:rsidRPr="00F25831">
        <w:rPr>
          <w:rFonts w:ascii="Angsana New" w:hAnsi="Angsana New" w:hint="cs"/>
          <w:sz w:val="30"/>
          <w:szCs w:val="30"/>
          <w:cs/>
          <w:lang w:val="th-TH" w:eastAsia="x-none"/>
        </w:rPr>
        <w:t>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4E5EDB2D" w14:textId="77777777" w:rsidR="00331C00" w:rsidRPr="00F25831" w:rsidRDefault="00331C00" w:rsidP="00331C00">
      <w:pPr>
        <w:spacing w:line="240" w:lineRule="auto"/>
        <w:ind w:left="540"/>
        <w:jc w:val="both"/>
        <w:rPr>
          <w:rFonts w:ascii="Angsana New" w:hAnsi="Angsana New"/>
          <w:sz w:val="28"/>
          <w:szCs w:val="28"/>
          <w:cs/>
          <w:lang w:val="th-TH" w:eastAsia="x-none"/>
        </w:rPr>
      </w:pPr>
    </w:p>
    <w:p w14:paraId="280B1F9F" w14:textId="77777777" w:rsidR="00603BEB" w:rsidRPr="00F25831" w:rsidRDefault="00A1255C" w:rsidP="00A1255C">
      <w:pPr>
        <w:pStyle w:val="Heading8"/>
        <w:tabs>
          <w:tab w:val="left" w:pos="540"/>
        </w:tabs>
        <w:ind w:right="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F25831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(ง</w:t>
      </w:r>
      <w:r w:rsidRPr="00F25831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)</w:t>
      </w:r>
      <w:r w:rsidRPr="00F25831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="00603BEB"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4DC8DB2C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2D8CFA9B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</w:rPr>
        <w:tab/>
      </w:r>
      <w:r w:rsidRPr="00F2583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</w:t>
      </w:r>
      <w:r w:rsidRPr="00F25831">
        <w:rPr>
          <w:rFonts w:ascii="Angsana New" w:hAnsi="Angsana New"/>
          <w:sz w:val="30"/>
          <w:szCs w:val="30"/>
          <w:cs/>
          <w:lang w:val="th-TH" w:eastAsia="x-none"/>
        </w:rPr>
        <w:t>เป็นส่วนหนึ่งของกิจกรรมจัดหาเงินในงบ</w:t>
      </w:r>
      <w:r w:rsidRPr="00F25831">
        <w:rPr>
          <w:rFonts w:ascii="Angsana New" w:hAnsi="Angsana New"/>
          <w:sz w:val="30"/>
          <w:szCs w:val="30"/>
          <w:cs/>
        </w:rPr>
        <w:t>กระแสเงินสด</w:t>
      </w:r>
    </w:p>
    <w:p w14:paraId="1476DB10" w14:textId="77777777" w:rsidR="005D58DA" w:rsidRPr="00F25831" w:rsidRDefault="005D58DA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EBEA49E" w14:textId="77777777" w:rsidR="00437A74" w:rsidRPr="00F25831" w:rsidRDefault="00437A74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2BE16E4" w14:textId="77777777" w:rsidR="00603BEB" w:rsidRPr="00F25831" w:rsidRDefault="00603BEB" w:rsidP="00A1255C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31810C56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EC2FB1C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</w:rPr>
        <w:tab/>
      </w:r>
      <w:r w:rsidRPr="00F25831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14:paraId="59284008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82D4B18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</w:rPr>
        <w:tab/>
      </w:r>
      <w:r w:rsidRPr="00F25831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 ลูกหนี้จะถูกตัดจำหน่ายจากบัญชีเมื่อทราบว่าเป็นหนี้สูญ</w:t>
      </w:r>
    </w:p>
    <w:p w14:paraId="7CA6CFE6" w14:textId="77777777" w:rsidR="00AE375C" w:rsidRPr="00F25831" w:rsidRDefault="00AE375C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2682B83F" w14:textId="77777777" w:rsidR="00603BEB" w:rsidRPr="00F25831" w:rsidRDefault="00603BEB" w:rsidP="00A1255C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7FE30EF1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4C12D62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</w:rPr>
        <w:tab/>
      </w:r>
      <w:r w:rsidRPr="00F25831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41F6EFEE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95F4372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</w:rPr>
        <w:tab/>
      </w:r>
      <w:r w:rsidRPr="00F25831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</w:t>
      </w:r>
      <w:r w:rsidR="000327E3" w:rsidRPr="00F25831">
        <w:rPr>
          <w:rFonts w:ascii="Angsana New" w:hAnsi="Angsana New" w:hint="cs"/>
          <w:sz w:val="30"/>
          <w:szCs w:val="30"/>
          <w:cs/>
        </w:rPr>
        <w:t>เฉพาะเจาะจง สำหรับสินค้าที่ซื้อมาเฉพาะสำหรับลูกค้ารายใดรายหนึ่ง และโดยวิธีเข้าก่อนออก</w:t>
      </w:r>
      <w:r w:rsidRPr="00F25831">
        <w:rPr>
          <w:rFonts w:ascii="Angsana New" w:hAnsi="Angsana New"/>
          <w:sz w:val="30"/>
          <w:szCs w:val="30"/>
          <w:cs/>
        </w:rPr>
        <w:t>ก่อน</w:t>
      </w:r>
      <w:r w:rsidR="000327E3" w:rsidRPr="00F25831">
        <w:rPr>
          <w:rFonts w:ascii="Angsana New" w:hAnsi="Angsana New" w:hint="cs"/>
          <w:sz w:val="30"/>
          <w:szCs w:val="30"/>
          <w:cs/>
        </w:rPr>
        <w:t xml:space="preserve"> สำหรับสินค้าที่มิได้ซื้อมาเฉพาะสำหรับลูกค้ารายใดรายหนึ่ง</w:t>
      </w:r>
      <w:r w:rsidRPr="00F25831">
        <w:rPr>
          <w:rFonts w:ascii="Angsana New" w:hAnsi="Angsana New"/>
          <w:i/>
          <w:iCs/>
          <w:color w:val="0000FF"/>
          <w:sz w:val="30"/>
          <w:szCs w:val="30"/>
          <w:cs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</w:t>
      </w:r>
      <w:r w:rsidR="00AE375C" w:rsidRPr="00F25831">
        <w:rPr>
          <w:rFonts w:ascii="Angsana New" w:hAnsi="Angsana New"/>
          <w:sz w:val="30"/>
          <w:szCs w:val="30"/>
          <w:cs/>
        </w:rPr>
        <w:t>ค้าอยู่ในสถานที่และสภาพปัจจุบัน</w:t>
      </w:r>
    </w:p>
    <w:p w14:paraId="16AB38EB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1B3544E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</w:rPr>
        <w:tab/>
      </w:r>
      <w:r w:rsidRPr="00F25831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</w:t>
      </w:r>
      <w:r w:rsidR="00AE375C" w:rsidRPr="00F25831">
        <w:rPr>
          <w:rFonts w:ascii="Angsana New" w:hAnsi="Angsana New"/>
          <w:sz w:val="30"/>
          <w:szCs w:val="30"/>
          <w:cs/>
        </w:rPr>
        <w:t>้จ่ายที่จำเป็นโดยประมาณในการขาย</w:t>
      </w:r>
    </w:p>
    <w:p w14:paraId="17B61260" w14:textId="77777777" w:rsidR="00437A74" w:rsidRPr="00F25831" w:rsidRDefault="00437A74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EEB9EC7" w14:textId="77777777" w:rsidR="00603BEB" w:rsidRPr="00F25831" w:rsidRDefault="00603BEB" w:rsidP="00A1255C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14:paraId="70371115" w14:textId="77777777" w:rsidR="00AE375C" w:rsidRPr="00F25831" w:rsidRDefault="00AE375C" w:rsidP="00AE375C">
      <w:pPr>
        <w:rPr>
          <w:rFonts w:ascii="Angsana New" w:hAnsi="Angsana New"/>
          <w:sz w:val="30"/>
          <w:szCs w:val="30"/>
          <w:lang w:eastAsia="x-none"/>
        </w:rPr>
      </w:pPr>
    </w:p>
    <w:p w14:paraId="0B9735D6" w14:textId="77777777" w:rsidR="00AE375C" w:rsidRPr="00F25831" w:rsidRDefault="00AE375C" w:rsidP="00AE375C">
      <w:pPr>
        <w:tabs>
          <w:tab w:val="clear" w:pos="454"/>
          <w:tab w:val="left" w:pos="45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</w:t>
      </w:r>
    </w:p>
    <w:p w14:paraId="42F9191A" w14:textId="77777777" w:rsidR="00AE375C" w:rsidRPr="00F25831" w:rsidRDefault="00AE375C" w:rsidP="00AE375C">
      <w:pPr>
        <w:pStyle w:val="BodyText2"/>
        <w:tabs>
          <w:tab w:val="left" w:pos="540"/>
        </w:tabs>
        <w:spacing w:line="240" w:lineRule="atLeast"/>
        <w:ind w:right="47"/>
        <w:jc w:val="thaiDistribute"/>
        <w:rPr>
          <w:sz w:val="28"/>
          <w:szCs w:val="28"/>
          <w:cs/>
        </w:rPr>
      </w:pPr>
    </w:p>
    <w:p w14:paraId="6944C36C" w14:textId="77777777" w:rsidR="00AE375C" w:rsidRPr="00F25831" w:rsidRDefault="00AE375C" w:rsidP="00AE375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เงินลงทุนในบริษัทย่อย ในงบการเงินเฉพาะกิจการของบร</w:t>
      </w:r>
      <w:r w:rsidR="00DB23D3" w:rsidRPr="00F25831">
        <w:rPr>
          <w:rFonts w:ascii="Angsana New" w:hAnsi="Angsana New"/>
          <w:sz w:val="30"/>
          <w:szCs w:val="30"/>
          <w:cs/>
        </w:rPr>
        <w:t>ิษัท บันทึกบัญชีโดยใช้วิธีส่วนได้เสีย</w:t>
      </w:r>
    </w:p>
    <w:p w14:paraId="0E0A034B" w14:textId="77777777" w:rsidR="00DB23D3" w:rsidRPr="00F25831" w:rsidRDefault="00DB23D3" w:rsidP="00AE375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12D0DCB" w14:textId="77777777" w:rsidR="00DB23D3" w:rsidRPr="00F25831" w:rsidRDefault="00DB23D3" w:rsidP="00AE375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 w:hint="cs"/>
          <w:sz w:val="30"/>
          <w:szCs w:val="30"/>
          <w:cs/>
        </w:rPr>
        <w:t>ส่วนได้เสียในบริษัทย่อยบันทึกบัญชีตามวิธีส่วนได้เสีย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ภายหลังการรับรู้รายการเริ่มแรก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จะถูกบันทึกในงบการเงินเฉพาะกิจการจนถึงวันที่บริษัทสูญเสียความมีอิทธิพลอย่างมีนัยสำคัญ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หรือการควบคุมร่วม</w:t>
      </w:r>
    </w:p>
    <w:p w14:paraId="2876EB68" w14:textId="77777777" w:rsidR="00E70DA1" w:rsidRPr="00F25831" w:rsidRDefault="00E70DA1" w:rsidP="00940E17">
      <w:pPr>
        <w:ind w:left="540"/>
        <w:rPr>
          <w:rFonts w:ascii="Angsana New" w:hAnsi="Angsana New"/>
          <w:i/>
          <w:iCs/>
          <w:sz w:val="30"/>
          <w:szCs w:val="30"/>
        </w:rPr>
      </w:pPr>
    </w:p>
    <w:p w14:paraId="7531B345" w14:textId="77777777" w:rsidR="00437A74" w:rsidRPr="00F25831" w:rsidRDefault="00437A74" w:rsidP="00940E17">
      <w:pPr>
        <w:ind w:left="540"/>
        <w:rPr>
          <w:rFonts w:ascii="Angsana New" w:hAnsi="Angsana New"/>
          <w:i/>
          <w:iCs/>
          <w:sz w:val="30"/>
          <w:szCs w:val="30"/>
        </w:rPr>
      </w:pPr>
    </w:p>
    <w:p w14:paraId="0EB74AA4" w14:textId="77777777" w:rsidR="00437A74" w:rsidRPr="00F25831" w:rsidRDefault="00437A74" w:rsidP="00940E17">
      <w:pPr>
        <w:ind w:left="540"/>
        <w:rPr>
          <w:rFonts w:ascii="Angsana New" w:hAnsi="Angsana New"/>
          <w:i/>
          <w:iCs/>
          <w:sz w:val="30"/>
          <w:szCs w:val="30"/>
        </w:rPr>
      </w:pPr>
    </w:p>
    <w:p w14:paraId="28B730B3" w14:textId="77777777" w:rsidR="00437A74" w:rsidRPr="00F25831" w:rsidRDefault="00437A74" w:rsidP="00940E17">
      <w:pPr>
        <w:ind w:left="540"/>
        <w:rPr>
          <w:rFonts w:ascii="Angsana New" w:hAnsi="Angsana New"/>
          <w:i/>
          <w:iCs/>
          <w:sz w:val="30"/>
          <w:szCs w:val="30"/>
        </w:rPr>
      </w:pPr>
    </w:p>
    <w:p w14:paraId="16D40292" w14:textId="77777777" w:rsidR="00940E17" w:rsidRPr="00F25831" w:rsidRDefault="00940E17" w:rsidP="00940E17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14:paraId="5E734FB6" w14:textId="77777777" w:rsidR="00940E17" w:rsidRPr="00F25831" w:rsidRDefault="00940E17" w:rsidP="00940E17">
      <w:pPr>
        <w:ind w:left="540"/>
        <w:rPr>
          <w:rFonts w:ascii="Angsana New" w:hAnsi="Angsana New"/>
          <w:sz w:val="30"/>
          <w:szCs w:val="30"/>
        </w:rPr>
      </w:pPr>
    </w:p>
    <w:p w14:paraId="08C5ED8F" w14:textId="77777777" w:rsidR="002A67CE" w:rsidRPr="00F25831" w:rsidRDefault="002A67CE" w:rsidP="002A6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ผลต่างระหว่างจำนวนเงินสุทธิที่ได้รับและมูลค่าตามบัญชีจะถูกบันทึกในกำไร</w:t>
      </w:r>
      <w:r w:rsidRPr="00F25831">
        <w:rPr>
          <w:rFonts w:ascii="Angsana New" w:hAnsi="Angsana New" w:hint="cs"/>
          <w:sz w:val="30"/>
          <w:szCs w:val="30"/>
          <w:cs/>
        </w:rPr>
        <w:t>หรือ</w:t>
      </w:r>
      <w:r w:rsidRPr="00F25831">
        <w:rPr>
          <w:rFonts w:ascii="Angsana New" w:hAnsi="Angsana New"/>
          <w:sz w:val="30"/>
          <w:szCs w:val="30"/>
          <w:cs/>
        </w:rPr>
        <w:t>ขาดทุน</w:t>
      </w:r>
    </w:p>
    <w:p w14:paraId="2C3744C4" w14:textId="77777777" w:rsidR="002A67CE" w:rsidRPr="00F25831" w:rsidRDefault="002A67CE" w:rsidP="00940E17">
      <w:pPr>
        <w:ind w:left="540"/>
        <w:rPr>
          <w:rFonts w:ascii="Angsana New" w:hAnsi="Angsana New"/>
          <w:sz w:val="30"/>
          <w:szCs w:val="30"/>
        </w:rPr>
      </w:pPr>
    </w:p>
    <w:p w14:paraId="5F55E76C" w14:textId="77777777" w:rsidR="00940E17" w:rsidRPr="00F25831" w:rsidRDefault="00940E17" w:rsidP="00940E17">
      <w:pPr>
        <w:pStyle w:val="BodyText"/>
        <w:tabs>
          <w:tab w:val="clear" w:pos="907"/>
          <w:tab w:val="left" w:pos="990"/>
        </w:tabs>
        <w:spacing w:after="0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ในกรณีที่</w:t>
      </w:r>
      <w:r w:rsidR="00BF3BC0" w:rsidRPr="00F2583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25831">
        <w:rPr>
          <w:rFonts w:ascii="Angsana New" w:hAnsi="Angsana New"/>
          <w:sz w:val="30"/>
          <w:szCs w:val="30"/>
          <w:cs/>
        </w:rPr>
        <w:t>จำหน่ายบางส่วนของเงินลงทุนที่ถืออยู่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F25831">
        <w:rPr>
          <w:rFonts w:ascii="Angsana New" w:hAnsi="Angsana New" w:hint="cs"/>
          <w:sz w:val="30"/>
          <w:szCs w:val="30"/>
          <w:cs/>
        </w:rPr>
        <w:t xml:space="preserve"> ปรับใช้กับมูลค่าตามบัญชีของเงินลงทุนที่เหลืออยู่ทั้งหมด</w:t>
      </w:r>
    </w:p>
    <w:p w14:paraId="7D9BFA5D" w14:textId="77777777" w:rsidR="00DB23D3" w:rsidRPr="00F25831" w:rsidRDefault="00DB23D3" w:rsidP="00940E17">
      <w:pPr>
        <w:pStyle w:val="BodyText"/>
        <w:tabs>
          <w:tab w:val="clear" w:pos="907"/>
          <w:tab w:val="left" w:pos="990"/>
        </w:tabs>
        <w:spacing w:after="0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3E0C3B5" w14:textId="77777777" w:rsidR="00603BEB" w:rsidRPr="00F25831" w:rsidRDefault="00603BEB" w:rsidP="00A1255C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อุปกรณ์</w:t>
      </w:r>
    </w:p>
    <w:p w14:paraId="40C0F5C2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</w:p>
    <w:p w14:paraId="45A0E8BF" w14:textId="77777777" w:rsidR="00603BEB" w:rsidRPr="00F25831" w:rsidRDefault="00603BEB" w:rsidP="0025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490DB5FC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  <w:cs/>
        </w:rPr>
      </w:pPr>
    </w:p>
    <w:p w14:paraId="2E0B7324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84D09D1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E7E5352" w14:textId="77777777" w:rsidR="00603BEB" w:rsidRPr="00F25831" w:rsidRDefault="00DB23D3" w:rsidP="00F3374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อุปกรณ์วัดมูลค่า</w:t>
      </w:r>
      <w:r w:rsidR="00603BEB" w:rsidRPr="00F25831">
        <w:rPr>
          <w:rFonts w:ascii="Angsana New" w:hAnsi="Angsana New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1F4F33B4" w14:textId="77777777" w:rsidR="00603BEB" w:rsidRPr="00F25831" w:rsidRDefault="00603BEB" w:rsidP="00F33742">
      <w:pPr>
        <w:pStyle w:val="Default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3C7F3BBC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ต้นทุนในการรื้อถอน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การขนย้าย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</w:t>
      </w:r>
      <w:r w:rsidR="00307197" w:rsidRPr="00F25831">
        <w:rPr>
          <w:rFonts w:ascii="Angsana New" w:hAnsi="Angsana New"/>
          <w:sz w:val="30"/>
          <w:szCs w:val="30"/>
          <w:cs/>
        </w:rPr>
        <w:t xml:space="preserve">นั้นให้ถือว่า </w:t>
      </w:r>
      <w:r w:rsidRPr="00F25831">
        <w:rPr>
          <w:rFonts w:ascii="Angsana New" w:hAnsi="Angsana New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14:paraId="78236FBD" w14:textId="77777777" w:rsidR="00886D3A" w:rsidRPr="00F25831" w:rsidRDefault="00886D3A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02829AB4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F25831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67759460" w14:textId="77777777" w:rsidR="00437A74" w:rsidRPr="00F25831" w:rsidRDefault="00437A74" w:rsidP="0030719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4CA0E6E" w14:textId="77777777" w:rsidR="00603BEB" w:rsidRPr="00F25831" w:rsidRDefault="00603BEB" w:rsidP="0030719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25831">
        <w:rPr>
          <w:rFonts w:ascii="Angsana New" w:hAnsi="Angsana New" w:cs="Angsana New"/>
          <w:color w:val="auto"/>
          <w:sz w:val="30"/>
          <w:szCs w:val="30"/>
          <w:cs/>
        </w:rPr>
        <w:t>กำไรหรือขาดทุนจากการจำหน่ายอุปกรณ์ คือผลต่างระหว่างสิ่งตอบแทนสุทธิที่ได้รับจากการจำหน่ายกับมูลค่าตามบัญชีของอุปกรณ์ โดยรับรู้</w:t>
      </w:r>
      <w:r w:rsidR="00DB23D3" w:rsidRPr="00F25831">
        <w:rPr>
          <w:rFonts w:ascii="Angsana New" w:hAnsi="Angsana New" w:cs="Angsana New" w:hint="cs"/>
          <w:color w:val="auto"/>
          <w:sz w:val="30"/>
          <w:szCs w:val="30"/>
          <w:cs/>
        </w:rPr>
        <w:t>ในกำไรหรือขาดทุน</w:t>
      </w:r>
      <w:r w:rsidRPr="00F25831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</w:p>
    <w:p w14:paraId="76985D7C" w14:textId="77777777" w:rsidR="00886D3A" w:rsidRPr="00F25831" w:rsidRDefault="00886D3A" w:rsidP="00307197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4E4761D8" w14:textId="77777777" w:rsidR="00437A74" w:rsidRPr="00F25831" w:rsidRDefault="00437A74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38188CB" w14:textId="77777777" w:rsidR="00437A74" w:rsidRPr="00F25831" w:rsidRDefault="00437A74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3B6987BF" w14:textId="77777777" w:rsidR="00437A74" w:rsidRPr="00F25831" w:rsidRDefault="00437A74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5A898679" w14:textId="77777777" w:rsidR="00437A74" w:rsidRPr="00F25831" w:rsidRDefault="00437A74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68F8B2DC" w14:textId="77777777" w:rsidR="00437A74" w:rsidRPr="00F25831" w:rsidRDefault="00437A74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7F29922" w14:textId="77777777" w:rsidR="00437A74" w:rsidRPr="00F25831" w:rsidRDefault="00437A74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0E986D1" w14:textId="77777777" w:rsidR="00437A74" w:rsidRPr="00F25831" w:rsidRDefault="00437A74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39E5D51F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14:paraId="412DCDE5" w14:textId="77777777" w:rsidR="00307197" w:rsidRPr="00F25831" w:rsidRDefault="00307197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540968C" w14:textId="77777777" w:rsidR="003C0E3C" w:rsidRPr="00F25831" w:rsidRDefault="00603BEB" w:rsidP="00100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</w:t>
      </w:r>
      <w:r w:rsidR="00307197" w:rsidRPr="00F25831">
        <w:rPr>
          <w:rFonts w:ascii="Angsana New" w:hAnsi="Angsana New"/>
          <w:sz w:val="30"/>
          <w:szCs w:val="30"/>
          <w:cs/>
        </w:rPr>
        <w:t>ห้จัดประเภทเป็นสัญญาเช่าการเงิน ส่วน</w:t>
      </w:r>
      <w:r w:rsidRPr="00F25831">
        <w:rPr>
          <w:rFonts w:ascii="Angsana New" w:hAnsi="Angsana New"/>
          <w:sz w:val="30"/>
          <w:szCs w:val="30"/>
          <w:cs/>
        </w:rPr>
        <w:t>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</w:t>
      </w:r>
      <w:r w:rsidR="00AB6FC9" w:rsidRPr="00F25831">
        <w:rPr>
          <w:rFonts w:ascii="Angsana New" w:hAnsi="Angsana New" w:hint="cs"/>
          <w:sz w:val="30"/>
          <w:szCs w:val="30"/>
          <w:cs/>
        </w:rPr>
        <w:t xml:space="preserve">     </w:t>
      </w:r>
      <w:r w:rsidRPr="00F25831">
        <w:rPr>
          <w:rFonts w:ascii="Angsana New" w:hAnsi="Angsana New"/>
          <w:sz w:val="30"/>
          <w:szCs w:val="30"/>
          <w:cs/>
        </w:rPr>
        <w:t>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69DC2FDB" w14:textId="77777777" w:rsidR="003C0E3C" w:rsidRPr="00F25831" w:rsidRDefault="003C0E3C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both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14:paraId="3F24CAD6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01864B43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80202D0" w14:textId="77777777" w:rsidR="00603BEB" w:rsidRPr="00F25831" w:rsidRDefault="00603BEB" w:rsidP="00F33742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F25831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</w:t>
      </w:r>
      <w:r w:rsidR="00307197" w:rsidRPr="00F25831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ึ่งของมูลค่าตามบัญชีของรายการอุปกรณ์ </w:t>
      </w:r>
      <w:r w:rsidRPr="00F25831">
        <w:rPr>
          <w:rFonts w:ascii="Angsana New" w:eastAsia="Times New Roman" w:hAnsi="Angsana New" w:cs="Angsana New"/>
          <w:color w:val="auto"/>
          <w:sz w:val="30"/>
          <w:szCs w:val="30"/>
          <w:cs/>
        </w:rPr>
        <w:t>ถ้ามีความเป็นไปได้ค่อนข้างแน่ที่</w:t>
      </w:r>
      <w:r w:rsidR="00307197" w:rsidRPr="00F25831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</w:t>
      </w:r>
      <w:r w:rsidRPr="00F25831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</w:t>
      </w:r>
      <w:r w:rsidR="00307197" w:rsidRPr="00F25831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งรายการนั้นได้อย่างน่าเชื่อถือ </w:t>
      </w:r>
      <w:r w:rsidRPr="00F25831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 ต้นทุนที่เกิดขึ้นในการซ่อมบำรุงอุปกรณ์ที่เกิดขึ้นเป็นประจำจะรับรู้ในกำไรหรือขาดทุนเมื่อเกิดขึ้น</w:t>
      </w:r>
    </w:p>
    <w:p w14:paraId="2032A541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51FA7CBA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118FC00E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2C79806" w14:textId="77777777" w:rsidR="00603BEB" w:rsidRPr="00F25831" w:rsidRDefault="00603BEB" w:rsidP="00F33742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25831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ค่าเสื่อมราคาคำนวณจากมูลค่าเสื่อมสภาพของอุปกรณ์ ซึ่งประกอบด้วยราคาทุนของสินทรัพย์หรือต้นทุนในการเปลี่ยนแทนอื่น</w:t>
      </w:r>
      <w:r w:rsidRPr="00F25831">
        <w:rPr>
          <w:rFonts w:ascii="Angsana New" w:hAnsi="Angsana New" w:cs="Angsana New"/>
          <w:sz w:val="30"/>
          <w:szCs w:val="30"/>
        </w:rPr>
        <w:t xml:space="preserve"> </w:t>
      </w:r>
      <w:r w:rsidRPr="00F25831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4E200E32" w14:textId="77777777" w:rsidR="00E70DA1" w:rsidRPr="00F25831" w:rsidRDefault="00E70DA1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ECD8335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</w:t>
      </w:r>
      <w:r w:rsidR="00307197" w:rsidRPr="00F25831">
        <w:rPr>
          <w:rFonts w:ascii="Angsana New" w:hAnsi="Angsana New"/>
          <w:sz w:val="30"/>
          <w:szCs w:val="30"/>
          <w:cs/>
        </w:rPr>
        <w:t>ะโยชน์ของสินทรัพย์แสดงได้ดังนี้</w:t>
      </w:r>
    </w:p>
    <w:p w14:paraId="6D2F696F" w14:textId="77777777" w:rsidR="00D9213A" w:rsidRPr="00F25831" w:rsidRDefault="00D9213A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7815" w:type="dxa"/>
        <w:tblInd w:w="450" w:type="dxa"/>
        <w:tblLook w:val="0000" w:firstRow="0" w:lastRow="0" w:firstColumn="0" w:lastColumn="0" w:noHBand="0" w:noVBand="0"/>
      </w:tblPr>
      <w:tblGrid>
        <w:gridCol w:w="5390"/>
        <w:gridCol w:w="1450"/>
        <w:gridCol w:w="975"/>
      </w:tblGrid>
      <w:tr w:rsidR="00603BEB" w:rsidRPr="00F25831" w14:paraId="6D0D7E73" w14:textId="77777777" w:rsidTr="00362B48">
        <w:tc>
          <w:tcPr>
            <w:tcW w:w="5390" w:type="dxa"/>
            <w:vAlign w:val="bottom"/>
          </w:tcPr>
          <w:p w14:paraId="4EECB7B7" w14:textId="77777777" w:rsidR="00603BEB" w:rsidRPr="00F25831" w:rsidRDefault="00307197" w:rsidP="0030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1450" w:type="dxa"/>
          </w:tcPr>
          <w:p w14:paraId="6A50D300" w14:textId="77777777" w:rsidR="00603BEB" w:rsidRPr="00F25831" w:rsidRDefault="00603BEB" w:rsidP="002D7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07197" w:rsidRPr="00F2583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75" w:type="dxa"/>
          </w:tcPr>
          <w:p w14:paraId="39BB99F1" w14:textId="77777777" w:rsidR="00603BEB" w:rsidRPr="00F25831" w:rsidRDefault="00603BEB" w:rsidP="00F3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03BEB" w:rsidRPr="00F25831" w14:paraId="6983ADB4" w14:textId="77777777" w:rsidTr="00362B48">
        <w:tc>
          <w:tcPr>
            <w:tcW w:w="5390" w:type="dxa"/>
            <w:vAlign w:val="bottom"/>
          </w:tcPr>
          <w:p w14:paraId="39B9020E" w14:textId="77777777" w:rsidR="00603BEB" w:rsidRPr="00F25831" w:rsidRDefault="00307197" w:rsidP="00F3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50" w:type="dxa"/>
          </w:tcPr>
          <w:p w14:paraId="0990ABBB" w14:textId="77777777" w:rsidR="00603BEB" w:rsidRPr="00F25831" w:rsidRDefault="002D7909" w:rsidP="002D7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ab/>
            </w:r>
            <w:r w:rsidRPr="00F25831">
              <w:rPr>
                <w:rFonts w:ascii="Angsana New" w:hAnsi="Angsana New"/>
                <w:sz w:val="30"/>
                <w:szCs w:val="30"/>
              </w:rPr>
              <w:tab/>
              <w:t>1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hAnsi="Angsana New"/>
                <w:sz w:val="30"/>
                <w:szCs w:val="30"/>
              </w:rPr>
              <w:t>- 6</w:t>
            </w:r>
          </w:p>
        </w:tc>
        <w:tc>
          <w:tcPr>
            <w:tcW w:w="975" w:type="dxa"/>
          </w:tcPr>
          <w:p w14:paraId="0E18D3D8" w14:textId="77777777" w:rsidR="00603BEB" w:rsidRPr="00F25831" w:rsidRDefault="00603BEB" w:rsidP="00F3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D7909" w:rsidRPr="00F25831" w14:paraId="294C58CB" w14:textId="77777777" w:rsidTr="00362B48">
        <w:tc>
          <w:tcPr>
            <w:tcW w:w="5390" w:type="dxa"/>
            <w:vAlign w:val="bottom"/>
          </w:tcPr>
          <w:p w14:paraId="7BABC0FB" w14:textId="77777777" w:rsidR="002D7909" w:rsidRPr="00F25831" w:rsidRDefault="002D7909" w:rsidP="002D7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450" w:type="dxa"/>
          </w:tcPr>
          <w:p w14:paraId="07176149" w14:textId="77777777" w:rsidR="002D7909" w:rsidRPr="00F25831" w:rsidRDefault="002D7909" w:rsidP="002D7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ab/>
            </w:r>
            <w:r w:rsidRPr="00F25831">
              <w:rPr>
                <w:rFonts w:ascii="Angsana New" w:hAnsi="Angsana New"/>
                <w:sz w:val="30"/>
                <w:szCs w:val="30"/>
              </w:rPr>
              <w:tab/>
              <w:t>1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hAnsi="Angsana New"/>
                <w:sz w:val="30"/>
                <w:szCs w:val="30"/>
              </w:rPr>
              <w:t>- 6</w:t>
            </w:r>
          </w:p>
        </w:tc>
        <w:tc>
          <w:tcPr>
            <w:tcW w:w="975" w:type="dxa"/>
          </w:tcPr>
          <w:p w14:paraId="26FBE9FD" w14:textId="77777777" w:rsidR="002D7909" w:rsidRPr="00F25831" w:rsidRDefault="002D7909" w:rsidP="002D7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03BEB" w:rsidRPr="00F25831" w14:paraId="0A07E1DB" w14:textId="77777777" w:rsidTr="00362B48">
        <w:tc>
          <w:tcPr>
            <w:tcW w:w="5390" w:type="dxa"/>
            <w:vAlign w:val="bottom"/>
          </w:tcPr>
          <w:p w14:paraId="70F71AF7" w14:textId="77777777" w:rsidR="00603BEB" w:rsidRPr="00F25831" w:rsidRDefault="00307197" w:rsidP="00F3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450" w:type="dxa"/>
          </w:tcPr>
          <w:p w14:paraId="52D270E9" w14:textId="77777777" w:rsidR="00603BEB" w:rsidRPr="00F25831" w:rsidRDefault="00603BEB" w:rsidP="00254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A1255C" w:rsidRPr="00F25831">
              <w:rPr>
                <w:rFonts w:ascii="Angsana New" w:hAnsi="Angsana New"/>
                <w:sz w:val="30"/>
                <w:szCs w:val="30"/>
              </w:rPr>
              <w:t>3</w:t>
            </w:r>
            <w:r w:rsidR="002D7909"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2D7909" w:rsidRPr="00F2583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75" w:type="dxa"/>
          </w:tcPr>
          <w:p w14:paraId="6E428C29" w14:textId="77777777" w:rsidR="00603BEB" w:rsidRPr="00F25831" w:rsidRDefault="00603BEB" w:rsidP="00F3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03BEB" w:rsidRPr="00F25831" w14:paraId="4B8DD262" w14:textId="77777777" w:rsidTr="00362B48">
        <w:tc>
          <w:tcPr>
            <w:tcW w:w="5390" w:type="dxa"/>
            <w:shd w:val="clear" w:color="auto" w:fill="auto"/>
            <w:vAlign w:val="bottom"/>
          </w:tcPr>
          <w:p w14:paraId="6B7043D5" w14:textId="77777777" w:rsidR="00603BEB" w:rsidRPr="00F25831" w:rsidRDefault="00603BEB" w:rsidP="00F3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50" w:type="dxa"/>
          </w:tcPr>
          <w:p w14:paraId="4CE721D6" w14:textId="77777777" w:rsidR="00603BEB" w:rsidRPr="00F25831" w:rsidRDefault="00603BEB" w:rsidP="002D7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07197" w:rsidRPr="00F2583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14:paraId="5A09F877" w14:textId="77777777" w:rsidR="00603BEB" w:rsidRPr="00F25831" w:rsidRDefault="00603BEB" w:rsidP="00F3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ACCDBAF" w14:textId="77777777" w:rsidR="00437A74" w:rsidRPr="00F25831" w:rsidRDefault="00603BEB" w:rsidP="005D5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ab/>
      </w:r>
    </w:p>
    <w:p w14:paraId="4014997F" w14:textId="77777777" w:rsidR="00603BEB" w:rsidRPr="00F25831" w:rsidRDefault="00437A74" w:rsidP="005D5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</w:rPr>
        <w:tab/>
      </w:r>
      <w:r w:rsidR="00603BEB" w:rsidRPr="00F25831">
        <w:rPr>
          <w:rFonts w:ascii="Angsana New" w:hAnsi="Angsana New"/>
          <w:sz w:val="30"/>
          <w:szCs w:val="30"/>
          <w:cs/>
        </w:rPr>
        <w:t xml:space="preserve"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  </w:t>
      </w:r>
      <w:r w:rsidR="005D58DA" w:rsidRPr="00F25831">
        <w:rPr>
          <w:rFonts w:ascii="Angsana New" w:hAnsi="Angsana New"/>
          <w:sz w:val="30"/>
          <w:szCs w:val="30"/>
          <w:cs/>
        </w:rPr>
        <w:tab/>
      </w:r>
      <w:r w:rsidR="00603BEB" w:rsidRPr="00F25831">
        <w:rPr>
          <w:rFonts w:ascii="Angsana New" w:hAnsi="Angsana New"/>
          <w:sz w:val="30"/>
          <w:szCs w:val="30"/>
          <w:cs/>
        </w:rPr>
        <w:t>รอบปีบัญชี และปรับปรุงตามความเหมาะสม</w:t>
      </w:r>
    </w:p>
    <w:p w14:paraId="71517D91" w14:textId="77777777" w:rsidR="00603BEB" w:rsidRPr="00F25831" w:rsidRDefault="00603BEB" w:rsidP="00A1255C">
      <w:pPr>
        <w:pStyle w:val="Heading8"/>
        <w:numPr>
          <w:ilvl w:val="0"/>
          <w:numId w:val="30"/>
        </w:numPr>
        <w:tabs>
          <w:tab w:val="left" w:pos="540"/>
          <w:tab w:val="left" w:pos="630"/>
        </w:tabs>
        <w:ind w:right="0"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สินทรัพย์ไม่มีตัวตน </w:t>
      </w:r>
    </w:p>
    <w:p w14:paraId="5E4B1B1C" w14:textId="77777777" w:rsidR="00603BEB" w:rsidRPr="00F25831" w:rsidRDefault="00603BEB" w:rsidP="00A125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025BEFB2" w14:textId="77777777" w:rsidR="00603BEB" w:rsidRPr="00F25831" w:rsidRDefault="00A1255C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603BEB" w:rsidRPr="00F25831">
        <w:rPr>
          <w:rFonts w:ascii="Angsana New" w:hAnsi="Angsana New"/>
          <w:sz w:val="30"/>
          <w:szCs w:val="30"/>
          <w:cs/>
        </w:rPr>
        <w:t xml:space="preserve"> ที่กลุ่มบริษัทซื้อมาและมีอายุการใช้งานจำกัด </w:t>
      </w:r>
      <w:r w:rsidR="00100F94" w:rsidRPr="00F25831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603BEB" w:rsidRPr="00F25831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  <w:r w:rsidR="00603BEB" w:rsidRPr="00F25831">
        <w:rPr>
          <w:rFonts w:ascii="Angsana New" w:hAnsi="Angsana New"/>
          <w:sz w:val="30"/>
          <w:szCs w:val="30"/>
        </w:rPr>
        <w:t xml:space="preserve"> </w:t>
      </w:r>
    </w:p>
    <w:p w14:paraId="1C073012" w14:textId="77777777" w:rsidR="003C0E3C" w:rsidRPr="00F25831" w:rsidRDefault="003C0E3C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CBE30E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5AD269A0" w14:textId="77777777" w:rsidR="00603BEB" w:rsidRPr="00F25831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2AFB49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25831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</w:t>
      </w:r>
      <w:r w:rsidR="002927E9" w:rsidRPr="00F25831">
        <w:rPr>
          <w:rFonts w:ascii="Angsana New" w:eastAsia="Calibri" w:hAnsi="Angsana New"/>
          <w:sz w:val="30"/>
          <w:szCs w:val="30"/>
          <w:cs/>
        </w:rPr>
        <w:t>่สามารถระบุได้ท</w:t>
      </w:r>
      <w:r w:rsidR="00692AE5" w:rsidRPr="00F25831">
        <w:rPr>
          <w:rFonts w:ascii="Angsana New" w:eastAsia="Calibri" w:hAnsi="Angsana New"/>
          <w:sz w:val="30"/>
          <w:szCs w:val="30"/>
          <w:cs/>
        </w:rPr>
        <w:t>ี่เกี่ยวข้องนั้น ค่าใช้จ่ายอื่น</w:t>
      </w:r>
      <w:r w:rsidRPr="00F25831">
        <w:rPr>
          <w:rFonts w:ascii="Angsana New" w:eastAsia="Calibri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14:paraId="6CF70964" w14:textId="77777777" w:rsidR="00692AE5" w:rsidRPr="00F25831" w:rsidRDefault="00692AE5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C30346B" w14:textId="77777777" w:rsidR="00603BEB" w:rsidRPr="00F25831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4057C6B6" w14:textId="77777777" w:rsidR="00603BEB" w:rsidRPr="00F25831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6F05CB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F25831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783DEFC5" w14:textId="77777777" w:rsidR="00603BEB" w:rsidRPr="00F25831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244D27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3AB0DA5D" w14:textId="77777777" w:rsidR="00FB4054" w:rsidRPr="00F25831" w:rsidRDefault="00FB4054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B5EBBE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37219637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color w:val="0000FF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225"/>
        <w:gridCol w:w="3072"/>
        <w:gridCol w:w="1462"/>
      </w:tblGrid>
      <w:tr w:rsidR="002927E9" w:rsidRPr="00F25831" w14:paraId="05AFFFF8" w14:textId="77777777" w:rsidTr="00A00BB7">
        <w:tc>
          <w:tcPr>
            <w:tcW w:w="4225" w:type="dxa"/>
          </w:tcPr>
          <w:p w14:paraId="1E8C8CAE" w14:textId="77777777" w:rsidR="002927E9" w:rsidRPr="00F25831" w:rsidRDefault="002927E9" w:rsidP="0029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3072" w:type="dxa"/>
          </w:tcPr>
          <w:p w14:paraId="10FDBABE" w14:textId="77777777" w:rsidR="002927E9" w:rsidRPr="00F25831" w:rsidRDefault="002927E9" w:rsidP="0029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692AE5" w:rsidRPr="00F25831">
              <w:rPr>
                <w:rFonts w:ascii="Angsana New" w:hAnsi="Angsana New"/>
                <w:sz w:val="30"/>
                <w:szCs w:val="30"/>
              </w:rPr>
              <w:t>-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="00692AE5"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2AE5" w:rsidRPr="00F2583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62" w:type="dxa"/>
          </w:tcPr>
          <w:p w14:paraId="70F1C218" w14:textId="77777777" w:rsidR="002927E9" w:rsidRPr="00F25831" w:rsidRDefault="002927E9" w:rsidP="0029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03BEB" w:rsidRPr="00F25831" w14:paraId="09D47D6C" w14:textId="77777777" w:rsidTr="00A00BB7">
        <w:tc>
          <w:tcPr>
            <w:tcW w:w="4225" w:type="dxa"/>
          </w:tcPr>
          <w:p w14:paraId="4BFB7A46" w14:textId="77777777" w:rsidR="00603BEB" w:rsidRPr="00F25831" w:rsidRDefault="00D81BFE" w:rsidP="00F3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สัญญาให้บริการ</w:t>
            </w:r>
          </w:p>
        </w:tc>
        <w:tc>
          <w:tcPr>
            <w:tcW w:w="3072" w:type="dxa"/>
          </w:tcPr>
          <w:p w14:paraId="098EBD94" w14:textId="77777777" w:rsidR="00603BEB" w:rsidRPr="00F25831" w:rsidRDefault="00050AE7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8F64B9" w:rsidRPr="00F25831">
              <w:rPr>
                <w:rFonts w:ascii="Angsana New" w:hAnsi="Angsana New"/>
                <w:sz w:val="30"/>
                <w:szCs w:val="30"/>
              </w:rPr>
              <w:t>3</w:t>
            </w:r>
            <w:r w:rsidR="00D81BFE" w:rsidRPr="00F258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1BFE" w:rsidRPr="00F2583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8F64B9" w:rsidRPr="00F25831">
              <w:rPr>
                <w:rFonts w:ascii="Angsana New" w:hAnsi="Angsana New"/>
                <w:sz w:val="30"/>
                <w:szCs w:val="30"/>
              </w:rPr>
              <w:t xml:space="preserve"> 4 </w:t>
            </w:r>
            <w:r w:rsidR="008F64B9" w:rsidRPr="00F2583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62" w:type="dxa"/>
          </w:tcPr>
          <w:p w14:paraId="440B8AB1" w14:textId="77777777" w:rsidR="00603BEB" w:rsidRPr="00F25831" w:rsidRDefault="00D81BFE" w:rsidP="00D8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</w:tbl>
    <w:p w14:paraId="37DC58E6" w14:textId="77777777" w:rsidR="00FB4054" w:rsidRPr="00F25831" w:rsidRDefault="00FB4054" w:rsidP="00F3374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4B4008" w14:textId="77777777" w:rsidR="00603BEB" w:rsidRPr="00F25831" w:rsidRDefault="00603BEB" w:rsidP="00F3374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วิธีการตัดจำหน่าย  ระยะเวลาที่คา</w:t>
      </w:r>
      <w:r w:rsidR="002B2B67" w:rsidRPr="00F25831">
        <w:rPr>
          <w:rFonts w:ascii="Angsana New" w:hAnsi="Angsana New"/>
          <w:sz w:val="30"/>
          <w:szCs w:val="30"/>
          <w:cs/>
        </w:rPr>
        <w:t>ดว่าจะได้รับประโยชน์ และ</w:t>
      </w:r>
      <w:r w:rsidRPr="00F25831">
        <w:rPr>
          <w:rFonts w:ascii="Angsana New" w:hAnsi="Angsana New"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  <w:r w:rsidRPr="00F25831" w:rsidDel="00E44C55">
        <w:rPr>
          <w:rFonts w:ascii="Angsana New" w:hAnsi="Angsana New"/>
          <w:sz w:val="30"/>
          <w:szCs w:val="30"/>
        </w:rPr>
        <w:t xml:space="preserve"> </w:t>
      </w:r>
    </w:p>
    <w:p w14:paraId="30E42988" w14:textId="77777777" w:rsidR="00D9213A" w:rsidRPr="00F25831" w:rsidRDefault="00D9213A" w:rsidP="00F33742">
      <w:pPr>
        <w:pStyle w:val="AccPolicyHeading"/>
        <w:spacing w:line="240" w:lineRule="auto"/>
        <w:rPr>
          <w:rFonts w:ascii="Angsana New" w:hAnsi="Angsana New"/>
          <w:sz w:val="30"/>
          <w:szCs w:val="30"/>
        </w:rPr>
      </w:pPr>
    </w:p>
    <w:p w14:paraId="3C1A09D8" w14:textId="77777777" w:rsidR="00603BEB" w:rsidRPr="00F25831" w:rsidRDefault="00603BEB" w:rsidP="00A1255C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14:paraId="4DF8693A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E9B408" w14:textId="77777777" w:rsidR="00603BEB" w:rsidRPr="00F25831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F25831">
        <w:rPr>
          <w:rFonts w:ascii="Angsana New" w:hAnsi="Angsana New"/>
          <w:sz w:val="30"/>
          <w:szCs w:val="30"/>
        </w:rPr>
        <w:t xml:space="preserve">  </w:t>
      </w:r>
      <w:r w:rsidRPr="00F25831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 จะประมาณมูลค่าที่คาดว่าจะได้รับคืนทุกปี ในช่วงเวลาเดียวกัน  </w:t>
      </w:r>
    </w:p>
    <w:p w14:paraId="19AC6835" w14:textId="77777777" w:rsidR="00603BEB" w:rsidRPr="00F25831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lastRenderedPageBreak/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06266FCE" w14:textId="77777777" w:rsidR="003C0E3C" w:rsidRPr="00F25831" w:rsidRDefault="003C0E3C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9BEE4E" w14:textId="77777777" w:rsidR="00603BEB" w:rsidRPr="00F25831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25831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811F036" w14:textId="77777777" w:rsidR="00603BEB" w:rsidRPr="00F25831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394B90" w14:textId="77777777" w:rsidR="00603BEB" w:rsidRPr="00F25831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</w:t>
      </w:r>
      <w:r w:rsidR="003671DA" w:rsidRPr="00F25831">
        <w:rPr>
          <w:rFonts w:ascii="Angsana New" w:hAnsi="Angsana New"/>
          <w:sz w:val="30"/>
          <w:szCs w:val="30"/>
          <w:cs/>
        </w:rPr>
        <w:t xml:space="preserve">ย์ที่ไม่ใช่สินทรัพย์ทางการเงิน </w:t>
      </w:r>
      <w:r w:rsidRPr="00F25831">
        <w:rPr>
          <w:rFonts w:ascii="Angsana New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</w:t>
      </w:r>
      <w:r w:rsidR="003671DA" w:rsidRPr="00F25831">
        <w:rPr>
          <w:rFonts w:ascii="Angsana New" w:hAnsi="Angsana New"/>
          <w:sz w:val="30"/>
          <w:szCs w:val="30"/>
          <w:cs/>
        </w:rPr>
        <w:t>า</w:t>
      </w:r>
      <w:r w:rsidRPr="00F25831">
        <w:rPr>
          <w:rFonts w:ascii="Angsana New" w:hAnsi="Angsana New"/>
          <w:sz w:val="30"/>
          <w:szCs w:val="30"/>
          <w:cs/>
        </w:rPr>
        <w:t xml:space="preserve"> ในการประ</w:t>
      </w:r>
      <w:r w:rsidR="003671DA" w:rsidRPr="00F25831">
        <w:rPr>
          <w:rFonts w:ascii="Angsana New" w:hAnsi="Angsana New"/>
          <w:sz w:val="30"/>
          <w:szCs w:val="30"/>
          <w:cs/>
        </w:rPr>
        <w:t>เมินมูลค่าจากการใช้ของสินทรัพย์</w:t>
      </w:r>
      <w:r w:rsidRPr="00F25831">
        <w:rPr>
          <w:rFonts w:ascii="Angsana New" w:hAnsi="Angsana New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814CE92" w14:textId="77777777" w:rsidR="00603BEB" w:rsidRPr="00F25831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41458929" w14:textId="77777777" w:rsidR="00603BEB" w:rsidRPr="00F25831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25831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23ABC6BC" w14:textId="77777777" w:rsidR="00742380" w:rsidRPr="00F25831" w:rsidRDefault="00742380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0FF3CFCD" w14:textId="77777777" w:rsidR="00742380" w:rsidRPr="00F25831" w:rsidRDefault="00742380" w:rsidP="00742380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</w:t>
      </w:r>
    </w:p>
    <w:p w14:paraId="1777931D" w14:textId="77777777" w:rsidR="00994DCC" w:rsidRPr="00F25831" w:rsidRDefault="00994DCC" w:rsidP="00742380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537662" w14:textId="77777777" w:rsidR="00603BEB" w:rsidRPr="00F25831" w:rsidRDefault="00603BEB" w:rsidP="007423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</w:t>
      </w:r>
      <w:r w:rsidR="003671DA" w:rsidRPr="00F25831">
        <w:rPr>
          <w:rFonts w:ascii="Angsana New" w:hAnsi="Angsana New"/>
          <w:sz w:val="30"/>
          <w:szCs w:val="30"/>
          <w:cs/>
        </w:rPr>
        <w:t xml:space="preserve">อบ่งชี้เรื่องการด้อยค่าหรือไม่ </w:t>
      </w:r>
      <w:r w:rsidRPr="00F25831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</w:t>
      </w:r>
      <w:r w:rsidR="003671DA" w:rsidRPr="00F25831">
        <w:rPr>
          <w:rFonts w:ascii="Angsana New" w:hAnsi="Angsana New"/>
          <w:sz w:val="30"/>
          <w:szCs w:val="30"/>
          <w:cs/>
        </w:rPr>
        <w:t xml:space="preserve">ำนวณมูลค่าที่คาดว่าจะได้รับคืน </w:t>
      </w:r>
      <w:r w:rsidRPr="00F25831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bookmarkStart w:id="0" w:name="OLE_LINK7"/>
      <w:bookmarkStart w:id="1" w:name="OLE_LINK8"/>
    </w:p>
    <w:p w14:paraId="59F165F1" w14:textId="77777777" w:rsidR="005D58DA" w:rsidRPr="00F25831" w:rsidRDefault="005D58DA" w:rsidP="007423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E0AE50" w14:textId="77777777" w:rsidR="00603BEB" w:rsidRPr="00F25831" w:rsidRDefault="00603BEB" w:rsidP="00742380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728BEBC8" w14:textId="77777777" w:rsidR="00603BEB" w:rsidRPr="00F25831" w:rsidRDefault="00603BEB" w:rsidP="0036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FF"/>
          <w:sz w:val="30"/>
          <w:szCs w:val="30"/>
          <w:cs/>
        </w:rPr>
      </w:pPr>
    </w:p>
    <w:p w14:paraId="7CE144C0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 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bookmarkEnd w:id="0"/>
    <w:bookmarkEnd w:id="1"/>
    <w:p w14:paraId="69176592" w14:textId="77777777" w:rsidR="00100F94" w:rsidRPr="00F25831" w:rsidRDefault="00100F94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1A07A90" w14:textId="77777777" w:rsidR="00437A74" w:rsidRPr="00F25831" w:rsidRDefault="00437A74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48ACF10" w14:textId="77777777" w:rsidR="00603BEB" w:rsidRPr="00F25831" w:rsidRDefault="00603BEB" w:rsidP="00FB4054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เจ้าหนี้การค้าและเจ้าหนี้อื่น</w:t>
      </w:r>
    </w:p>
    <w:p w14:paraId="1C36701B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F7786BC" w14:textId="77777777" w:rsidR="003671DA" w:rsidRPr="00F25831" w:rsidRDefault="00603BEB" w:rsidP="00742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5778CCB6" w14:textId="77777777" w:rsidR="005D58DA" w:rsidRPr="00F25831" w:rsidRDefault="005D58DA" w:rsidP="00742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0524A0B" w14:textId="77777777" w:rsidR="00603BEB" w:rsidRPr="00F25831" w:rsidRDefault="00603BEB" w:rsidP="00742380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  <w:r w:rsidRPr="00F25831"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  <w:cs/>
        </w:rPr>
        <w:t xml:space="preserve"> </w:t>
      </w:r>
    </w:p>
    <w:p w14:paraId="7FEF5F5C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D2A44AF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F25831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7999B594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8D7DDF6" w14:textId="77777777" w:rsidR="00603BEB" w:rsidRPr="00F25831" w:rsidRDefault="00603BEB" w:rsidP="003671D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25831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C6AEF20" w14:textId="77777777" w:rsidR="003671DA" w:rsidRPr="00F25831" w:rsidRDefault="003671DA" w:rsidP="003671D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  <w:cs/>
        </w:rPr>
      </w:pPr>
    </w:p>
    <w:p w14:paraId="1D64606A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F25831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ED3886B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4253669" w14:textId="77777777" w:rsidR="00603BEB" w:rsidRPr="00F25831" w:rsidRDefault="00603BEB" w:rsidP="00F33742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25831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="003671DA" w:rsidRPr="00F25831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F25831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14:paraId="22A4FCD7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E847B67" w14:textId="77777777" w:rsidR="00603BEB" w:rsidRPr="00F25831" w:rsidRDefault="00603BEB" w:rsidP="00F33742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F25831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</w:t>
      </w:r>
      <w:r w:rsidR="00075782" w:rsidRPr="00F25831">
        <w:rPr>
          <w:rFonts w:ascii="Angsana New" w:hAnsi="Angsana New"/>
          <w:i/>
          <w:sz w:val="30"/>
          <w:szCs w:val="30"/>
          <w:cs/>
        </w:rPr>
        <w:t>ภัยที่ได้รับอนุญาตเป็นประจำ</w:t>
      </w:r>
      <w:r w:rsidRPr="00F25831">
        <w:rPr>
          <w:rFonts w:ascii="Angsana New" w:hAnsi="Angsana New"/>
          <w:i/>
          <w:sz w:val="30"/>
          <w:szCs w:val="30"/>
          <w:cs/>
        </w:rPr>
        <w:t xml:space="preserve"> โดยวิธีคิดลดแต่ละหน่วยที่ประมาณการไว้  </w:t>
      </w:r>
    </w:p>
    <w:p w14:paraId="2B7EFA35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1518A49" w14:textId="77777777" w:rsidR="00603BEB" w:rsidRPr="00F25831" w:rsidRDefault="00603BEB" w:rsidP="00F3374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F25831">
        <w:rPr>
          <w:rFonts w:ascii="Angsana New" w:eastAsia="Times New Roman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25831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F25831">
        <w:rPr>
          <w:rFonts w:ascii="Angsana New" w:eastAsia="Times New Roman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25831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F25831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Pr="00F25831">
        <w:rPr>
          <w:rFonts w:ascii="Angsana New" w:hAnsi="Angsana New"/>
          <w:i/>
          <w:sz w:val="30"/>
          <w:szCs w:val="30"/>
          <w:cs/>
        </w:rPr>
        <w:t>กำหนดดอกเบี้ยจ่ายของ</w:t>
      </w:r>
      <w:r w:rsidRPr="00F25831">
        <w:rPr>
          <w:rFonts w:ascii="Angsana New" w:eastAsia="Times New Roman" w:hAnsi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F25831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F25831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รับรู้รายการในกำไรหรือขาดทุน</w:t>
      </w:r>
    </w:p>
    <w:p w14:paraId="7032F3D9" w14:textId="77777777" w:rsidR="00437A74" w:rsidRPr="00F25831" w:rsidRDefault="00437A74" w:rsidP="00F33742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</w:p>
    <w:p w14:paraId="6DC1CA29" w14:textId="77777777" w:rsidR="00603BEB" w:rsidRPr="00F25831" w:rsidRDefault="00603BEB" w:rsidP="00F3374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F25831">
        <w:rPr>
          <w:rFonts w:ascii="Angsana New" w:eastAsia="Times New Roman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F25831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Pr="00F25831">
        <w:rPr>
          <w:rFonts w:ascii="Angsana New" w:hAnsi="Angsana New"/>
          <w:i/>
          <w:sz w:val="30"/>
          <w:szCs w:val="30"/>
          <w:cs/>
        </w:rPr>
        <w:t>รับรู้</w:t>
      </w:r>
      <w:r w:rsidRPr="00F25831">
        <w:rPr>
          <w:rFonts w:ascii="Angsana New" w:eastAsia="Times New Roman" w:hAnsi="Angsana New"/>
          <w:i/>
          <w:sz w:val="30"/>
          <w:szCs w:val="30"/>
          <w:cs/>
        </w:rPr>
        <w:t>กำไรและขาดทุนจากการจ่ายชำระผลประโยชน์พนักงานเมื่อเกิดขึ้น</w:t>
      </w:r>
    </w:p>
    <w:p w14:paraId="3E756A53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397CCD7E" w14:textId="77777777" w:rsidR="00437A74" w:rsidRPr="00F25831" w:rsidRDefault="00437A74" w:rsidP="00F337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03E41E5D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F25831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ผลประโยชน์เมื่อเลิกจ้าง </w:t>
      </w:r>
    </w:p>
    <w:p w14:paraId="616D831D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14BEB9E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25831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F25831">
        <w:rPr>
          <w:rFonts w:ascii="Angsana New" w:hAnsi="Angsana New"/>
          <w:iCs/>
          <w:sz w:val="30"/>
          <w:szCs w:val="30"/>
        </w:rPr>
        <w:t>12</w:t>
      </w:r>
      <w:r w:rsidRPr="00F25831">
        <w:rPr>
          <w:rFonts w:ascii="Angsana New" w:hAnsi="Angsana New"/>
          <w:i/>
          <w:sz w:val="30"/>
          <w:szCs w:val="30"/>
        </w:rPr>
        <w:t xml:space="preserve"> </w:t>
      </w:r>
      <w:r w:rsidRPr="00F25831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89ADE73" w14:textId="77777777" w:rsidR="00663BEE" w:rsidRPr="00F25831" w:rsidRDefault="00663BEE" w:rsidP="00F337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08549149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F25831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2F565724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E59CDB5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25831">
        <w:rPr>
          <w:rFonts w:ascii="Angsana New" w:hAnsi="Angsana New"/>
          <w:i/>
          <w:sz w:val="30"/>
          <w:szCs w:val="30"/>
        </w:rPr>
        <w:t xml:space="preserve"> </w:t>
      </w:r>
      <w:r w:rsidRPr="00F25831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635531F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6C2B934" w14:textId="77777777" w:rsidR="00603BEB" w:rsidRPr="00F25831" w:rsidRDefault="00603BEB" w:rsidP="0034446A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748044A" w14:textId="77777777" w:rsidR="00603BEB" w:rsidRPr="00F25831" w:rsidRDefault="00603BEB" w:rsidP="00F3374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0D9633A" w14:textId="77777777" w:rsidR="00603BEB" w:rsidRPr="00F25831" w:rsidRDefault="00603BEB" w:rsidP="00E65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AB6FC9" w:rsidRPr="00F25831">
        <w:rPr>
          <w:rFonts w:ascii="Angsana New" w:hAnsi="Angsana New" w:hint="cs"/>
          <w:sz w:val="30"/>
          <w:szCs w:val="30"/>
          <w:cs/>
        </w:rPr>
        <w:t>ผูกพัน</w:t>
      </w:r>
      <w:r w:rsidR="005D58DA" w:rsidRPr="00F25831">
        <w:rPr>
          <w:rFonts w:ascii="Angsana New" w:hAnsi="Angsana New"/>
          <w:sz w:val="30"/>
          <w:szCs w:val="30"/>
          <w:cs/>
        </w:rPr>
        <w:t>ดังกล่าว</w:t>
      </w:r>
      <w:r w:rsidRPr="00F25831">
        <w:rPr>
          <w:rFonts w:ascii="Angsana New" w:hAnsi="Angsana New"/>
          <w:sz w:val="30"/>
          <w:szCs w:val="30"/>
          <w:cs/>
        </w:rPr>
        <w:t xml:space="preserve">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EC06176" w14:textId="77777777" w:rsidR="00E70DA1" w:rsidRPr="00F25831" w:rsidRDefault="00E70DA1" w:rsidP="00E65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iCs/>
          <w:color w:val="0000FF"/>
          <w:sz w:val="30"/>
          <w:szCs w:val="30"/>
        </w:rPr>
      </w:pPr>
    </w:p>
    <w:p w14:paraId="3567F151" w14:textId="77777777" w:rsidR="00603BEB" w:rsidRPr="00F25831" w:rsidRDefault="00603BEB" w:rsidP="0034446A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6FA1773B" w14:textId="77777777" w:rsidR="00603BEB" w:rsidRPr="00F25831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68053A" w14:textId="77777777" w:rsidR="00603BEB" w:rsidRPr="00F25831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</w:t>
      </w:r>
      <w:r w:rsidR="00D2662F" w:rsidRPr="00F25831">
        <w:rPr>
          <w:rFonts w:ascii="Angsana New" w:hAnsi="Angsana New"/>
          <w:sz w:val="30"/>
          <w:szCs w:val="30"/>
          <w:cs/>
        </w:rPr>
        <w:t>มและแสดงสุทธิจากส่วนลดการค้า</w:t>
      </w:r>
      <w:r w:rsidR="005D58DA" w:rsidRPr="00F25831">
        <w:rPr>
          <w:rFonts w:ascii="Angsana New" w:hAnsi="Angsana New" w:hint="cs"/>
          <w:sz w:val="30"/>
          <w:szCs w:val="30"/>
          <w:cs/>
        </w:rPr>
        <w:t xml:space="preserve"> และส่วนลด</w:t>
      </w:r>
      <w:r w:rsidR="00100F94" w:rsidRPr="00F25831">
        <w:rPr>
          <w:rFonts w:ascii="Angsana New" w:hAnsi="Angsana New" w:hint="cs"/>
          <w:sz w:val="30"/>
          <w:szCs w:val="30"/>
          <w:cs/>
        </w:rPr>
        <w:t>ตามปริมาณ</w:t>
      </w:r>
    </w:p>
    <w:p w14:paraId="519D4009" w14:textId="77777777" w:rsidR="00603BEB" w:rsidRPr="00F25831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AE7B6E" w14:textId="77777777" w:rsidR="00003233" w:rsidRPr="00F25831" w:rsidRDefault="00003233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 w:hint="cs"/>
          <w:sz w:val="30"/>
          <w:szCs w:val="30"/>
          <w:cs/>
        </w:rPr>
        <w:t>สำหรับสัญญาที่มีหลายส่วนประกอบ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ซึ่งรวมการขายสินค้า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การให้บริการ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และการให้บริการหลังการขาย</w:t>
      </w:r>
      <w:r w:rsidRPr="00F25831">
        <w:rPr>
          <w:rFonts w:ascii="Angsana New" w:hAnsi="Angsana New"/>
          <w:sz w:val="30"/>
          <w:szCs w:val="30"/>
          <w:cs/>
        </w:rPr>
        <w:t xml:space="preserve"> (</w:t>
      </w:r>
      <w:r w:rsidRPr="00F25831">
        <w:rPr>
          <w:rFonts w:ascii="Angsana New" w:hAnsi="Angsana New" w:hint="cs"/>
          <w:sz w:val="30"/>
          <w:szCs w:val="30"/>
          <w:cs/>
        </w:rPr>
        <w:t>รายได้จากการบริการบำรุงรักษา</w:t>
      </w:r>
      <w:r w:rsidRPr="00F25831">
        <w:rPr>
          <w:rFonts w:ascii="Angsana New" w:hAnsi="Angsana New"/>
          <w:sz w:val="30"/>
          <w:szCs w:val="30"/>
          <w:cs/>
        </w:rPr>
        <w:t xml:space="preserve">) </w:t>
      </w:r>
      <w:r w:rsidRPr="00F25831">
        <w:rPr>
          <w:rFonts w:ascii="Angsana New" w:hAnsi="Angsana New" w:hint="cs"/>
          <w:sz w:val="30"/>
          <w:szCs w:val="30"/>
          <w:cs/>
        </w:rPr>
        <w:t>ในสัญญาเดียวกัน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กิจการปันส่วนรายได้ให้แต่ละส่วนประกอบนั้นตามราคามูลค่ายุติธรรม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ณ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วันที่สัญญาเริ่ม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="00686BE0" w:rsidRPr="00F25831">
        <w:rPr>
          <w:rFonts w:ascii="Angsana New" w:hAnsi="Angsana New" w:hint="cs"/>
          <w:sz w:val="30"/>
          <w:szCs w:val="30"/>
          <w:cs/>
        </w:rPr>
        <w:t>การ</w:t>
      </w:r>
      <w:r w:rsidRPr="00F25831">
        <w:rPr>
          <w:rFonts w:ascii="Angsana New" w:hAnsi="Angsana New" w:hint="cs"/>
          <w:sz w:val="30"/>
          <w:szCs w:val="30"/>
          <w:cs/>
        </w:rPr>
        <w:t>รับรู้รายได้สำหรับแต่ละส่วนประกอบ</w:t>
      </w:r>
      <w:r w:rsidR="00686BE0" w:rsidRPr="00F25831">
        <w:rPr>
          <w:rFonts w:ascii="Angsana New" w:hAnsi="Angsana New" w:hint="cs"/>
          <w:sz w:val="30"/>
          <w:szCs w:val="30"/>
          <w:cs/>
        </w:rPr>
        <w:t xml:space="preserve"> และสำหรับสัญญาที่มีส่วนประกอบเดียวรับรู้รายได้</w:t>
      </w:r>
      <w:r w:rsidRPr="00F25831">
        <w:rPr>
          <w:rFonts w:ascii="Angsana New" w:hAnsi="Angsana New" w:hint="cs"/>
          <w:sz w:val="30"/>
          <w:szCs w:val="30"/>
          <w:cs/>
        </w:rPr>
        <w:t>ดังนี้</w:t>
      </w:r>
    </w:p>
    <w:p w14:paraId="78C1DC7C" w14:textId="77777777" w:rsidR="005D58DA" w:rsidRPr="00F25831" w:rsidRDefault="005D58DA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3483B9" w14:textId="77777777" w:rsidR="00003233" w:rsidRPr="00F25831" w:rsidRDefault="00003233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25831">
        <w:rPr>
          <w:rFonts w:ascii="Angsana New" w:hAnsi="Angsana New"/>
          <w:iCs/>
          <w:sz w:val="30"/>
          <w:szCs w:val="30"/>
          <w:cs/>
        </w:rPr>
        <w:lastRenderedPageBreak/>
        <w:t>การขายสินค้า</w:t>
      </w:r>
    </w:p>
    <w:p w14:paraId="39AE21A8" w14:textId="77777777" w:rsidR="00003233" w:rsidRPr="00F25831" w:rsidRDefault="00003233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4DEE83" w14:textId="77777777" w:rsidR="00003233" w:rsidRPr="00F25831" w:rsidRDefault="00003233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 </w:t>
      </w:r>
    </w:p>
    <w:p w14:paraId="10C4188B" w14:textId="77777777" w:rsidR="005D58DA" w:rsidRPr="00F25831" w:rsidRDefault="005D58DA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EE5720" w14:textId="77777777" w:rsidR="00003233" w:rsidRPr="00F25831" w:rsidRDefault="00003233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25831">
        <w:rPr>
          <w:rFonts w:ascii="Angsana New" w:hAnsi="Angsana New"/>
          <w:iCs/>
          <w:sz w:val="30"/>
          <w:szCs w:val="30"/>
          <w:cs/>
        </w:rPr>
        <w:t>การให้บริการ</w:t>
      </w:r>
    </w:p>
    <w:p w14:paraId="4B913D2B" w14:textId="77777777" w:rsidR="00003233" w:rsidRPr="00F25831" w:rsidRDefault="00003233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E46C98" w14:textId="77777777" w:rsidR="00003233" w:rsidRPr="00F25831" w:rsidRDefault="00003233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F25831">
        <w:rPr>
          <w:rFonts w:ascii="Angsana New" w:hAnsi="Angsana New" w:hint="cs"/>
          <w:b/>
          <w:sz w:val="30"/>
          <w:szCs w:val="30"/>
          <w:cs/>
        </w:rPr>
        <w:t>สัญญาบริการ</w:t>
      </w:r>
      <w:r w:rsidRPr="00F25831">
        <w:rPr>
          <w:rFonts w:ascii="Angsana New" w:hAnsi="Angsana New"/>
          <w:sz w:val="30"/>
          <w:szCs w:val="30"/>
          <w:cs/>
        </w:rPr>
        <w:t>รับรู้</w:t>
      </w:r>
      <w:r w:rsidRPr="00F25831">
        <w:rPr>
          <w:rFonts w:ascii="Angsana New" w:hAnsi="Angsana New" w:hint="cs"/>
          <w:b/>
          <w:sz w:val="30"/>
          <w:szCs w:val="30"/>
          <w:cs/>
        </w:rPr>
        <w:t>เมื่อผลของรายการที่เกี่ยวข้องกับการให้บริการสามารถประมาณได้อย่างน่าเชื่อถือ</w:t>
      </w:r>
      <w:r w:rsidRPr="00F25831">
        <w:rPr>
          <w:rFonts w:ascii="Angsana New" w:hAnsi="Angsana New"/>
          <w:b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b/>
          <w:sz w:val="30"/>
          <w:szCs w:val="30"/>
          <w:cs/>
        </w:rPr>
        <w:t>กิจการต้องรับรู้รายการที่เกี่ยวข้องกับการให้บริการเป็นรายได้ตามขั้นความสำเร็จของรายการ</w:t>
      </w:r>
      <w:r w:rsidRPr="00F25831">
        <w:rPr>
          <w:rFonts w:ascii="Angsana New" w:hAnsi="Angsana New"/>
          <w:b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b/>
          <w:sz w:val="30"/>
          <w:szCs w:val="30"/>
          <w:cs/>
        </w:rPr>
        <w:t>ณ</w:t>
      </w:r>
      <w:r w:rsidRPr="00F25831">
        <w:rPr>
          <w:rFonts w:ascii="Angsana New" w:hAnsi="Angsana New"/>
          <w:b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b/>
          <w:sz w:val="30"/>
          <w:szCs w:val="30"/>
          <w:cs/>
        </w:rPr>
        <w:t>วันสิ้นรอบระยะเวลารายงาน</w:t>
      </w:r>
      <w:r w:rsidRPr="00F25831">
        <w:rPr>
          <w:rFonts w:ascii="Angsana New" w:hAnsi="Angsana New"/>
          <w:b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b/>
          <w:sz w:val="30"/>
          <w:szCs w:val="30"/>
          <w:cs/>
        </w:rPr>
        <w:t>กิจการกำหนดขั้นความสำเร็จของรายการตามสัดส่วนของต้นทุนที่เกิดขึ้นจนถึงปัจจุบันเทียบกับประมาณการต้นทุนทั้งสิ้น</w:t>
      </w:r>
      <w:r w:rsidRPr="00F25831">
        <w:rPr>
          <w:rFonts w:ascii="Angsana New" w:hAnsi="Angsana New"/>
          <w:b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b/>
          <w:sz w:val="30"/>
          <w:szCs w:val="30"/>
          <w:cs/>
        </w:rPr>
        <w:t>หากกิจการไม่สามารถประมาณผลของรายการที่เกี่ยวข้องกับการให้บริการได้อย่างน่าเชื่อถือ</w:t>
      </w:r>
      <w:r w:rsidRPr="00F25831">
        <w:rPr>
          <w:rFonts w:ascii="Angsana New" w:hAnsi="Angsana New"/>
          <w:b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b/>
          <w:sz w:val="30"/>
          <w:szCs w:val="30"/>
          <w:cs/>
        </w:rPr>
        <w:t>กิจการต้องรับรู้รายได้ไม่เกินจำนวนค่าใช้จ่ายที่รับรู้ไปแล้วซึ่งคาดว่าจะได้รับคืน</w:t>
      </w:r>
    </w:p>
    <w:p w14:paraId="5F26D21E" w14:textId="77777777" w:rsidR="00003233" w:rsidRPr="00F25831" w:rsidRDefault="00003233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57AD00" w14:textId="77777777" w:rsidR="00003233" w:rsidRPr="00F25831" w:rsidRDefault="00003233" w:rsidP="0000323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รายได้จาก</w:t>
      </w:r>
      <w:r w:rsidRPr="00F25831">
        <w:rPr>
          <w:rFonts w:ascii="Angsana New" w:hAnsi="Angsana New" w:hint="cs"/>
          <w:sz w:val="30"/>
          <w:szCs w:val="30"/>
          <w:cs/>
        </w:rPr>
        <w:t>การบริการบำรุงรักษา</w:t>
      </w:r>
      <w:r w:rsidRPr="00F25831">
        <w:rPr>
          <w:rFonts w:ascii="Angsana New" w:hAnsi="Angsana New"/>
          <w:sz w:val="30"/>
          <w:szCs w:val="30"/>
          <w:cs/>
        </w:rPr>
        <w:t>รับรู้</w:t>
      </w:r>
      <w:r w:rsidRPr="00F25831">
        <w:rPr>
          <w:rFonts w:ascii="Angsana New" w:hAnsi="Angsana New" w:hint="cs"/>
          <w:sz w:val="30"/>
          <w:szCs w:val="30"/>
          <w:cs/>
        </w:rPr>
        <w:t>ตลอดอายุของสัญญา</w:t>
      </w:r>
    </w:p>
    <w:p w14:paraId="1194CC9E" w14:textId="77777777" w:rsidR="00003233" w:rsidRPr="00F25831" w:rsidRDefault="00003233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7A875E" w14:textId="77777777" w:rsidR="00003233" w:rsidRPr="00F25831" w:rsidRDefault="00003233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การให้บริการ</w:t>
      </w:r>
      <w:r w:rsidRPr="00F25831">
        <w:rPr>
          <w:rFonts w:ascii="Angsana New" w:hAnsi="Angsana New" w:hint="cs"/>
          <w:sz w:val="30"/>
          <w:szCs w:val="30"/>
          <w:cs/>
        </w:rPr>
        <w:t>อื่น</w:t>
      </w:r>
      <w:r w:rsidRPr="00F25831">
        <w:rPr>
          <w:rFonts w:ascii="Angsana New" w:hAnsi="Angsana New"/>
          <w:sz w:val="30"/>
          <w:szCs w:val="30"/>
          <w:cs/>
        </w:rPr>
        <w:t>รับรู้เมื่อมีการให้บริการ</w:t>
      </w:r>
    </w:p>
    <w:p w14:paraId="3BA7DCF1" w14:textId="77777777" w:rsidR="00BB0AB0" w:rsidRPr="00F25831" w:rsidRDefault="00BB0AB0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D3E171" w14:textId="77777777" w:rsidR="00BB0AB0" w:rsidRPr="00F25831" w:rsidRDefault="00BB0AB0" w:rsidP="00BB0A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25831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14:paraId="287C885D" w14:textId="77777777" w:rsidR="00BB0AB0" w:rsidRPr="00F25831" w:rsidRDefault="00BB0AB0" w:rsidP="00BB0A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88293B" w14:textId="77777777" w:rsidR="00BB0AB0" w:rsidRPr="00F25831" w:rsidRDefault="00BB0AB0" w:rsidP="00BB0A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</w:p>
    <w:p w14:paraId="1EA2A749" w14:textId="77777777" w:rsidR="00BB0AB0" w:rsidRPr="00F25831" w:rsidRDefault="00BB0AB0" w:rsidP="00BB0A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0F84FBE" w14:textId="77777777" w:rsidR="00BB0AB0" w:rsidRPr="00F25831" w:rsidRDefault="00BB0AB0" w:rsidP="00BB0A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25831">
        <w:rPr>
          <w:rFonts w:ascii="Angsana New" w:hAnsi="Angsana New"/>
          <w:iCs/>
          <w:sz w:val="30"/>
          <w:szCs w:val="30"/>
          <w:cs/>
        </w:rPr>
        <w:t>ดอกเบี้ยรับ</w:t>
      </w:r>
    </w:p>
    <w:p w14:paraId="31181D04" w14:textId="77777777" w:rsidR="00BB0AB0" w:rsidRPr="00F25831" w:rsidRDefault="00BB0AB0" w:rsidP="00BB0A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1DF900" w14:textId="77777777" w:rsidR="00BB0AB0" w:rsidRPr="00F25831" w:rsidRDefault="00BB0AB0" w:rsidP="00BB0A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ดอกเบี้ยรับบันทึกในกำไรหรือขาดทุนตามเกณฑ์คงค้าง </w:t>
      </w:r>
    </w:p>
    <w:p w14:paraId="69E6209B" w14:textId="77777777" w:rsidR="00BB0AB0" w:rsidRPr="00F25831" w:rsidRDefault="00BB0AB0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7DCF92" w14:textId="77777777" w:rsidR="00437A74" w:rsidRPr="00F25831" w:rsidRDefault="00437A74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90F825" w14:textId="77777777" w:rsidR="00437A74" w:rsidRPr="00F25831" w:rsidRDefault="00437A74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8C70B1" w14:textId="77777777" w:rsidR="00437A74" w:rsidRPr="00F25831" w:rsidRDefault="00437A74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CC1A8E" w14:textId="77777777" w:rsidR="00603BEB" w:rsidRPr="00F25831" w:rsidRDefault="00603BEB" w:rsidP="0034446A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ต้นทุนทางการเงิน</w:t>
      </w:r>
    </w:p>
    <w:p w14:paraId="382394ED" w14:textId="77777777" w:rsidR="00603BEB" w:rsidRPr="00F25831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8150BAF" w14:textId="77777777" w:rsidR="00603BEB" w:rsidRPr="00F25831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14:paraId="6A6E0C44" w14:textId="77777777" w:rsidR="005132C0" w:rsidRPr="00F25831" w:rsidRDefault="005132C0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</w:p>
    <w:p w14:paraId="1AD988C9" w14:textId="77777777" w:rsidR="00603BEB" w:rsidRPr="00F25831" w:rsidRDefault="00603BEB" w:rsidP="0034446A">
      <w:pPr>
        <w:pStyle w:val="Heading8"/>
        <w:numPr>
          <w:ilvl w:val="0"/>
          <w:numId w:val="30"/>
        </w:numPr>
        <w:tabs>
          <w:tab w:val="left" w:pos="540"/>
        </w:tabs>
        <w:ind w:right="0" w:hanging="72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สัญญาเช่าดำเนินงาน </w:t>
      </w:r>
    </w:p>
    <w:p w14:paraId="26615911" w14:textId="77777777" w:rsidR="00603BEB" w:rsidRPr="00F25831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A2B70A" w14:textId="77777777" w:rsidR="00603BEB" w:rsidRPr="00F25831" w:rsidRDefault="00603BEB" w:rsidP="00F33742">
      <w:pPr>
        <w:spacing w:line="240" w:lineRule="auto"/>
        <w:ind w:left="518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F25831">
        <w:rPr>
          <w:rFonts w:ascii="Angsana New" w:eastAsia="Calibri" w:hAnsi="Angsana New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</w:t>
      </w:r>
      <w:r w:rsidR="00B750A6" w:rsidRPr="00F25831">
        <w:rPr>
          <w:rFonts w:ascii="Angsana New" w:eastAsia="Calibri" w:hAnsi="Angsana New" w:hint="cs"/>
          <w:sz w:val="30"/>
          <w:szCs w:val="30"/>
          <w:cs/>
        </w:rPr>
        <w:t>ประโยชน์ที่ได้รับตามสัญญาเช่า</w:t>
      </w:r>
      <w:r w:rsidR="00B750A6" w:rsidRPr="00F25831">
        <w:rPr>
          <w:rFonts w:ascii="Angsana New" w:eastAsia="Calibri" w:hAnsi="Angsana New"/>
          <w:sz w:val="30"/>
          <w:szCs w:val="30"/>
          <w:cs/>
        </w:rPr>
        <w:t xml:space="preserve"> </w:t>
      </w:r>
      <w:r w:rsidR="00B750A6" w:rsidRPr="00F25831">
        <w:rPr>
          <w:rFonts w:ascii="Angsana New" w:eastAsia="Calibri" w:hAnsi="Angsana New" w:hint="cs"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205500FB" w14:textId="77777777" w:rsidR="00603BEB" w:rsidRPr="00F25831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136AE2" w14:textId="77777777" w:rsidR="00603BEB" w:rsidRPr="00F25831" w:rsidRDefault="00603BEB" w:rsidP="00F33742">
      <w:pPr>
        <w:spacing w:line="240" w:lineRule="auto"/>
        <w:ind w:left="540"/>
        <w:rPr>
          <w:rFonts w:ascii="Angsana New" w:eastAsia="Calibri" w:hAnsi="Angsana New"/>
          <w:sz w:val="30"/>
          <w:szCs w:val="30"/>
        </w:rPr>
      </w:pPr>
      <w:r w:rsidRPr="00F25831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1BF847CE" w14:textId="77777777" w:rsidR="00201B5A" w:rsidRPr="00F25831" w:rsidRDefault="00201B5A" w:rsidP="00F33742">
      <w:pPr>
        <w:spacing w:line="240" w:lineRule="auto"/>
        <w:ind w:left="540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1EE76C4D" w14:textId="77777777" w:rsidR="00603BEB" w:rsidRPr="00F25831" w:rsidRDefault="00003233" w:rsidP="008C163B">
      <w:pPr>
        <w:pStyle w:val="AccPolicysubhead"/>
      </w:pPr>
      <w:r w:rsidRPr="00F25831">
        <w:rPr>
          <w:cs/>
        </w:rPr>
        <w:t>การ</w:t>
      </w:r>
      <w:r w:rsidRPr="00F25831">
        <w:rPr>
          <w:rFonts w:hint="cs"/>
          <w:cs/>
        </w:rPr>
        <w:t>ประเมินว่าข้อตกลงประกอบด้วย</w:t>
      </w:r>
      <w:r w:rsidRPr="00F25831">
        <w:rPr>
          <w:cs/>
        </w:rPr>
        <w:t>สัญญาเช่า</w:t>
      </w:r>
      <w:r w:rsidRPr="00F25831">
        <w:rPr>
          <w:rFonts w:hint="cs"/>
          <w:cs/>
        </w:rPr>
        <w:t>หรือไม่</w:t>
      </w:r>
      <w:r w:rsidRPr="00F25831">
        <w:t xml:space="preserve"> </w:t>
      </w:r>
      <w:r w:rsidRPr="00F25831">
        <w:rPr>
          <w:rFonts w:hint="cs"/>
          <w:cs/>
        </w:rPr>
        <w:t xml:space="preserve"> </w:t>
      </w:r>
    </w:p>
    <w:p w14:paraId="2F327DDF" w14:textId="77777777" w:rsidR="00003233" w:rsidRPr="00F25831" w:rsidRDefault="00003233" w:rsidP="00003233">
      <w:pPr>
        <w:pStyle w:val="BodyText"/>
        <w:rPr>
          <w:sz w:val="30"/>
          <w:szCs w:val="30"/>
          <w:lang w:val="x-none" w:eastAsia="en-GB"/>
        </w:rPr>
      </w:pPr>
    </w:p>
    <w:p w14:paraId="3F139AD2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25831">
        <w:rPr>
          <w:rFonts w:ascii="Angsana New" w:eastAsia="Calibri" w:hAnsi="Angsana New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6E2736B7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716AEECF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</w:t>
      </w:r>
      <w:r w:rsidR="00FE6566" w:rsidRPr="00F25831">
        <w:rPr>
          <w:rFonts w:ascii="Angsana New" w:hAnsi="Angsana New"/>
          <w:sz w:val="30"/>
          <w:szCs w:val="30"/>
          <w:cs/>
        </w:rPr>
        <w:t>กลุ่มบริษัท</w:t>
      </w:r>
      <w:r w:rsidRPr="00F25831">
        <w:rPr>
          <w:rFonts w:ascii="Angsana New" w:hAnsi="Angsana New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</w:t>
      </w:r>
      <w:r w:rsidR="00FE6566" w:rsidRPr="00F25831">
        <w:rPr>
          <w:rFonts w:ascii="Angsana New" w:hAnsi="Angsana New"/>
          <w:sz w:val="30"/>
          <w:szCs w:val="30"/>
          <w:cs/>
        </w:rPr>
        <w:t>กลุ่มบริษัท</w:t>
      </w:r>
    </w:p>
    <w:p w14:paraId="2E585D6E" w14:textId="77777777" w:rsidR="00003233" w:rsidRPr="00F25831" w:rsidRDefault="00003233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0523E6" w14:textId="77777777" w:rsidR="00603BEB" w:rsidRPr="00F25831" w:rsidRDefault="00603BEB" w:rsidP="0034446A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533EE759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F3E3566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00934B65" w14:textId="77777777" w:rsidR="00603BEB" w:rsidRPr="00F25831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lastRenderedPageBreak/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DC02427" w14:textId="77777777" w:rsidR="00003233" w:rsidRPr="00F25831" w:rsidRDefault="00003233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F37CA6E" w14:textId="77777777" w:rsidR="00603BEB" w:rsidRPr="00F25831" w:rsidRDefault="00603BEB" w:rsidP="00F3374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5A5DB045" w14:textId="77777777" w:rsidR="00686BE0" w:rsidRPr="00F25831" w:rsidRDefault="00686BE0" w:rsidP="00F3374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740222E" w14:textId="77777777" w:rsidR="00603BEB" w:rsidRPr="00F25831" w:rsidRDefault="00AB6FC9" w:rsidP="00F3374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การวัดมู</w:t>
      </w:r>
      <w:r w:rsidR="00603BEB" w:rsidRPr="00F25831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FE6566" w:rsidRPr="00F25831">
        <w:rPr>
          <w:rFonts w:ascii="Angsana New" w:hAnsi="Angsana New"/>
          <w:sz w:val="30"/>
          <w:szCs w:val="30"/>
          <w:cs/>
        </w:rPr>
        <w:t>กลุ่มบริษัท</w:t>
      </w:r>
      <w:r w:rsidR="00603BEB" w:rsidRPr="00F25831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526C13C1" w14:textId="77777777" w:rsidR="006A1CEB" w:rsidRPr="00F25831" w:rsidRDefault="006A1CEB" w:rsidP="00F3374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color w:val="0000FF"/>
          <w:sz w:val="30"/>
          <w:szCs w:val="30"/>
          <w:cs/>
        </w:rPr>
      </w:pPr>
    </w:p>
    <w:p w14:paraId="173EB32D" w14:textId="77777777" w:rsidR="00603BEB" w:rsidRPr="00F25831" w:rsidRDefault="00603BEB" w:rsidP="00F3374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5B6C7394" w14:textId="77777777" w:rsidR="00603BEB" w:rsidRPr="00F25831" w:rsidRDefault="00603BEB" w:rsidP="00F3374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A9AD160" w14:textId="77777777" w:rsidR="00603BEB" w:rsidRPr="00F25831" w:rsidRDefault="00603BEB" w:rsidP="00F3374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กลุ่มบริษัท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</w:t>
      </w:r>
      <w:r w:rsidR="00F9629A" w:rsidRPr="00F25831">
        <w:rPr>
          <w:rFonts w:ascii="Angsana New" w:hAnsi="Angsana New"/>
          <w:sz w:val="30"/>
          <w:szCs w:val="30"/>
          <w:cs/>
        </w:rPr>
        <w:t>กฎหมาย</w:t>
      </w:r>
      <w:r w:rsidRPr="00F25831">
        <w:rPr>
          <w:rFonts w:ascii="Angsana New" w:hAnsi="Angsana New"/>
          <w:sz w:val="30"/>
          <w:szCs w:val="30"/>
          <w:cs/>
        </w:rPr>
        <w:t>ภาษี และจากประสบการณ์ในอดีต 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05F3D32" w14:textId="77777777" w:rsidR="00603BEB" w:rsidRPr="00F25831" w:rsidRDefault="00603BEB" w:rsidP="00F3374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70BB8186" w14:textId="77777777" w:rsidR="00603BEB" w:rsidRPr="00F25831" w:rsidRDefault="00603BEB" w:rsidP="00F3374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464F421" w14:textId="77777777" w:rsidR="00603BEB" w:rsidRPr="00F25831" w:rsidRDefault="00603BEB" w:rsidP="00F33742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FF678F9" w14:textId="77777777" w:rsidR="00E169DB" w:rsidRPr="00F25831" w:rsidRDefault="00E169DB" w:rsidP="00F33742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7D8B99E8" w14:textId="77777777" w:rsidR="00603BEB" w:rsidRPr="00F25831" w:rsidRDefault="00603BEB" w:rsidP="0034446A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6F9C54FC" w14:textId="77777777" w:rsidR="00603BEB" w:rsidRPr="00F25831" w:rsidRDefault="00603BEB" w:rsidP="00F33742">
      <w:pPr>
        <w:pStyle w:val="AccPolicyHeading"/>
        <w:spacing w:line="240" w:lineRule="auto"/>
        <w:rPr>
          <w:rFonts w:ascii="Angsana New" w:hAnsi="Angsana New"/>
          <w:sz w:val="30"/>
          <w:szCs w:val="30"/>
        </w:rPr>
      </w:pPr>
    </w:p>
    <w:p w14:paraId="5B75438D" w14:textId="77777777" w:rsidR="00603BEB" w:rsidRPr="00F25831" w:rsidRDefault="00FE6566" w:rsidP="00D90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 New" w:eastAsia="Calibri" w:hAnsi="Angsana New"/>
          <w:b/>
          <w:color w:val="0000FF"/>
          <w:sz w:val="30"/>
          <w:szCs w:val="30"/>
        </w:rPr>
      </w:pPr>
      <w:r w:rsidRPr="00F25831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603BEB" w:rsidRPr="00F25831">
        <w:rPr>
          <w:rFonts w:ascii="Angsana New" w:hAnsi="Angsana New"/>
          <w:b/>
          <w:sz w:val="30"/>
          <w:szCs w:val="30"/>
          <w:cs/>
        </w:rPr>
        <w:t>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603BEB" w:rsidRPr="00F25831">
        <w:rPr>
          <w:rFonts w:ascii="Angsana New" w:hAnsi="Angsana New"/>
          <w:b/>
          <w:sz w:val="30"/>
          <w:szCs w:val="30"/>
        </w:rPr>
        <w:t xml:space="preserve"> </w:t>
      </w:r>
    </w:p>
    <w:p w14:paraId="3CAD69BD" w14:textId="77777777" w:rsidR="00BF3BC0" w:rsidRPr="00F25831" w:rsidRDefault="00BF3BC0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3BE589E" w14:textId="77777777" w:rsidR="00603BEB" w:rsidRPr="00F25831" w:rsidRDefault="00603BEB" w:rsidP="0034446A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185A80E3" w14:textId="77777777" w:rsidR="00603BEB" w:rsidRPr="00F25831" w:rsidRDefault="00603BEB" w:rsidP="00F33742">
      <w:pPr>
        <w:pStyle w:val="AccPolicyHeading"/>
        <w:spacing w:line="240" w:lineRule="auto"/>
        <w:rPr>
          <w:rFonts w:ascii="Angsana New" w:hAnsi="Angsana New"/>
          <w:sz w:val="30"/>
          <w:szCs w:val="30"/>
        </w:rPr>
      </w:pPr>
    </w:p>
    <w:p w14:paraId="630F55FC" w14:textId="77777777" w:rsidR="00603BEB" w:rsidRPr="00F25831" w:rsidRDefault="00603BEB" w:rsidP="00362B48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  <w:r w:rsidR="007520DD" w:rsidRPr="00F25831">
        <w:rPr>
          <w:rFonts w:ascii="Angsana New" w:hAnsi="Angsana New"/>
          <w:sz w:val="30"/>
          <w:szCs w:val="30"/>
          <w:cs/>
        </w:rPr>
        <w:t>รายการที่ไม่สามารถปันส่วนได้ส่วนใหญ่เป็นรายการ</w:t>
      </w:r>
      <w:r w:rsidR="00003233" w:rsidRPr="00F25831">
        <w:rPr>
          <w:rFonts w:ascii="Angsana New" w:hAnsi="Angsana New" w:hint="cs"/>
          <w:sz w:val="30"/>
          <w:szCs w:val="30"/>
          <w:cs/>
        </w:rPr>
        <w:t xml:space="preserve">สินทรัพย์ หนี้สิน </w:t>
      </w:r>
      <w:r w:rsidR="007520DD" w:rsidRPr="00F25831">
        <w:rPr>
          <w:rFonts w:ascii="Angsana New" w:hAnsi="Angsana New" w:hint="cs"/>
          <w:sz w:val="30"/>
          <w:szCs w:val="30"/>
          <w:cs/>
        </w:rPr>
        <w:t>กำไรจากการซื้อธุรกิจ</w:t>
      </w:r>
      <w:r w:rsidR="00F97F89" w:rsidRPr="00F25831">
        <w:rPr>
          <w:rFonts w:ascii="Angsana New" w:hAnsi="Angsana New"/>
          <w:sz w:val="30"/>
          <w:szCs w:val="30"/>
        </w:rPr>
        <w:t xml:space="preserve"> </w:t>
      </w:r>
      <w:r w:rsidR="00994DCC" w:rsidRPr="00F25831">
        <w:rPr>
          <w:rFonts w:ascii="Angsana New" w:hAnsi="Angsana New" w:hint="cs"/>
          <w:sz w:val="30"/>
          <w:szCs w:val="30"/>
          <w:cs/>
        </w:rPr>
        <w:t>ต้นทุนในการจัดจำหน่าย</w:t>
      </w:r>
      <w:r w:rsidR="00F97F89" w:rsidRPr="00F25831">
        <w:rPr>
          <w:rFonts w:ascii="Angsana New" w:hAnsi="Angsana New"/>
          <w:sz w:val="30"/>
          <w:szCs w:val="30"/>
        </w:rPr>
        <w:t xml:space="preserve"> </w:t>
      </w:r>
      <w:r w:rsidR="007520DD" w:rsidRPr="00F25831">
        <w:rPr>
          <w:rFonts w:ascii="Angsana New" w:hAnsi="Angsana New" w:hint="cs"/>
          <w:sz w:val="30"/>
          <w:szCs w:val="30"/>
          <w:cs/>
        </w:rPr>
        <w:t>และ</w:t>
      </w:r>
      <w:r w:rsidR="00F97F89" w:rsidRPr="00F25831">
        <w:rPr>
          <w:rFonts w:ascii="Angsana New" w:hAnsi="Angsana New" w:hint="cs"/>
          <w:sz w:val="30"/>
          <w:szCs w:val="30"/>
          <w:cs/>
        </w:rPr>
        <w:t>ค่าใช้จ่ายในการ</w:t>
      </w:r>
      <w:r w:rsidR="007520DD" w:rsidRPr="00F25831">
        <w:rPr>
          <w:rFonts w:ascii="Angsana New" w:hAnsi="Angsana New" w:hint="cs"/>
          <w:sz w:val="30"/>
          <w:szCs w:val="30"/>
          <w:cs/>
        </w:rPr>
        <w:t>บริหาร</w:t>
      </w:r>
    </w:p>
    <w:p w14:paraId="5E62965D" w14:textId="77777777" w:rsidR="00BF3BC0" w:rsidRPr="00F25831" w:rsidRDefault="00BF3BC0" w:rsidP="006932F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072F4442" w14:textId="77777777" w:rsidR="00D84097" w:rsidRPr="00F25831" w:rsidRDefault="00003233" w:rsidP="00652EDE">
      <w:pPr>
        <w:pStyle w:val="Heading6"/>
        <w:tabs>
          <w:tab w:val="left" w:pos="540"/>
        </w:tabs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F25831">
        <w:rPr>
          <w:rFonts w:ascii="Angsana New" w:hAnsi="Angsana New"/>
          <w:sz w:val="30"/>
          <w:szCs w:val="30"/>
          <w:lang w:val="en-US"/>
        </w:rPr>
        <w:t>5</w:t>
      </w:r>
      <w:r w:rsidR="00E45A90" w:rsidRPr="00F25831">
        <w:rPr>
          <w:rFonts w:ascii="Angsana New" w:hAnsi="Angsana New" w:hint="cs"/>
          <w:sz w:val="30"/>
          <w:szCs w:val="30"/>
          <w:cs/>
          <w:lang w:val="th-TH"/>
        </w:rPr>
        <w:t xml:space="preserve">  </w:t>
      </w:r>
      <w:r w:rsidR="00E45A90" w:rsidRPr="00F25831">
        <w:rPr>
          <w:rFonts w:ascii="Angsana New" w:hAnsi="Angsana New"/>
          <w:sz w:val="30"/>
          <w:szCs w:val="30"/>
          <w:cs/>
          <w:lang w:val="th-TH"/>
        </w:rPr>
        <w:tab/>
      </w:r>
      <w:r w:rsidR="0084322A" w:rsidRPr="00F25831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B5A3C9E" w14:textId="77777777" w:rsidR="00A8739B" w:rsidRPr="00F25831" w:rsidRDefault="00A8739B" w:rsidP="00652EDE">
      <w:pPr>
        <w:spacing w:line="240" w:lineRule="auto"/>
        <w:rPr>
          <w:rFonts w:ascii="Angsana New" w:hAnsi="Angsana New"/>
          <w:sz w:val="30"/>
          <w:szCs w:val="30"/>
          <w:cs/>
          <w:lang w:val="th-TH" w:eastAsia="x-none"/>
        </w:rPr>
      </w:pPr>
    </w:p>
    <w:p w14:paraId="0FD44C6C" w14:textId="77777777" w:rsidR="002C24D5" w:rsidRPr="00F25831" w:rsidRDefault="0084322A" w:rsidP="00623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25831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="002C24D5" w:rsidRPr="00F25831">
        <w:rPr>
          <w:rFonts w:ascii="Angsana New" w:hAnsi="Angsana New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5E848899" w14:textId="77777777" w:rsidR="00003233" w:rsidRPr="00F25831" w:rsidRDefault="00003233" w:rsidP="00245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D794CB8" w14:textId="77777777" w:rsidR="00E169DB" w:rsidRPr="00F25831" w:rsidRDefault="00E16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 w:rsidRPr="00F25831">
        <w:rPr>
          <w:rFonts w:ascii="Angsana New" w:hAnsi="Angsana New"/>
          <w:b/>
          <w:sz w:val="30"/>
          <w:szCs w:val="30"/>
          <w:cs/>
        </w:rPr>
        <w:br w:type="page"/>
      </w:r>
    </w:p>
    <w:p w14:paraId="51810157" w14:textId="77777777" w:rsidR="00717A10" w:rsidRPr="00F25831" w:rsidRDefault="0084322A" w:rsidP="00245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25831">
        <w:rPr>
          <w:rFonts w:ascii="Angsana New" w:hAnsi="Angsana New"/>
          <w:b/>
          <w:sz w:val="30"/>
          <w:szCs w:val="30"/>
          <w:cs/>
        </w:rPr>
        <w:lastRenderedPageBreak/>
        <w:t>ความสัมพันธ์ที่มีกับบริษัทย่อยได้</w:t>
      </w:r>
      <w:r w:rsidR="002C24D5" w:rsidRPr="00F25831">
        <w:rPr>
          <w:rFonts w:ascii="Angsana New" w:hAnsi="Angsana New"/>
          <w:b/>
          <w:sz w:val="30"/>
          <w:szCs w:val="30"/>
          <w:cs/>
        </w:rPr>
        <w:t>เปิดเผยในหมายเหตุ</w:t>
      </w:r>
      <w:r w:rsidR="002C24D5" w:rsidRPr="00F25831">
        <w:rPr>
          <w:rFonts w:ascii="Angsana New" w:hAnsi="Angsana New" w:hint="cs"/>
          <w:b/>
          <w:sz w:val="30"/>
          <w:szCs w:val="30"/>
          <w:cs/>
        </w:rPr>
        <w:t>ประกอบงบการเงิน</w:t>
      </w:r>
      <w:r w:rsidR="00851916" w:rsidRPr="00F25831">
        <w:rPr>
          <w:rFonts w:ascii="Angsana New" w:hAnsi="Angsana New"/>
          <w:b/>
          <w:sz w:val="30"/>
          <w:szCs w:val="30"/>
          <w:cs/>
        </w:rPr>
        <w:t>ข้อ</w:t>
      </w:r>
      <w:r w:rsidR="00003233" w:rsidRPr="00F25831">
        <w:rPr>
          <w:rFonts w:ascii="Angsana New" w:hAnsi="Angsana New"/>
          <w:b/>
          <w:sz w:val="30"/>
          <w:szCs w:val="30"/>
        </w:rPr>
        <w:t xml:space="preserve"> </w:t>
      </w:r>
      <w:r w:rsidR="00003233" w:rsidRPr="00F25831">
        <w:rPr>
          <w:rFonts w:ascii="Angsana New" w:hAnsi="Angsana New"/>
          <w:bCs/>
          <w:sz w:val="30"/>
          <w:szCs w:val="30"/>
        </w:rPr>
        <w:t>10</w:t>
      </w:r>
      <w:r w:rsidRPr="00F25831">
        <w:rPr>
          <w:rFonts w:ascii="Angsana New" w:hAnsi="Angsana New"/>
          <w:bCs/>
          <w:sz w:val="30"/>
          <w:szCs w:val="30"/>
          <w:cs/>
        </w:rPr>
        <w:t xml:space="preserve"> </w:t>
      </w:r>
      <w:r w:rsidRPr="00F25831">
        <w:rPr>
          <w:rFonts w:ascii="Angsana New" w:hAnsi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F25831">
        <w:rPr>
          <w:rFonts w:ascii="Angsana New" w:hAnsi="Angsana New"/>
          <w:b/>
          <w:i/>
          <w:iCs/>
          <w:color w:val="0000FF"/>
          <w:sz w:val="30"/>
          <w:szCs w:val="30"/>
        </w:rPr>
        <w:t xml:space="preserve"> </w:t>
      </w:r>
      <w:r w:rsidRPr="00F25831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5D1D3FEB" w14:textId="77777777" w:rsidR="0034446A" w:rsidRPr="00F25831" w:rsidRDefault="0034446A" w:rsidP="002C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3888"/>
      </w:tblGrid>
      <w:tr w:rsidR="0084322A" w:rsidRPr="00F25831" w14:paraId="51748233" w14:textId="77777777" w:rsidTr="003B6402">
        <w:trPr>
          <w:trHeight w:val="20"/>
          <w:tblHeader/>
        </w:trPr>
        <w:tc>
          <w:tcPr>
            <w:tcW w:w="3852" w:type="dxa"/>
          </w:tcPr>
          <w:p w14:paraId="462A07FE" w14:textId="77777777" w:rsidR="0084322A" w:rsidRPr="00F25831" w:rsidRDefault="0084322A" w:rsidP="00652EDE">
            <w:pPr>
              <w:spacing w:line="240" w:lineRule="auto"/>
              <w:ind w:left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55816B25" w14:textId="77777777" w:rsidR="00851916" w:rsidRPr="00F25831" w:rsidRDefault="0084322A" w:rsidP="003479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0F85C68" w14:textId="77777777" w:rsidR="0084322A" w:rsidRPr="00F25831" w:rsidRDefault="0084322A" w:rsidP="003479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88" w:type="dxa"/>
          </w:tcPr>
          <w:p w14:paraId="32FDE630" w14:textId="77777777" w:rsidR="0084322A" w:rsidRPr="00F25831" w:rsidRDefault="0084322A" w:rsidP="00652EDE">
            <w:pPr>
              <w:tabs>
                <w:tab w:val="clear" w:pos="227"/>
              </w:tabs>
              <w:spacing w:line="240" w:lineRule="auto"/>
              <w:ind w:left="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23164" w:rsidRPr="00F25831" w14:paraId="0510C4F6" w14:textId="77777777" w:rsidTr="003B6402">
        <w:trPr>
          <w:trHeight w:val="20"/>
        </w:trPr>
        <w:tc>
          <w:tcPr>
            <w:tcW w:w="3852" w:type="dxa"/>
          </w:tcPr>
          <w:p w14:paraId="7DB3B24B" w14:textId="77777777" w:rsidR="00A23164" w:rsidRPr="00F25831" w:rsidRDefault="00A23164" w:rsidP="00652ED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71CBEA4B" w14:textId="77777777" w:rsidR="00A23164" w:rsidRPr="00F25831" w:rsidRDefault="00A23164" w:rsidP="00652E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88" w:type="dxa"/>
          </w:tcPr>
          <w:p w14:paraId="36E8339C" w14:textId="77777777" w:rsidR="00A23164" w:rsidRPr="00F25831" w:rsidRDefault="00A23164" w:rsidP="00652EDE">
            <w:pPr>
              <w:tabs>
                <w:tab w:val="clear" w:pos="227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4322A" w:rsidRPr="00F25831" w14:paraId="16AE9EBE" w14:textId="77777777" w:rsidTr="003B6402">
        <w:trPr>
          <w:trHeight w:val="20"/>
        </w:trPr>
        <w:tc>
          <w:tcPr>
            <w:tcW w:w="3852" w:type="dxa"/>
          </w:tcPr>
          <w:p w14:paraId="6F60CA4F" w14:textId="77777777" w:rsidR="0084322A" w:rsidRPr="00F25831" w:rsidRDefault="0084322A" w:rsidP="00652ED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F3E3AB2" w14:textId="77777777" w:rsidR="0084322A" w:rsidRPr="00F25831" w:rsidRDefault="0084322A" w:rsidP="00652ED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15EC490" w14:textId="77777777" w:rsidR="0084322A" w:rsidRPr="00F25831" w:rsidRDefault="0084322A" w:rsidP="00652E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14:paraId="6BA79290" w14:textId="77777777" w:rsidR="00686BE0" w:rsidRPr="00F25831" w:rsidRDefault="0084322A" w:rsidP="00E169DB">
            <w:pPr>
              <w:tabs>
                <w:tab w:val="clear" w:pos="227"/>
                <w:tab w:val="clear" w:pos="3515"/>
                <w:tab w:val="clear" w:pos="3742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="00851916" w:rsidRPr="00F25831">
              <w:rPr>
                <w:rFonts w:ascii="Angsana New" w:hAnsi="Angsana New"/>
                <w:sz w:val="30"/>
                <w:szCs w:val="30"/>
              </w:rPr>
              <w:t>(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="00851916" w:rsidRPr="00F2583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598F" w:rsidRPr="00F25831" w14:paraId="73A5FAF9" w14:textId="77777777" w:rsidTr="003B6402">
        <w:trPr>
          <w:trHeight w:val="20"/>
        </w:trPr>
        <w:tc>
          <w:tcPr>
            <w:tcW w:w="3852" w:type="dxa"/>
          </w:tcPr>
          <w:p w14:paraId="440C9F63" w14:textId="77777777" w:rsidR="0049598F" w:rsidRPr="00F25831" w:rsidRDefault="00717A10" w:rsidP="0065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334B73EE" w14:textId="77777777" w:rsidR="0049598F" w:rsidRPr="00F25831" w:rsidRDefault="0049598F" w:rsidP="00652E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88" w:type="dxa"/>
          </w:tcPr>
          <w:p w14:paraId="70AB3891" w14:textId="77777777" w:rsidR="0049598F" w:rsidRPr="00F25831" w:rsidRDefault="0049598F" w:rsidP="00652EDE">
            <w:pPr>
              <w:tabs>
                <w:tab w:val="clear" w:pos="227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9598F" w:rsidRPr="00F25831" w14:paraId="6CFC4A91" w14:textId="77777777" w:rsidTr="003B6402">
        <w:trPr>
          <w:trHeight w:val="20"/>
        </w:trPr>
        <w:tc>
          <w:tcPr>
            <w:tcW w:w="3852" w:type="dxa"/>
          </w:tcPr>
          <w:p w14:paraId="419A1CAA" w14:textId="77777777" w:rsidR="0049598F" w:rsidRPr="00F25831" w:rsidRDefault="0049598F" w:rsidP="00652ED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วีเน็ท 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แคปปิทอล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04A897D" w14:textId="77777777" w:rsidR="0049598F" w:rsidRPr="00F25831" w:rsidRDefault="0049598F" w:rsidP="00652E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14:paraId="5689512F" w14:textId="77777777" w:rsidR="00E93A7F" w:rsidRPr="00F25831" w:rsidRDefault="00717A10" w:rsidP="00E72D1A">
            <w:pPr>
              <w:tabs>
                <w:tab w:val="clear" w:pos="227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ถือหุ้นในบริษัทร้อยละ </w:t>
            </w:r>
            <w:r w:rsidR="003B6402" w:rsidRPr="00F25831">
              <w:rPr>
                <w:rFonts w:ascii="Angsana New" w:hAnsi="Angsana New"/>
                <w:color w:val="000000"/>
                <w:sz w:val="30"/>
                <w:szCs w:val="30"/>
              </w:rPr>
              <w:t>73</w:t>
            </w:r>
            <w:r w:rsidR="0049598F" w:rsidRPr="00F2583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852A43" w:rsidRPr="00F25831" w14:paraId="37F5E293" w14:textId="77777777" w:rsidTr="003B6402">
        <w:trPr>
          <w:trHeight w:val="20"/>
        </w:trPr>
        <w:tc>
          <w:tcPr>
            <w:tcW w:w="3852" w:type="dxa"/>
          </w:tcPr>
          <w:p w14:paraId="25C59C5B" w14:textId="77777777" w:rsidR="00852A43" w:rsidRPr="00F25831" w:rsidRDefault="00852A43" w:rsidP="00652ED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90C1651" w14:textId="77777777" w:rsidR="00852A43" w:rsidRPr="00F25831" w:rsidRDefault="00852A43" w:rsidP="00652ED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8" w:type="dxa"/>
          </w:tcPr>
          <w:p w14:paraId="4FC0F14C" w14:textId="77777777" w:rsidR="00852A43" w:rsidRPr="00F25831" w:rsidRDefault="00852A43" w:rsidP="00652ED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A43" w:rsidRPr="00F25831" w14:paraId="5AA4A045" w14:textId="77777777" w:rsidTr="003B6402">
        <w:trPr>
          <w:trHeight w:val="20"/>
        </w:trPr>
        <w:tc>
          <w:tcPr>
            <w:tcW w:w="3852" w:type="dxa"/>
          </w:tcPr>
          <w:p w14:paraId="6F0205CE" w14:textId="77777777" w:rsidR="00852A43" w:rsidRPr="00F25831" w:rsidRDefault="00852A43" w:rsidP="00347910">
            <w:pPr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347910" w:rsidRPr="00F25831">
              <w:rPr>
                <w:rFonts w:ascii="Angsana New" w:hAnsi="Angsana New"/>
                <w:sz w:val="30"/>
                <w:szCs w:val="30"/>
                <w:cs/>
              </w:rPr>
              <w:t xml:space="preserve"> วิ</w:t>
            </w:r>
            <w:proofErr w:type="spellStart"/>
            <w:r w:rsidR="00347910" w:rsidRPr="00F25831">
              <w:rPr>
                <w:rFonts w:ascii="Angsana New" w:hAnsi="Angsana New"/>
                <w:sz w:val="30"/>
                <w:szCs w:val="30"/>
                <w:cs/>
              </w:rPr>
              <w:t>นท์</w:t>
            </w:r>
            <w:proofErr w:type="spellEnd"/>
            <w:r w:rsidR="00347910" w:rsidRPr="00F25831">
              <w:rPr>
                <w:rFonts w:ascii="Angsana New" w:hAnsi="Angsana New"/>
                <w:sz w:val="30"/>
                <w:szCs w:val="30"/>
                <w:cs/>
              </w:rPr>
              <w:t>คอม เทคโนโลยี (</w:t>
            </w:r>
            <w:proofErr w:type="spellStart"/>
            <w:r w:rsidR="00347910" w:rsidRPr="00F25831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  <w:proofErr w:type="spellEnd"/>
            <w:r w:rsidR="00347910" w:rsidRPr="00F25831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347910" w:rsidRPr="00F258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3BA598F6" w14:textId="77777777" w:rsidR="00852A43" w:rsidRPr="00F25831" w:rsidRDefault="00852A43" w:rsidP="0095408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เมียนมาร์</w:t>
            </w:r>
            <w:proofErr w:type="spellEnd"/>
          </w:p>
        </w:tc>
        <w:tc>
          <w:tcPr>
            <w:tcW w:w="3888" w:type="dxa"/>
          </w:tcPr>
          <w:p w14:paraId="5AE9E936" w14:textId="77777777" w:rsidR="00852A43" w:rsidRPr="00F25831" w:rsidRDefault="00852A43" w:rsidP="009540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F25831"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</w:tr>
      <w:tr w:rsidR="00347910" w:rsidRPr="00F25831" w14:paraId="2B1647F0" w14:textId="77777777" w:rsidTr="003B6402">
        <w:trPr>
          <w:trHeight w:val="20"/>
        </w:trPr>
        <w:tc>
          <w:tcPr>
            <w:tcW w:w="3852" w:type="dxa"/>
          </w:tcPr>
          <w:p w14:paraId="78A5673B" w14:textId="77777777" w:rsidR="00347910" w:rsidRPr="00F25831" w:rsidRDefault="00347910" w:rsidP="003479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14:paraId="7C763F69" w14:textId="77777777" w:rsidR="00347910" w:rsidRPr="00F25831" w:rsidRDefault="00347910" w:rsidP="003479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260" w:type="dxa"/>
          </w:tcPr>
          <w:p w14:paraId="5F6B9E72" w14:textId="77777777" w:rsidR="00347910" w:rsidRPr="00F25831" w:rsidRDefault="00347910" w:rsidP="0034791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14:paraId="3EAA6CA2" w14:textId="77777777" w:rsidR="00347910" w:rsidRPr="00F25831" w:rsidRDefault="00347910" w:rsidP="00347910">
            <w:pPr>
              <w:pStyle w:val="acctfourfigures"/>
              <w:tabs>
                <w:tab w:val="clear" w:pos="765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F25831">
              <w:rPr>
                <w:rFonts w:ascii="Angsana New" w:hAnsi="Angsana New"/>
                <w:sz w:val="30"/>
                <w:szCs w:val="30"/>
                <w:lang w:bidi="th-TH"/>
              </w:rPr>
              <w:t>51</w:t>
            </w: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และมีกรรมการร่วมกัน</w:t>
            </w:r>
          </w:p>
        </w:tc>
      </w:tr>
      <w:tr w:rsidR="00852A43" w:rsidRPr="00F25831" w14:paraId="27782911" w14:textId="77777777" w:rsidTr="003B6402">
        <w:trPr>
          <w:trHeight w:val="20"/>
        </w:trPr>
        <w:tc>
          <w:tcPr>
            <w:tcW w:w="3852" w:type="dxa"/>
          </w:tcPr>
          <w:p w14:paraId="10D287CD" w14:textId="77777777" w:rsidR="00852A43" w:rsidRPr="00F25831" w:rsidRDefault="00852A43" w:rsidP="0086263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กิจการ</w:t>
            </w:r>
            <w:r w:rsidR="0086263F" w:rsidRPr="00F258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อื่น</w:t>
            </w:r>
            <w:r w:rsidRPr="00F258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77B06D21" w14:textId="77777777" w:rsidR="00852A43" w:rsidRPr="00F25831" w:rsidRDefault="00852A43" w:rsidP="00652E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88" w:type="dxa"/>
          </w:tcPr>
          <w:p w14:paraId="46578AE4" w14:textId="77777777" w:rsidR="00852A43" w:rsidRPr="00F25831" w:rsidRDefault="00852A43" w:rsidP="00652EDE">
            <w:pPr>
              <w:tabs>
                <w:tab w:val="clear" w:pos="227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852A43" w:rsidRPr="00F25831" w14:paraId="65209019" w14:textId="77777777" w:rsidTr="003B6402">
        <w:trPr>
          <w:trHeight w:val="20"/>
        </w:trPr>
        <w:tc>
          <w:tcPr>
            <w:tcW w:w="3852" w:type="dxa"/>
          </w:tcPr>
          <w:p w14:paraId="47CC3BA8" w14:textId="77777777" w:rsidR="00852A43" w:rsidRPr="00F25831" w:rsidRDefault="00852A43" w:rsidP="0065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เน็ท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แบนด์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คอน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ซัลติ้ง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14:paraId="011964A4" w14:textId="77777777" w:rsidR="00347910" w:rsidRPr="00F25831" w:rsidRDefault="00347910" w:rsidP="00347910">
            <w:pPr>
              <w:tabs>
                <w:tab w:val="clear" w:pos="3515"/>
              </w:tabs>
              <w:spacing w:line="240" w:lineRule="auto"/>
              <w:ind w:right="-108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6369B6E" w14:textId="77777777" w:rsidR="00852A43" w:rsidRPr="00F25831" w:rsidRDefault="00852A43" w:rsidP="00652E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14:paraId="37F5991D" w14:textId="77777777" w:rsidR="00E93A7F" w:rsidRPr="00F25831" w:rsidRDefault="00C237FC" w:rsidP="00663BEE">
            <w:pPr>
              <w:tabs>
                <w:tab w:val="clear" w:pos="227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5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</w:t>
            </w:r>
            <w:r w:rsidR="00852A43" w:rsidRPr="00F2583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ผู้ถือหุ้น </w:t>
            </w:r>
            <w:r w:rsidRPr="00F25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  <w:r w:rsidR="00852A43" w:rsidRPr="00F25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กรรมการร่วมกัน</w:t>
            </w:r>
            <w:r w:rsidR="00347910" w:rsidRPr="00F2583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63FFBDC8" w14:textId="77777777" w:rsidR="00245EC7" w:rsidRPr="00F25831" w:rsidRDefault="00663BEE" w:rsidP="00E93A7F">
            <w:pPr>
              <w:tabs>
                <w:tab w:val="clear" w:pos="227"/>
              </w:tabs>
              <w:spacing w:line="240" w:lineRule="auto"/>
              <w:ind w:firstLine="2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F25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ถึงเดือนพฤศจิกายน </w:t>
            </w:r>
            <w:r w:rsidRPr="00F25831">
              <w:rPr>
                <w:rFonts w:ascii="Angsana New" w:hAnsi="Angsana New"/>
                <w:color w:val="000000"/>
                <w:sz w:val="30"/>
                <w:szCs w:val="30"/>
              </w:rPr>
              <w:t>2560)</w:t>
            </w:r>
          </w:p>
        </w:tc>
      </w:tr>
      <w:tr w:rsidR="00852A43" w:rsidRPr="00F25831" w14:paraId="77B094DA" w14:textId="77777777" w:rsidTr="003B6402">
        <w:trPr>
          <w:trHeight w:val="20"/>
        </w:trPr>
        <w:tc>
          <w:tcPr>
            <w:tcW w:w="3852" w:type="dxa"/>
          </w:tcPr>
          <w:p w14:paraId="2D45053F" w14:textId="77777777" w:rsidR="00852A43" w:rsidRPr="00F25831" w:rsidRDefault="00852A43" w:rsidP="0034791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</w:t>
            </w:r>
            <w:r w:rsidR="00347910" w:rsidRPr="00F25831">
              <w:rPr>
                <w:rFonts w:ascii="Angsana New" w:hAnsi="Angsana New"/>
                <w:sz w:val="30"/>
                <w:szCs w:val="30"/>
                <w:cs/>
              </w:rPr>
              <w:t>ษัท วี</w:t>
            </w:r>
            <w:proofErr w:type="spellStart"/>
            <w:r w:rsidR="00347910" w:rsidRPr="00F25831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="00347910" w:rsidRPr="00F25831">
              <w:rPr>
                <w:rFonts w:ascii="Angsana New" w:hAnsi="Angsana New"/>
                <w:sz w:val="30"/>
                <w:szCs w:val="30"/>
                <w:cs/>
              </w:rPr>
              <w:t>ที อีซี</w:t>
            </w:r>
            <w:proofErr w:type="spellStart"/>
            <w:r w:rsidR="00347910" w:rsidRPr="00F25831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="00347910" w:rsidRPr="00F25831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4BE70685" w14:textId="77777777" w:rsidR="00852A43" w:rsidRPr="00F25831" w:rsidRDefault="00DE2686" w:rsidP="0034791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14:paraId="78F204D7" w14:textId="77777777" w:rsidR="00852A43" w:rsidRPr="00F25831" w:rsidRDefault="00DE2686" w:rsidP="00347910">
            <w:pPr>
              <w:tabs>
                <w:tab w:val="clear" w:pos="227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กรรมการร่วมกัน</w:t>
            </w:r>
            <w:r w:rsidR="00347910" w:rsidRPr="00F25831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="003B6402" w:rsidRPr="00F25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ถึง</w:t>
            </w:r>
            <w:r w:rsidR="00347910" w:rsidRPr="00F25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เดือนกุมภาพันธ์ </w:t>
            </w:r>
            <w:r w:rsidR="00347910" w:rsidRPr="00F25831">
              <w:rPr>
                <w:rFonts w:ascii="Angsana New" w:hAnsi="Angsana New"/>
                <w:color w:val="000000"/>
                <w:sz w:val="30"/>
                <w:szCs w:val="30"/>
              </w:rPr>
              <w:t>2560)</w:t>
            </w:r>
          </w:p>
        </w:tc>
      </w:tr>
      <w:tr w:rsidR="004146BA" w:rsidRPr="00F25831" w14:paraId="607C7BFE" w14:textId="77777777" w:rsidTr="003B6402">
        <w:trPr>
          <w:trHeight w:val="20"/>
        </w:trPr>
        <w:tc>
          <w:tcPr>
            <w:tcW w:w="3852" w:type="dxa"/>
          </w:tcPr>
          <w:p w14:paraId="4C4B6D00" w14:textId="77777777" w:rsidR="004146BA" w:rsidRPr="00F25831" w:rsidRDefault="004146BA" w:rsidP="00652ED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บีซีบีจี จำกัด</w:t>
            </w:r>
          </w:p>
        </w:tc>
        <w:tc>
          <w:tcPr>
            <w:tcW w:w="1260" w:type="dxa"/>
          </w:tcPr>
          <w:p w14:paraId="04A171F2" w14:textId="77777777" w:rsidR="004146BA" w:rsidRPr="00F25831" w:rsidRDefault="004146BA" w:rsidP="00652E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14:paraId="409CF554" w14:textId="77777777" w:rsidR="004146BA" w:rsidRPr="00F25831" w:rsidRDefault="00DF759F" w:rsidP="00652E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="004146BA" w:rsidRPr="00F25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F25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="004146BA" w:rsidRPr="00F25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DF759F" w:rsidRPr="00F25831" w14:paraId="059FED8B" w14:textId="77777777" w:rsidTr="003B6402">
        <w:trPr>
          <w:trHeight w:val="20"/>
        </w:trPr>
        <w:tc>
          <w:tcPr>
            <w:tcW w:w="3852" w:type="dxa"/>
          </w:tcPr>
          <w:p w14:paraId="22ADAF5E" w14:textId="77777777" w:rsidR="00DF759F" w:rsidRPr="00F25831" w:rsidRDefault="00DF759F" w:rsidP="00652ED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1260" w:type="dxa"/>
          </w:tcPr>
          <w:p w14:paraId="7C2D78CB" w14:textId="77777777" w:rsidR="00DF759F" w:rsidRPr="00F25831" w:rsidRDefault="00DF759F" w:rsidP="00652E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14:paraId="7780072B" w14:textId="77777777" w:rsidR="00DF759F" w:rsidRPr="00F25831" w:rsidRDefault="00DF759F" w:rsidP="00652EDE">
            <w:r w:rsidRPr="00F25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F25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F25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F25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DF759F" w:rsidRPr="00F25831" w14:paraId="1DAB4CE4" w14:textId="77777777" w:rsidTr="003B6402">
        <w:trPr>
          <w:trHeight w:val="20"/>
        </w:trPr>
        <w:tc>
          <w:tcPr>
            <w:tcW w:w="3852" w:type="dxa"/>
          </w:tcPr>
          <w:p w14:paraId="636896C8" w14:textId="77777777" w:rsidR="00DF759F" w:rsidRPr="00F25831" w:rsidRDefault="00DF759F" w:rsidP="00652ED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บลู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ฟิซ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โซลูชั่น จำกัด</w:t>
            </w:r>
          </w:p>
        </w:tc>
        <w:tc>
          <w:tcPr>
            <w:tcW w:w="1260" w:type="dxa"/>
          </w:tcPr>
          <w:p w14:paraId="3E6D53B8" w14:textId="77777777" w:rsidR="00DF759F" w:rsidRPr="00F25831" w:rsidRDefault="00DF759F" w:rsidP="00652E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14:paraId="03318440" w14:textId="77777777" w:rsidR="00DF759F" w:rsidRPr="00F25831" w:rsidRDefault="00DF759F" w:rsidP="00652EDE">
            <w:r w:rsidRPr="00F25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F25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F25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F25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DF759F" w:rsidRPr="00F25831" w14:paraId="06CF57BA" w14:textId="77777777" w:rsidTr="003B6402">
        <w:trPr>
          <w:trHeight w:val="20"/>
        </w:trPr>
        <w:tc>
          <w:tcPr>
            <w:tcW w:w="3852" w:type="dxa"/>
          </w:tcPr>
          <w:p w14:paraId="4FB17ECD" w14:textId="77777777" w:rsidR="00DF759F" w:rsidRPr="00F25831" w:rsidRDefault="00DF759F" w:rsidP="00652ED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คอปเปอร์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ไวร์ด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75A6340" w14:textId="77777777" w:rsidR="00DF759F" w:rsidRPr="00F25831" w:rsidRDefault="00DF759F" w:rsidP="00652E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14:paraId="119E73DB" w14:textId="77777777" w:rsidR="00DF759F" w:rsidRPr="00F25831" w:rsidRDefault="00DF759F" w:rsidP="00652EDE">
            <w:r w:rsidRPr="00F25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F25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F25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F25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</w:tbl>
    <w:p w14:paraId="5B6532C4" w14:textId="77777777" w:rsidR="00E169DB" w:rsidRPr="00F25831" w:rsidRDefault="00E16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4596BE2" w14:textId="77777777" w:rsidR="0084322A" w:rsidRPr="00F25831" w:rsidRDefault="00D85CD1" w:rsidP="00F63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  <w:cs/>
        </w:rPr>
        <w:t>นโยบายการกำหนดราคาสำหรับ</w:t>
      </w:r>
      <w:r w:rsidR="00763AAD" w:rsidRPr="00F25831">
        <w:rPr>
          <w:rFonts w:ascii="Angsana New" w:hAnsi="Angsana New"/>
          <w:sz w:val="30"/>
          <w:szCs w:val="30"/>
          <w:cs/>
        </w:rPr>
        <w:t>รายการแต่ละประเภทอธิบายได้ดังต่อไปนี้</w:t>
      </w:r>
    </w:p>
    <w:p w14:paraId="058C9F69" w14:textId="77777777" w:rsidR="00AB612C" w:rsidRPr="00F25831" w:rsidRDefault="00AB612C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6120"/>
      </w:tblGrid>
      <w:tr w:rsidR="00763AAD" w:rsidRPr="00F25831" w14:paraId="712ADD5E" w14:textId="77777777" w:rsidTr="003B6402">
        <w:trPr>
          <w:cantSplit/>
          <w:trHeight w:val="20"/>
          <w:tblHeader/>
        </w:trPr>
        <w:tc>
          <w:tcPr>
            <w:tcW w:w="2880" w:type="dxa"/>
          </w:tcPr>
          <w:p w14:paraId="7ECC3E9B" w14:textId="77777777" w:rsidR="00763AAD" w:rsidRPr="00F25831" w:rsidRDefault="00763AAD" w:rsidP="00652ED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20" w:type="dxa"/>
          </w:tcPr>
          <w:p w14:paraId="7C8ABABD" w14:textId="77777777" w:rsidR="00763AAD" w:rsidRPr="00F25831" w:rsidRDefault="00763AAD" w:rsidP="00652EDE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63AAD" w:rsidRPr="00F25831" w14:paraId="31715167" w14:textId="77777777" w:rsidTr="003B6402">
        <w:trPr>
          <w:cantSplit/>
          <w:trHeight w:val="20"/>
        </w:trPr>
        <w:tc>
          <w:tcPr>
            <w:tcW w:w="2880" w:type="dxa"/>
          </w:tcPr>
          <w:p w14:paraId="147B50F8" w14:textId="77777777" w:rsidR="00763AAD" w:rsidRPr="00F25831" w:rsidRDefault="00DF759F" w:rsidP="00652E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="001C0BB4" w:rsidRPr="00F25831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6120" w:type="dxa"/>
          </w:tcPr>
          <w:p w14:paraId="59DDEA45" w14:textId="77777777" w:rsidR="00763AAD" w:rsidRPr="00F25831" w:rsidRDefault="001C0BB4" w:rsidP="00016FD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141FE0" w:rsidRPr="00F25831">
              <w:rPr>
                <w:rFonts w:ascii="Angsana New" w:hAnsi="Angsana New"/>
                <w:sz w:val="30"/>
                <w:szCs w:val="30"/>
                <w:cs/>
              </w:rPr>
              <w:t>ใกล้เคียงกับราคา</w:t>
            </w:r>
            <w:r w:rsidR="00AC2FA5" w:rsidRPr="00F25831">
              <w:rPr>
                <w:rFonts w:ascii="Angsana New" w:hAnsi="Angsana New"/>
                <w:sz w:val="30"/>
                <w:szCs w:val="30"/>
                <w:cs/>
              </w:rPr>
              <w:t>ตลาดหรือ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ราคาที่ตกลงกัน</w:t>
            </w:r>
            <w:r w:rsidR="00016FDF" w:rsidRPr="00F25831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AE2061" w:rsidRPr="00F25831" w14:paraId="50B3FCA8" w14:textId="77777777" w:rsidTr="003B6402">
        <w:trPr>
          <w:cantSplit/>
          <w:trHeight w:val="20"/>
        </w:trPr>
        <w:tc>
          <w:tcPr>
            <w:tcW w:w="2880" w:type="dxa"/>
          </w:tcPr>
          <w:p w14:paraId="634CAB51" w14:textId="77777777" w:rsidR="00AE2061" w:rsidRPr="00F25831" w:rsidRDefault="00AE2061" w:rsidP="00F1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กำไรจากการซื้อธุรกิจ</w:t>
            </w:r>
          </w:p>
        </w:tc>
        <w:tc>
          <w:tcPr>
            <w:tcW w:w="6120" w:type="dxa"/>
          </w:tcPr>
          <w:p w14:paraId="0F552689" w14:textId="77777777" w:rsidR="00AE2061" w:rsidRPr="00F25831" w:rsidRDefault="00AE2061" w:rsidP="00F1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ราคาที่ตกลงกัน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0A5FFA" w:rsidRPr="00F25831" w14:paraId="79C2FFC3" w14:textId="77777777" w:rsidTr="003B6402">
        <w:trPr>
          <w:cantSplit/>
          <w:trHeight w:val="20"/>
        </w:trPr>
        <w:tc>
          <w:tcPr>
            <w:tcW w:w="2880" w:type="dxa"/>
          </w:tcPr>
          <w:p w14:paraId="23F09D4A" w14:textId="77777777" w:rsidR="000A5FFA" w:rsidRPr="00F25831" w:rsidRDefault="000A5FFA" w:rsidP="000A5F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6120" w:type="dxa"/>
          </w:tcPr>
          <w:p w14:paraId="60CED4B5" w14:textId="77777777" w:rsidR="000A5FFA" w:rsidRPr="00F25831" w:rsidRDefault="000A5FFA" w:rsidP="000A5F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  <w:r w:rsidR="00AE2061" w:rsidRPr="00F25831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="00A30F70" w:rsidRPr="00F25831">
              <w:rPr>
                <w:rFonts w:ascii="Angsana New" w:hAnsi="Angsana New"/>
                <w:sz w:val="30"/>
                <w:szCs w:val="30"/>
                <w:cs/>
              </w:rPr>
              <w:t>ราคาที่ตกลงกัน</w:t>
            </w:r>
            <w:r w:rsidR="00A30F70" w:rsidRPr="00F25831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0A5FFA" w:rsidRPr="00F25831" w14:paraId="110AE553" w14:textId="77777777" w:rsidTr="003B6402">
        <w:trPr>
          <w:cantSplit/>
          <w:trHeight w:val="20"/>
        </w:trPr>
        <w:tc>
          <w:tcPr>
            <w:tcW w:w="2880" w:type="dxa"/>
          </w:tcPr>
          <w:p w14:paraId="48DADE24" w14:textId="77777777" w:rsidR="000A5FFA" w:rsidRPr="00F25831" w:rsidRDefault="000A5FFA" w:rsidP="000A5F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120" w:type="dxa"/>
          </w:tcPr>
          <w:p w14:paraId="0F88E020" w14:textId="77777777" w:rsidR="000A5FFA" w:rsidRPr="00F25831" w:rsidRDefault="000A5FFA" w:rsidP="000A5F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0A5FFA" w:rsidRPr="00F25831" w14:paraId="55DBE7F0" w14:textId="77777777" w:rsidTr="003B6402">
        <w:trPr>
          <w:cantSplit/>
          <w:trHeight w:val="20"/>
        </w:trPr>
        <w:tc>
          <w:tcPr>
            <w:tcW w:w="2880" w:type="dxa"/>
          </w:tcPr>
          <w:p w14:paraId="6A0C4F62" w14:textId="77777777" w:rsidR="000A5FFA" w:rsidRPr="00F25831" w:rsidRDefault="000A5FFA" w:rsidP="000A5F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120" w:type="dxa"/>
          </w:tcPr>
          <w:p w14:paraId="754E3F36" w14:textId="77777777" w:rsidR="000A5FFA" w:rsidRPr="00F25831" w:rsidRDefault="000A5FFA" w:rsidP="000A5F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0A5FFA" w:rsidRPr="00F25831" w14:paraId="21AAA8A6" w14:textId="77777777" w:rsidTr="003B6402">
        <w:trPr>
          <w:cantSplit/>
          <w:trHeight w:val="20"/>
        </w:trPr>
        <w:tc>
          <w:tcPr>
            <w:tcW w:w="2880" w:type="dxa"/>
          </w:tcPr>
          <w:p w14:paraId="705DBCA0" w14:textId="77777777" w:rsidR="000A5FFA" w:rsidRPr="00F25831" w:rsidRDefault="000A5FFA" w:rsidP="000A5F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6120" w:type="dxa"/>
          </w:tcPr>
          <w:p w14:paraId="571A292E" w14:textId="77777777" w:rsidR="000A5FFA" w:rsidRPr="00F25831" w:rsidRDefault="000A5FFA" w:rsidP="000A5F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A30F70" w:rsidRPr="00F25831" w14:paraId="17C4E325" w14:textId="77777777" w:rsidTr="003B6402">
        <w:trPr>
          <w:cantSplit/>
          <w:trHeight w:val="20"/>
        </w:trPr>
        <w:tc>
          <w:tcPr>
            <w:tcW w:w="2880" w:type="dxa"/>
          </w:tcPr>
          <w:p w14:paraId="2B14A11A" w14:textId="77777777" w:rsidR="00A30F70" w:rsidRPr="00F25831" w:rsidRDefault="00A30F70" w:rsidP="00A30F7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20" w:type="dxa"/>
          </w:tcPr>
          <w:p w14:paraId="51753025" w14:textId="77777777" w:rsidR="00A30F70" w:rsidRPr="00F25831" w:rsidRDefault="00A30F70" w:rsidP="00A30F7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  <w:r w:rsidR="00AE2061" w:rsidRPr="00F25831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ราคาที่ตกลงกัน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2C29BB" w:rsidRPr="00F25831" w14:paraId="20239BAC" w14:textId="77777777" w:rsidTr="003B6402">
        <w:trPr>
          <w:cantSplit/>
          <w:trHeight w:val="20"/>
        </w:trPr>
        <w:tc>
          <w:tcPr>
            <w:tcW w:w="2880" w:type="dxa"/>
          </w:tcPr>
          <w:p w14:paraId="774AC4E6" w14:textId="77777777" w:rsidR="002C29BB" w:rsidRPr="00F25831" w:rsidRDefault="002C29BB" w:rsidP="002C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20" w:type="dxa"/>
          </w:tcPr>
          <w:p w14:paraId="0A70B02E" w14:textId="77777777" w:rsidR="002C29BB" w:rsidRPr="00F25831" w:rsidRDefault="002C29BB" w:rsidP="002C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อนุมัติจากผู้ถือหุ้นและ</w:t>
            </w:r>
            <w:r w:rsidRPr="00F25831">
              <w:rPr>
                <w:rFonts w:ascii="Angsana New" w:hAnsi="Angsana New"/>
                <w:sz w:val="30"/>
                <w:szCs w:val="30"/>
              </w:rPr>
              <w:t>/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หรือคณะกรรมการ</w:t>
            </w:r>
            <w:r w:rsidRPr="00F25831">
              <w:rPr>
                <w:rFonts w:ascii="Angsana New" w:hAnsi="Angsana New"/>
                <w:sz w:val="30"/>
                <w:szCs w:val="30"/>
              </w:rPr>
              <w:t>/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ตามสัญญาจ้างงาน</w:t>
            </w:r>
          </w:p>
        </w:tc>
      </w:tr>
    </w:tbl>
    <w:p w14:paraId="1117C97D" w14:textId="77777777" w:rsidR="00E169DB" w:rsidRPr="00F25831" w:rsidRDefault="00E169DB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8997622" w14:textId="77777777" w:rsidR="0027479D" w:rsidRPr="00F25831" w:rsidRDefault="0084322A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="00817AA6" w:rsidRPr="00F25831">
        <w:rPr>
          <w:rFonts w:ascii="Angsana New" w:hAnsi="Angsana New"/>
          <w:b/>
          <w:sz w:val="30"/>
          <w:szCs w:val="30"/>
          <w:cs/>
        </w:rPr>
        <w:t>กิจการที่เกี่ยวข้องกัน</w:t>
      </w:r>
      <w:r w:rsidRPr="00F25831">
        <w:rPr>
          <w:rFonts w:ascii="Angsana New" w:hAnsi="Angsana New"/>
          <w:sz w:val="30"/>
          <w:szCs w:val="30"/>
          <w:cs/>
        </w:rPr>
        <w:t>สำหรับ</w:t>
      </w:r>
      <w:r w:rsidR="000A5FFA" w:rsidRPr="00F25831">
        <w:rPr>
          <w:rFonts w:ascii="Angsana New" w:hAnsi="Angsana New" w:hint="cs"/>
          <w:sz w:val="30"/>
          <w:szCs w:val="30"/>
          <w:cs/>
        </w:rPr>
        <w:t>ปี</w:t>
      </w:r>
      <w:r w:rsidRPr="00F2583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8739B" w:rsidRPr="00F25831">
        <w:rPr>
          <w:rFonts w:ascii="Angsana New" w:hAnsi="Angsana New"/>
          <w:sz w:val="30"/>
          <w:szCs w:val="30"/>
          <w:cs/>
        </w:rPr>
        <w:t>3</w:t>
      </w:r>
      <w:r w:rsidR="000A5FFA" w:rsidRPr="00F25831">
        <w:rPr>
          <w:rFonts w:ascii="Angsana New" w:hAnsi="Angsana New"/>
          <w:sz w:val="30"/>
          <w:szCs w:val="30"/>
        </w:rPr>
        <w:t>1</w:t>
      </w:r>
      <w:r w:rsidR="00A8739B" w:rsidRPr="00F25831">
        <w:rPr>
          <w:rFonts w:ascii="Angsana New" w:hAnsi="Angsana New"/>
          <w:sz w:val="30"/>
          <w:szCs w:val="30"/>
          <w:cs/>
        </w:rPr>
        <w:t xml:space="preserve"> </w:t>
      </w:r>
      <w:r w:rsidR="000A5FFA" w:rsidRPr="00F25831">
        <w:rPr>
          <w:rFonts w:ascii="Angsana New" w:hAnsi="Angsana New" w:hint="cs"/>
          <w:sz w:val="30"/>
          <w:szCs w:val="30"/>
          <w:cs/>
        </w:rPr>
        <w:t>ธันวาคม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255D943" w14:textId="77777777" w:rsidR="000A5FFA" w:rsidRPr="00F25831" w:rsidRDefault="000A5FFA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D83914" w:rsidRPr="00F25831" w14:paraId="09C7C659" w14:textId="77777777" w:rsidTr="00D83914">
        <w:tc>
          <w:tcPr>
            <w:tcW w:w="4230" w:type="dxa"/>
            <w:shd w:val="clear" w:color="auto" w:fill="auto"/>
          </w:tcPr>
          <w:p w14:paraId="027C89D4" w14:textId="77777777" w:rsidR="00D83914" w:rsidRPr="00F25831" w:rsidRDefault="00D83914" w:rsidP="00740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EC03D1D" w14:textId="77777777" w:rsidR="00D83914" w:rsidRPr="00F25831" w:rsidRDefault="00D83914" w:rsidP="00D83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2FF57D18" w14:textId="77777777" w:rsidR="00D83914" w:rsidRPr="00F25831" w:rsidRDefault="00D83914" w:rsidP="00740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77CCE05A" w14:textId="77777777" w:rsidR="00D83914" w:rsidRPr="00F25831" w:rsidRDefault="00D83914" w:rsidP="00D83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3914" w:rsidRPr="00F25831" w14:paraId="00261081" w14:textId="77777777" w:rsidTr="00D83914">
        <w:tc>
          <w:tcPr>
            <w:tcW w:w="4230" w:type="dxa"/>
            <w:shd w:val="clear" w:color="auto" w:fill="auto"/>
          </w:tcPr>
          <w:p w14:paraId="5010FC4E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AC0A1D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010CC2D8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19B96CF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28F561D6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8B71D7D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53F340F1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0F330B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2559</w:t>
            </w:r>
          </w:p>
        </w:tc>
      </w:tr>
      <w:tr w:rsidR="00990921" w:rsidRPr="00F25831" w14:paraId="47C2E227" w14:textId="77777777" w:rsidTr="00D83914">
        <w:tc>
          <w:tcPr>
            <w:tcW w:w="4230" w:type="dxa"/>
            <w:shd w:val="clear" w:color="auto" w:fill="auto"/>
          </w:tcPr>
          <w:p w14:paraId="4F53E0BB" w14:textId="77777777" w:rsidR="00990921" w:rsidRPr="00F25831" w:rsidRDefault="00990921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E144CB" w14:textId="77777777" w:rsidR="00990921" w:rsidRPr="00F25831" w:rsidRDefault="00990921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0190652" w14:textId="77777777" w:rsidR="00990921" w:rsidRPr="00F25831" w:rsidRDefault="00990921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B146B2E" w14:textId="77777777" w:rsidR="00990921" w:rsidRPr="00F25831" w:rsidRDefault="00990921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9609310" w14:textId="77777777" w:rsidR="00990921" w:rsidRPr="00F25831" w:rsidRDefault="00990921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8F68E00" w14:textId="77777777" w:rsidR="00990921" w:rsidRPr="00F25831" w:rsidRDefault="00990921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B270E4" w14:textId="77777777" w:rsidR="00990921" w:rsidRPr="00F25831" w:rsidRDefault="00990921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A19AF7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</w:tr>
      <w:tr w:rsidR="00D83914" w:rsidRPr="00F25831" w14:paraId="7CAF75A0" w14:textId="77777777" w:rsidTr="00D83914">
        <w:tc>
          <w:tcPr>
            <w:tcW w:w="4230" w:type="dxa"/>
            <w:shd w:val="clear" w:color="auto" w:fill="auto"/>
          </w:tcPr>
          <w:p w14:paraId="1A6AC5B7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D2FC544" w14:textId="77777777" w:rsidR="00D83914" w:rsidRPr="00F25831" w:rsidRDefault="00602FA9" w:rsidP="006865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83914" w:rsidRPr="00F25831" w14:paraId="3913674B" w14:textId="77777777" w:rsidTr="00D83914">
        <w:tc>
          <w:tcPr>
            <w:tcW w:w="4230" w:type="dxa"/>
            <w:shd w:val="clear" w:color="auto" w:fill="auto"/>
          </w:tcPr>
          <w:p w14:paraId="7240769B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12FF56" w14:textId="77777777" w:rsidR="00D83914" w:rsidRPr="00F25831" w:rsidRDefault="00D83914" w:rsidP="00D83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9DA56CB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8406757" w14:textId="77777777" w:rsidR="00D83914" w:rsidRPr="00F25831" w:rsidRDefault="00D83914" w:rsidP="00D83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9C933EC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6D9AADE" w14:textId="77777777" w:rsidR="00D83914" w:rsidRPr="00F25831" w:rsidRDefault="00D83914" w:rsidP="00D83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7CE115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D3EC0D" w14:textId="77777777" w:rsidR="00D83914" w:rsidRPr="00F25831" w:rsidRDefault="00D83914" w:rsidP="00D83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E1B7F" w:rsidRPr="00F25831" w14:paraId="44E57677" w14:textId="77777777" w:rsidTr="00D83914">
        <w:tc>
          <w:tcPr>
            <w:tcW w:w="4230" w:type="dxa"/>
            <w:shd w:val="clear" w:color="auto" w:fill="auto"/>
          </w:tcPr>
          <w:p w14:paraId="386E8768" w14:textId="77777777" w:rsidR="00FE1B7F" w:rsidRPr="00F25831" w:rsidRDefault="00FE1B7F" w:rsidP="00FE1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</w:tcPr>
          <w:p w14:paraId="034D6E7C" w14:textId="77777777" w:rsidR="00FE1B7F" w:rsidRPr="00F25831" w:rsidRDefault="00FE1B7F" w:rsidP="00FE1B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62" w:type="dxa"/>
            <w:shd w:val="clear" w:color="auto" w:fill="auto"/>
          </w:tcPr>
          <w:p w14:paraId="4C944C62" w14:textId="77777777" w:rsidR="00FE1B7F" w:rsidRPr="00F25831" w:rsidRDefault="00FE1B7F" w:rsidP="00FE1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043346D" w14:textId="77777777" w:rsidR="00FE1B7F" w:rsidRPr="00F25831" w:rsidRDefault="00FE1B7F" w:rsidP="00FE1B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14:paraId="5D3F2EDC" w14:textId="77777777" w:rsidR="00FE1B7F" w:rsidRPr="00F25831" w:rsidRDefault="00FE1B7F" w:rsidP="00FE1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BF5921A" w14:textId="77777777" w:rsidR="00FE1B7F" w:rsidRPr="00F25831" w:rsidRDefault="00FE1B7F" w:rsidP="00FE1B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76F2C3A9" w14:textId="77777777" w:rsidR="00FE1B7F" w:rsidRPr="00F25831" w:rsidRDefault="00FE1B7F" w:rsidP="00FE1B7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4930E4" w14:textId="77777777" w:rsidR="00FE1B7F" w:rsidRPr="00F25831" w:rsidRDefault="00FE1B7F" w:rsidP="00FE1B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</w:tr>
      <w:tr w:rsidR="00990921" w:rsidRPr="00F25831" w14:paraId="0942D6F5" w14:textId="77777777" w:rsidTr="00D83914">
        <w:tc>
          <w:tcPr>
            <w:tcW w:w="4230" w:type="dxa"/>
            <w:shd w:val="clear" w:color="auto" w:fill="auto"/>
          </w:tcPr>
          <w:p w14:paraId="31FE92B1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4E5384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DE69FCE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38D8C29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62" w:type="dxa"/>
            <w:shd w:val="clear" w:color="auto" w:fill="auto"/>
          </w:tcPr>
          <w:p w14:paraId="2846D125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FD24086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02247C" w14:textId="77777777" w:rsidR="00990921" w:rsidRPr="00F25831" w:rsidRDefault="00990921" w:rsidP="009909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3E4751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135</w:t>
            </w:r>
          </w:p>
        </w:tc>
      </w:tr>
      <w:tr w:rsidR="00990921" w:rsidRPr="00F25831" w14:paraId="5BF91BA8" w14:textId="77777777" w:rsidTr="00D83914">
        <w:tc>
          <w:tcPr>
            <w:tcW w:w="4230" w:type="dxa"/>
            <w:shd w:val="clear" w:color="auto" w:fill="auto"/>
          </w:tcPr>
          <w:p w14:paraId="643D1EE3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990" w:type="dxa"/>
            <w:shd w:val="clear" w:color="auto" w:fill="auto"/>
          </w:tcPr>
          <w:p w14:paraId="17D6D8E9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402</w:t>
            </w:r>
          </w:p>
        </w:tc>
        <w:tc>
          <w:tcPr>
            <w:tcW w:w="262" w:type="dxa"/>
            <w:shd w:val="clear" w:color="auto" w:fill="auto"/>
          </w:tcPr>
          <w:p w14:paraId="284C3272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E38040D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262" w:type="dxa"/>
            <w:shd w:val="clear" w:color="auto" w:fill="auto"/>
          </w:tcPr>
          <w:p w14:paraId="160028E3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F2D4EDB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402</w:t>
            </w:r>
          </w:p>
        </w:tc>
        <w:tc>
          <w:tcPr>
            <w:tcW w:w="270" w:type="dxa"/>
            <w:shd w:val="clear" w:color="auto" w:fill="auto"/>
          </w:tcPr>
          <w:p w14:paraId="2836D87D" w14:textId="77777777" w:rsidR="00990921" w:rsidRPr="00F25831" w:rsidRDefault="00990921" w:rsidP="009909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1BFE56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358</w:t>
            </w:r>
          </w:p>
        </w:tc>
      </w:tr>
      <w:tr w:rsidR="00990921" w:rsidRPr="00F25831" w14:paraId="586FDDCD" w14:textId="77777777" w:rsidTr="00D83914">
        <w:tc>
          <w:tcPr>
            <w:tcW w:w="4230" w:type="dxa"/>
            <w:shd w:val="clear" w:color="auto" w:fill="auto"/>
          </w:tcPr>
          <w:p w14:paraId="7EA6E3E1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6381257F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262" w:type="dxa"/>
            <w:shd w:val="clear" w:color="auto" w:fill="auto"/>
          </w:tcPr>
          <w:p w14:paraId="6C887597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A1416BE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62" w:type="dxa"/>
            <w:shd w:val="clear" w:color="auto" w:fill="auto"/>
          </w:tcPr>
          <w:p w14:paraId="7FB95EA5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570E82A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270" w:type="dxa"/>
            <w:shd w:val="clear" w:color="auto" w:fill="auto"/>
          </w:tcPr>
          <w:p w14:paraId="57874F6D" w14:textId="77777777" w:rsidR="00990921" w:rsidRPr="00F25831" w:rsidRDefault="00990921" w:rsidP="009909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FEDCF7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470</w:t>
            </w:r>
          </w:p>
        </w:tc>
      </w:tr>
      <w:tr w:rsidR="00990921" w:rsidRPr="00F25831" w14:paraId="02A34F68" w14:textId="77777777" w:rsidTr="00D83914">
        <w:tc>
          <w:tcPr>
            <w:tcW w:w="4230" w:type="dxa"/>
            <w:shd w:val="clear" w:color="auto" w:fill="auto"/>
          </w:tcPr>
          <w:p w14:paraId="569CD4DE" w14:textId="77777777" w:rsidR="00990921" w:rsidRPr="00F25831" w:rsidRDefault="00990921" w:rsidP="00990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9F28DB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9EF3C17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9E112B9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A983147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BA74430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EFC5A5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7E2D7A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90921" w:rsidRPr="00F25831" w14:paraId="200CC97A" w14:textId="77777777" w:rsidTr="00FE1B7F">
        <w:tc>
          <w:tcPr>
            <w:tcW w:w="4230" w:type="dxa"/>
            <w:shd w:val="clear" w:color="auto" w:fill="auto"/>
          </w:tcPr>
          <w:p w14:paraId="4E29F118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12F4EC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44ACBFE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48082F9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12D7109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756334C" w14:textId="77777777" w:rsidR="00990921" w:rsidRPr="00F25831" w:rsidRDefault="00990921" w:rsidP="0099092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180 </w:t>
            </w:r>
          </w:p>
        </w:tc>
        <w:tc>
          <w:tcPr>
            <w:tcW w:w="270" w:type="dxa"/>
            <w:shd w:val="clear" w:color="auto" w:fill="auto"/>
          </w:tcPr>
          <w:p w14:paraId="60FAB9F5" w14:textId="77777777" w:rsidR="00990921" w:rsidRPr="00F25831" w:rsidRDefault="00990921" w:rsidP="009909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BCD38F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</w:p>
        </w:tc>
      </w:tr>
      <w:tr w:rsidR="00990921" w:rsidRPr="00F25831" w14:paraId="1B71EFED" w14:textId="77777777" w:rsidTr="00FE1B7F">
        <w:tc>
          <w:tcPr>
            <w:tcW w:w="4230" w:type="dxa"/>
            <w:shd w:val="clear" w:color="auto" w:fill="auto"/>
          </w:tcPr>
          <w:p w14:paraId="259A0D76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032DED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F05B091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5391DA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90F36AE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7B18CEC" w14:textId="77777777" w:rsidR="00990921" w:rsidRPr="00F25831" w:rsidRDefault="00855784" w:rsidP="0085578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588</w:t>
            </w:r>
            <w:r w:rsidR="00990921"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178202A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76AA5A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108</w:t>
            </w:r>
          </w:p>
        </w:tc>
      </w:tr>
      <w:tr w:rsidR="00990921" w:rsidRPr="00F25831" w14:paraId="58C27E0D" w14:textId="77777777" w:rsidTr="00D83914">
        <w:tc>
          <w:tcPr>
            <w:tcW w:w="4230" w:type="dxa"/>
            <w:shd w:val="clear" w:color="auto" w:fill="auto"/>
          </w:tcPr>
          <w:p w14:paraId="7D0E1788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A9C4B4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BEBF074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5745B6C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BE40A70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6713A1C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CF32B1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D88711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990921" w:rsidRPr="00F25831" w14:paraId="6A876429" w14:textId="77777777" w:rsidTr="00D83914">
        <w:tc>
          <w:tcPr>
            <w:tcW w:w="4230" w:type="dxa"/>
            <w:shd w:val="clear" w:color="auto" w:fill="auto"/>
          </w:tcPr>
          <w:p w14:paraId="386AA1A0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</w:tcPr>
          <w:p w14:paraId="6DC735FD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16,300</w:t>
            </w:r>
          </w:p>
        </w:tc>
        <w:tc>
          <w:tcPr>
            <w:tcW w:w="262" w:type="dxa"/>
            <w:shd w:val="clear" w:color="auto" w:fill="auto"/>
          </w:tcPr>
          <w:p w14:paraId="0E6F13F7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65D9151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66,020</w:t>
            </w:r>
          </w:p>
        </w:tc>
        <w:tc>
          <w:tcPr>
            <w:tcW w:w="262" w:type="dxa"/>
            <w:shd w:val="clear" w:color="auto" w:fill="auto"/>
          </w:tcPr>
          <w:p w14:paraId="5E9CBF2B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E5EC04B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14:paraId="5403D7C2" w14:textId="77777777" w:rsidR="00990921" w:rsidRPr="00F25831" w:rsidRDefault="00990921" w:rsidP="009909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791780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27,739</w:t>
            </w:r>
          </w:p>
        </w:tc>
      </w:tr>
      <w:tr w:rsidR="00990921" w:rsidRPr="00F25831" w14:paraId="0D0A8A4C" w14:textId="77777777" w:rsidTr="00A2197A">
        <w:tc>
          <w:tcPr>
            <w:tcW w:w="4230" w:type="dxa"/>
            <w:shd w:val="clear" w:color="auto" w:fill="auto"/>
          </w:tcPr>
          <w:p w14:paraId="671A70DA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กำไรจากการซื้อธุรกิจ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6853FA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96A9688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91DAADD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6,825</w:t>
            </w:r>
          </w:p>
        </w:tc>
        <w:tc>
          <w:tcPr>
            <w:tcW w:w="262" w:type="dxa"/>
            <w:shd w:val="clear" w:color="auto" w:fill="auto"/>
          </w:tcPr>
          <w:p w14:paraId="22309064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C201755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2BEAE6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DF5D49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0921" w:rsidRPr="00F25831" w14:paraId="105B7458" w14:textId="77777777" w:rsidTr="00D83914">
        <w:tc>
          <w:tcPr>
            <w:tcW w:w="4230" w:type="dxa"/>
            <w:shd w:val="clear" w:color="auto" w:fill="auto"/>
          </w:tcPr>
          <w:p w14:paraId="686831BD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00491F58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1,547</w:t>
            </w:r>
          </w:p>
        </w:tc>
        <w:tc>
          <w:tcPr>
            <w:tcW w:w="262" w:type="dxa"/>
            <w:shd w:val="clear" w:color="auto" w:fill="auto"/>
          </w:tcPr>
          <w:p w14:paraId="104413DE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EBAD52A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262" w:type="dxa"/>
            <w:shd w:val="clear" w:color="auto" w:fill="auto"/>
          </w:tcPr>
          <w:p w14:paraId="00905FDE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DBA88C3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81D74C3" w14:textId="77777777" w:rsidR="00990921" w:rsidRPr="00F25831" w:rsidRDefault="00990921" w:rsidP="009909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152C90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990921" w:rsidRPr="00F25831" w14:paraId="5A79F260" w14:textId="77777777" w:rsidTr="00A2197A">
        <w:tc>
          <w:tcPr>
            <w:tcW w:w="4230" w:type="dxa"/>
            <w:shd w:val="clear" w:color="auto" w:fill="auto"/>
          </w:tcPr>
          <w:p w14:paraId="1F8B1A41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</w:tcPr>
          <w:p w14:paraId="367AF1A0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1,617</w:t>
            </w:r>
          </w:p>
        </w:tc>
        <w:tc>
          <w:tcPr>
            <w:tcW w:w="262" w:type="dxa"/>
            <w:shd w:val="clear" w:color="auto" w:fill="auto"/>
          </w:tcPr>
          <w:p w14:paraId="259461F1" w14:textId="77777777" w:rsidR="00990921" w:rsidRPr="00F25831" w:rsidRDefault="00990921" w:rsidP="009909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87E13B9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5,562</w:t>
            </w:r>
          </w:p>
        </w:tc>
        <w:tc>
          <w:tcPr>
            <w:tcW w:w="262" w:type="dxa"/>
            <w:shd w:val="clear" w:color="auto" w:fill="auto"/>
          </w:tcPr>
          <w:p w14:paraId="27C76A63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8492B10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05C926" w14:textId="77777777" w:rsidR="00990921" w:rsidRPr="00F25831" w:rsidRDefault="00990921" w:rsidP="009909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028374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2,266</w:t>
            </w:r>
          </w:p>
        </w:tc>
      </w:tr>
      <w:tr w:rsidR="00990921" w:rsidRPr="00F25831" w14:paraId="4261D807" w14:textId="77777777" w:rsidTr="00D83914">
        <w:tc>
          <w:tcPr>
            <w:tcW w:w="4230" w:type="dxa"/>
            <w:shd w:val="clear" w:color="auto" w:fill="auto"/>
          </w:tcPr>
          <w:p w14:paraId="135422D2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1DC892E1" w14:textId="77777777" w:rsidR="00990921" w:rsidRPr="00F25831" w:rsidRDefault="00990921" w:rsidP="0099092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1,517</w:t>
            </w:r>
          </w:p>
        </w:tc>
        <w:tc>
          <w:tcPr>
            <w:tcW w:w="262" w:type="dxa"/>
            <w:shd w:val="clear" w:color="auto" w:fill="auto"/>
          </w:tcPr>
          <w:p w14:paraId="32B78B3E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665AAA1" w14:textId="77777777" w:rsidR="00990921" w:rsidRPr="00F25831" w:rsidRDefault="00990921" w:rsidP="0099092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18,576</w:t>
            </w:r>
          </w:p>
        </w:tc>
        <w:tc>
          <w:tcPr>
            <w:tcW w:w="262" w:type="dxa"/>
            <w:shd w:val="clear" w:color="auto" w:fill="auto"/>
          </w:tcPr>
          <w:p w14:paraId="454FCBEA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14E994A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5F5B7815" w14:textId="77777777" w:rsidR="00990921" w:rsidRPr="00F25831" w:rsidRDefault="00990921" w:rsidP="009909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1AB36A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442</w:t>
            </w:r>
          </w:p>
        </w:tc>
      </w:tr>
      <w:tr w:rsidR="00990921" w:rsidRPr="00F25831" w14:paraId="784548A0" w14:textId="77777777" w:rsidTr="00D83914">
        <w:tc>
          <w:tcPr>
            <w:tcW w:w="4230" w:type="dxa"/>
            <w:shd w:val="clear" w:color="auto" w:fill="auto"/>
          </w:tcPr>
          <w:p w14:paraId="3EA95B4F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0220CC94" w14:textId="77777777" w:rsidR="00990921" w:rsidRPr="00F25831" w:rsidRDefault="00990921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1,0</w:t>
            </w:r>
            <w:r w:rsidR="00A00BB7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62" w:type="dxa"/>
            <w:shd w:val="clear" w:color="auto" w:fill="auto"/>
          </w:tcPr>
          <w:p w14:paraId="3F550C4D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CC5CB34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5,762</w:t>
            </w:r>
          </w:p>
        </w:tc>
        <w:tc>
          <w:tcPr>
            <w:tcW w:w="262" w:type="dxa"/>
            <w:shd w:val="clear" w:color="auto" w:fill="auto"/>
          </w:tcPr>
          <w:p w14:paraId="0B116395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5260EDD" w14:textId="77777777" w:rsidR="00990921" w:rsidRPr="00F25831" w:rsidRDefault="00855784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A00BB7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01515EC" w14:textId="77777777" w:rsidR="00990921" w:rsidRPr="00F25831" w:rsidRDefault="00990921" w:rsidP="009909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F6A5DA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</w:tr>
      <w:tr w:rsidR="00990921" w:rsidRPr="00F25831" w14:paraId="5DF906C9" w14:textId="77777777" w:rsidTr="00D83914">
        <w:tc>
          <w:tcPr>
            <w:tcW w:w="4230" w:type="dxa"/>
            <w:shd w:val="clear" w:color="auto" w:fill="auto"/>
          </w:tcPr>
          <w:p w14:paraId="15001751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F8B3533" w14:textId="77777777" w:rsidR="00990921" w:rsidRPr="00F25831" w:rsidRDefault="00E5356D" w:rsidP="0099092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23,5</w:t>
            </w:r>
            <w:r w:rsidR="00990921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62" w:type="dxa"/>
            <w:shd w:val="clear" w:color="auto" w:fill="auto"/>
          </w:tcPr>
          <w:p w14:paraId="5A84B6E6" w14:textId="77777777" w:rsidR="00990921" w:rsidRPr="00F25831" w:rsidRDefault="00990921" w:rsidP="009909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069796F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19,367</w:t>
            </w:r>
          </w:p>
        </w:tc>
        <w:tc>
          <w:tcPr>
            <w:tcW w:w="262" w:type="dxa"/>
            <w:shd w:val="clear" w:color="auto" w:fill="auto"/>
          </w:tcPr>
          <w:p w14:paraId="59647608" w14:textId="77777777" w:rsidR="00990921" w:rsidRPr="00F25831" w:rsidRDefault="00990921" w:rsidP="009909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E110185" w14:textId="77777777" w:rsidR="00990921" w:rsidRPr="00F25831" w:rsidRDefault="00990921" w:rsidP="00E5356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20,</w:t>
            </w:r>
            <w:r w:rsidR="00E5356D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6D744BBE" w14:textId="77777777" w:rsidR="00990921" w:rsidRPr="00F25831" w:rsidRDefault="00990921" w:rsidP="009909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8A9EC1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19,367</w:t>
            </w:r>
          </w:p>
        </w:tc>
      </w:tr>
    </w:tbl>
    <w:p w14:paraId="35864176" w14:textId="77777777" w:rsidR="003B6402" w:rsidRPr="00F25831" w:rsidRDefault="003B6402" w:rsidP="00AD1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8A09AE" w14:textId="77777777" w:rsidR="009F449E" w:rsidRPr="00F25831" w:rsidRDefault="009F449E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ค่าตอบแทนผู้บริหารสำคัญ</w:t>
      </w:r>
    </w:p>
    <w:p w14:paraId="1CA252CC" w14:textId="77777777" w:rsidR="00994DCC" w:rsidRPr="00F25831" w:rsidRDefault="00994DCC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A4F15E2" w14:textId="77777777" w:rsidR="00994DCC" w:rsidRPr="00F25831" w:rsidRDefault="00994DCC" w:rsidP="0099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25831">
        <w:rPr>
          <w:rFonts w:ascii="Angsana New" w:hAnsi="Angsana New"/>
          <w:b/>
          <w:bCs/>
          <w:sz w:val="30"/>
          <w:szCs w:val="30"/>
          <w:cs/>
        </w:rPr>
        <w:t>ค่าตอบแทนผู้บริหารสำคัญ</w:t>
      </w:r>
      <w:r w:rsidRPr="00F25831">
        <w:rPr>
          <w:rFonts w:ascii="Angsana New" w:hAnsi="Angsana New" w:hint="cs"/>
          <w:b/>
          <w:bCs/>
          <w:sz w:val="30"/>
          <w:szCs w:val="30"/>
          <w:cs/>
        </w:rPr>
        <w:t>ประกอบด้วย</w:t>
      </w:r>
    </w:p>
    <w:p w14:paraId="6707344C" w14:textId="77777777" w:rsidR="00D83914" w:rsidRPr="00F25831" w:rsidRDefault="00D83914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D83914" w:rsidRPr="00F25831" w14:paraId="7DF27ADD" w14:textId="77777777" w:rsidTr="00D83914">
        <w:tc>
          <w:tcPr>
            <w:tcW w:w="4230" w:type="dxa"/>
            <w:shd w:val="clear" w:color="auto" w:fill="auto"/>
          </w:tcPr>
          <w:p w14:paraId="1A6E4677" w14:textId="77777777" w:rsidR="00D83914" w:rsidRPr="00F25831" w:rsidRDefault="00D83914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3920A91" w14:textId="77777777" w:rsidR="00D83914" w:rsidRPr="00F25831" w:rsidRDefault="00D83914" w:rsidP="00630E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64AC0D27" w14:textId="77777777" w:rsidR="00D83914" w:rsidRPr="00F25831" w:rsidRDefault="00D83914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37817F04" w14:textId="77777777" w:rsidR="00D83914" w:rsidRPr="00F25831" w:rsidRDefault="00D83914" w:rsidP="00630E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3914" w:rsidRPr="00F25831" w14:paraId="59ACA089" w14:textId="77777777" w:rsidTr="00D83914">
        <w:tc>
          <w:tcPr>
            <w:tcW w:w="4230" w:type="dxa"/>
            <w:shd w:val="clear" w:color="auto" w:fill="auto"/>
          </w:tcPr>
          <w:p w14:paraId="5A607C40" w14:textId="77777777" w:rsidR="00D83914" w:rsidRPr="00F25831" w:rsidRDefault="00D83914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28B88C7" w14:textId="77777777" w:rsidR="00D83914" w:rsidRPr="00F25831" w:rsidRDefault="00D83914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7E0B18D9" w14:textId="77777777" w:rsidR="00D83914" w:rsidRPr="00F25831" w:rsidRDefault="00D83914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AC545E1" w14:textId="77777777" w:rsidR="00D83914" w:rsidRPr="00F25831" w:rsidRDefault="00D83914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4D1684C1" w14:textId="77777777" w:rsidR="00D83914" w:rsidRPr="00F25831" w:rsidRDefault="00D83914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3EFCCE8" w14:textId="77777777" w:rsidR="00D83914" w:rsidRPr="00F25831" w:rsidRDefault="00D83914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5194D698" w14:textId="77777777" w:rsidR="00D83914" w:rsidRPr="00F25831" w:rsidRDefault="00D83914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F957DD" w14:textId="77777777" w:rsidR="00D83914" w:rsidRPr="00F25831" w:rsidRDefault="00D83914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2559</w:t>
            </w:r>
          </w:p>
        </w:tc>
      </w:tr>
      <w:tr w:rsidR="00602FA9" w:rsidRPr="00F25831" w14:paraId="7B392F84" w14:textId="77777777" w:rsidTr="00D83914">
        <w:tc>
          <w:tcPr>
            <w:tcW w:w="4230" w:type="dxa"/>
            <w:shd w:val="clear" w:color="auto" w:fill="auto"/>
          </w:tcPr>
          <w:p w14:paraId="4E978D26" w14:textId="77777777" w:rsidR="00602FA9" w:rsidRPr="00F25831" w:rsidRDefault="00602FA9" w:rsidP="0060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70EBB6E" w14:textId="77777777" w:rsidR="00602FA9" w:rsidRPr="00F25831" w:rsidRDefault="00602FA9" w:rsidP="00602F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B6402" w:rsidRPr="00F25831" w14:paraId="5BC6279A" w14:textId="77777777" w:rsidTr="00D83914">
        <w:tc>
          <w:tcPr>
            <w:tcW w:w="4230" w:type="dxa"/>
            <w:shd w:val="clear" w:color="auto" w:fill="auto"/>
          </w:tcPr>
          <w:p w14:paraId="5BE0E2DF" w14:textId="77777777" w:rsidR="003B6402" w:rsidRPr="00F25831" w:rsidRDefault="003B6402" w:rsidP="003B6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</w:tcPr>
          <w:p w14:paraId="5D6C7208" w14:textId="77777777" w:rsidR="003B6402" w:rsidRPr="00F25831" w:rsidRDefault="00E5356D" w:rsidP="00A2197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22,5</w:t>
            </w:r>
            <w:r w:rsidR="00FE1B7F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62" w:type="dxa"/>
            <w:shd w:val="clear" w:color="auto" w:fill="auto"/>
          </w:tcPr>
          <w:p w14:paraId="245F81C3" w14:textId="77777777" w:rsidR="003B6402" w:rsidRPr="00F25831" w:rsidRDefault="003B6402" w:rsidP="003B64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F01DC0B" w14:textId="77777777" w:rsidR="003B6402" w:rsidRPr="00F25831" w:rsidRDefault="003B6402" w:rsidP="00A2197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18,477</w:t>
            </w:r>
          </w:p>
        </w:tc>
        <w:tc>
          <w:tcPr>
            <w:tcW w:w="262" w:type="dxa"/>
            <w:shd w:val="clear" w:color="auto" w:fill="auto"/>
          </w:tcPr>
          <w:p w14:paraId="056399C5" w14:textId="77777777" w:rsidR="003B6402" w:rsidRPr="00F25831" w:rsidRDefault="003B6402" w:rsidP="003B6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90ED323" w14:textId="77777777" w:rsidR="003B6402" w:rsidRPr="00F25831" w:rsidRDefault="00E5356D" w:rsidP="00A2197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19,5</w:t>
            </w:r>
            <w:r w:rsidR="00FE1B7F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28C6C4E0" w14:textId="77777777" w:rsidR="003B6402" w:rsidRPr="00F25831" w:rsidRDefault="003B6402" w:rsidP="003B64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7B9313" w14:textId="77777777" w:rsidR="003B6402" w:rsidRPr="00F25831" w:rsidRDefault="003B6402" w:rsidP="00A2197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18,477</w:t>
            </w:r>
          </w:p>
        </w:tc>
      </w:tr>
      <w:tr w:rsidR="003B6402" w:rsidRPr="00F25831" w14:paraId="41EECA9A" w14:textId="77777777" w:rsidTr="00D83914">
        <w:tc>
          <w:tcPr>
            <w:tcW w:w="4230" w:type="dxa"/>
            <w:shd w:val="clear" w:color="auto" w:fill="auto"/>
          </w:tcPr>
          <w:p w14:paraId="5BEA27C5" w14:textId="77777777" w:rsidR="003B6402" w:rsidRPr="00F25831" w:rsidRDefault="003B6402" w:rsidP="003B6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048ED4" w14:textId="77777777" w:rsidR="003B6402" w:rsidRPr="00F25831" w:rsidRDefault="00FE1B7F" w:rsidP="00A2197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262" w:type="dxa"/>
            <w:shd w:val="clear" w:color="auto" w:fill="auto"/>
          </w:tcPr>
          <w:p w14:paraId="66E821D2" w14:textId="77777777" w:rsidR="003B6402" w:rsidRPr="00F25831" w:rsidRDefault="003B6402" w:rsidP="003B64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2666814" w14:textId="77777777" w:rsidR="003B6402" w:rsidRPr="00F25831" w:rsidRDefault="003B6402" w:rsidP="00A2197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890</w:t>
            </w:r>
          </w:p>
        </w:tc>
        <w:tc>
          <w:tcPr>
            <w:tcW w:w="262" w:type="dxa"/>
            <w:shd w:val="clear" w:color="auto" w:fill="auto"/>
          </w:tcPr>
          <w:p w14:paraId="5DB3AB98" w14:textId="77777777" w:rsidR="003B6402" w:rsidRPr="00F25831" w:rsidRDefault="003B6402" w:rsidP="003B6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0CAC873" w14:textId="77777777" w:rsidR="003B6402" w:rsidRPr="00F25831" w:rsidRDefault="00FE1B7F" w:rsidP="00A2197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270" w:type="dxa"/>
            <w:shd w:val="clear" w:color="auto" w:fill="auto"/>
          </w:tcPr>
          <w:p w14:paraId="0E78C2A4" w14:textId="77777777" w:rsidR="003B6402" w:rsidRPr="00F25831" w:rsidRDefault="003B6402" w:rsidP="003B64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CFBF68" w14:textId="77777777" w:rsidR="003B6402" w:rsidRPr="00F25831" w:rsidRDefault="003B6402" w:rsidP="00A2197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890</w:t>
            </w:r>
          </w:p>
        </w:tc>
      </w:tr>
      <w:tr w:rsidR="003B6402" w:rsidRPr="00F25831" w14:paraId="0100CFE7" w14:textId="77777777" w:rsidTr="00D83914">
        <w:tc>
          <w:tcPr>
            <w:tcW w:w="4230" w:type="dxa"/>
            <w:shd w:val="clear" w:color="auto" w:fill="auto"/>
          </w:tcPr>
          <w:p w14:paraId="00DF5D47" w14:textId="77777777" w:rsidR="003B6402" w:rsidRPr="00F25831" w:rsidRDefault="003B6402" w:rsidP="003B6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A0C6A" w14:textId="77777777" w:rsidR="003B6402" w:rsidRPr="00F25831" w:rsidRDefault="00E5356D" w:rsidP="00A2197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23,5</w:t>
            </w:r>
            <w:r w:rsidR="00FE1B7F"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62" w:type="dxa"/>
            <w:shd w:val="clear" w:color="auto" w:fill="auto"/>
          </w:tcPr>
          <w:p w14:paraId="608B0B02" w14:textId="77777777" w:rsidR="003B6402" w:rsidRPr="00F25831" w:rsidRDefault="003B6402" w:rsidP="003B640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24286" w14:textId="77777777" w:rsidR="003B6402" w:rsidRPr="00F25831" w:rsidRDefault="003B6402" w:rsidP="00A2197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19,367</w:t>
            </w:r>
          </w:p>
        </w:tc>
        <w:tc>
          <w:tcPr>
            <w:tcW w:w="262" w:type="dxa"/>
            <w:shd w:val="clear" w:color="auto" w:fill="auto"/>
          </w:tcPr>
          <w:p w14:paraId="102EFB54" w14:textId="77777777" w:rsidR="003B6402" w:rsidRPr="00F25831" w:rsidRDefault="003B6402" w:rsidP="003B640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C8786" w14:textId="77777777" w:rsidR="003B6402" w:rsidRPr="00F25831" w:rsidRDefault="00E5356D" w:rsidP="00A2197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20,5</w:t>
            </w:r>
            <w:r w:rsidR="00FE1B7F"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5F9820DB" w14:textId="77777777" w:rsidR="003B6402" w:rsidRPr="00F25831" w:rsidRDefault="003B6402" w:rsidP="003B640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15117" w14:textId="77777777" w:rsidR="003B6402" w:rsidRPr="00F25831" w:rsidRDefault="003B6402" w:rsidP="00A2197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19,367</w:t>
            </w:r>
          </w:p>
        </w:tc>
      </w:tr>
    </w:tbl>
    <w:p w14:paraId="17347DA7" w14:textId="77777777" w:rsidR="00994DCC" w:rsidRPr="00F25831" w:rsidRDefault="00994DCC" w:rsidP="006D3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</w:rPr>
      </w:pPr>
    </w:p>
    <w:p w14:paraId="53C53401" w14:textId="77777777" w:rsidR="0084322A" w:rsidRPr="00F25831" w:rsidRDefault="0084322A" w:rsidP="006D3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ยอดคงเหลือกับ</w:t>
      </w:r>
      <w:r w:rsidR="0035384C" w:rsidRPr="00F25831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F25831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B307E" w:rsidRPr="00F25831">
        <w:rPr>
          <w:rFonts w:ascii="Angsana New" w:hAnsi="Angsana New"/>
          <w:sz w:val="30"/>
          <w:szCs w:val="30"/>
        </w:rPr>
        <w:t xml:space="preserve">31 </w:t>
      </w:r>
      <w:r w:rsidR="00DC164B" w:rsidRPr="00F25831">
        <w:rPr>
          <w:rFonts w:ascii="Angsana New" w:hAnsi="Angsana New" w:hint="cs"/>
          <w:sz w:val="30"/>
          <w:szCs w:val="30"/>
          <w:cs/>
        </w:rPr>
        <w:t>ธันวาคม</w:t>
      </w:r>
      <w:r w:rsidR="00DC164B" w:rsidRPr="00F25831">
        <w:rPr>
          <w:rFonts w:ascii="Angsana New" w:hAnsi="Angsana New"/>
          <w:sz w:val="30"/>
          <w:szCs w:val="30"/>
        </w:rPr>
        <w:t xml:space="preserve"> </w:t>
      </w:r>
      <w:r w:rsidR="00AB307E" w:rsidRPr="00F25831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F68E284" w14:textId="77777777" w:rsidR="00DC164B" w:rsidRPr="00F25831" w:rsidRDefault="00DC164B" w:rsidP="002A2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89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0"/>
        <w:gridCol w:w="262"/>
        <w:gridCol w:w="990"/>
      </w:tblGrid>
      <w:tr w:rsidR="00DC164B" w:rsidRPr="00F25831" w14:paraId="55CAC373" w14:textId="77777777" w:rsidTr="00630ED9">
        <w:trPr>
          <w:tblHeader/>
        </w:trPr>
        <w:tc>
          <w:tcPr>
            <w:tcW w:w="6480" w:type="dxa"/>
            <w:gridSpan w:val="4"/>
            <w:shd w:val="clear" w:color="auto" w:fill="auto"/>
          </w:tcPr>
          <w:p w14:paraId="05C6C383" w14:textId="77777777" w:rsidR="00DC164B" w:rsidRPr="00F25831" w:rsidRDefault="00DC164B" w:rsidP="0093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0F0A6D" w:rsidRPr="00F258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และลูกหนี้อื่น</w:t>
            </w:r>
            <w:r w:rsidRPr="00F258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A2197A" w:rsidRPr="00F258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–</w:t>
            </w: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35473F19" w14:textId="77777777" w:rsidR="00DC164B" w:rsidRPr="00F25831" w:rsidRDefault="00DC164B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42" w:type="dxa"/>
            <w:gridSpan w:val="3"/>
            <w:shd w:val="clear" w:color="auto" w:fill="auto"/>
          </w:tcPr>
          <w:p w14:paraId="094C7901" w14:textId="77777777" w:rsidR="00DC164B" w:rsidRPr="00F25831" w:rsidRDefault="00DC164B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D83914" w:rsidRPr="00F25831" w14:paraId="6A6D9C44" w14:textId="77777777" w:rsidTr="00630ED9">
        <w:trPr>
          <w:tblHeader/>
        </w:trPr>
        <w:tc>
          <w:tcPr>
            <w:tcW w:w="4230" w:type="dxa"/>
            <w:shd w:val="clear" w:color="auto" w:fill="auto"/>
          </w:tcPr>
          <w:p w14:paraId="5EB8F36F" w14:textId="77777777" w:rsidR="00D83914" w:rsidRPr="00F25831" w:rsidRDefault="00D83914" w:rsidP="00D83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85FCF4C" w14:textId="77777777" w:rsidR="00D83914" w:rsidRPr="00F25831" w:rsidRDefault="00D83914" w:rsidP="00D83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EA09EFB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42" w:type="dxa"/>
            <w:gridSpan w:val="3"/>
            <w:shd w:val="clear" w:color="auto" w:fill="auto"/>
            <w:vAlign w:val="bottom"/>
          </w:tcPr>
          <w:p w14:paraId="42FFCD23" w14:textId="77777777" w:rsidR="00D83914" w:rsidRPr="00F25831" w:rsidRDefault="00D83914" w:rsidP="00D83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3914" w:rsidRPr="00F25831" w14:paraId="52AD9DBC" w14:textId="77777777" w:rsidTr="00630ED9">
        <w:trPr>
          <w:tblHeader/>
        </w:trPr>
        <w:tc>
          <w:tcPr>
            <w:tcW w:w="4230" w:type="dxa"/>
            <w:shd w:val="clear" w:color="auto" w:fill="auto"/>
          </w:tcPr>
          <w:p w14:paraId="0A10D3C5" w14:textId="77777777" w:rsidR="00D83914" w:rsidRPr="00F25831" w:rsidRDefault="00D83914" w:rsidP="00D83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298D1BB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7BB2D05E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5F09366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70" w:type="dxa"/>
            <w:shd w:val="clear" w:color="auto" w:fill="auto"/>
          </w:tcPr>
          <w:p w14:paraId="49535D3C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2CB4F2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34265BD7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9E1C39" w14:textId="77777777" w:rsidR="00D83914" w:rsidRPr="00F25831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2559</w:t>
            </w:r>
          </w:p>
        </w:tc>
      </w:tr>
      <w:tr w:rsidR="00602FA9" w:rsidRPr="00F25831" w14:paraId="04599206" w14:textId="77777777" w:rsidTr="00630ED9">
        <w:trPr>
          <w:trHeight w:val="80"/>
          <w:tblHeader/>
        </w:trPr>
        <w:tc>
          <w:tcPr>
            <w:tcW w:w="4230" w:type="dxa"/>
            <w:shd w:val="clear" w:color="auto" w:fill="auto"/>
          </w:tcPr>
          <w:p w14:paraId="698905C5" w14:textId="77777777" w:rsidR="00602FA9" w:rsidRPr="00F25831" w:rsidRDefault="00602FA9" w:rsidP="0060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2" w:type="dxa"/>
            <w:gridSpan w:val="7"/>
            <w:shd w:val="clear" w:color="auto" w:fill="auto"/>
            <w:vAlign w:val="bottom"/>
          </w:tcPr>
          <w:p w14:paraId="48AF338D" w14:textId="77777777" w:rsidR="00602FA9" w:rsidRPr="00F25831" w:rsidRDefault="00602FA9" w:rsidP="00602F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7484" w:rsidRPr="00F25831" w14:paraId="40C5F260" w14:textId="77777777" w:rsidTr="00D83914">
        <w:tc>
          <w:tcPr>
            <w:tcW w:w="4230" w:type="dxa"/>
            <w:shd w:val="clear" w:color="auto" w:fill="auto"/>
          </w:tcPr>
          <w:p w14:paraId="7B43B5EF" w14:textId="77777777" w:rsidR="00737484" w:rsidRPr="00F25831" w:rsidRDefault="00F259A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A79625" w14:textId="77777777" w:rsidR="00737484" w:rsidRPr="00F25831" w:rsidRDefault="00737484" w:rsidP="007374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B380141" w14:textId="77777777" w:rsidR="00737484" w:rsidRPr="00F25831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E94DF2B" w14:textId="77777777" w:rsidR="00737484" w:rsidRPr="00F25831" w:rsidRDefault="00737484" w:rsidP="007374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427C8B" w14:textId="77777777" w:rsidR="00737484" w:rsidRPr="00F25831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B0A728" w14:textId="77777777" w:rsidR="00737484" w:rsidRPr="00F25831" w:rsidRDefault="00737484" w:rsidP="007374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1096805" w14:textId="77777777" w:rsidR="00737484" w:rsidRPr="00F25831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E87465" w14:textId="77777777" w:rsidR="00737484" w:rsidRPr="00F25831" w:rsidRDefault="00737484" w:rsidP="007374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259A4" w:rsidRPr="00F25831" w14:paraId="3D20F23B" w14:textId="77777777" w:rsidTr="00D83914">
        <w:tc>
          <w:tcPr>
            <w:tcW w:w="4230" w:type="dxa"/>
            <w:shd w:val="clear" w:color="auto" w:fill="auto"/>
          </w:tcPr>
          <w:p w14:paraId="04F022BF" w14:textId="77777777" w:rsidR="00F259A4" w:rsidRPr="00F25831" w:rsidRDefault="00F259A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71B303" w14:textId="77777777" w:rsidR="00F259A4" w:rsidRPr="00F25831" w:rsidRDefault="00F259A4" w:rsidP="007374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3ED215B" w14:textId="77777777" w:rsidR="00F259A4" w:rsidRPr="00F25831" w:rsidRDefault="00F259A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B255A6D" w14:textId="77777777" w:rsidR="00F259A4" w:rsidRPr="00F25831" w:rsidRDefault="00F259A4" w:rsidP="007374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0AF48B" w14:textId="77777777" w:rsidR="00F259A4" w:rsidRPr="00F25831" w:rsidRDefault="00F259A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545662" w14:textId="77777777" w:rsidR="00F259A4" w:rsidRPr="00F25831" w:rsidRDefault="00F259A4" w:rsidP="007374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C82B7EE" w14:textId="77777777" w:rsidR="00F259A4" w:rsidRPr="00F25831" w:rsidRDefault="00F259A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D7067D" w14:textId="77777777" w:rsidR="00F259A4" w:rsidRPr="00F25831" w:rsidRDefault="00F259A4" w:rsidP="007374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259A4" w:rsidRPr="00F25831" w14:paraId="7AF08DDF" w14:textId="77777777" w:rsidTr="00D83914">
        <w:tc>
          <w:tcPr>
            <w:tcW w:w="4230" w:type="dxa"/>
            <w:shd w:val="clear" w:color="auto" w:fill="auto"/>
          </w:tcPr>
          <w:p w14:paraId="33F98EFC" w14:textId="77777777" w:rsidR="00F259A4" w:rsidRPr="00F25831" w:rsidRDefault="00F259A4" w:rsidP="00F25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วิ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นท์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>คอม เทคโนโลยี (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EF3351" w14:textId="77777777" w:rsidR="00F259A4" w:rsidRPr="00F25831" w:rsidRDefault="00F259A4" w:rsidP="00F259A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E904EC3" w14:textId="77777777" w:rsidR="00F259A4" w:rsidRPr="00F25831" w:rsidRDefault="00F259A4" w:rsidP="00F25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12A92B8" w14:textId="77777777" w:rsidR="00F259A4" w:rsidRPr="00F25831" w:rsidRDefault="00F259A4" w:rsidP="00F259A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4B4454" w14:textId="77777777" w:rsidR="00F259A4" w:rsidRPr="00F25831" w:rsidRDefault="00F259A4" w:rsidP="00F25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894028" w14:textId="77777777" w:rsidR="00F259A4" w:rsidRPr="00F25831" w:rsidRDefault="0066446D" w:rsidP="00927CE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62" w:type="dxa"/>
            <w:shd w:val="clear" w:color="auto" w:fill="auto"/>
          </w:tcPr>
          <w:p w14:paraId="276F0437" w14:textId="77777777" w:rsidR="00F259A4" w:rsidRPr="00F25831" w:rsidRDefault="00F259A4" w:rsidP="00F25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0188F8" w14:textId="77777777" w:rsidR="00F259A4" w:rsidRPr="00F25831" w:rsidRDefault="00F259A4" w:rsidP="00F259A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0921" w:rsidRPr="00F25831" w14:paraId="7D3330D0" w14:textId="77777777" w:rsidTr="00A2197A">
        <w:tc>
          <w:tcPr>
            <w:tcW w:w="4230" w:type="dxa"/>
            <w:shd w:val="clear" w:color="auto" w:fill="auto"/>
          </w:tcPr>
          <w:p w14:paraId="797FA6E9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331F13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13BDB12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04FF9BC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2C83FA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CFF020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13BE175" w14:textId="77777777" w:rsidR="00990921" w:rsidRPr="00F25831" w:rsidRDefault="00990921" w:rsidP="009909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44F335" w14:textId="77777777" w:rsidR="00990921" w:rsidRPr="00F25831" w:rsidRDefault="00990921" w:rsidP="00927CE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118</w:t>
            </w:r>
          </w:p>
        </w:tc>
      </w:tr>
      <w:tr w:rsidR="00990921" w:rsidRPr="00F25831" w14:paraId="648DDB1E" w14:textId="77777777" w:rsidTr="00D83914">
        <w:tc>
          <w:tcPr>
            <w:tcW w:w="4230" w:type="dxa"/>
            <w:shd w:val="clear" w:color="auto" w:fill="auto"/>
          </w:tcPr>
          <w:p w14:paraId="2FE48AFB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B49CEB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4F4C620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D61A30C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B8F301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4F39B7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165FED7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EE6462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94DCC" w:rsidRPr="00F25831" w14:paraId="702DDA0E" w14:textId="77777777" w:rsidTr="003710F3">
        <w:tc>
          <w:tcPr>
            <w:tcW w:w="4230" w:type="dxa"/>
            <w:shd w:val="clear" w:color="auto" w:fill="auto"/>
          </w:tcPr>
          <w:p w14:paraId="311BEDBC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เอ็นทีเอ็น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โซลูชั่น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177C04FD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0BD82086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D647A82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2BCD885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CB3391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B8625EF" w14:textId="77777777" w:rsidR="00994DCC" w:rsidRPr="00F25831" w:rsidRDefault="00994DCC" w:rsidP="00994D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69F6CD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994DCC" w:rsidRPr="00F25831" w14:paraId="4BBB9F77" w14:textId="77777777" w:rsidTr="00A2197A">
        <w:tc>
          <w:tcPr>
            <w:tcW w:w="4230" w:type="dxa"/>
            <w:shd w:val="clear" w:color="auto" w:fill="auto"/>
          </w:tcPr>
          <w:p w14:paraId="2A134525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>ที อีซี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50723C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93B40CF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1323D50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25,534 </w:t>
            </w:r>
          </w:p>
        </w:tc>
        <w:tc>
          <w:tcPr>
            <w:tcW w:w="270" w:type="dxa"/>
            <w:shd w:val="clear" w:color="auto" w:fill="auto"/>
          </w:tcPr>
          <w:p w14:paraId="1F66E00F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AE698E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61438B6" w14:textId="77777777" w:rsidR="00994DCC" w:rsidRPr="00F25831" w:rsidRDefault="00994DCC" w:rsidP="00994D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D08CF0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4DCC" w:rsidRPr="00F25831" w14:paraId="00A3728D" w14:textId="77777777" w:rsidTr="00A2197A">
        <w:tc>
          <w:tcPr>
            <w:tcW w:w="4230" w:type="dxa"/>
            <w:shd w:val="clear" w:color="auto" w:fill="auto"/>
          </w:tcPr>
          <w:p w14:paraId="77E16E9F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เน็ท</w:t>
            </w:r>
            <w:proofErr w:type="spellStart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แบนด์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คอน</w:t>
            </w:r>
            <w:proofErr w:type="spellStart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ซัลติ้ง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DB42A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BD5600A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3D21CA1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270" w:type="dxa"/>
            <w:shd w:val="clear" w:color="auto" w:fill="auto"/>
          </w:tcPr>
          <w:p w14:paraId="7EA0FA6A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3C1FA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B2544E7" w14:textId="77777777" w:rsidR="00994DCC" w:rsidRPr="00F25831" w:rsidRDefault="00994DCC" w:rsidP="00994D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FD1046C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227</w:t>
            </w:r>
          </w:p>
        </w:tc>
      </w:tr>
      <w:tr w:rsidR="00994DCC" w:rsidRPr="00F25831" w14:paraId="6557DC9A" w14:textId="77777777" w:rsidTr="00D83914">
        <w:tc>
          <w:tcPr>
            <w:tcW w:w="4230" w:type="dxa"/>
            <w:shd w:val="clear" w:color="auto" w:fill="auto"/>
          </w:tcPr>
          <w:p w14:paraId="196E35BF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410AA28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7E5C8BFB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F731904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25,772 </w:t>
            </w:r>
          </w:p>
        </w:tc>
        <w:tc>
          <w:tcPr>
            <w:tcW w:w="270" w:type="dxa"/>
            <w:shd w:val="clear" w:color="auto" w:fill="auto"/>
          </w:tcPr>
          <w:p w14:paraId="3D93799B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DAD1044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62" w:type="dxa"/>
            <w:shd w:val="clear" w:color="auto" w:fill="auto"/>
          </w:tcPr>
          <w:p w14:paraId="5355DC31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FED1553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356 </w:t>
            </w:r>
          </w:p>
        </w:tc>
      </w:tr>
      <w:tr w:rsidR="00994DCC" w:rsidRPr="00F25831" w14:paraId="5C8497C7" w14:textId="77777777" w:rsidTr="00630ED9">
        <w:tc>
          <w:tcPr>
            <w:tcW w:w="4230" w:type="dxa"/>
            <w:shd w:val="clear" w:color="auto" w:fill="auto"/>
          </w:tcPr>
          <w:p w14:paraId="76B6FCC6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C294B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E991BB5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8B316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8B4603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98DAC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38CDC3F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A31C8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4DCC" w:rsidRPr="00F25831" w14:paraId="570D99CF" w14:textId="77777777" w:rsidTr="00D83914">
        <w:tc>
          <w:tcPr>
            <w:tcW w:w="4230" w:type="dxa"/>
            <w:shd w:val="clear" w:color="auto" w:fill="auto"/>
          </w:tcPr>
          <w:p w14:paraId="65BF8A21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2EFDB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57584C32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FF760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25,772 </w:t>
            </w:r>
          </w:p>
        </w:tc>
        <w:tc>
          <w:tcPr>
            <w:tcW w:w="270" w:type="dxa"/>
            <w:shd w:val="clear" w:color="auto" w:fill="auto"/>
          </w:tcPr>
          <w:p w14:paraId="6F720499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762FD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62" w:type="dxa"/>
            <w:shd w:val="clear" w:color="auto" w:fill="auto"/>
          </w:tcPr>
          <w:p w14:paraId="760D2BB2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236CF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356 </w:t>
            </w:r>
          </w:p>
        </w:tc>
      </w:tr>
      <w:tr w:rsidR="00994DCC" w:rsidRPr="00F25831" w14:paraId="00BA199B" w14:textId="77777777" w:rsidTr="00630ED9">
        <w:tc>
          <w:tcPr>
            <w:tcW w:w="4230" w:type="dxa"/>
            <w:shd w:val="clear" w:color="auto" w:fill="auto"/>
          </w:tcPr>
          <w:p w14:paraId="3FD288B8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AD3D19D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B1D348C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A75C7C3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37D42B5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774DC70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5939A7DA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E93715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F2CEC8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1F3CAAA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0B2A6EA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94DCC" w:rsidRPr="00F25831" w14:paraId="7DE05597" w14:textId="77777777" w:rsidTr="00550A65">
        <w:tc>
          <w:tcPr>
            <w:tcW w:w="4230" w:type="dxa"/>
            <w:shd w:val="clear" w:color="auto" w:fill="auto"/>
          </w:tcPr>
          <w:p w14:paraId="7E75046E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ลูกหนี้การค้าที่ยังไม่เรียกเก็บ</w:t>
            </w:r>
          </w:p>
        </w:tc>
        <w:tc>
          <w:tcPr>
            <w:tcW w:w="990" w:type="dxa"/>
            <w:shd w:val="clear" w:color="auto" w:fill="auto"/>
          </w:tcPr>
          <w:p w14:paraId="6A37E7D8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DC646D2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A97E212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C8A913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0B2442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67AB03F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C84A89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94DCC" w:rsidRPr="00F25831" w14:paraId="26F43CAB" w14:textId="77777777" w:rsidTr="00550A65">
        <w:tc>
          <w:tcPr>
            <w:tcW w:w="4230" w:type="dxa"/>
            <w:shd w:val="clear" w:color="auto" w:fill="auto"/>
          </w:tcPr>
          <w:p w14:paraId="22406A62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C3DF411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FC8E813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97BE7B6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74FD8C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2FA1D3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E5FFDCF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98C617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94DCC" w:rsidRPr="00F25831" w14:paraId="6F8A070E" w14:textId="77777777" w:rsidTr="00550A65">
        <w:trPr>
          <w:trHeight w:val="70"/>
        </w:trPr>
        <w:tc>
          <w:tcPr>
            <w:tcW w:w="4230" w:type="dxa"/>
            <w:shd w:val="clear" w:color="auto" w:fill="auto"/>
          </w:tcPr>
          <w:p w14:paraId="02C83D92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>ที อีซี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ECE86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275C546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B1DC9B3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  <w:r w:rsidRPr="00F25831">
              <w:rPr>
                <w:rFonts w:ascii="Angsana New" w:hAnsi="Angsana New"/>
                <w:b/>
                <w:sz w:val="30"/>
                <w:szCs w:val="30"/>
              </w:rPr>
              <w:t>9,177</w:t>
            </w:r>
          </w:p>
        </w:tc>
        <w:tc>
          <w:tcPr>
            <w:tcW w:w="270" w:type="dxa"/>
            <w:shd w:val="clear" w:color="auto" w:fill="auto"/>
          </w:tcPr>
          <w:p w14:paraId="60CFA580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D18A9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677DA39" w14:textId="77777777" w:rsidR="00994DCC" w:rsidRPr="00F25831" w:rsidRDefault="00994DCC" w:rsidP="00994DC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B737A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94DCC" w:rsidRPr="00F25831" w14:paraId="5FE6A9D4" w14:textId="77777777" w:rsidTr="00550A65">
        <w:tc>
          <w:tcPr>
            <w:tcW w:w="4230" w:type="dxa"/>
            <w:shd w:val="clear" w:color="auto" w:fill="auto"/>
          </w:tcPr>
          <w:p w14:paraId="1D3D87F8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C95ED83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sz w:val="22"/>
                <w:szCs w:val="22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7EC5B22C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2"/>
                <w:szCs w:val="22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01513E4B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4CF83E9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804521E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14:paraId="68CF3162" w14:textId="77777777" w:rsidR="00994DCC" w:rsidRPr="00F25831" w:rsidRDefault="00994DCC" w:rsidP="00994DC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FA67515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94DCC" w:rsidRPr="00F25831" w14:paraId="1DD917EE" w14:textId="77777777" w:rsidTr="00630ED9">
        <w:tc>
          <w:tcPr>
            <w:tcW w:w="4230" w:type="dxa"/>
            <w:shd w:val="clear" w:color="auto" w:fill="auto"/>
          </w:tcPr>
          <w:p w14:paraId="2F0E05F4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07369C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57C6D7C3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2502C8F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8CA1FD2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33AC22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225F73F6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F07584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94DCC" w:rsidRPr="00F25831" w14:paraId="284708DD" w14:textId="77777777" w:rsidTr="00630ED9">
        <w:tc>
          <w:tcPr>
            <w:tcW w:w="4230" w:type="dxa"/>
            <w:shd w:val="clear" w:color="auto" w:fill="auto"/>
          </w:tcPr>
          <w:p w14:paraId="2C77CA2C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93C31E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61B1142A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15F66EC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3FC5982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0287AD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331BBB36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E9C568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94DCC" w:rsidRPr="00F25831" w14:paraId="554FBDFA" w14:textId="77777777" w:rsidTr="00927CEE">
        <w:trPr>
          <w:trHeight w:val="407"/>
        </w:trPr>
        <w:tc>
          <w:tcPr>
            <w:tcW w:w="4230" w:type="dxa"/>
            <w:shd w:val="clear" w:color="auto" w:fill="auto"/>
          </w:tcPr>
          <w:p w14:paraId="482BD735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วิ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นท์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>คอม เทคโนโลยี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(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EBECB0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9E3ED02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8085419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8F0BFD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CBB8A3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1,307</w:t>
            </w:r>
          </w:p>
        </w:tc>
        <w:tc>
          <w:tcPr>
            <w:tcW w:w="262" w:type="dxa"/>
            <w:shd w:val="clear" w:color="auto" w:fill="auto"/>
          </w:tcPr>
          <w:p w14:paraId="067702E2" w14:textId="77777777" w:rsidR="00994DCC" w:rsidRPr="00F25831" w:rsidRDefault="00994DCC" w:rsidP="00994D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B65E63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1,361</w:t>
            </w:r>
          </w:p>
        </w:tc>
      </w:tr>
      <w:tr w:rsidR="00994DCC" w:rsidRPr="00F25831" w14:paraId="1572CB3D" w14:textId="77777777" w:rsidTr="003710F3">
        <w:tc>
          <w:tcPr>
            <w:tcW w:w="4230" w:type="dxa"/>
            <w:shd w:val="clear" w:color="auto" w:fill="auto"/>
          </w:tcPr>
          <w:p w14:paraId="6F37FAA1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96F862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7C3B838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A7F1669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8B7A5C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E1E873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A9F5321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44DA2D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</w:tr>
      <w:tr w:rsidR="00994DCC" w:rsidRPr="00F25831" w14:paraId="687C7D21" w14:textId="77777777" w:rsidTr="00927CEE">
        <w:trPr>
          <w:trHeight w:val="80"/>
        </w:trPr>
        <w:tc>
          <w:tcPr>
            <w:tcW w:w="4230" w:type="dxa"/>
            <w:shd w:val="clear" w:color="auto" w:fill="auto"/>
          </w:tcPr>
          <w:p w14:paraId="6FEBA34C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3DE48708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031D1175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14:paraId="0D3356ED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9A7607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1AEB04C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5ADFBF2" w14:textId="77777777" w:rsidR="00994DCC" w:rsidRPr="00F25831" w:rsidRDefault="00994DCC" w:rsidP="00994DC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A76FE5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left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4DCC" w:rsidRPr="00F25831" w14:paraId="27C708E1" w14:textId="77777777" w:rsidTr="00A2197A">
        <w:tc>
          <w:tcPr>
            <w:tcW w:w="4230" w:type="dxa"/>
            <w:shd w:val="clear" w:color="auto" w:fill="auto"/>
          </w:tcPr>
          <w:p w14:paraId="0AD94C22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บลู</w:t>
            </w:r>
            <w:proofErr w:type="spellEnd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ฟิซ</w:t>
            </w:r>
            <w:proofErr w:type="spellEnd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โซลูชั่น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4A7277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C162F53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A2252CD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270" w:type="dxa"/>
            <w:shd w:val="clear" w:color="auto" w:fill="auto"/>
          </w:tcPr>
          <w:p w14:paraId="51CF5F88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90D52D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E4EE0FD" w14:textId="77777777" w:rsidR="00994DCC" w:rsidRPr="00F25831" w:rsidRDefault="00994DCC" w:rsidP="00994D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1A01E1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4DCC" w:rsidRPr="00F25831" w14:paraId="05A20DD0" w14:textId="77777777" w:rsidTr="00630ED9">
        <w:tc>
          <w:tcPr>
            <w:tcW w:w="4230" w:type="dxa"/>
            <w:shd w:val="clear" w:color="auto" w:fill="auto"/>
          </w:tcPr>
          <w:p w14:paraId="19AC680C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>ที อีซี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052B4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1117BAA" w14:textId="77777777" w:rsidR="00994DCC" w:rsidRPr="00F25831" w:rsidRDefault="00994DCC" w:rsidP="00994D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6C1EC0B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47 </w:t>
            </w:r>
          </w:p>
        </w:tc>
        <w:tc>
          <w:tcPr>
            <w:tcW w:w="270" w:type="dxa"/>
            <w:shd w:val="clear" w:color="auto" w:fill="auto"/>
          </w:tcPr>
          <w:p w14:paraId="4889402E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00AEA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95F838E" w14:textId="77777777" w:rsidR="00994DCC" w:rsidRPr="00F25831" w:rsidRDefault="00994DCC" w:rsidP="00994D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6C28B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4DCC" w:rsidRPr="00F25831" w14:paraId="42805660" w14:textId="77777777" w:rsidTr="003710F3">
        <w:tc>
          <w:tcPr>
            <w:tcW w:w="4230" w:type="dxa"/>
            <w:shd w:val="clear" w:color="auto" w:fill="auto"/>
          </w:tcPr>
          <w:p w14:paraId="34F8AAB2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9491A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9364D80" w14:textId="77777777" w:rsidR="00994DCC" w:rsidRPr="00F25831" w:rsidRDefault="00994DCC" w:rsidP="00994D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8064A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485 </w:t>
            </w:r>
          </w:p>
        </w:tc>
        <w:tc>
          <w:tcPr>
            <w:tcW w:w="270" w:type="dxa"/>
            <w:shd w:val="clear" w:color="auto" w:fill="auto"/>
          </w:tcPr>
          <w:p w14:paraId="4D25EFBE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B21F7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1,307</w:t>
            </w:r>
          </w:p>
        </w:tc>
        <w:tc>
          <w:tcPr>
            <w:tcW w:w="262" w:type="dxa"/>
            <w:shd w:val="clear" w:color="auto" w:fill="auto"/>
          </w:tcPr>
          <w:p w14:paraId="0002E7B0" w14:textId="77777777" w:rsidR="00994DCC" w:rsidRPr="00F25831" w:rsidRDefault="00994DCC" w:rsidP="00994DC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EEE15" w14:textId="77777777" w:rsidR="00994DCC" w:rsidRPr="00F25831" w:rsidRDefault="00994DCC" w:rsidP="00994D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1,409</w:t>
            </w:r>
          </w:p>
        </w:tc>
      </w:tr>
      <w:tr w:rsidR="00994DCC" w:rsidRPr="00F25831" w14:paraId="620BBBC8" w14:textId="77777777" w:rsidTr="00630ED9">
        <w:tc>
          <w:tcPr>
            <w:tcW w:w="4230" w:type="dxa"/>
            <w:shd w:val="clear" w:color="auto" w:fill="auto"/>
          </w:tcPr>
          <w:p w14:paraId="507E71C5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DDF6B95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14:paraId="1F2F04E1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9DAE5BB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DAC2768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070668C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1AD151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6DCDCB5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94DCC" w:rsidRPr="00F25831" w14:paraId="4DE5763A" w14:textId="77777777" w:rsidTr="00DB096B">
        <w:trPr>
          <w:trHeight w:val="80"/>
        </w:trPr>
        <w:tc>
          <w:tcPr>
            <w:tcW w:w="4230" w:type="dxa"/>
            <w:shd w:val="clear" w:color="auto" w:fill="auto"/>
          </w:tcPr>
          <w:p w14:paraId="772FD20D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09A3A3B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37B8A680" w14:textId="77777777" w:rsidR="00994DCC" w:rsidRPr="00F25831" w:rsidRDefault="00994DCC" w:rsidP="00994D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41D857C4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35,434</w:t>
            </w:r>
          </w:p>
        </w:tc>
        <w:tc>
          <w:tcPr>
            <w:tcW w:w="270" w:type="dxa"/>
            <w:shd w:val="clear" w:color="auto" w:fill="auto"/>
          </w:tcPr>
          <w:p w14:paraId="23ABC249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F493A52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1,474</w:t>
            </w:r>
          </w:p>
        </w:tc>
        <w:tc>
          <w:tcPr>
            <w:tcW w:w="262" w:type="dxa"/>
            <w:shd w:val="clear" w:color="auto" w:fill="auto"/>
          </w:tcPr>
          <w:p w14:paraId="074F206D" w14:textId="77777777" w:rsidR="00994DCC" w:rsidRPr="00F25831" w:rsidRDefault="00994DCC" w:rsidP="00994DC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19BB7C3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1,765</w:t>
            </w:r>
          </w:p>
        </w:tc>
      </w:tr>
      <w:tr w:rsidR="00994DCC" w:rsidRPr="00F25831" w14:paraId="7690BF00" w14:textId="77777777" w:rsidTr="00630ED9">
        <w:tc>
          <w:tcPr>
            <w:tcW w:w="4230" w:type="dxa"/>
            <w:shd w:val="clear" w:color="auto" w:fill="auto"/>
          </w:tcPr>
          <w:p w14:paraId="76F5665C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F64D42E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A2CACD3" w14:textId="77777777" w:rsidR="00994DCC" w:rsidRPr="00F25831" w:rsidRDefault="00994DCC" w:rsidP="00994D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3EEED266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0A7249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ACF558E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F11E5F4" w14:textId="77777777" w:rsidR="00994DCC" w:rsidRPr="00F25831" w:rsidRDefault="00994DCC" w:rsidP="00994DC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CAF9269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4DCC" w:rsidRPr="00F25831" w14:paraId="4B6F5243" w14:textId="77777777" w:rsidTr="00833599">
        <w:tc>
          <w:tcPr>
            <w:tcW w:w="4230" w:type="dxa"/>
            <w:shd w:val="clear" w:color="auto" w:fill="auto"/>
          </w:tcPr>
          <w:p w14:paraId="29FC62C1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65546A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464393B" w14:textId="77777777" w:rsidR="00994DCC" w:rsidRPr="00F25831" w:rsidRDefault="00994DCC" w:rsidP="00994DC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F4544A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527C24" w14:textId="77777777" w:rsidR="00994DCC" w:rsidRPr="00F25831" w:rsidRDefault="00994DCC" w:rsidP="009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714214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600BA4E" w14:textId="77777777" w:rsidR="00994DCC" w:rsidRPr="00F25831" w:rsidRDefault="00994DCC" w:rsidP="00994DC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F80F49" w14:textId="77777777" w:rsidR="00994DCC" w:rsidRPr="00F25831" w:rsidRDefault="00994DCC" w:rsidP="00994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8B3C004" w14:textId="77777777" w:rsidR="000F0A6D" w:rsidRPr="00F25831" w:rsidRDefault="000F0A6D" w:rsidP="008035A6">
      <w:pPr>
        <w:rPr>
          <w:vanish/>
        </w:rPr>
      </w:pPr>
    </w:p>
    <w:p w14:paraId="72DA0D9A" w14:textId="77777777" w:rsidR="002B2B67" w:rsidRPr="00F25831" w:rsidRDefault="00DB096B" w:rsidP="00DB096B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5831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8"/>
        <w:gridCol w:w="262"/>
        <w:gridCol w:w="990"/>
      </w:tblGrid>
      <w:tr w:rsidR="00DC164B" w:rsidRPr="00F25831" w14:paraId="2E3A9B37" w14:textId="77777777" w:rsidTr="00F259A4">
        <w:trPr>
          <w:tblHeader/>
        </w:trPr>
        <w:tc>
          <w:tcPr>
            <w:tcW w:w="6480" w:type="dxa"/>
            <w:gridSpan w:val="4"/>
            <w:shd w:val="clear" w:color="auto" w:fill="auto"/>
          </w:tcPr>
          <w:p w14:paraId="3248B6F8" w14:textId="77777777" w:rsidR="00DC164B" w:rsidRPr="00F25831" w:rsidRDefault="00DC164B" w:rsidP="0093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087534" w:rsidRPr="00F258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  <w:r w:rsidR="00DB096B"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35B5E"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2AA022D5" w14:textId="77777777" w:rsidR="00DC164B" w:rsidRPr="00F25831" w:rsidRDefault="00DC164B" w:rsidP="00D9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C651DF1" w14:textId="77777777" w:rsidR="00DC164B" w:rsidRPr="00F25831" w:rsidRDefault="00DC164B" w:rsidP="00D9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DB096B" w:rsidRPr="00F25831" w14:paraId="06C7D218" w14:textId="77777777" w:rsidTr="00F259A4">
        <w:trPr>
          <w:tblHeader/>
        </w:trPr>
        <w:tc>
          <w:tcPr>
            <w:tcW w:w="4230" w:type="dxa"/>
            <w:shd w:val="clear" w:color="auto" w:fill="auto"/>
          </w:tcPr>
          <w:p w14:paraId="19615FB4" w14:textId="77777777" w:rsidR="00DB096B" w:rsidRPr="00F25831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7A1443F" w14:textId="77777777" w:rsidR="00DB096B" w:rsidRPr="00F25831" w:rsidRDefault="00DB096B" w:rsidP="00DB096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0C40626" w14:textId="77777777" w:rsidR="00DB096B" w:rsidRPr="00F25831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B2C8A70" w14:textId="77777777" w:rsidR="00DB096B" w:rsidRPr="00F25831" w:rsidRDefault="00DB096B" w:rsidP="00DB096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B096B" w:rsidRPr="00F25831" w14:paraId="5ACE04A5" w14:textId="77777777" w:rsidTr="00F259A4">
        <w:trPr>
          <w:tblHeader/>
        </w:trPr>
        <w:tc>
          <w:tcPr>
            <w:tcW w:w="4230" w:type="dxa"/>
            <w:shd w:val="clear" w:color="auto" w:fill="auto"/>
          </w:tcPr>
          <w:p w14:paraId="3AD3894F" w14:textId="77777777" w:rsidR="00DB096B" w:rsidRPr="00F25831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0476414" w14:textId="77777777" w:rsidR="00DB096B" w:rsidRPr="00F25831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2DD73EF0" w14:textId="77777777" w:rsidR="00DB096B" w:rsidRPr="00F25831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59657B4" w14:textId="77777777" w:rsidR="00DB096B" w:rsidRPr="00F25831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70" w:type="dxa"/>
            <w:shd w:val="clear" w:color="auto" w:fill="auto"/>
          </w:tcPr>
          <w:p w14:paraId="63AF580D" w14:textId="77777777" w:rsidR="00DB096B" w:rsidRPr="00F25831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8D1C562" w14:textId="77777777" w:rsidR="00DB096B" w:rsidRPr="00F25831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028E3891" w14:textId="77777777" w:rsidR="00DB096B" w:rsidRPr="00F25831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1CBEBC" w14:textId="77777777" w:rsidR="00DB096B" w:rsidRPr="00F25831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2559</w:t>
            </w:r>
          </w:p>
        </w:tc>
      </w:tr>
      <w:tr w:rsidR="00602FA9" w:rsidRPr="00F25831" w14:paraId="2F297871" w14:textId="77777777" w:rsidTr="00F259A4">
        <w:trPr>
          <w:tblHeader/>
        </w:trPr>
        <w:tc>
          <w:tcPr>
            <w:tcW w:w="4230" w:type="dxa"/>
            <w:shd w:val="clear" w:color="auto" w:fill="auto"/>
          </w:tcPr>
          <w:p w14:paraId="2C951053" w14:textId="77777777" w:rsidR="00602FA9" w:rsidRPr="00F25831" w:rsidRDefault="00602FA9" w:rsidP="0060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6DA00695" w14:textId="77777777" w:rsidR="00602FA9" w:rsidRPr="00F25831" w:rsidRDefault="00602FA9" w:rsidP="00602F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7484" w:rsidRPr="00F25831" w14:paraId="3C33E739" w14:textId="77777777" w:rsidTr="00DB096B">
        <w:tc>
          <w:tcPr>
            <w:tcW w:w="4230" w:type="dxa"/>
            <w:shd w:val="clear" w:color="auto" w:fill="auto"/>
          </w:tcPr>
          <w:p w14:paraId="64FE59B2" w14:textId="77777777" w:rsidR="00737484" w:rsidRPr="00F25831" w:rsidRDefault="00DB096B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C3E8EB" w14:textId="77777777" w:rsidR="00737484" w:rsidRPr="00F25831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52CB3E63" w14:textId="77777777" w:rsidR="00737484" w:rsidRPr="00F25831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A252C96" w14:textId="77777777" w:rsidR="00737484" w:rsidRPr="00F25831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F2C616A" w14:textId="77777777" w:rsidR="00737484" w:rsidRPr="00F25831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4A20111" w14:textId="77777777" w:rsidR="00737484" w:rsidRPr="00F25831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160FAFB0" w14:textId="77777777" w:rsidR="00737484" w:rsidRPr="00F25831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D3A37D" w14:textId="77777777" w:rsidR="00737484" w:rsidRPr="00F25831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DB096B" w:rsidRPr="00F25831" w14:paraId="10E380E0" w14:textId="77777777" w:rsidTr="00DB096B">
        <w:tc>
          <w:tcPr>
            <w:tcW w:w="4230" w:type="dxa"/>
            <w:shd w:val="clear" w:color="auto" w:fill="auto"/>
          </w:tcPr>
          <w:p w14:paraId="2E3A5671" w14:textId="77777777" w:rsidR="00DB096B" w:rsidRPr="00F25831" w:rsidRDefault="00DB096B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12F3A3" w14:textId="77777777" w:rsidR="00DB096B" w:rsidRPr="00F25831" w:rsidRDefault="00DB096B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65196BBC" w14:textId="77777777" w:rsidR="00DB096B" w:rsidRPr="00F25831" w:rsidRDefault="00DB096B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B46FBFE" w14:textId="77777777" w:rsidR="00DB096B" w:rsidRPr="00F25831" w:rsidRDefault="00DB096B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D3DF9F2" w14:textId="77777777" w:rsidR="00DB096B" w:rsidRPr="00F25831" w:rsidRDefault="00DB096B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AA7502" w14:textId="77777777" w:rsidR="00DB096B" w:rsidRPr="00F25831" w:rsidRDefault="00DB096B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2F579B21" w14:textId="77777777" w:rsidR="00DB096B" w:rsidRPr="00F25831" w:rsidRDefault="00DB096B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E70CD1" w14:textId="77777777" w:rsidR="00DB096B" w:rsidRPr="00F25831" w:rsidRDefault="00DB096B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F259A4" w:rsidRPr="00F25831" w14:paraId="41E79FCA" w14:textId="77777777" w:rsidTr="00833599">
        <w:tc>
          <w:tcPr>
            <w:tcW w:w="4230" w:type="dxa"/>
            <w:shd w:val="clear" w:color="auto" w:fill="auto"/>
          </w:tcPr>
          <w:p w14:paraId="02D3C7C7" w14:textId="77777777" w:rsidR="00F259A4" w:rsidRPr="00F25831" w:rsidRDefault="00F259A4" w:rsidP="00F25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A3CBD4" w14:textId="77777777" w:rsidR="00F259A4" w:rsidRPr="00F25831" w:rsidRDefault="00F259A4" w:rsidP="00F259A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3CF2FC6" w14:textId="77777777" w:rsidR="00F259A4" w:rsidRPr="00F25831" w:rsidRDefault="00F259A4" w:rsidP="00F25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E68B2C5" w14:textId="77777777" w:rsidR="00F259A4" w:rsidRPr="00F25831" w:rsidRDefault="00F259A4" w:rsidP="00F259A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9F025D" w14:textId="77777777" w:rsidR="00F259A4" w:rsidRPr="00F25831" w:rsidRDefault="00F259A4" w:rsidP="00F25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C2A789B" w14:textId="77777777" w:rsidR="00F259A4" w:rsidRPr="00F25831" w:rsidRDefault="00454458" w:rsidP="00927CE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62" w:type="dxa"/>
            <w:shd w:val="clear" w:color="auto" w:fill="auto"/>
          </w:tcPr>
          <w:p w14:paraId="3461D5CF" w14:textId="77777777" w:rsidR="00F259A4" w:rsidRPr="00F25831" w:rsidRDefault="00F259A4" w:rsidP="00F25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5437A6" w14:textId="77777777" w:rsidR="00F259A4" w:rsidRPr="00F25831" w:rsidRDefault="00F259A4" w:rsidP="00F259A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096B" w:rsidRPr="00F25831" w14:paraId="48419443" w14:textId="77777777" w:rsidTr="00DB096B">
        <w:tc>
          <w:tcPr>
            <w:tcW w:w="4230" w:type="dxa"/>
            <w:shd w:val="clear" w:color="auto" w:fill="auto"/>
          </w:tcPr>
          <w:p w14:paraId="6DE9E2F8" w14:textId="77777777" w:rsidR="00DB096B" w:rsidRPr="00F25831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B53516" w14:textId="77777777" w:rsidR="00DB096B" w:rsidRPr="00F25831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02C2638A" w14:textId="77777777" w:rsidR="00DB096B" w:rsidRPr="00F25831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67150BD" w14:textId="77777777" w:rsidR="00DB096B" w:rsidRPr="00F25831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43357EC" w14:textId="77777777" w:rsidR="00DB096B" w:rsidRPr="00F25831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0C0F3D7" w14:textId="77777777" w:rsidR="00DB096B" w:rsidRPr="00F25831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355769BB" w14:textId="77777777" w:rsidR="00DB096B" w:rsidRPr="00F25831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7FF0B0" w14:textId="77777777" w:rsidR="00DB096B" w:rsidRPr="00F25831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990921" w:rsidRPr="00F25831" w14:paraId="1935D000" w14:textId="77777777" w:rsidTr="00DB096B">
        <w:tc>
          <w:tcPr>
            <w:tcW w:w="4230" w:type="dxa"/>
            <w:shd w:val="clear" w:color="auto" w:fill="auto"/>
          </w:tcPr>
          <w:p w14:paraId="16E19FCA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proofErr w:type="spellStart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ที อีซี</w:t>
            </w:r>
            <w:proofErr w:type="spellStart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BCCDD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7AF3B3E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05DC9" w14:textId="77777777" w:rsidR="00990921" w:rsidRPr="00F25831" w:rsidRDefault="00990921" w:rsidP="00927CE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F25831">
              <w:rPr>
                <w:rFonts w:ascii="Angsana New" w:hAnsi="Angsana New"/>
                <w:sz w:val="30"/>
                <w:szCs w:val="30"/>
              </w:rPr>
              <w:t>,610</w:t>
            </w:r>
          </w:p>
        </w:tc>
        <w:tc>
          <w:tcPr>
            <w:tcW w:w="270" w:type="dxa"/>
            <w:shd w:val="clear" w:color="auto" w:fill="auto"/>
          </w:tcPr>
          <w:p w14:paraId="1F9AE4ED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D2A12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F53C370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7D83CA" w14:textId="77777777" w:rsidR="00990921" w:rsidRPr="00F25831" w:rsidRDefault="00990921" w:rsidP="00927CE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  <w:tr w:rsidR="00990921" w:rsidRPr="00F25831" w14:paraId="5CC1200C" w14:textId="77777777" w:rsidTr="00DB096B">
        <w:tc>
          <w:tcPr>
            <w:tcW w:w="4230" w:type="dxa"/>
            <w:shd w:val="clear" w:color="auto" w:fill="auto"/>
          </w:tcPr>
          <w:p w14:paraId="40794DF7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0DEE4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463825C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CB95E" w14:textId="77777777" w:rsidR="00990921" w:rsidRPr="00F25831" w:rsidRDefault="00990921" w:rsidP="00927C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2,610</w:t>
            </w:r>
          </w:p>
        </w:tc>
        <w:tc>
          <w:tcPr>
            <w:tcW w:w="270" w:type="dxa"/>
            <w:shd w:val="clear" w:color="auto" w:fill="auto"/>
          </w:tcPr>
          <w:p w14:paraId="49B042F5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59BEE" w14:textId="77777777" w:rsidR="00990921" w:rsidRPr="00F25831" w:rsidRDefault="00990921" w:rsidP="00927CE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62" w:type="dxa"/>
            <w:shd w:val="clear" w:color="auto" w:fill="auto"/>
          </w:tcPr>
          <w:p w14:paraId="143BB4A8" w14:textId="77777777" w:rsidR="00990921" w:rsidRPr="00F25831" w:rsidRDefault="00990921" w:rsidP="009909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8E578A" w14:textId="77777777" w:rsidR="00990921" w:rsidRPr="00F25831" w:rsidRDefault="00990921" w:rsidP="00927C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</w:p>
        </w:tc>
      </w:tr>
      <w:tr w:rsidR="00990921" w:rsidRPr="00F25831" w14:paraId="51509A06" w14:textId="77777777" w:rsidTr="00F259A4">
        <w:tc>
          <w:tcPr>
            <w:tcW w:w="4230" w:type="dxa"/>
            <w:shd w:val="clear" w:color="auto" w:fill="auto"/>
          </w:tcPr>
          <w:p w14:paraId="77F7612B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7B5A4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7E03AB6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8FB55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0ED3F4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04E61CF3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AF13992" w14:textId="77777777" w:rsidR="00990921" w:rsidRPr="00F25831" w:rsidRDefault="00990921" w:rsidP="0099092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33A5EB8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0921" w:rsidRPr="00F25831" w14:paraId="3B7722CA" w14:textId="77777777" w:rsidTr="00DB096B">
        <w:tc>
          <w:tcPr>
            <w:tcW w:w="4230" w:type="dxa"/>
            <w:shd w:val="clear" w:color="auto" w:fill="auto"/>
          </w:tcPr>
          <w:p w14:paraId="1C31C893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E87490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CCC84E4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D12EABC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C3E1D9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ABC1A79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D506939" w14:textId="77777777" w:rsidR="00990921" w:rsidRPr="00F25831" w:rsidRDefault="00990921" w:rsidP="0099092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E1A4AC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0921" w:rsidRPr="00F25831" w14:paraId="1E92ABDA" w14:textId="77777777" w:rsidTr="00F259A4">
        <w:trPr>
          <w:trHeight w:val="80"/>
        </w:trPr>
        <w:tc>
          <w:tcPr>
            <w:tcW w:w="4230" w:type="dxa"/>
            <w:shd w:val="clear" w:color="auto" w:fill="auto"/>
          </w:tcPr>
          <w:p w14:paraId="647E8416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9E1EA0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2109C9C7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F8E8F1E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B1531BC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721F036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5C090548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1C87CD" w14:textId="77777777" w:rsidR="00990921" w:rsidRPr="00F25831" w:rsidRDefault="00990921" w:rsidP="0099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27CEE" w:rsidRPr="00F25831" w14:paraId="627EA966" w14:textId="77777777" w:rsidTr="00DB096B">
        <w:tc>
          <w:tcPr>
            <w:tcW w:w="4230" w:type="dxa"/>
            <w:shd w:val="clear" w:color="auto" w:fill="auto"/>
          </w:tcPr>
          <w:p w14:paraId="7BD77EA4" w14:textId="77777777" w:rsidR="00927CEE" w:rsidRPr="00F25831" w:rsidRDefault="00927CEE" w:rsidP="0092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วีเน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็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ท 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แคปปิทอล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14:paraId="15225F7A" w14:textId="77777777" w:rsidR="00927CEE" w:rsidRPr="00F25831" w:rsidRDefault="00927CEE" w:rsidP="00927CE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62" w:type="dxa"/>
            <w:shd w:val="clear" w:color="auto" w:fill="auto"/>
          </w:tcPr>
          <w:p w14:paraId="62B59593" w14:textId="77777777" w:rsidR="00927CEE" w:rsidRPr="00F25831" w:rsidRDefault="00927CEE" w:rsidP="0092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B380277" w14:textId="77777777" w:rsidR="00927CEE" w:rsidRPr="00F25831" w:rsidRDefault="00927CEE" w:rsidP="00927CE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5EC375CE" w14:textId="77777777" w:rsidR="00927CEE" w:rsidRPr="00F25831" w:rsidRDefault="00927CEE" w:rsidP="0092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B8B534E" w14:textId="77777777" w:rsidR="00927CEE" w:rsidRPr="00F25831" w:rsidRDefault="00927CEE" w:rsidP="00927CE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62" w:type="dxa"/>
            <w:shd w:val="clear" w:color="auto" w:fill="auto"/>
          </w:tcPr>
          <w:p w14:paraId="7B078749" w14:textId="77777777" w:rsidR="00927CEE" w:rsidRPr="00F25831" w:rsidRDefault="00927CEE" w:rsidP="00927CE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DE054F" w14:textId="77777777" w:rsidR="00927CEE" w:rsidRPr="00F25831" w:rsidRDefault="00927CEE" w:rsidP="00927CE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  <w:tr w:rsidR="00927CEE" w:rsidRPr="00F25831" w14:paraId="725D57C6" w14:textId="77777777" w:rsidTr="00DB096B">
        <w:tc>
          <w:tcPr>
            <w:tcW w:w="4230" w:type="dxa"/>
            <w:shd w:val="clear" w:color="auto" w:fill="auto"/>
          </w:tcPr>
          <w:p w14:paraId="30359814" w14:textId="77777777" w:rsidR="00927CEE" w:rsidRPr="00F25831" w:rsidRDefault="00927CEE" w:rsidP="0092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1811EF" w14:textId="77777777" w:rsidR="00927CEE" w:rsidRPr="00F25831" w:rsidRDefault="00927CEE" w:rsidP="00927C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D74A90F" w14:textId="77777777" w:rsidR="00927CEE" w:rsidRPr="00F25831" w:rsidRDefault="00927CEE" w:rsidP="0092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F8676DF" w14:textId="77777777" w:rsidR="00927CEE" w:rsidRPr="00F25831" w:rsidRDefault="00927CEE" w:rsidP="0092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8B1B5D" w14:textId="77777777" w:rsidR="00927CEE" w:rsidRPr="00F25831" w:rsidRDefault="00927CEE" w:rsidP="0092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7A563CC" w14:textId="77777777" w:rsidR="00927CEE" w:rsidRPr="00F25831" w:rsidRDefault="00927CEE" w:rsidP="00927C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EF27EF9" w14:textId="77777777" w:rsidR="00927CEE" w:rsidRPr="00F25831" w:rsidRDefault="00927CEE" w:rsidP="00927CE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FDE595" w14:textId="77777777" w:rsidR="00927CEE" w:rsidRPr="00F25831" w:rsidRDefault="00927CEE" w:rsidP="0092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FB5" w:rsidRPr="00F25831" w14:paraId="7315DC40" w14:textId="77777777" w:rsidTr="003710F3">
        <w:tc>
          <w:tcPr>
            <w:tcW w:w="4230" w:type="dxa"/>
            <w:shd w:val="clear" w:color="auto" w:fill="auto"/>
          </w:tcPr>
          <w:p w14:paraId="01FD2E2F" w14:textId="77777777" w:rsidR="00537FB5" w:rsidRPr="00F25831" w:rsidRDefault="00537FB5" w:rsidP="00537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E1803D" w14:textId="77777777" w:rsidR="00537FB5" w:rsidRPr="00F25831" w:rsidRDefault="00537FB5" w:rsidP="00537FB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E0182B9" w14:textId="77777777" w:rsidR="00537FB5" w:rsidRPr="00F25831" w:rsidRDefault="00537FB5" w:rsidP="00537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B00C688" w14:textId="77777777" w:rsidR="00537FB5" w:rsidRPr="00F25831" w:rsidRDefault="00537FB5" w:rsidP="00537FB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CD0249" w14:textId="77777777" w:rsidR="00537FB5" w:rsidRPr="00F25831" w:rsidRDefault="00537FB5" w:rsidP="00537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EDD6ACF" w14:textId="77777777" w:rsidR="00537FB5" w:rsidRPr="00F25831" w:rsidRDefault="00537FB5" w:rsidP="00537FB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62" w:type="dxa"/>
            <w:shd w:val="clear" w:color="auto" w:fill="auto"/>
          </w:tcPr>
          <w:p w14:paraId="1F575B32" w14:textId="77777777" w:rsidR="00537FB5" w:rsidRPr="00F25831" w:rsidRDefault="00537FB5" w:rsidP="00537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525864" w14:textId="77777777" w:rsidR="00537FB5" w:rsidRPr="00F25831" w:rsidRDefault="00537FB5" w:rsidP="00537FB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927CEE" w:rsidRPr="00F25831" w14:paraId="2AE9C996" w14:textId="77777777" w:rsidTr="00DB096B">
        <w:tc>
          <w:tcPr>
            <w:tcW w:w="4230" w:type="dxa"/>
            <w:shd w:val="clear" w:color="auto" w:fill="auto"/>
          </w:tcPr>
          <w:p w14:paraId="28AF810E" w14:textId="77777777" w:rsidR="00927CEE" w:rsidRPr="00F25831" w:rsidRDefault="00927CEE" w:rsidP="0092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F6CF06" w14:textId="77777777" w:rsidR="00927CEE" w:rsidRPr="00F25831" w:rsidRDefault="00927CEE" w:rsidP="00927C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A710A52" w14:textId="77777777" w:rsidR="00927CEE" w:rsidRPr="00F25831" w:rsidRDefault="00927CEE" w:rsidP="0092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DA5D06C" w14:textId="77777777" w:rsidR="00927CEE" w:rsidRPr="00F25831" w:rsidRDefault="00927CEE" w:rsidP="0092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D39708A" w14:textId="77777777" w:rsidR="00927CEE" w:rsidRPr="00F25831" w:rsidRDefault="00927CEE" w:rsidP="0092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F9F258B" w14:textId="77777777" w:rsidR="00927CEE" w:rsidRPr="00F25831" w:rsidRDefault="00927CEE" w:rsidP="00927C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76FFCF1" w14:textId="77777777" w:rsidR="00927CEE" w:rsidRPr="00F25831" w:rsidRDefault="00927CEE" w:rsidP="0092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479346" w14:textId="77777777" w:rsidR="00927CEE" w:rsidRPr="00F25831" w:rsidRDefault="00927CEE" w:rsidP="00927CE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DCC" w:rsidRPr="00F25831" w14:paraId="00115C56" w14:textId="77777777" w:rsidTr="003710F3">
        <w:tc>
          <w:tcPr>
            <w:tcW w:w="4230" w:type="dxa"/>
            <w:shd w:val="clear" w:color="auto" w:fill="auto"/>
          </w:tcPr>
          <w:p w14:paraId="65E73B35" w14:textId="77777777" w:rsidR="00994DCC" w:rsidRPr="00F25831" w:rsidRDefault="00994DCC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990" w:type="dxa"/>
            <w:shd w:val="clear" w:color="auto" w:fill="auto"/>
          </w:tcPr>
          <w:p w14:paraId="72D75789" w14:textId="77777777" w:rsidR="00994DCC" w:rsidRPr="00F25831" w:rsidRDefault="00994DCC" w:rsidP="003710F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62" w:type="dxa"/>
            <w:shd w:val="clear" w:color="auto" w:fill="auto"/>
          </w:tcPr>
          <w:p w14:paraId="4A462991" w14:textId="77777777" w:rsidR="00994DCC" w:rsidRPr="00F25831" w:rsidRDefault="00994DCC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0B570D4" w14:textId="77777777" w:rsidR="00994DCC" w:rsidRPr="00F25831" w:rsidRDefault="00994DCC" w:rsidP="003710F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4BB61DA0" w14:textId="77777777" w:rsidR="00994DCC" w:rsidRPr="00F25831" w:rsidRDefault="00994DCC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49B6E33" w14:textId="77777777" w:rsidR="00994DCC" w:rsidRPr="00F25831" w:rsidRDefault="00994DCC" w:rsidP="003710F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79DF6F1E" w14:textId="77777777" w:rsidR="00994DCC" w:rsidRPr="00F25831" w:rsidRDefault="00994DCC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B6D4E0" w14:textId="77777777" w:rsidR="00994DCC" w:rsidRPr="00F25831" w:rsidRDefault="00994DCC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32AC" w:rsidRPr="00F25831" w14:paraId="3B4B7635" w14:textId="77777777" w:rsidTr="00994DCC">
        <w:tc>
          <w:tcPr>
            <w:tcW w:w="4230" w:type="dxa"/>
            <w:shd w:val="clear" w:color="auto" w:fill="auto"/>
          </w:tcPr>
          <w:p w14:paraId="3510033E" w14:textId="77777777" w:rsidR="007232AC" w:rsidRPr="00F25831" w:rsidRDefault="007232AC" w:rsidP="0072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บีซีบีจี จำกัด</w:t>
            </w:r>
          </w:p>
        </w:tc>
        <w:tc>
          <w:tcPr>
            <w:tcW w:w="990" w:type="dxa"/>
            <w:shd w:val="clear" w:color="auto" w:fill="auto"/>
          </w:tcPr>
          <w:p w14:paraId="42593D9D" w14:textId="77777777" w:rsidR="007232AC" w:rsidRPr="00F25831" w:rsidRDefault="007232AC" w:rsidP="007232A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62" w:type="dxa"/>
            <w:shd w:val="clear" w:color="auto" w:fill="auto"/>
          </w:tcPr>
          <w:p w14:paraId="749D7A36" w14:textId="77777777" w:rsidR="007232AC" w:rsidRPr="00F25831" w:rsidRDefault="007232AC" w:rsidP="0072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8666313" w14:textId="77777777" w:rsidR="007232AC" w:rsidRPr="00F25831" w:rsidRDefault="007232AC" w:rsidP="007232A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6AF3BAAC" w14:textId="77777777" w:rsidR="007232AC" w:rsidRPr="00F25831" w:rsidRDefault="007232AC" w:rsidP="0072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34D5278" w14:textId="77777777" w:rsidR="007232AC" w:rsidRPr="00F25831" w:rsidRDefault="007232AC" w:rsidP="007232A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8619457" w14:textId="77777777" w:rsidR="007232AC" w:rsidRPr="00F25831" w:rsidRDefault="007232AC" w:rsidP="007232A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84CA24" w14:textId="77777777" w:rsidR="007232AC" w:rsidRPr="00F25831" w:rsidRDefault="007232AC" w:rsidP="007232A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7232AC" w:rsidRPr="00F25831" w14:paraId="235787D5" w14:textId="77777777" w:rsidTr="00994DCC">
        <w:tc>
          <w:tcPr>
            <w:tcW w:w="4230" w:type="dxa"/>
            <w:shd w:val="clear" w:color="auto" w:fill="auto"/>
          </w:tcPr>
          <w:p w14:paraId="5902B2C3" w14:textId="77777777" w:rsidR="007232AC" w:rsidRPr="00F25831" w:rsidRDefault="007232AC" w:rsidP="0072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บลู</w:t>
            </w:r>
            <w:proofErr w:type="spellEnd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ฟิซ</w:t>
            </w:r>
            <w:proofErr w:type="spellEnd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โซลูชั่น จำกัด</w:t>
            </w:r>
          </w:p>
        </w:tc>
        <w:tc>
          <w:tcPr>
            <w:tcW w:w="990" w:type="dxa"/>
            <w:shd w:val="clear" w:color="auto" w:fill="auto"/>
          </w:tcPr>
          <w:p w14:paraId="5790B5B6" w14:textId="77777777" w:rsidR="007232AC" w:rsidRPr="00F25831" w:rsidRDefault="007232AC" w:rsidP="007232A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6597DCE8" w14:textId="77777777" w:rsidR="007232AC" w:rsidRPr="00F25831" w:rsidRDefault="007232AC" w:rsidP="0072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E02AFAA" w14:textId="77777777" w:rsidR="007232AC" w:rsidRPr="00F25831" w:rsidRDefault="007232AC" w:rsidP="007232A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819B825" w14:textId="77777777" w:rsidR="007232AC" w:rsidRPr="00F25831" w:rsidRDefault="007232AC" w:rsidP="0072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DBA1D70" w14:textId="77777777" w:rsidR="007232AC" w:rsidRPr="00F25831" w:rsidRDefault="007232AC" w:rsidP="007232A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58081BCA" w14:textId="77777777" w:rsidR="007232AC" w:rsidRPr="00F25831" w:rsidRDefault="007232AC" w:rsidP="007232A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1F06DF" w14:textId="77777777" w:rsidR="007232AC" w:rsidRPr="00F25831" w:rsidRDefault="007232AC" w:rsidP="007232A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94DCC" w:rsidRPr="00F25831" w14:paraId="2C5D3E64" w14:textId="77777777" w:rsidTr="00994DCC">
        <w:tc>
          <w:tcPr>
            <w:tcW w:w="4230" w:type="dxa"/>
            <w:shd w:val="clear" w:color="auto" w:fill="auto"/>
          </w:tcPr>
          <w:p w14:paraId="7002C2A7" w14:textId="77777777" w:rsidR="00994DCC" w:rsidRPr="00F25831" w:rsidRDefault="00994DCC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>ที อีซี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F27D6D" w14:textId="77777777" w:rsidR="00994DCC" w:rsidRPr="00F25831" w:rsidRDefault="00994DCC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5C282B5" w14:textId="77777777" w:rsidR="00994DCC" w:rsidRPr="00F25831" w:rsidRDefault="00994DCC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21D37DE" w14:textId="77777777" w:rsidR="00994DCC" w:rsidRPr="00F25831" w:rsidRDefault="00994DCC" w:rsidP="003710F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7,660</w:t>
            </w:r>
          </w:p>
        </w:tc>
        <w:tc>
          <w:tcPr>
            <w:tcW w:w="270" w:type="dxa"/>
            <w:shd w:val="clear" w:color="auto" w:fill="auto"/>
          </w:tcPr>
          <w:p w14:paraId="55F4F885" w14:textId="77777777" w:rsidR="00994DCC" w:rsidRPr="00F25831" w:rsidRDefault="00994DCC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1EEDAFD" w14:textId="77777777" w:rsidR="00994DCC" w:rsidRPr="00F25831" w:rsidRDefault="00994DCC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353D921" w14:textId="77777777" w:rsidR="00994DCC" w:rsidRPr="00F25831" w:rsidRDefault="00994DCC" w:rsidP="003710F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BD89D3" w14:textId="77777777" w:rsidR="00994DCC" w:rsidRPr="00F25831" w:rsidRDefault="00994DCC" w:rsidP="003710F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7232AC" w:rsidRPr="00F25831" w14:paraId="335FC0E8" w14:textId="77777777" w:rsidTr="00833599">
        <w:tc>
          <w:tcPr>
            <w:tcW w:w="4230" w:type="dxa"/>
            <w:shd w:val="clear" w:color="auto" w:fill="auto"/>
          </w:tcPr>
          <w:p w14:paraId="102F5AE6" w14:textId="77777777" w:rsidR="007232AC" w:rsidRPr="00F25831" w:rsidRDefault="007232AC" w:rsidP="0072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ED17F" w14:textId="77777777" w:rsidR="007232AC" w:rsidRPr="00F25831" w:rsidRDefault="007232AC" w:rsidP="007232A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62" w:type="dxa"/>
            <w:shd w:val="clear" w:color="auto" w:fill="auto"/>
          </w:tcPr>
          <w:p w14:paraId="4A77A17E" w14:textId="77777777" w:rsidR="007232AC" w:rsidRPr="00F25831" w:rsidRDefault="007232AC" w:rsidP="0072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B4CFE" w14:textId="77777777" w:rsidR="007232AC" w:rsidRPr="00F25831" w:rsidRDefault="007232AC" w:rsidP="007232A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7,799</w:t>
            </w:r>
          </w:p>
        </w:tc>
        <w:tc>
          <w:tcPr>
            <w:tcW w:w="270" w:type="dxa"/>
            <w:shd w:val="clear" w:color="auto" w:fill="auto"/>
          </w:tcPr>
          <w:p w14:paraId="17458D88" w14:textId="77777777" w:rsidR="007232AC" w:rsidRPr="00F25831" w:rsidRDefault="007232AC" w:rsidP="0072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36B67" w14:textId="77777777" w:rsidR="007232AC" w:rsidRPr="00F25831" w:rsidRDefault="007232AC" w:rsidP="007232A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262" w:type="dxa"/>
            <w:shd w:val="clear" w:color="auto" w:fill="auto"/>
          </w:tcPr>
          <w:p w14:paraId="354C35D2" w14:textId="77777777" w:rsidR="007232AC" w:rsidRPr="00F25831" w:rsidRDefault="007232AC" w:rsidP="007232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9863E" w14:textId="77777777" w:rsidR="007232AC" w:rsidRPr="00F25831" w:rsidRDefault="007232AC" w:rsidP="007232A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</w:p>
        </w:tc>
      </w:tr>
      <w:tr w:rsidR="007232AC" w:rsidRPr="00F25831" w14:paraId="7197002B" w14:textId="77777777" w:rsidTr="00DB096B">
        <w:tc>
          <w:tcPr>
            <w:tcW w:w="4230" w:type="dxa"/>
            <w:shd w:val="clear" w:color="auto" w:fill="auto"/>
          </w:tcPr>
          <w:p w14:paraId="7B784996" w14:textId="77777777" w:rsidR="007232AC" w:rsidRPr="00F25831" w:rsidRDefault="007232AC" w:rsidP="0072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50AC005E" w14:textId="77777777" w:rsidR="007232AC" w:rsidRPr="00F25831" w:rsidRDefault="007232AC" w:rsidP="0072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32AC" w:rsidRPr="00F25831" w14:paraId="54F2D8CC" w14:textId="77777777" w:rsidTr="00833599">
        <w:tc>
          <w:tcPr>
            <w:tcW w:w="4230" w:type="dxa"/>
            <w:shd w:val="clear" w:color="auto" w:fill="auto"/>
          </w:tcPr>
          <w:p w14:paraId="48EE72A6" w14:textId="77777777" w:rsidR="007232AC" w:rsidRPr="00F25831" w:rsidRDefault="007232AC" w:rsidP="0072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B11C0C" w14:textId="77777777" w:rsidR="007232AC" w:rsidRPr="00F25831" w:rsidRDefault="007232AC" w:rsidP="007232A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62" w:type="dxa"/>
            <w:shd w:val="clear" w:color="auto" w:fill="auto"/>
          </w:tcPr>
          <w:p w14:paraId="6B8DFF14" w14:textId="77777777" w:rsidR="007232AC" w:rsidRPr="00F25831" w:rsidRDefault="007232AC" w:rsidP="0072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7F92E2" w14:textId="77777777" w:rsidR="007232AC" w:rsidRPr="00F25831" w:rsidRDefault="007232AC" w:rsidP="007232A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10,409</w:t>
            </w:r>
          </w:p>
        </w:tc>
        <w:tc>
          <w:tcPr>
            <w:tcW w:w="270" w:type="dxa"/>
            <w:shd w:val="clear" w:color="auto" w:fill="auto"/>
          </w:tcPr>
          <w:p w14:paraId="5632C23D" w14:textId="77777777" w:rsidR="007232AC" w:rsidRPr="00F25831" w:rsidRDefault="007232AC" w:rsidP="0072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528BB4" w14:textId="77777777" w:rsidR="007232AC" w:rsidRPr="00F25831" w:rsidRDefault="007232AC" w:rsidP="007232A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62" w:type="dxa"/>
            <w:shd w:val="clear" w:color="auto" w:fill="auto"/>
          </w:tcPr>
          <w:p w14:paraId="1DC667A9" w14:textId="77777777" w:rsidR="007232AC" w:rsidRPr="00F25831" w:rsidRDefault="007232AC" w:rsidP="007232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F838E31" w14:textId="77777777" w:rsidR="007232AC" w:rsidRPr="00F25831" w:rsidRDefault="007232AC" w:rsidP="007232A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825</w:t>
            </w:r>
          </w:p>
        </w:tc>
      </w:tr>
    </w:tbl>
    <w:p w14:paraId="0373F2A3" w14:textId="77777777" w:rsidR="007A0D30" w:rsidRPr="00F25831" w:rsidRDefault="00935B5E" w:rsidP="00935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40"/>
        </w:tabs>
        <w:rPr>
          <w:sz w:val="30"/>
          <w:szCs w:val="30"/>
        </w:rPr>
      </w:pPr>
      <w:r w:rsidRPr="00F25831">
        <w:rPr>
          <w:sz w:val="30"/>
          <w:szCs w:val="30"/>
          <w:cs/>
        </w:rPr>
        <w:tab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8"/>
        <w:gridCol w:w="262"/>
        <w:gridCol w:w="990"/>
      </w:tblGrid>
      <w:tr w:rsidR="00935B5E" w:rsidRPr="00F25831" w14:paraId="65AD1168" w14:textId="77777777" w:rsidTr="00833599">
        <w:trPr>
          <w:tblHeader/>
        </w:trPr>
        <w:tc>
          <w:tcPr>
            <w:tcW w:w="6480" w:type="dxa"/>
            <w:gridSpan w:val="4"/>
            <w:shd w:val="clear" w:color="auto" w:fill="auto"/>
          </w:tcPr>
          <w:p w14:paraId="1230199B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เจ้าหนี้ค่าซื้อธุรกิจ</w:t>
            </w:r>
            <w:r w:rsidRPr="00F258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994DCC"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–</w:t>
            </w: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5A53003C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D3CEF17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935B5E" w:rsidRPr="00F25831" w14:paraId="7E067781" w14:textId="77777777" w:rsidTr="00833599">
        <w:trPr>
          <w:tblHeader/>
        </w:trPr>
        <w:tc>
          <w:tcPr>
            <w:tcW w:w="4230" w:type="dxa"/>
            <w:shd w:val="clear" w:color="auto" w:fill="auto"/>
          </w:tcPr>
          <w:p w14:paraId="3B81AAA2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87BD93F" w14:textId="77777777" w:rsidR="00935B5E" w:rsidRPr="00F25831" w:rsidRDefault="00935B5E" w:rsidP="008335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24A4245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5DD18A0" w14:textId="77777777" w:rsidR="00935B5E" w:rsidRPr="00F25831" w:rsidRDefault="00935B5E" w:rsidP="008335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5B5E" w:rsidRPr="00F25831" w14:paraId="12395D50" w14:textId="77777777" w:rsidTr="00833599">
        <w:trPr>
          <w:tblHeader/>
        </w:trPr>
        <w:tc>
          <w:tcPr>
            <w:tcW w:w="4230" w:type="dxa"/>
            <w:shd w:val="clear" w:color="auto" w:fill="auto"/>
          </w:tcPr>
          <w:p w14:paraId="592397B5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57FE0BB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55DD47F0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51DB282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70" w:type="dxa"/>
            <w:shd w:val="clear" w:color="auto" w:fill="auto"/>
          </w:tcPr>
          <w:p w14:paraId="7F55E36A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D025092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7CD9BCA3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26C3FB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</w:rPr>
              <w:tab/>
              <w:t>2559</w:t>
            </w:r>
          </w:p>
        </w:tc>
      </w:tr>
      <w:tr w:rsidR="00602FA9" w:rsidRPr="00F25831" w14:paraId="2E025B15" w14:textId="77777777" w:rsidTr="00833599">
        <w:trPr>
          <w:tblHeader/>
        </w:trPr>
        <w:tc>
          <w:tcPr>
            <w:tcW w:w="4230" w:type="dxa"/>
            <w:shd w:val="clear" w:color="auto" w:fill="auto"/>
          </w:tcPr>
          <w:p w14:paraId="3DBD7378" w14:textId="77777777" w:rsidR="00602FA9" w:rsidRPr="00F25831" w:rsidRDefault="00602FA9" w:rsidP="0060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8039F48" w14:textId="77777777" w:rsidR="00602FA9" w:rsidRPr="00F25831" w:rsidRDefault="00602FA9" w:rsidP="00602F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35B5E" w:rsidRPr="00F25831" w14:paraId="43957FE5" w14:textId="77777777" w:rsidTr="00833599">
        <w:tc>
          <w:tcPr>
            <w:tcW w:w="4230" w:type="dxa"/>
            <w:shd w:val="clear" w:color="auto" w:fill="auto"/>
          </w:tcPr>
          <w:p w14:paraId="2B6D0ADF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เจ้าหนี้ค่าซื้อธุรกิจ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46E97A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6877A657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1353A36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20704F5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255EE96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15AEEA8E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690FF1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935B5E" w:rsidRPr="00F25831" w14:paraId="6AAEAF8A" w14:textId="77777777" w:rsidTr="00935B5E">
        <w:tc>
          <w:tcPr>
            <w:tcW w:w="4230" w:type="dxa"/>
            <w:shd w:val="clear" w:color="auto" w:fill="auto"/>
          </w:tcPr>
          <w:p w14:paraId="59584B08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435FC1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52BD2D87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E8879A5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4AF9479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EDF9E28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53C320D9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D00722" w14:textId="77777777" w:rsidR="00935B5E" w:rsidRPr="00F25831" w:rsidRDefault="00935B5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6635B6" w:rsidRPr="00F25831" w14:paraId="47D732E0" w14:textId="77777777" w:rsidTr="003710F3">
        <w:tc>
          <w:tcPr>
            <w:tcW w:w="4230" w:type="dxa"/>
            <w:shd w:val="clear" w:color="auto" w:fill="auto"/>
          </w:tcPr>
          <w:p w14:paraId="4A913BA4" w14:textId="77777777" w:rsidR="006635B6" w:rsidRPr="00F25831" w:rsidRDefault="006635B6" w:rsidP="0066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proofErr w:type="spellStart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ที อีซี</w:t>
            </w:r>
            <w:proofErr w:type="spellStart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A9DBBE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F5FE7B5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48E2DF" w14:textId="77777777" w:rsidR="006635B6" w:rsidRPr="00F25831" w:rsidRDefault="006635B6" w:rsidP="006635B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13,175</w:t>
            </w:r>
          </w:p>
        </w:tc>
        <w:tc>
          <w:tcPr>
            <w:tcW w:w="270" w:type="dxa"/>
            <w:shd w:val="clear" w:color="auto" w:fill="auto"/>
          </w:tcPr>
          <w:p w14:paraId="60344FDD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E8BCBB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89D3DE7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5CBD4D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5C7979D" w14:textId="77777777" w:rsidR="00F64D88" w:rsidRPr="00F25831" w:rsidRDefault="00F64D88" w:rsidP="007A0D30">
      <w:pPr>
        <w:rPr>
          <w:vanish/>
          <w:sz w:val="30"/>
          <w:szCs w:val="30"/>
        </w:rPr>
      </w:pPr>
    </w:p>
    <w:p w14:paraId="75102C83" w14:textId="77777777" w:rsidR="004342E5" w:rsidRPr="00F25831" w:rsidRDefault="006C63C7" w:rsidP="006C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F2583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08888C90" w14:textId="77777777" w:rsidR="00994DCC" w:rsidRPr="00F25831" w:rsidRDefault="0099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985243C" w14:textId="77777777" w:rsidR="0084322A" w:rsidRPr="00F25831" w:rsidRDefault="0084322A" w:rsidP="00723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03CC0D48" w14:textId="77777777" w:rsidR="00B0698B" w:rsidRPr="00F25831" w:rsidRDefault="00B0698B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462643D2" w14:textId="77777777" w:rsidR="00AF3C24" w:rsidRPr="00F25831" w:rsidRDefault="00AF3C24" w:rsidP="00D90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สัญญาการซื้อขายหรือรับบริการ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</w:p>
    <w:p w14:paraId="45049FC3" w14:textId="77777777" w:rsidR="00D418FF" w:rsidRPr="00F25831" w:rsidRDefault="00D418FF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5D71D8D3" w14:textId="77777777" w:rsidR="00745B75" w:rsidRPr="00F25831" w:rsidRDefault="00B60BBD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t>สัญญาบริการ</w:t>
      </w:r>
      <w:r w:rsidR="00FB2A4E" w:rsidRPr="00F25831">
        <w:rPr>
          <w:rFonts w:ascii="Angsana New" w:hAnsi="Angsana New"/>
          <w:i/>
          <w:iCs/>
          <w:sz w:val="30"/>
          <w:szCs w:val="30"/>
          <w:cs/>
        </w:rPr>
        <w:t>สำนักงานและบริการระบบเงินเดือน</w:t>
      </w:r>
      <w:r w:rsidRPr="00F25831">
        <w:rPr>
          <w:rFonts w:ascii="Angsana New" w:hAnsi="Angsana New"/>
          <w:i/>
          <w:iCs/>
          <w:sz w:val="30"/>
          <w:szCs w:val="30"/>
          <w:cs/>
        </w:rPr>
        <w:t xml:space="preserve">พนักงาน </w:t>
      </w:r>
    </w:p>
    <w:p w14:paraId="73980073" w14:textId="77777777" w:rsidR="00440C52" w:rsidRPr="00F25831" w:rsidRDefault="00440C52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295627E7" w14:textId="77777777" w:rsidR="00B60BBD" w:rsidRPr="00F25831" w:rsidRDefault="006B1B4A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583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469D2" w:rsidRPr="00F25831">
        <w:rPr>
          <w:rFonts w:asciiTheme="majorBidi" w:hAnsiTheme="majorBidi" w:cstheme="majorBidi"/>
          <w:sz w:val="30"/>
          <w:szCs w:val="30"/>
          <w:cs/>
        </w:rPr>
        <w:t>ได้</w:t>
      </w:r>
      <w:r w:rsidRPr="00F25831">
        <w:rPr>
          <w:rFonts w:asciiTheme="majorBidi" w:hAnsiTheme="majorBidi" w:cstheme="majorBidi"/>
          <w:sz w:val="30"/>
          <w:szCs w:val="30"/>
          <w:cs/>
        </w:rPr>
        <w:t>ทำสัญญา</w:t>
      </w:r>
      <w:r w:rsidR="005469D2" w:rsidRPr="00F25831">
        <w:rPr>
          <w:rFonts w:asciiTheme="majorBidi" w:hAnsiTheme="majorBidi" w:cstheme="majorBidi"/>
          <w:sz w:val="30"/>
          <w:szCs w:val="30"/>
          <w:cs/>
        </w:rPr>
        <w:t>บริการสำนักงานและบริการระบบเงินเด</w:t>
      </w:r>
      <w:r w:rsidR="008C4863" w:rsidRPr="00F25831">
        <w:rPr>
          <w:rFonts w:asciiTheme="majorBidi" w:hAnsiTheme="majorBidi" w:cstheme="majorBidi"/>
          <w:sz w:val="30"/>
          <w:szCs w:val="30"/>
          <w:cs/>
        </w:rPr>
        <w:t>ือนพนักงาน</w:t>
      </w:r>
      <w:r w:rsidR="005469D2" w:rsidRPr="00F25831">
        <w:rPr>
          <w:rFonts w:asciiTheme="majorBidi" w:hAnsiTheme="majorBidi" w:cstheme="majorBidi"/>
          <w:sz w:val="30"/>
          <w:szCs w:val="30"/>
          <w:cs/>
        </w:rPr>
        <w:t xml:space="preserve">กับ บริษัท วีเน็ท </w:t>
      </w:r>
      <w:proofErr w:type="spellStart"/>
      <w:r w:rsidR="005469D2" w:rsidRPr="00F25831">
        <w:rPr>
          <w:rFonts w:asciiTheme="majorBidi" w:hAnsiTheme="majorBidi" w:cstheme="majorBidi"/>
          <w:sz w:val="30"/>
          <w:szCs w:val="30"/>
          <w:cs/>
        </w:rPr>
        <w:t>แคปปิทอล</w:t>
      </w:r>
      <w:proofErr w:type="spellEnd"/>
      <w:r w:rsidR="005469D2" w:rsidRPr="00F25831">
        <w:rPr>
          <w:rFonts w:asciiTheme="majorBidi" w:hAnsiTheme="majorBidi" w:cstheme="majorBidi"/>
          <w:sz w:val="30"/>
          <w:szCs w:val="30"/>
          <w:cs/>
        </w:rPr>
        <w:t xml:space="preserve"> จำกัด โดย</w:t>
      </w:r>
      <w:r w:rsidR="00023AA6" w:rsidRPr="00F25831">
        <w:rPr>
          <w:rFonts w:asciiTheme="majorBidi" w:hAnsiTheme="majorBidi" w:cstheme="majorBidi"/>
          <w:sz w:val="30"/>
          <w:szCs w:val="30"/>
        </w:rPr>
        <w:t xml:space="preserve"> </w:t>
      </w:r>
      <w:r w:rsidR="00023AA6" w:rsidRPr="00F25831">
        <w:rPr>
          <w:rFonts w:asciiTheme="majorBidi" w:hAnsiTheme="majorBidi" w:cstheme="majorBidi"/>
          <w:sz w:val="30"/>
          <w:szCs w:val="30"/>
          <w:cs/>
        </w:rPr>
        <w:t xml:space="preserve">บริษัท วีเน็ท </w:t>
      </w:r>
      <w:proofErr w:type="spellStart"/>
      <w:r w:rsidR="00023AA6" w:rsidRPr="00F25831">
        <w:rPr>
          <w:rFonts w:asciiTheme="majorBidi" w:hAnsiTheme="majorBidi" w:cstheme="majorBidi"/>
          <w:sz w:val="30"/>
          <w:szCs w:val="30"/>
          <w:cs/>
        </w:rPr>
        <w:t>แคปปิทอล</w:t>
      </w:r>
      <w:proofErr w:type="spellEnd"/>
      <w:r w:rsidR="00023AA6" w:rsidRPr="00F25831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5469D2" w:rsidRPr="00F25831">
        <w:rPr>
          <w:rFonts w:asciiTheme="majorBidi" w:hAnsiTheme="majorBidi" w:cstheme="majorBidi"/>
          <w:sz w:val="30"/>
          <w:szCs w:val="30"/>
          <w:cs/>
        </w:rPr>
        <w:t xml:space="preserve"> จะเป็นผู้ให้บริการด้านสำนักงาน อันได้แก่ การอำนวยความสะดวกด้านสถานที่ การต้อนรับลูกค้าและผู้มาติดต่อ การสาธารณูปโภค การจัดการห้องประชุม </w:t>
      </w:r>
      <w:r w:rsidR="00016437" w:rsidRPr="00F25831">
        <w:rPr>
          <w:rFonts w:asciiTheme="majorBidi" w:hAnsiTheme="majorBidi" w:cstheme="majorBidi"/>
          <w:sz w:val="30"/>
          <w:szCs w:val="30"/>
          <w:cs/>
        </w:rPr>
        <w:t xml:space="preserve">รวมทั้งบริการจัดทำระบบเงินเดือน คำนวณภาษีหัก ณ ที่จ่าย </w:t>
      </w:r>
      <w:r w:rsidR="00D271BB" w:rsidRPr="00F25831">
        <w:rPr>
          <w:rFonts w:asciiTheme="majorBidi" w:hAnsiTheme="majorBidi" w:cstheme="majorBidi"/>
          <w:sz w:val="30"/>
          <w:szCs w:val="30"/>
          <w:cs/>
        </w:rPr>
        <w:t>คำนวณเงินสมทบกองทุนประกันสังคม และจัดเตรียม</w:t>
      </w:r>
      <w:r w:rsidR="00023AA6" w:rsidRPr="00F25831">
        <w:rPr>
          <w:rFonts w:asciiTheme="majorBidi" w:hAnsiTheme="majorBidi" w:cstheme="majorBidi"/>
          <w:sz w:val="30"/>
          <w:szCs w:val="30"/>
          <w:cs/>
        </w:rPr>
        <w:t>แ</w:t>
      </w:r>
      <w:r w:rsidR="00D271BB" w:rsidRPr="00F25831">
        <w:rPr>
          <w:rFonts w:asciiTheme="majorBidi" w:hAnsiTheme="majorBidi" w:cstheme="majorBidi"/>
          <w:sz w:val="30"/>
          <w:szCs w:val="30"/>
          <w:cs/>
        </w:rPr>
        <w:t xml:space="preserve">บบยื่นแสดงรายการที่เกี่ยวข้องโดยคิดในอัตราคงที่เดือนละ </w:t>
      </w:r>
      <w:r w:rsidR="00D702BE" w:rsidRPr="00F25831">
        <w:rPr>
          <w:rFonts w:asciiTheme="majorBidi" w:hAnsiTheme="majorBidi" w:cstheme="majorBidi"/>
          <w:sz w:val="30"/>
          <w:szCs w:val="30"/>
        </w:rPr>
        <w:t>4</w:t>
      </w:r>
      <w:r w:rsidR="00D271BB" w:rsidRPr="00F25831">
        <w:rPr>
          <w:rFonts w:asciiTheme="majorBidi" w:hAnsiTheme="majorBidi" w:cstheme="majorBidi"/>
          <w:sz w:val="30"/>
          <w:szCs w:val="30"/>
        </w:rPr>
        <w:t xml:space="preserve">5,000 </w:t>
      </w:r>
      <w:r w:rsidR="00D271BB" w:rsidRPr="00F25831">
        <w:rPr>
          <w:rFonts w:asciiTheme="majorBidi" w:hAnsiTheme="majorBidi" w:cstheme="majorBidi"/>
          <w:sz w:val="30"/>
          <w:szCs w:val="30"/>
          <w:cs/>
        </w:rPr>
        <w:t>บาท รวมกับ</w:t>
      </w:r>
      <w:r w:rsidR="00023AA6" w:rsidRPr="00F25831">
        <w:rPr>
          <w:rFonts w:asciiTheme="majorBidi" w:hAnsiTheme="majorBidi" w:cstheme="majorBidi"/>
          <w:sz w:val="30"/>
          <w:szCs w:val="30"/>
          <w:cs/>
        </w:rPr>
        <w:t xml:space="preserve">ค่าบริการอื่นๆที่จะเรียกเก็บตามที่เกิดขึ้นจริงในอัตราที่ตกลงกันไว้ </w:t>
      </w:r>
      <w:r w:rsidR="00016437" w:rsidRPr="00F25831">
        <w:rPr>
          <w:rFonts w:asciiTheme="majorBidi" w:hAnsiTheme="majorBidi" w:cstheme="majorBidi"/>
          <w:sz w:val="30"/>
          <w:szCs w:val="30"/>
          <w:cs/>
        </w:rPr>
        <w:t xml:space="preserve">สัญญามีกำหนดระยะเวลาตั้งแต่วันที่ 1 </w:t>
      </w:r>
      <w:r w:rsidR="0035698C" w:rsidRPr="00F25831">
        <w:rPr>
          <w:rFonts w:asciiTheme="majorBidi" w:hAnsiTheme="majorBidi" w:cstheme="majorBidi"/>
          <w:sz w:val="30"/>
          <w:szCs w:val="30"/>
          <w:cs/>
        </w:rPr>
        <w:t>มกราคม</w:t>
      </w:r>
      <w:r w:rsidR="00016437" w:rsidRPr="00F25831">
        <w:rPr>
          <w:rFonts w:asciiTheme="majorBidi" w:hAnsiTheme="majorBidi" w:cstheme="majorBidi"/>
          <w:sz w:val="30"/>
          <w:szCs w:val="30"/>
          <w:cs/>
        </w:rPr>
        <w:t xml:space="preserve"> 25</w:t>
      </w:r>
      <w:r w:rsidR="0035698C" w:rsidRPr="00F25831">
        <w:rPr>
          <w:rFonts w:asciiTheme="majorBidi" w:hAnsiTheme="majorBidi" w:cstheme="majorBidi"/>
          <w:sz w:val="30"/>
          <w:szCs w:val="30"/>
        </w:rPr>
        <w:t>6</w:t>
      </w:r>
      <w:r w:rsidR="00602FA9" w:rsidRPr="00F25831">
        <w:rPr>
          <w:rFonts w:asciiTheme="majorBidi" w:hAnsiTheme="majorBidi" w:cstheme="majorBidi" w:hint="cs"/>
          <w:sz w:val="30"/>
          <w:szCs w:val="30"/>
          <w:cs/>
        </w:rPr>
        <w:t>1</w:t>
      </w:r>
      <w:r w:rsidR="00016437" w:rsidRPr="00F258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271BB" w:rsidRPr="00F25831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="00023AA6" w:rsidRPr="00F25831">
        <w:rPr>
          <w:rFonts w:asciiTheme="majorBidi" w:hAnsiTheme="majorBidi" w:cstheme="majorBidi"/>
          <w:sz w:val="30"/>
          <w:szCs w:val="30"/>
        </w:rPr>
        <w:t xml:space="preserve"> 31 </w:t>
      </w:r>
      <w:r w:rsidR="00023AA6" w:rsidRPr="00F2583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5698C" w:rsidRPr="00F25831">
        <w:rPr>
          <w:rFonts w:asciiTheme="majorBidi" w:hAnsiTheme="majorBidi" w:cstheme="majorBidi"/>
          <w:sz w:val="30"/>
          <w:szCs w:val="30"/>
        </w:rPr>
        <w:t>256</w:t>
      </w:r>
      <w:r w:rsidR="00602FA9" w:rsidRPr="00F25831">
        <w:rPr>
          <w:rFonts w:asciiTheme="majorBidi" w:hAnsiTheme="majorBidi" w:cstheme="majorBidi" w:hint="cs"/>
          <w:sz w:val="30"/>
          <w:szCs w:val="30"/>
          <w:cs/>
        </w:rPr>
        <w:t>1</w:t>
      </w:r>
    </w:p>
    <w:p w14:paraId="69458096" w14:textId="77777777" w:rsidR="00E14F32" w:rsidRPr="00F25831" w:rsidRDefault="00E14F32" w:rsidP="0022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Theme="majorBidi" w:hAnsiTheme="majorBidi" w:cstheme="majorBidi"/>
          <w:sz w:val="30"/>
          <w:szCs w:val="30"/>
        </w:rPr>
      </w:pPr>
    </w:p>
    <w:p w14:paraId="2A62F91F" w14:textId="77777777" w:rsidR="006E3670" w:rsidRPr="00F25831" w:rsidRDefault="006E3670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25831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D91179" w:rsidRPr="00F25831">
        <w:rPr>
          <w:rFonts w:asciiTheme="majorBidi" w:hAnsiTheme="majorBidi" w:cstheme="majorBidi"/>
          <w:i/>
          <w:iCs/>
          <w:sz w:val="30"/>
          <w:szCs w:val="30"/>
          <w:cs/>
        </w:rPr>
        <w:t>การบริการ</w:t>
      </w:r>
      <w:r w:rsidRPr="00F25831">
        <w:rPr>
          <w:rFonts w:asciiTheme="majorBidi" w:hAnsiTheme="majorBidi" w:cstheme="majorBidi"/>
          <w:i/>
          <w:iCs/>
          <w:sz w:val="30"/>
          <w:szCs w:val="30"/>
          <w:cs/>
        </w:rPr>
        <w:t>บริหาร</w:t>
      </w:r>
      <w:r w:rsidR="00D91179" w:rsidRPr="00F25831">
        <w:rPr>
          <w:rFonts w:asciiTheme="majorBidi" w:hAnsiTheme="majorBidi" w:cstheme="majorBidi"/>
          <w:i/>
          <w:iCs/>
          <w:sz w:val="30"/>
          <w:szCs w:val="30"/>
          <w:cs/>
        </w:rPr>
        <w:t>อุปกรณ์</w:t>
      </w:r>
      <w:r w:rsidR="00E14F32" w:rsidRPr="00F25831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D91179" w:rsidRPr="00F25831">
        <w:rPr>
          <w:rFonts w:asciiTheme="majorBidi" w:hAnsiTheme="majorBidi" w:cstheme="majorBidi"/>
          <w:i/>
          <w:iCs/>
          <w:sz w:val="30"/>
          <w:szCs w:val="30"/>
          <w:cs/>
        </w:rPr>
        <w:t>อะไหล่</w:t>
      </w:r>
      <w:r w:rsidRPr="00F258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31FBF30E" w14:textId="77777777" w:rsidR="00440C52" w:rsidRPr="00F25831" w:rsidRDefault="00440C52" w:rsidP="0022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Theme="majorBidi" w:hAnsiTheme="majorBidi" w:cstheme="majorBidi"/>
          <w:sz w:val="30"/>
          <w:szCs w:val="30"/>
        </w:rPr>
      </w:pPr>
    </w:p>
    <w:p w14:paraId="29A81CEE" w14:textId="77777777" w:rsidR="00745B75" w:rsidRPr="00F25831" w:rsidRDefault="00CA714A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583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23AA6" w:rsidRPr="00F25831">
        <w:rPr>
          <w:rFonts w:asciiTheme="majorBidi" w:hAnsiTheme="majorBidi" w:cstheme="majorBidi"/>
          <w:sz w:val="30"/>
          <w:szCs w:val="30"/>
          <w:cs/>
        </w:rPr>
        <w:t>ได้ทำ</w:t>
      </w:r>
      <w:r w:rsidR="00E14F32" w:rsidRPr="00F25831">
        <w:rPr>
          <w:rFonts w:asciiTheme="majorBidi" w:hAnsiTheme="majorBidi" w:cstheme="majorBidi"/>
          <w:sz w:val="30"/>
          <w:szCs w:val="30"/>
          <w:cs/>
        </w:rPr>
        <w:t>สัญญาการบริการบริหารอุปกรณ์และ</w:t>
      </w:r>
      <w:r w:rsidR="008C4863" w:rsidRPr="00F25831">
        <w:rPr>
          <w:rFonts w:asciiTheme="majorBidi" w:hAnsiTheme="majorBidi" w:cstheme="majorBidi"/>
          <w:sz w:val="30"/>
          <w:szCs w:val="30"/>
          <w:cs/>
        </w:rPr>
        <w:t>อะไหล่</w:t>
      </w:r>
      <w:r w:rsidR="00023AA6" w:rsidRPr="00F25831">
        <w:rPr>
          <w:rFonts w:asciiTheme="majorBidi" w:hAnsiTheme="majorBidi" w:cstheme="majorBidi"/>
          <w:sz w:val="30"/>
          <w:szCs w:val="30"/>
          <w:cs/>
        </w:rPr>
        <w:t>กับ บริษัท วี</w:t>
      </w:r>
      <w:proofErr w:type="spellStart"/>
      <w:r w:rsidR="00023AA6" w:rsidRPr="00F25831">
        <w:rPr>
          <w:rFonts w:asciiTheme="majorBidi" w:hAnsiTheme="majorBidi" w:cstheme="majorBidi"/>
          <w:sz w:val="30"/>
          <w:szCs w:val="30"/>
          <w:cs/>
        </w:rPr>
        <w:t>เซิร์ฟพลัส</w:t>
      </w:r>
      <w:proofErr w:type="spellEnd"/>
      <w:r w:rsidR="00023AA6" w:rsidRPr="00F25831">
        <w:rPr>
          <w:rFonts w:asciiTheme="majorBidi" w:hAnsiTheme="majorBidi" w:cstheme="majorBidi"/>
          <w:sz w:val="30"/>
          <w:szCs w:val="30"/>
          <w:cs/>
        </w:rPr>
        <w:t xml:space="preserve"> จำกัด โดย บริษัท</w:t>
      </w:r>
      <w:r w:rsidR="009E6674" w:rsidRPr="00F25831">
        <w:rPr>
          <w:rFonts w:asciiTheme="majorBidi" w:hAnsiTheme="majorBidi" w:cstheme="majorBidi"/>
          <w:sz w:val="30"/>
          <w:szCs w:val="30"/>
        </w:rPr>
        <w:t xml:space="preserve"> </w:t>
      </w:r>
      <w:r w:rsidR="0002258D" w:rsidRPr="00F25831">
        <w:rPr>
          <w:rFonts w:asciiTheme="majorBidi" w:hAnsiTheme="majorBidi" w:cstheme="majorBidi"/>
          <w:sz w:val="30"/>
          <w:szCs w:val="30"/>
          <w:cs/>
        </w:rPr>
        <w:t>วี</w:t>
      </w:r>
      <w:proofErr w:type="spellStart"/>
      <w:r w:rsidR="0002258D" w:rsidRPr="00F25831">
        <w:rPr>
          <w:rFonts w:asciiTheme="majorBidi" w:hAnsiTheme="majorBidi" w:cstheme="majorBidi"/>
          <w:sz w:val="30"/>
          <w:szCs w:val="30"/>
          <w:cs/>
        </w:rPr>
        <w:t>เซิร์ฟพลัส</w:t>
      </w:r>
      <w:proofErr w:type="spellEnd"/>
      <w:r w:rsidR="00023AA6" w:rsidRPr="00F25831">
        <w:rPr>
          <w:rFonts w:asciiTheme="majorBidi" w:hAnsiTheme="majorBidi" w:cstheme="majorBidi"/>
          <w:sz w:val="30"/>
          <w:szCs w:val="30"/>
          <w:cs/>
        </w:rPr>
        <w:t xml:space="preserve"> จำกัด จะเป็นผู้ให้บริการ</w:t>
      </w:r>
      <w:r w:rsidR="002C3EC5" w:rsidRPr="00F25831">
        <w:rPr>
          <w:rFonts w:asciiTheme="majorBidi" w:hAnsiTheme="majorBidi" w:cstheme="majorBidi"/>
          <w:sz w:val="30"/>
          <w:szCs w:val="30"/>
          <w:cs/>
        </w:rPr>
        <w:t>จัดเก็บดูแล และบริการจัดส่งอุปกรณ์และอะไหล่ไปยังสถานที่ให้บริการตามเงื่อนไขที่ตกลงกัน รวมทั้งจัดทำประกันอัคคีภัยและประกันอุบัติเหตุสำหรับอุปกรณ์และอะไหล่ ดังกล่าวด้วย โ</w:t>
      </w:r>
      <w:r w:rsidR="00023AA6" w:rsidRPr="00F25831">
        <w:rPr>
          <w:rFonts w:asciiTheme="majorBidi" w:hAnsiTheme="majorBidi" w:cstheme="majorBidi"/>
          <w:sz w:val="30"/>
          <w:szCs w:val="30"/>
          <w:cs/>
        </w:rPr>
        <w:t xml:space="preserve">ดยคิดอัตราคงที่เดือนละ </w:t>
      </w:r>
      <w:r w:rsidR="00023AA6" w:rsidRPr="00F25831">
        <w:rPr>
          <w:rFonts w:asciiTheme="majorBidi" w:hAnsiTheme="majorBidi" w:cstheme="majorBidi"/>
          <w:sz w:val="30"/>
          <w:szCs w:val="30"/>
        </w:rPr>
        <w:t>3</w:t>
      </w:r>
      <w:r w:rsidR="00C12FE4" w:rsidRPr="00F25831">
        <w:rPr>
          <w:rFonts w:asciiTheme="majorBidi" w:hAnsiTheme="majorBidi" w:cstheme="majorBidi"/>
          <w:sz w:val="30"/>
          <w:szCs w:val="30"/>
        </w:rPr>
        <w:t>1</w:t>
      </w:r>
      <w:r w:rsidR="00023AA6" w:rsidRPr="00F25831">
        <w:rPr>
          <w:rFonts w:asciiTheme="majorBidi" w:hAnsiTheme="majorBidi" w:cstheme="majorBidi"/>
          <w:sz w:val="30"/>
          <w:szCs w:val="30"/>
        </w:rPr>
        <w:t>,000</w:t>
      </w:r>
      <w:r w:rsidR="00023AA6" w:rsidRPr="00F25831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="00C12FE4" w:rsidRPr="00F25831">
        <w:rPr>
          <w:rFonts w:asciiTheme="majorBidi" w:hAnsiTheme="majorBidi" w:cstheme="majorBidi"/>
          <w:sz w:val="30"/>
          <w:szCs w:val="30"/>
        </w:rPr>
        <w:t xml:space="preserve"> </w:t>
      </w:r>
      <w:r w:rsidR="00C12FE4" w:rsidRPr="00F25831">
        <w:rPr>
          <w:rFonts w:asciiTheme="majorBidi" w:hAnsiTheme="majorBidi" w:hint="cs"/>
          <w:sz w:val="30"/>
          <w:szCs w:val="30"/>
          <w:cs/>
        </w:rPr>
        <w:t>สัญญามีกำหนดระยะเวลาตั้งแต่วันที่</w:t>
      </w:r>
      <w:r w:rsidR="00C12FE4" w:rsidRPr="00F25831">
        <w:rPr>
          <w:rFonts w:asciiTheme="majorBidi" w:hAnsiTheme="majorBidi"/>
          <w:sz w:val="30"/>
          <w:szCs w:val="30"/>
          <w:cs/>
        </w:rPr>
        <w:t xml:space="preserve"> 1 </w:t>
      </w:r>
      <w:r w:rsidR="006015B2" w:rsidRPr="00F25831">
        <w:rPr>
          <w:rFonts w:asciiTheme="majorBidi" w:hAnsiTheme="majorBidi" w:hint="cs"/>
          <w:sz w:val="30"/>
          <w:szCs w:val="30"/>
          <w:cs/>
        </w:rPr>
        <w:t>ตุลาคม</w:t>
      </w:r>
      <w:r w:rsidR="00C12FE4" w:rsidRPr="00F25831">
        <w:rPr>
          <w:rFonts w:asciiTheme="majorBidi" w:hAnsiTheme="majorBidi"/>
          <w:sz w:val="30"/>
          <w:szCs w:val="30"/>
          <w:cs/>
        </w:rPr>
        <w:t xml:space="preserve"> 2560 </w:t>
      </w:r>
      <w:r w:rsidR="00C12FE4" w:rsidRPr="00F25831">
        <w:rPr>
          <w:rFonts w:asciiTheme="majorBidi" w:hAnsiTheme="majorBidi" w:hint="cs"/>
          <w:sz w:val="30"/>
          <w:szCs w:val="30"/>
          <w:cs/>
        </w:rPr>
        <w:t>ถึงวันที่</w:t>
      </w:r>
      <w:r w:rsidR="006015B2" w:rsidRPr="00F25831">
        <w:rPr>
          <w:rFonts w:asciiTheme="majorBidi" w:hAnsiTheme="majorBidi"/>
          <w:sz w:val="30"/>
          <w:szCs w:val="30"/>
          <w:cs/>
        </w:rPr>
        <w:t xml:space="preserve"> 3</w:t>
      </w:r>
      <w:r w:rsidR="006015B2" w:rsidRPr="00F25831">
        <w:rPr>
          <w:rFonts w:asciiTheme="majorBidi" w:hAnsiTheme="majorBidi"/>
          <w:sz w:val="30"/>
          <w:szCs w:val="30"/>
        </w:rPr>
        <w:t>0</w:t>
      </w:r>
      <w:r w:rsidR="00C12FE4" w:rsidRPr="00F25831">
        <w:rPr>
          <w:rFonts w:asciiTheme="majorBidi" w:hAnsiTheme="majorBidi"/>
          <w:sz w:val="30"/>
          <w:szCs w:val="30"/>
          <w:cs/>
        </w:rPr>
        <w:t xml:space="preserve"> </w:t>
      </w:r>
      <w:r w:rsidR="006015B2" w:rsidRPr="00F25831">
        <w:rPr>
          <w:rFonts w:asciiTheme="majorBidi" w:hAnsiTheme="majorBidi" w:hint="cs"/>
          <w:sz w:val="30"/>
          <w:szCs w:val="30"/>
          <w:cs/>
        </w:rPr>
        <w:t>กันยายน</w:t>
      </w:r>
      <w:r w:rsidR="00C12FE4" w:rsidRPr="00F25831">
        <w:rPr>
          <w:rFonts w:asciiTheme="majorBidi" w:hAnsiTheme="majorBidi"/>
          <w:sz w:val="30"/>
          <w:szCs w:val="30"/>
          <w:cs/>
        </w:rPr>
        <w:t xml:space="preserve"> 256</w:t>
      </w:r>
      <w:r w:rsidR="006015B2" w:rsidRPr="00F25831">
        <w:rPr>
          <w:rFonts w:asciiTheme="majorBidi" w:hAnsiTheme="majorBidi"/>
          <w:sz w:val="30"/>
          <w:szCs w:val="30"/>
        </w:rPr>
        <w:t>1</w:t>
      </w:r>
      <w:r w:rsidR="00023AA6" w:rsidRPr="00F258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16A9CD2" w14:textId="77777777" w:rsidR="006015B2" w:rsidRPr="00F25831" w:rsidRDefault="00745B75" w:rsidP="0099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Theme="majorBidi" w:hAnsiTheme="majorBidi" w:cstheme="majorBidi"/>
          <w:i/>
          <w:iCs/>
          <w:sz w:val="30"/>
          <w:szCs w:val="30"/>
        </w:rPr>
      </w:pPr>
      <w:r w:rsidRPr="00F25831">
        <w:rPr>
          <w:rFonts w:asciiTheme="majorBidi" w:hAnsiTheme="majorBidi" w:cstheme="majorBidi"/>
          <w:sz w:val="30"/>
          <w:szCs w:val="30"/>
          <w:cs/>
        </w:rPr>
        <w:tab/>
      </w:r>
    </w:p>
    <w:p w14:paraId="620EED44" w14:textId="77777777" w:rsidR="006E3670" w:rsidRPr="00F25831" w:rsidRDefault="006E3670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25831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B34E53" w:rsidRPr="00F25831">
        <w:rPr>
          <w:rFonts w:asciiTheme="majorBidi" w:hAnsiTheme="majorBidi" w:cstheme="majorBidi"/>
          <w:i/>
          <w:iCs/>
          <w:sz w:val="30"/>
          <w:szCs w:val="30"/>
          <w:cs/>
        </w:rPr>
        <w:t>อนุญาตให้ใช้สิทธิในโปรแกรมคอมพิวเตอร์</w:t>
      </w:r>
    </w:p>
    <w:p w14:paraId="71B146C1" w14:textId="77777777" w:rsidR="00440C52" w:rsidRPr="00F25831" w:rsidRDefault="00440C52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F46063" w14:textId="77777777" w:rsidR="00D271BB" w:rsidRPr="00F25831" w:rsidRDefault="00B34E53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Theme="majorBidi" w:hAnsiTheme="majorBidi" w:cstheme="majorBidi"/>
          <w:sz w:val="30"/>
          <w:szCs w:val="30"/>
          <w:cs/>
        </w:rPr>
        <w:t>บริษัท วี</w:t>
      </w:r>
      <w:proofErr w:type="spellStart"/>
      <w:r w:rsidRPr="00F25831">
        <w:rPr>
          <w:rFonts w:asciiTheme="majorBidi" w:hAnsiTheme="majorBidi" w:cstheme="majorBidi"/>
          <w:sz w:val="30"/>
          <w:szCs w:val="30"/>
          <w:cs/>
        </w:rPr>
        <w:t>เซิร์ฟพลัส</w:t>
      </w:r>
      <w:proofErr w:type="spellEnd"/>
      <w:r w:rsidRPr="00F25831">
        <w:rPr>
          <w:rFonts w:asciiTheme="majorBidi" w:hAnsiTheme="majorBidi" w:cstheme="majorBidi"/>
          <w:sz w:val="30"/>
          <w:szCs w:val="30"/>
          <w:cs/>
        </w:rPr>
        <w:t xml:space="preserve"> จำกัด ได้ทำสัญญาอนุญาตให้ใช้สิทธิในโปรแกรมคอมพิวเตอร์ กับ บริษัท เอ็นทีเอ็น โซลูชั่น จำกัดโดย บริษัท เอ็นทีเอ็น โซลูชั่น จำกัด จะเป็นผู้</w:t>
      </w:r>
      <w:r w:rsidR="001C23E4" w:rsidRPr="00F25831">
        <w:rPr>
          <w:rFonts w:asciiTheme="majorBidi" w:hAnsiTheme="majorBidi" w:cstheme="majorBidi"/>
          <w:sz w:val="30"/>
          <w:szCs w:val="30"/>
          <w:cs/>
        </w:rPr>
        <w:t>อนุญาต</w:t>
      </w:r>
      <w:r w:rsidRPr="00F25831">
        <w:rPr>
          <w:rFonts w:asciiTheme="majorBidi" w:hAnsiTheme="majorBidi" w:cstheme="majorBidi"/>
          <w:sz w:val="30"/>
          <w:szCs w:val="30"/>
          <w:cs/>
        </w:rPr>
        <w:t>ให้</w:t>
      </w:r>
      <w:r w:rsidR="001C23E4" w:rsidRPr="00F25831">
        <w:rPr>
          <w:rFonts w:asciiTheme="majorBidi" w:hAnsiTheme="majorBidi" w:cstheme="majorBidi"/>
          <w:sz w:val="30"/>
          <w:szCs w:val="30"/>
          <w:cs/>
        </w:rPr>
        <w:t xml:space="preserve">ใช้สิทธิในโปรแกรม </w:t>
      </w:r>
      <w:r w:rsidR="001C23E4" w:rsidRPr="00F25831">
        <w:rPr>
          <w:rFonts w:asciiTheme="majorBidi" w:hAnsiTheme="majorBidi" w:cstheme="majorBidi"/>
          <w:sz w:val="30"/>
          <w:szCs w:val="30"/>
        </w:rPr>
        <w:t xml:space="preserve">NIMBUS (ERP) </w:t>
      </w:r>
      <w:r w:rsidR="001C23E4" w:rsidRPr="00F25831">
        <w:rPr>
          <w:rFonts w:asciiTheme="majorBidi" w:hAnsiTheme="majorBidi" w:cstheme="majorBidi"/>
          <w:sz w:val="30"/>
          <w:szCs w:val="30"/>
          <w:cs/>
        </w:rPr>
        <w:t>ที่ใช้ในการดำเนินงาน รวมทั้งเป็นผู้ให้บ</w:t>
      </w:r>
      <w:r w:rsidRPr="00F25831">
        <w:rPr>
          <w:rFonts w:asciiTheme="majorBidi" w:hAnsiTheme="majorBidi" w:cstheme="majorBidi"/>
          <w:sz w:val="30"/>
          <w:szCs w:val="30"/>
          <w:cs/>
        </w:rPr>
        <w:t>ริการ</w:t>
      </w:r>
      <w:r w:rsidR="001C23E4" w:rsidRPr="00F25831">
        <w:rPr>
          <w:rFonts w:asciiTheme="majorBidi" w:hAnsiTheme="majorBidi" w:cstheme="majorBidi"/>
          <w:sz w:val="30"/>
          <w:szCs w:val="30"/>
          <w:cs/>
        </w:rPr>
        <w:t>ที่เกี่ยวข้องกับระบบงานดังกล่าว</w:t>
      </w:r>
      <w:r w:rsidRPr="00F25831">
        <w:rPr>
          <w:rFonts w:asciiTheme="majorBidi" w:hAnsiTheme="majorBidi" w:cstheme="majorBidi"/>
          <w:sz w:val="30"/>
          <w:szCs w:val="30"/>
          <w:cs/>
        </w:rPr>
        <w:t xml:space="preserve">โดยคิดในอัตราคงที่เดือนละ </w:t>
      </w:r>
      <w:r w:rsidRPr="00F25831">
        <w:rPr>
          <w:rFonts w:asciiTheme="majorBidi" w:hAnsiTheme="majorBidi" w:cstheme="majorBidi"/>
          <w:sz w:val="30"/>
          <w:szCs w:val="30"/>
        </w:rPr>
        <w:t xml:space="preserve">30,000 </w:t>
      </w:r>
      <w:r w:rsidRPr="00F25831">
        <w:rPr>
          <w:rFonts w:asciiTheme="majorBidi" w:hAnsiTheme="majorBidi" w:cstheme="majorBidi"/>
          <w:sz w:val="30"/>
          <w:szCs w:val="30"/>
          <w:cs/>
        </w:rPr>
        <w:t xml:space="preserve">บาท รวมกับค่าบริการอื่นๆที่จะเรียกเก็บตามที่เกิดขึ้นจริงในอัตราที่ตกลงกันไว้ สัญญามีกำหนดระยะเวลาตั้งแต่วันที่ </w:t>
      </w:r>
      <w:r w:rsidRPr="00F25831">
        <w:rPr>
          <w:rFonts w:asciiTheme="majorBidi" w:hAnsiTheme="majorBidi" w:cstheme="majorBidi"/>
          <w:sz w:val="30"/>
          <w:szCs w:val="30"/>
        </w:rPr>
        <w:t xml:space="preserve">1 </w:t>
      </w:r>
      <w:r w:rsidR="001C23E4" w:rsidRPr="00F2583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/>
          <w:sz w:val="30"/>
          <w:szCs w:val="30"/>
        </w:rPr>
        <w:t>25</w:t>
      </w:r>
      <w:r w:rsidR="00BC4F99" w:rsidRPr="00F25831">
        <w:rPr>
          <w:rFonts w:ascii="Angsana New" w:hAnsi="Angsana New" w:hint="cs"/>
          <w:sz w:val="30"/>
          <w:szCs w:val="30"/>
          <w:cs/>
        </w:rPr>
        <w:t>60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F25831">
        <w:rPr>
          <w:rFonts w:ascii="Angsana New" w:hAnsi="Angsana New"/>
          <w:sz w:val="30"/>
          <w:szCs w:val="30"/>
        </w:rPr>
        <w:t xml:space="preserve">31 </w:t>
      </w:r>
      <w:r w:rsidR="001C23E4" w:rsidRPr="00F25831">
        <w:rPr>
          <w:rFonts w:ascii="Angsana New" w:hAnsi="Angsana New"/>
          <w:sz w:val="30"/>
          <w:szCs w:val="30"/>
          <w:cs/>
        </w:rPr>
        <w:t>สิงหาคม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/>
          <w:sz w:val="30"/>
          <w:szCs w:val="30"/>
        </w:rPr>
        <w:t>25</w:t>
      </w:r>
      <w:r w:rsidR="001C23E4" w:rsidRPr="00F25831">
        <w:rPr>
          <w:rFonts w:ascii="Angsana New" w:hAnsi="Angsana New"/>
          <w:sz w:val="30"/>
          <w:szCs w:val="30"/>
        </w:rPr>
        <w:t>6</w:t>
      </w:r>
      <w:r w:rsidR="00BC4F99" w:rsidRPr="00F25831">
        <w:rPr>
          <w:rFonts w:ascii="Angsana New" w:hAnsi="Angsana New" w:hint="cs"/>
          <w:sz w:val="30"/>
          <w:szCs w:val="30"/>
          <w:cs/>
        </w:rPr>
        <w:t>1</w:t>
      </w:r>
    </w:p>
    <w:p w14:paraId="12227CA0" w14:textId="77777777" w:rsidR="007041B3" w:rsidRPr="00F25831" w:rsidRDefault="007041B3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rPr>
          <w:rFonts w:ascii="Angsana New" w:hAnsi="Angsana New"/>
          <w:i/>
          <w:iCs/>
          <w:sz w:val="30"/>
          <w:szCs w:val="30"/>
        </w:rPr>
      </w:pPr>
    </w:p>
    <w:p w14:paraId="5013C49D" w14:textId="77777777" w:rsidR="00994DCC" w:rsidRPr="00F25831" w:rsidRDefault="0099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16AA79C" w14:textId="77777777" w:rsidR="006E3670" w:rsidRPr="00F25831" w:rsidRDefault="00745B75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lastRenderedPageBreak/>
        <w:t>สัญญา</w:t>
      </w:r>
      <w:r w:rsidR="00985068" w:rsidRPr="00F25831">
        <w:rPr>
          <w:rFonts w:ascii="Angsana New" w:hAnsi="Angsana New"/>
          <w:i/>
          <w:iCs/>
          <w:sz w:val="30"/>
          <w:szCs w:val="30"/>
          <w:cs/>
        </w:rPr>
        <w:t>ให้บริการตามสัญญาการโอนธุรกิจ</w:t>
      </w:r>
      <w:r w:rsidRPr="00F25831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13ACC6B8" w14:textId="77777777" w:rsidR="00440C52" w:rsidRPr="00F25831" w:rsidRDefault="00440C52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="Angsana New" w:hAnsi="Angsana New"/>
          <w:sz w:val="30"/>
          <w:szCs w:val="30"/>
        </w:rPr>
      </w:pPr>
    </w:p>
    <w:p w14:paraId="6650396A" w14:textId="77777777" w:rsidR="00363EF2" w:rsidRPr="00F25831" w:rsidRDefault="00386CCC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จากการที่ บริษัท วี</w:t>
      </w:r>
      <w:proofErr w:type="spellStart"/>
      <w:r w:rsidRPr="00F25831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F25831">
        <w:rPr>
          <w:rFonts w:ascii="Angsana New" w:hAnsi="Angsana New"/>
          <w:sz w:val="30"/>
          <w:szCs w:val="30"/>
          <w:cs/>
        </w:rPr>
        <w:t xml:space="preserve"> จำกัด ได้ซื้อส่วนงานธุรกิจบริการ </w:t>
      </w:r>
      <w:r w:rsidRPr="00F25831">
        <w:rPr>
          <w:rFonts w:ascii="Angsana New" w:hAnsi="Angsana New"/>
          <w:sz w:val="30"/>
          <w:szCs w:val="30"/>
        </w:rPr>
        <w:t xml:space="preserve">IT </w:t>
      </w:r>
      <w:r w:rsidRPr="00F25831">
        <w:rPr>
          <w:rFonts w:ascii="Angsana New" w:hAnsi="Angsana New"/>
          <w:sz w:val="30"/>
          <w:szCs w:val="30"/>
          <w:cs/>
        </w:rPr>
        <w:t>จาก บริษัท วี</w:t>
      </w:r>
      <w:proofErr w:type="spellStart"/>
      <w:r w:rsidRPr="00F25831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F25831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F25831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F25831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="00A90672" w:rsidRPr="00F25831">
        <w:rPr>
          <w:rFonts w:ascii="Angsana New" w:hAnsi="Angsana New"/>
          <w:sz w:val="30"/>
          <w:szCs w:val="30"/>
          <w:cs/>
        </w:rPr>
        <w:t xml:space="preserve"> (เดิมชื่อ บริษัท </w:t>
      </w:r>
      <w:proofErr w:type="spellStart"/>
      <w:r w:rsidR="00A90672" w:rsidRPr="00F25831">
        <w:rPr>
          <w:rFonts w:ascii="Angsana New" w:hAnsi="Angsana New"/>
          <w:sz w:val="30"/>
          <w:szCs w:val="30"/>
          <w:cs/>
        </w:rPr>
        <w:t>เดอะแวลลูซิ</w:t>
      </w:r>
      <w:r w:rsidR="0035698C" w:rsidRPr="00F25831">
        <w:rPr>
          <w:rFonts w:ascii="Angsana New" w:hAnsi="Angsana New"/>
          <w:sz w:val="30"/>
          <w:szCs w:val="30"/>
          <w:cs/>
        </w:rPr>
        <w:t>สเตมส์</w:t>
      </w:r>
      <w:proofErr w:type="spellEnd"/>
      <w:r w:rsidR="0035698C" w:rsidRPr="00F25831">
        <w:rPr>
          <w:rFonts w:ascii="Angsana New" w:hAnsi="Angsana New"/>
          <w:sz w:val="30"/>
          <w:szCs w:val="30"/>
          <w:cs/>
        </w:rPr>
        <w:t xml:space="preserve"> จำกัด)</w:t>
      </w:r>
      <w:r w:rsidRPr="00F25831">
        <w:rPr>
          <w:rFonts w:ascii="Angsana New" w:hAnsi="Angsana New"/>
          <w:sz w:val="30"/>
          <w:szCs w:val="30"/>
          <w:cs/>
        </w:rPr>
        <w:t xml:space="preserve"> วันที่ 23 สิงหาคม 2559 โดยรับโอนบุคลากร</w:t>
      </w:r>
      <w:r w:rsidR="00CA714A" w:rsidRPr="00F25831">
        <w:rPr>
          <w:rFonts w:ascii="Angsana New" w:hAnsi="Angsana New" w:hint="cs"/>
          <w:sz w:val="30"/>
          <w:szCs w:val="30"/>
          <w:cs/>
        </w:rPr>
        <w:t xml:space="preserve"> อุปกรณ์</w:t>
      </w:r>
      <w:r w:rsidRPr="00F25831">
        <w:rPr>
          <w:rFonts w:ascii="Angsana New" w:hAnsi="Angsana New"/>
          <w:sz w:val="30"/>
          <w:szCs w:val="30"/>
          <w:cs/>
        </w:rPr>
        <w:t xml:space="preserve"> และ</w:t>
      </w:r>
      <w:r w:rsidR="00CA714A" w:rsidRPr="00F25831">
        <w:rPr>
          <w:rFonts w:ascii="Angsana New" w:hAnsi="Angsana New" w:hint="cs"/>
          <w:sz w:val="30"/>
          <w:szCs w:val="30"/>
          <w:cs/>
        </w:rPr>
        <w:t xml:space="preserve">สัญญาในการดำเนินงานต่างๆ </w:t>
      </w:r>
      <w:r w:rsidR="00363EF2" w:rsidRPr="00F25831">
        <w:rPr>
          <w:rFonts w:ascii="Angsana New" w:hAnsi="Angsana New" w:hint="cs"/>
          <w:sz w:val="30"/>
          <w:szCs w:val="30"/>
          <w:cs/>
        </w:rPr>
        <w:t>ภายใต้</w:t>
      </w:r>
      <w:r w:rsidR="00704071" w:rsidRPr="00F25831">
        <w:rPr>
          <w:rFonts w:ascii="Angsana New" w:hAnsi="Angsana New"/>
          <w:sz w:val="30"/>
          <w:szCs w:val="30"/>
          <w:cs/>
        </w:rPr>
        <w:t>เงื่อนไขใน</w:t>
      </w:r>
      <w:r w:rsidR="00704071" w:rsidRPr="00F25831">
        <w:rPr>
          <w:rFonts w:ascii="Angsana New" w:hAnsi="Angsana New"/>
          <w:sz w:val="30"/>
          <w:szCs w:val="30"/>
        </w:rPr>
        <w:t xml:space="preserve"> Business Transfer Agreement </w:t>
      </w:r>
      <w:r w:rsidR="00704071" w:rsidRPr="00F25831">
        <w:rPr>
          <w:rFonts w:ascii="Angsana New" w:hAnsi="Angsana New"/>
          <w:sz w:val="30"/>
          <w:szCs w:val="30"/>
          <w:cs/>
        </w:rPr>
        <w:t xml:space="preserve">และ </w:t>
      </w:r>
      <w:r w:rsidR="00704071" w:rsidRPr="00F25831">
        <w:rPr>
          <w:rFonts w:ascii="Angsana New" w:hAnsi="Angsana New"/>
          <w:sz w:val="30"/>
          <w:szCs w:val="30"/>
        </w:rPr>
        <w:t xml:space="preserve">Service Level Agreement </w:t>
      </w:r>
      <w:r w:rsidR="00704071" w:rsidRPr="00F25831">
        <w:rPr>
          <w:rFonts w:ascii="Angsana New" w:hAnsi="Angsana New"/>
          <w:sz w:val="30"/>
          <w:szCs w:val="30"/>
          <w:cs/>
        </w:rPr>
        <w:t>บริษัท วี</w:t>
      </w:r>
      <w:proofErr w:type="spellStart"/>
      <w:r w:rsidR="00704071" w:rsidRPr="00F25831">
        <w:rPr>
          <w:rFonts w:ascii="Angsana New" w:hAnsi="Angsana New"/>
          <w:sz w:val="30"/>
          <w:szCs w:val="30"/>
          <w:cs/>
        </w:rPr>
        <w:t>เอส</w:t>
      </w:r>
      <w:proofErr w:type="spellEnd"/>
      <w:r w:rsidR="00704071" w:rsidRPr="00F25831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="00704071" w:rsidRPr="00F25831">
        <w:rPr>
          <w:rFonts w:ascii="Angsana New" w:hAnsi="Angsana New"/>
          <w:sz w:val="30"/>
          <w:szCs w:val="30"/>
          <w:cs/>
        </w:rPr>
        <w:t>เอส</w:t>
      </w:r>
      <w:proofErr w:type="spellEnd"/>
      <w:r w:rsidR="00704071" w:rsidRPr="00F25831">
        <w:rPr>
          <w:rFonts w:ascii="Angsana New" w:hAnsi="Angsana New"/>
          <w:sz w:val="30"/>
          <w:szCs w:val="30"/>
          <w:cs/>
        </w:rPr>
        <w:t xml:space="preserve"> (ประเทศไทย) จำกัด </w:t>
      </w:r>
      <w:r w:rsidR="00023AA6" w:rsidRPr="00F25831">
        <w:rPr>
          <w:rFonts w:ascii="Angsana New" w:hAnsi="Angsana New"/>
          <w:sz w:val="30"/>
          <w:szCs w:val="30"/>
          <w:cs/>
        </w:rPr>
        <w:t>ได้มอบหมายให้</w:t>
      </w:r>
      <w:r w:rsidR="008E1C93" w:rsidRPr="00F25831">
        <w:rPr>
          <w:rFonts w:ascii="Angsana New" w:hAnsi="Angsana New"/>
          <w:sz w:val="30"/>
          <w:szCs w:val="30"/>
          <w:cs/>
        </w:rPr>
        <w:t xml:space="preserve"> </w:t>
      </w:r>
      <w:r w:rsidR="00023AA6" w:rsidRPr="00F25831">
        <w:rPr>
          <w:rFonts w:ascii="Angsana New" w:hAnsi="Angsana New"/>
          <w:sz w:val="30"/>
          <w:szCs w:val="30"/>
          <w:cs/>
        </w:rPr>
        <w:t>บริษัท วี</w:t>
      </w:r>
      <w:proofErr w:type="spellStart"/>
      <w:r w:rsidR="00023AA6" w:rsidRPr="00F25831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="00023AA6"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จำ</w:t>
      </w:r>
      <w:r w:rsidR="00023AA6" w:rsidRPr="00F25831">
        <w:rPr>
          <w:rFonts w:ascii="Angsana New" w:hAnsi="Angsana New"/>
          <w:sz w:val="30"/>
          <w:szCs w:val="30"/>
          <w:cs/>
        </w:rPr>
        <w:t>กัด เป็นผู้ให้บริการแก่ลูกค้า ซึ่งมีการแบ่งสัดส่วนรายได้กันในแต่ละสัญญาของแต่ละประเภท</w:t>
      </w:r>
      <w:r w:rsidR="00363EF2" w:rsidRPr="00F25831">
        <w:rPr>
          <w:rFonts w:ascii="Angsana New" w:hAnsi="Angsana New"/>
          <w:sz w:val="30"/>
          <w:szCs w:val="30"/>
          <w:cs/>
        </w:rPr>
        <w:t xml:space="preserve">ในอัตราที่ตกลงกัน สัญญามีกำหนดระยะเวลาตั้งแต่วันที่ </w:t>
      </w:r>
      <w:r w:rsidR="00363EF2" w:rsidRPr="00F25831">
        <w:rPr>
          <w:rFonts w:ascii="Angsana New" w:hAnsi="Angsana New"/>
          <w:sz w:val="30"/>
          <w:szCs w:val="30"/>
        </w:rPr>
        <w:t xml:space="preserve">1 </w:t>
      </w:r>
      <w:r w:rsidR="00363EF2" w:rsidRPr="00F25831">
        <w:rPr>
          <w:rFonts w:ascii="Angsana New" w:hAnsi="Angsana New"/>
          <w:sz w:val="30"/>
          <w:szCs w:val="30"/>
          <w:cs/>
        </w:rPr>
        <w:t xml:space="preserve">กันยายน </w:t>
      </w:r>
      <w:r w:rsidR="00363EF2" w:rsidRPr="00F25831">
        <w:rPr>
          <w:rFonts w:ascii="Angsana New" w:hAnsi="Angsana New"/>
          <w:sz w:val="30"/>
          <w:szCs w:val="30"/>
        </w:rPr>
        <w:t xml:space="preserve">2559 </w:t>
      </w:r>
      <w:r w:rsidR="00363EF2" w:rsidRPr="00F25831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5F64EB" w:rsidRPr="00F25831">
        <w:rPr>
          <w:rFonts w:ascii="Angsana New" w:hAnsi="Angsana New"/>
          <w:sz w:val="30"/>
          <w:szCs w:val="30"/>
        </w:rPr>
        <w:t xml:space="preserve">31 </w:t>
      </w:r>
      <w:r w:rsidR="005F64EB" w:rsidRPr="00F25831">
        <w:rPr>
          <w:rFonts w:ascii="Angsana New" w:hAnsi="Angsana New" w:hint="cs"/>
          <w:sz w:val="30"/>
          <w:szCs w:val="30"/>
          <w:cs/>
        </w:rPr>
        <w:t>กรก</w:t>
      </w:r>
      <w:r w:rsidR="00B976ED" w:rsidRPr="00F25831">
        <w:rPr>
          <w:rFonts w:ascii="Angsana New" w:hAnsi="Angsana New" w:hint="cs"/>
          <w:sz w:val="30"/>
          <w:szCs w:val="30"/>
          <w:cs/>
        </w:rPr>
        <w:t xml:space="preserve">ฎาคม </w:t>
      </w:r>
      <w:r w:rsidR="00B976ED" w:rsidRPr="00F25831">
        <w:rPr>
          <w:rFonts w:ascii="Angsana New" w:hAnsi="Angsana New"/>
          <w:sz w:val="30"/>
          <w:szCs w:val="30"/>
        </w:rPr>
        <w:t>2566</w:t>
      </w:r>
    </w:p>
    <w:p w14:paraId="2EB776AB" w14:textId="77777777" w:rsidR="0035698C" w:rsidRPr="00F25831" w:rsidRDefault="0035698C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504BD2" w14:textId="77777777" w:rsidR="0035698C" w:rsidRPr="00F25831" w:rsidRDefault="0035698C" w:rsidP="0035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 w:hint="cs"/>
          <w:sz w:val="30"/>
          <w:szCs w:val="30"/>
          <w:cs/>
        </w:rPr>
        <w:t xml:space="preserve">ในเดือนสิงหาคม </w:t>
      </w:r>
      <w:r w:rsidRPr="00F25831">
        <w:rPr>
          <w:rFonts w:ascii="Angsana New" w:hAnsi="Angsana New"/>
          <w:sz w:val="30"/>
          <w:szCs w:val="30"/>
        </w:rPr>
        <w:t xml:space="preserve">2560 </w:t>
      </w:r>
      <w:r w:rsidRPr="00F25831">
        <w:rPr>
          <w:rFonts w:ascii="Angsana New" w:hAnsi="Angsana New" w:hint="cs"/>
          <w:sz w:val="30"/>
          <w:szCs w:val="30"/>
          <w:cs/>
        </w:rPr>
        <w:t>บริษัท วี</w:t>
      </w:r>
      <w:proofErr w:type="spellStart"/>
      <w:r w:rsidRPr="00F25831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F25831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F25831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F25831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Pr="00F25831">
        <w:rPr>
          <w:rFonts w:ascii="Angsana New" w:hAnsi="Angsana New" w:hint="cs"/>
          <w:sz w:val="30"/>
          <w:szCs w:val="30"/>
          <w:cs/>
        </w:rPr>
        <w:t xml:space="preserve"> เข้าทำสัญญาโอนสิทธิและหนี้สินภายใต้สัญญา </w:t>
      </w:r>
      <w:r w:rsidRPr="00F25831">
        <w:rPr>
          <w:rFonts w:ascii="Angsana New" w:hAnsi="Angsana New"/>
          <w:sz w:val="30"/>
          <w:szCs w:val="30"/>
        </w:rPr>
        <w:t>Business Transfer Agreement</w:t>
      </w:r>
      <w:r w:rsidRPr="00F25831">
        <w:rPr>
          <w:rFonts w:ascii="Angsana New" w:hAnsi="Angsana New" w:hint="cs"/>
          <w:sz w:val="30"/>
          <w:szCs w:val="30"/>
          <w:cs/>
        </w:rPr>
        <w:t xml:space="preserve"> ลงวันที่ </w:t>
      </w:r>
      <w:r w:rsidRPr="00F25831">
        <w:rPr>
          <w:rFonts w:ascii="Angsana New" w:hAnsi="Angsana New"/>
          <w:sz w:val="30"/>
          <w:szCs w:val="30"/>
          <w:cs/>
        </w:rPr>
        <w:t>23 สิงหาคม 2559</w:t>
      </w:r>
      <w:r w:rsidRPr="00F25831">
        <w:rPr>
          <w:rFonts w:ascii="Angsana New" w:hAnsi="Angsana New" w:hint="cs"/>
          <w:sz w:val="30"/>
          <w:szCs w:val="30"/>
          <w:cs/>
        </w:rPr>
        <w:t xml:space="preserve"> ให้แก่บริษัท วี</w:t>
      </w:r>
      <w:proofErr w:type="spellStart"/>
      <w:r w:rsidRPr="00F25831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F25831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F25831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F25831">
        <w:rPr>
          <w:rFonts w:ascii="Angsana New" w:hAnsi="Angsana New" w:hint="cs"/>
          <w:sz w:val="30"/>
          <w:szCs w:val="30"/>
          <w:cs/>
        </w:rPr>
        <w:t xml:space="preserve"> เซอร์วิส</w:t>
      </w:r>
      <w:proofErr w:type="spellStart"/>
      <w:r w:rsidRPr="00F25831">
        <w:rPr>
          <w:rFonts w:ascii="Angsana New" w:hAnsi="Angsana New" w:hint="cs"/>
          <w:sz w:val="30"/>
          <w:szCs w:val="30"/>
          <w:cs/>
        </w:rPr>
        <w:t>เซส</w:t>
      </w:r>
      <w:proofErr w:type="spellEnd"/>
      <w:r w:rsidRPr="00F25831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Pr="00F25831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</w:t>
      </w:r>
      <w:r w:rsidR="00C12FE4" w:rsidRPr="00F25831">
        <w:rPr>
          <w:rFonts w:ascii="Angsana New" w:hAnsi="Angsana New" w:hint="cs"/>
          <w:sz w:val="30"/>
          <w:szCs w:val="30"/>
          <w:cs/>
        </w:rPr>
        <w:t>ของ บริษัท วี</w:t>
      </w:r>
      <w:proofErr w:type="spellStart"/>
      <w:r w:rsidR="00C12FE4" w:rsidRPr="00F25831">
        <w:rPr>
          <w:rFonts w:ascii="Angsana New" w:hAnsi="Angsana New"/>
          <w:sz w:val="30"/>
          <w:szCs w:val="30"/>
          <w:cs/>
        </w:rPr>
        <w:t>เอส</w:t>
      </w:r>
      <w:proofErr w:type="spellEnd"/>
      <w:r w:rsidR="00C12FE4" w:rsidRPr="00F25831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="00C12FE4" w:rsidRPr="00F25831">
        <w:rPr>
          <w:rFonts w:ascii="Angsana New" w:hAnsi="Angsana New"/>
          <w:sz w:val="30"/>
          <w:szCs w:val="30"/>
          <w:cs/>
        </w:rPr>
        <w:t>เอส</w:t>
      </w:r>
      <w:proofErr w:type="spellEnd"/>
      <w:r w:rsidR="00C12FE4" w:rsidRPr="00F25831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</w:p>
    <w:p w14:paraId="56799EFD" w14:textId="77777777" w:rsidR="0035698C" w:rsidRPr="00F25831" w:rsidRDefault="0035698C" w:rsidP="0035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D538BD" w14:textId="77777777" w:rsidR="0035698C" w:rsidRPr="00F25831" w:rsidRDefault="0035698C" w:rsidP="0035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</w:rPr>
        <w:t>Service Level Agreement</w:t>
      </w:r>
    </w:p>
    <w:p w14:paraId="18EE628F" w14:textId="77777777" w:rsidR="0035698C" w:rsidRPr="00F25831" w:rsidRDefault="0035698C" w:rsidP="0035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0C47CEC3" w14:textId="77777777" w:rsidR="0035698C" w:rsidRPr="00F25831" w:rsidRDefault="0035698C" w:rsidP="0035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บริษัท วี</w:t>
      </w:r>
      <w:proofErr w:type="spellStart"/>
      <w:r w:rsidRPr="00F25831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F25831">
        <w:rPr>
          <w:rFonts w:ascii="Angsana New" w:hAnsi="Angsana New"/>
          <w:sz w:val="30"/>
          <w:szCs w:val="30"/>
          <w:cs/>
        </w:rPr>
        <w:t xml:space="preserve"> จำกัด</w:t>
      </w:r>
      <w:r w:rsidRPr="00F25831">
        <w:rPr>
          <w:rFonts w:ascii="Angsana New" w:hAnsi="Angsana New" w:hint="cs"/>
          <w:sz w:val="30"/>
          <w:szCs w:val="30"/>
          <w:cs/>
        </w:rPr>
        <w:t xml:space="preserve">เข้าทำสัญญา </w:t>
      </w:r>
      <w:r w:rsidRPr="00F25831">
        <w:rPr>
          <w:rFonts w:ascii="Angsana New" w:hAnsi="Angsana New"/>
          <w:sz w:val="30"/>
          <w:szCs w:val="30"/>
        </w:rPr>
        <w:t xml:space="preserve">Service Level Agreement </w:t>
      </w:r>
      <w:r w:rsidRPr="00F25831">
        <w:rPr>
          <w:rFonts w:ascii="Angsana New" w:hAnsi="Angsana New" w:hint="cs"/>
          <w:sz w:val="30"/>
          <w:szCs w:val="30"/>
          <w:cs/>
        </w:rPr>
        <w:t>กับบริษัท วี</w:t>
      </w:r>
      <w:proofErr w:type="spellStart"/>
      <w:r w:rsidRPr="00F25831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F25831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F25831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เซอร์วิส</w:t>
      </w:r>
      <w:proofErr w:type="spellStart"/>
      <w:r w:rsidRPr="00F25831">
        <w:rPr>
          <w:rFonts w:ascii="Angsana New" w:hAnsi="Angsana New" w:hint="cs"/>
          <w:sz w:val="30"/>
          <w:szCs w:val="30"/>
          <w:cs/>
        </w:rPr>
        <w:t>เซส</w:t>
      </w:r>
      <w:proofErr w:type="spellEnd"/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(ประเทศไทย) จำกัด</w:t>
      </w:r>
      <w:r w:rsidRPr="00F25831">
        <w:rPr>
          <w:rFonts w:ascii="Angsana New" w:hAnsi="Angsana New" w:hint="cs"/>
          <w:sz w:val="30"/>
          <w:szCs w:val="30"/>
          <w:cs/>
        </w:rPr>
        <w:t xml:space="preserve"> โดยให้สิทธิ</w:t>
      </w:r>
      <w:r w:rsidR="00C12FE4" w:rsidRPr="00F25831">
        <w:rPr>
          <w:rFonts w:ascii="Angsana New" w:hAnsi="Angsana New"/>
          <w:sz w:val="30"/>
          <w:szCs w:val="30"/>
          <w:cs/>
        </w:rPr>
        <w:t xml:space="preserve"> </w:t>
      </w:r>
      <w:r w:rsidR="00C12FE4" w:rsidRPr="00F25831">
        <w:rPr>
          <w:rFonts w:ascii="Angsana New" w:hAnsi="Angsana New" w:hint="cs"/>
          <w:sz w:val="30"/>
          <w:szCs w:val="30"/>
          <w:cs/>
        </w:rPr>
        <w:t>บริษัท</w:t>
      </w:r>
      <w:r w:rsidR="00C12FE4" w:rsidRPr="00F25831">
        <w:rPr>
          <w:rFonts w:ascii="Angsana New" w:hAnsi="Angsana New"/>
          <w:sz w:val="30"/>
          <w:szCs w:val="30"/>
          <w:cs/>
        </w:rPr>
        <w:t xml:space="preserve"> </w:t>
      </w:r>
      <w:r w:rsidR="00C12FE4" w:rsidRPr="00F25831">
        <w:rPr>
          <w:rFonts w:ascii="Angsana New" w:hAnsi="Angsana New" w:hint="cs"/>
          <w:sz w:val="30"/>
          <w:szCs w:val="30"/>
          <w:cs/>
        </w:rPr>
        <w:t>วี</w:t>
      </w:r>
      <w:proofErr w:type="spellStart"/>
      <w:r w:rsidR="00C12FE4" w:rsidRPr="00F25831">
        <w:rPr>
          <w:rFonts w:ascii="Angsana New" w:hAnsi="Angsana New" w:hint="cs"/>
          <w:sz w:val="30"/>
          <w:szCs w:val="30"/>
          <w:cs/>
        </w:rPr>
        <w:t>เซิร์ฟพลัส</w:t>
      </w:r>
      <w:proofErr w:type="spellEnd"/>
      <w:r w:rsidR="00C12FE4" w:rsidRPr="00F25831">
        <w:rPr>
          <w:rFonts w:ascii="Angsana New" w:hAnsi="Angsana New"/>
          <w:sz w:val="30"/>
          <w:szCs w:val="30"/>
          <w:cs/>
        </w:rPr>
        <w:t xml:space="preserve"> </w:t>
      </w:r>
      <w:r w:rsidR="00C12FE4" w:rsidRPr="00F25831">
        <w:rPr>
          <w:rFonts w:ascii="Angsana New" w:hAnsi="Angsana New" w:hint="cs"/>
          <w:sz w:val="30"/>
          <w:szCs w:val="30"/>
          <w:cs/>
        </w:rPr>
        <w:t>จำกัด</w:t>
      </w:r>
      <w:r w:rsidR="00C12FE4"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ในการให้บริการแก่ บริษัท วี</w:t>
      </w:r>
      <w:proofErr w:type="spellStart"/>
      <w:r w:rsidRPr="00F25831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F25831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F25831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F25831">
        <w:rPr>
          <w:rFonts w:ascii="Angsana New" w:hAnsi="Angsana New" w:hint="cs"/>
          <w:sz w:val="30"/>
          <w:szCs w:val="30"/>
          <w:cs/>
        </w:rPr>
        <w:t xml:space="preserve"> เซอร์วิส</w:t>
      </w:r>
      <w:proofErr w:type="spellStart"/>
      <w:r w:rsidRPr="00F25831">
        <w:rPr>
          <w:rFonts w:ascii="Angsana New" w:hAnsi="Angsana New" w:hint="cs"/>
          <w:sz w:val="30"/>
          <w:szCs w:val="30"/>
          <w:cs/>
        </w:rPr>
        <w:t>เซส</w:t>
      </w:r>
      <w:proofErr w:type="spellEnd"/>
      <w:r w:rsidRPr="00F25831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Pr="00F25831">
        <w:rPr>
          <w:rFonts w:ascii="Angsana New" w:hAnsi="Angsana New" w:hint="cs"/>
          <w:sz w:val="30"/>
          <w:szCs w:val="30"/>
          <w:cs/>
        </w:rPr>
        <w:t xml:space="preserve"> ซึ่งมี</w:t>
      </w:r>
      <w:r w:rsidRPr="00F25831">
        <w:rPr>
          <w:rFonts w:ascii="Angsana New" w:hAnsi="Angsana New"/>
          <w:sz w:val="30"/>
          <w:szCs w:val="30"/>
          <w:cs/>
        </w:rPr>
        <w:t>การแบ่งสัดส่วนรายได้กันในแต่ละสัญญาของแต่ละประเภทในอัตราที่ตกลงกัน</w:t>
      </w:r>
      <w:r w:rsidRPr="00F25831">
        <w:rPr>
          <w:rFonts w:ascii="Angsana New" w:hAnsi="Angsana New" w:hint="cs"/>
          <w:sz w:val="30"/>
          <w:szCs w:val="30"/>
          <w:cs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สัญญามีกำหนด</w:t>
      </w:r>
      <w:r w:rsidRPr="00F25831">
        <w:rPr>
          <w:rFonts w:ascii="Angsana New" w:hAnsi="Angsana New" w:hint="cs"/>
          <w:sz w:val="30"/>
          <w:szCs w:val="30"/>
          <w:cs/>
        </w:rPr>
        <w:t>ร</w:t>
      </w:r>
      <w:r w:rsidRPr="00F25831">
        <w:rPr>
          <w:rFonts w:ascii="Angsana New" w:hAnsi="Angsana New"/>
          <w:sz w:val="30"/>
          <w:szCs w:val="30"/>
          <w:cs/>
        </w:rPr>
        <w:t xml:space="preserve">ะยะเวลาตั้งแต่วันที่ </w:t>
      </w:r>
      <w:r w:rsidRPr="00F25831">
        <w:rPr>
          <w:rFonts w:ascii="Angsana New" w:hAnsi="Angsana New"/>
          <w:sz w:val="30"/>
          <w:szCs w:val="30"/>
        </w:rPr>
        <w:t xml:space="preserve">1 </w:t>
      </w:r>
      <w:r w:rsidRPr="00F25831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F25831">
        <w:rPr>
          <w:rFonts w:ascii="Angsana New" w:hAnsi="Angsana New"/>
          <w:sz w:val="30"/>
          <w:szCs w:val="30"/>
        </w:rPr>
        <w:t xml:space="preserve">2560 </w:t>
      </w:r>
      <w:r w:rsidRPr="00F25831">
        <w:rPr>
          <w:rFonts w:ascii="Angsana New" w:hAnsi="Angsana New"/>
          <w:sz w:val="30"/>
          <w:szCs w:val="30"/>
          <w:cs/>
        </w:rPr>
        <w:t>ถึงวัน</w:t>
      </w:r>
      <w:r w:rsidRPr="00F25831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F25831">
        <w:rPr>
          <w:rFonts w:ascii="Angsana New" w:hAnsi="Angsana New"/>
          <w:sz w:val="30"/>
          <w:szCs w:val="30"/>
        </w:rPr>
        <w:t xml:space="preserve">31 </w:t>
      </w:r>
      <w:r w:rsidRPr="00F25831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F25831">
        <w:rPr>
          <w:rFonts w:ascii="Angsana New" w:hAnsi="Angsana New"/>
          <w:sz w:val="30"/>
          <w:szCs w:val="30"/>
        </w:rPr>
        <w:t>2562</w:t>
      </w:r>
    </w:p>
    <w:p w14:paraId="39D3B4E7" w14:textId="77777777" w:rsidR="008C4863" w:rsidRPr="00F25831" w:rsidRDefault="008C4863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14:paraId="09CFE640" w14:textId="77777777" w:rsidR="00FB2A4E" w:rsidRPr="00F25831" w:rsidRDefault="00FB2A4E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t>การทำสัญญาค้ำประกันหนี้</w:t>
      </w:r>
      <w:r w:rsidR="00856ADC" w:rsidRPr="00F25831">
        <w:rPr>
          <w:rFonts w:ascii="Angsana New" w:hAnsi="Angsana New"/>
          <w:i/>
          <w:iCs/>
          <w:sz w:val="30"/>
          <w:szCs w:val="30"/>
          <w:cs/>
        </w:rPr>
        <w:t>สินทางการค้า</w:t>
      </w:r>
    </w:p>
    <w:p w14:paraId="07C0E10C" w14:textId="77777777" w:rsidR="00440C52" w:rsidRPr="00F25831" w:rsidRDefault="00440C52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rPr>
          <w:rFonts w:ascii="Angsana New" w:hAnsi="Angsana New"/>
          <w:b/>
          <w:bCs/>
          <w:sz w:val="30"/>
          <w:szCs w:val="30"/>
        </w:rPr>
      </w:pPr>
    </w:p>
    <w:p w14:paraId="0D863AE4" w14:textId="77777777" w:rsidR="00B9557D" w:rsidRPr="00F25831" w:rsidRDefault="00FB2A4E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บริษัทเข้าทำสัญญาค้ำประกันหนี้</w:t>
      </w:r>
      <w:r w:rsidR="00856ADC" w:rsidRPr="00F25831">
        <w:rPr>
          <w:rFonts w:ascii="Angsana New" w:hAnsi="Angsana New"/>
          <w:sz w:val="30"/>
          <w:szCs w:val="30"/>
          <w:cs/>
        </w:rPr>
        <w:t>สินทางการค้า</w:t>
      </w:r>
      <w:r w:rsidRPr="00F25831">
        <w:rPr>
          <w:rFonts w:ascii="Angsana New" w:hAnsi="Angsana New"/>
          <w:sz w:val="30"/>
          <w:szCs w:val="30"/>
          <w:cs/>
        </w:rPr>
        <w:t>ของ บริษัท วี</w:t>
      </w:r>
      <w:proofErr w:type="spellStart"/>
      <w:r w:rsidRPr="00F25831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F25831">
        <w:rPr>
          <w:rFonts w:ascii="Angsana New" w:hAnsi="Angsana New"/>
          <w:sz w:val="30"/>
          <w:szCs w:val="30"/>
          <w:cs/>
        </w:rPr>
        <w:t xml:space="preserve"> จำกัด</w:t>
      </w:r>
      <w:r w:rsidR="00DB1880" w:rsidRPr="00F25831">
        <w:rPr>
          <w:rFonts w:ascii="Angsana New" w:hAnsi="Angsana New"/>
          <w:sz w:val="30"/>
          <w:szCs w:val="30"/>
          <w:cs/>
        </w:rPr>
        <w:t>โดย</w:t>
      </w:r>
      <w:r w:rsidR="00856ADC" w:rsidRPr="00F25831">
        <w:rPr>
          <w:rFonts w:ascii="Angsana New" w:hAnsi="Angsana New"/>
          <w:sz w:val="30"/>
          <w:szCs w:val="30"/>
          <w:cs/>
        </w:rPr>
        <w:t>ร่วมกับ บริษัท วี</w:t>
      </w:r>
      <w:proofErr w:type="spellStart"/>
      <w:r w:rsidR="00856ADC" w:rsidRPr="00F25831">
        <w:rPr>
          <w:rFonts w:ascii="Angsana New" w:hAnsi="Angsana New"/>
          <w:sz w:val="30"/>
          <w:szCs w:val="30"/>
          <w:cs/>
        </w:rPr>
        <w:t>เอส</w:t>
      </w:r>
      <w:proofErr w:type="spellEnd"/>
      <w:r w:rsidR="00856ADC" w:rsidRPr="00F25831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="00856ADC" w:rsidRPr="00F25831">
        <w:rPr>
          <w:rFonts w:ascii="Angsana New" w:hAnsi="Angsana New"/>
          <w:sz w:val="30"/>
          <w:szCs w:val="30"/>
          <w:cs/>
        </w:rPr>
        <w:t>เอส</w:t>
      </w:r>
      <w:proofErr w:type="spellEnd"/>
      <w:r w:rsidR="00856ADC" w:rsidRPr="00F25831">
        <w:rPr>
          <w:rFonts w:ascii="Angsana New" w:hAnsi="Angsana New"/>
          <w:sz w:val="30"/>
          <w:szCs w:val="30"/>
          <w:cs/>
        </w:rPr>
        <w:t xml:space="preserve"> (ประเทศไทย) จำกัด </w:t>
      </w:r>
      <w:r w:rsidR="00E06C18" w:rsidRPr="00F25831">
        <w:rPr>
          <w:rFonts w:ascii="Angsana New" w:hAnsi="Angsana New"/>
          <w:sz w:val="30"/>
          <w:szCs w:val="30"/>
          <w:cs/>
        </w:rPr>
        <w:t>ออกหนังสือค้ำประกัน</w:t>
      </w:r>
      <w:r w:rsidR="00856ADC" w:rsidRPr="00F25831">
        <w:rPr>
          <w:rFonts w:ascii="Angsana New" w:hAnsi="Angsana New"/>
          <w:sz w:val="30"/>
          <w:szCs w:val="30"/>
          <w:cs/>
        </w:rPr>
        <w:t>ในหนี้สินทางการค้าของ บริษัท วี</w:t>
      </w:r>
      <w:proofErr w:type="spellStart"/>
      <w:r w:rsidR="00856ADC" w:rsidRPr="00F25831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="00856ADC" w:rsidRPr="00F25831">
        <w:rPr>
          <w:rFonts w:ascii="Angsana New" w:hAnsi="Angsana New"/>
          <w:sz w:val="30"/>
          <w:szCs w:val="30"/>
          <w:cs/>
        </w:rPr>
        <w:t xml:space="preserve"> จำกัด ที่มี</w:t>
      </w:r>
      <w:r w:rsidR="00075782" w:rsidRPr="00F25831">
        <w:rPr>
          <w:rFonts w:ascii="Angsana New" w:hAnsi="Angsana New" w:hint="cs"/>
          <w:sz w:val="30"/>
          <w:szCs w:val="30"/>
          <w:cs/>
        </w:rPr>
        <w:t>ต่อเจ้าหนี้การค้าบางราย</w:t>
      </w:r>
      <w:r w:rsidR="00DB1880" w:rsidRPr="00F25831">
        <w:rPr>
          <w:rFonts w:ascii="Angsana New" w:hAnsi="Angsana New"/>
          <w:sz w:val="30"/>
          <w:szCs w:val="30"/>
          <w:cs/>
        </w:rPr>
        <w:t xml:space="preserve"> </w:t>
      </w:r>
      <w:r w:rsidR="00363EF2" w:rsidRPr="00F25831">
        <w:rPr>
          <w:rFonts w:ascii="Angsana New" w:hAnsi="Angsana New"/>
          <w:sz w:val="30"/>
          <w:szCs w:val="30"/>
          <w:cs/>
        </w:rPr>
        <w:t>โดยบริษัท</w:t>
      </w:r>
      <w:r w:rsidR="00856ADC" w:rsidRPr="00F25831">
        <w:rPr>
          <w:rFonts w:ascii="Angsana New" w:hAnsi="Angsana New"/>
          <w:sz w:val="30"/>
          <w:szCs w:val="30"/>
          <w:cs/>
        </w:rPr>
        <w:t xml:space="preserve">มีภาระค้ำประกันในหนี้สินทางการค้าร้อยละ </w:t>
      </w:r>
      <w:r w:rsidR="00856ADC" w:rsidRPr="00F25831">
        <w:rPr>
          <w:rFonts w:ascii="Angsana New" w:hAnsi="Angsana New"/>
          <w:sz w:val="30"/>
          <w:szCs w:val="30"/>
        </w:rPr>
        <w:t xml:space="preserve">51 </w:t>
      </w:r>
      <w:r w:rsidR="00E06C18" w:rsidRPr="00F25831">
        <w:rPr>
          <w:rFonts w:ascii="Angsana New" w:hAnsi="Angsana New"/>
          <w:sz w:val="30"/>
          <w:szCs w:val="30"/>
          <w:cs/>
        </w:rPr>
        <w:t>ตามสัดส่วนการ</w:t>
      </w:r>
      <w:r w:rsidR="00856ADC" w:rsidRPr="00F25831">
        <w:rPr>
          <w:rFonts w:ascii="Angsana New" w:hAnsi="Angsana New"/>
          <w:sz w:val="30"/>
          <w:szCs w:val="30"/>
          <w:cs/>
        </w:rPr>
        <w:t xml:space="preserve">ถือหุ้นในบริษัท </w:t>
      </w:r>
      <w:r w:rsidR="0075501C" w:rsidRPr="00F25831">
        <w:rPr>
          <w:rFonts w:ascii="Angsana New" w:hAnsi="Angsana New" w:hint="cs"/>
          <w:sz w:val="30"/>
          <w:szCs w:val="30"/>
          <w:cs/>
        </w:rPr>
        <w:t xml:space="preserve">       </w:t>
      </w:r>
      <w:r w:rsidR="00856ADC" w:rsidRPr="00F25831">
        <w:rPr>
          <w:rFonts w:ascii="Angsana New" w:hAnsi="Angsana New"/>
          <w:sz w:val="30"/>
          <w:szCs w:val="30"/>
          <w:cs/>
        </w:rPr>
        <w:t>วี</w:t>
      </w:r>
      <w:proofErr w:type="spellStart"/>
      <w:r w:rsidR="00856ADC" w:rsidRPr="00F25831">
        <w:rPr>
          <w:rFonts w:asciiTheme="majorBidi" w:hAnsiTheme="majorBidi" w:cstheme="majorBidi"/>
          <w:sz w:val="30"/>
          <w:szCs w:val="30"/>
          <w:cs/>
        </w:rPr>
        <w:t>เซิร์ฟพลัส</w:t>
      </w:r>
      <w:proofErr w:type="spellEnd"/>
      <w:r w:rsidR="00856ADC" w:rsidRPr="00F25831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14:paraId="718DF2C6" w14:textId="77777777" w:rsidR="008C4863" w:rsidRPr="00F25831" w:rsidRDefault="008C4863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A78DBD" w14:textId="77777777" w:rsidR="00994DCC" w:rsidRPr="00F25831" w:rsidRDefault="0099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25831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FF57695" w14:textId="77777777" w:rsidR="0002258D" w:rsidRPr="00F25831" w:rsidRDefault="007E1360" w:rsidP="00DC30DF">
      <w:pPr>
        <w:pStyle w:val="Heading6"/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F25831">
        <w:rPr>
          <w:rFonts w:asciiTheme="majorBidi" w:hAnsiTheme="majorBidi" w:cstheme="majorBidi"/>
          <w:sz w:val="30"/>
          <w:szCs w:val="30"/>
          <w:lang w:val="en-US"/>
        </w:rPr>
        <w:lastRenderedPageBreak/>
        <w:t>6</w:t>
      </w:r>
      <w:r w:rsidR="00DC30DF" w:rsidRPr="00F2583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C30DF" w:rsidRPr="00F25831">
        <w:rPr>
          <w:rFonts w:asciiTheme="majorBidi" w:hAnsiTheme="majorBidi" w:cstheme="majorBidi"/>
          <w:sz w:val="30"/>
          <w:szCs w:val="30"/>
          <w:lang w:val="en-US"/>
        </w:rPr>
        <w:tab/>
      </w:r>
      <w:r w:rsidR="0002258D" w:rsidRPr="00F25831">
        <w:rPr>
          <w:rFonts w:asciiTheme="majorBidi" w:hAnsiTheme="majorBidi" w:cstheme="majorBidi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16D313C3" w14:textId="77777777" w:rsidR="00F55756" w:rsidRPr="00F25831" w:rsidRDefault="00F55756" w:rsidP="00F55756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F55756" w:rsidRPr="00F25831" w14:paraId="7FA357F1" w14:textId="77777777" w:rsidTr="00833599">
        <w:tc>
          <w:tcPr>
            <w:tcW w:w="4230" w:type="dxa"/>
            <w:shd w:val="clear" w:color="auto" w:fill="auto"/>
          </w:tcPr>
          <w:p w14:paraId="3AA9ED51" w14:textId="77777777" w:rsidR="00F55756" w:rsidRPr="00F25831" w:rsidRDefault="00F55756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4020F39" w14:textId="77777777" w:rsidR="00F55756" w:rsidRPr="00F25831" w:rsidRDefault="00F55756" w:rsidP="008335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7E0ECC87" w14:textId="77777777" w:rsidR="00F55756" w:rsidRPr="00F25831" w:rsidRDefault="00F55756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18C95A8B" w14:textId="77777777" w:rsidR="00F55756" w:rsidRPr="00F25831" w:rsidRDefault="00F55756" w:rsidP="008335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55756" w:rsidRPr="00F25831" w14:paraId="09ACB074" w14:textId="77777777" w:rsidTr="00833599">
        <w:tc>
          <w:tcPr>
            <w:tcW w:w="4230" w:type="dxa"/>
            <w:shd w:val="clear" w:color="auto" w:fill="auto"/>
          </w:tcPr>
          <w:p w14:paraId="3871A366" w14:textId="77777777" w:rsidR="00F55756" w:rsidRPr="00F25831" w:rsidRDefault="00F55756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A965ACA" w14:textId="77777777" w:rsidR="00F55756" w:rsidRPr="00F25831" w:rsidRDefault="00F55756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7525F64F" w14:textId="77777777" w:rsidR="00F55756" w:rsidRPr="00F25831" w:rsidRDefault="00F55756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C672983" w14:textId="77777777" w:rsidR="00F55756" w:rsidRPr="00F25831" w:rsidRDefault="00F55756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2CB06753" w14:textId="77777777" w:rsidR="00F55756" w:rsidRPr="00F25831" w:rsidRDefault="00F55756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678A1BD" w14:textId="77777777" w:rsidR="00F55756" w:rsidRPr="00F25831" w:rsidRDefault="00F55756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5CE1872E" w14:textId="77777777" w:rsidR="00F55756" w:rsidRPr="00F25831" w:rsidRDefault="00F55756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0BE067" w14:textId="77777777" w:rsidR="00F55756" w:rsidRPr="00F25831" w:rsidRDefault="00F55756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F55756" w:rsidRPr="00F25831" w14:paraId="40CC2D5B" w14:textId="77777777" w:rsidTr="00833599">
        <w:tc>
          <w:tcPr>
            <w:tcW w:w="4230" w:type="dxa"/>
            <w:shd w:val="clear" w:color="auto" w:fill="auto"/>
          </w:tcPr>
          <w:p w14:paraId="40FA0E3C" w14:textId="77777777" w:rsidR="00F55756" w:rsidRPr="00F25831" w:rsidRDefault="00F55756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400E132" w14:textId="77777777" w:rsidR="00F55756" w:rsidRPr="00F25831" w:rsidRDefault="00B11A98" w:rsidP="006865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A553A" w:rsidRPr="00F25831" w14:paraId="5B3C44FB" w14:textId="77777777" w:rsidTr="00833599">
        <w:tc>
          <w:tcPr>
            <w:tcW w:w="4230" w:type="dxa"/>
            <w:shd w:val="clear" w:color="auto" w:fill="auto"/>
          </w:tcPr>
          <w:p w14:paraId="73F4CF00" w14:textId="77777777" w:rsidR="002A553A" w:rsidRPr="00F25831" w:rsidRDefault="002A553A" w:rsidP="002A553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90" w:type="dxa"/>
            <w:shd w:val="clear" w:color="auto" w:fill="auto"/>
          </w:tcPr>
          <w:p w14:paraId="11B63621" w14:textId="77777777" w:rsidR="002A553A" w:rsidRPr="00F25831" w:rsidRDefault="002A553A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62" w:type="dxa"/>
            <w:shd w:val="clear" w:color="auto" w:fill="auto"/>
          </w:tcPr>
          <w:p w14:paraId="16473EAC" w14:textId="77777777" w:rsidR="002A553A" w:rsidRPr="00F25831" w:rsidRDefault="002A553A" w:rsidP="002A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63C062E" w14:textId="77777777" w:rsidR="002A553A" w:rsidRPr="00F25831" w:rsidRDefault="002A553A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62" w:type="dxa"/>
            <w:shd w:val="clear" w:color="auto" w:fill="auto"/>
          </w:tcPr>
          <w:p w14:paraId="07C5E74F" w14:textId="77777777" w:rsidR="002A553A" w:rsidRPr="00F25831" w:rsidRDefault="002A553A" w:rsidP="002A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E4777F2" w14:textId="77777777" w:rsidR="002A553A" w:rsidRPr="00F25831" w:rsidRDefault="002A553A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 21 </w:t>
            </w:r>
          </w:p>
        </w:tc>
        <w:tc>
          <w:tcPr>
            <w:tcW w:w="270" w:type="dxa"/>
            <w:shd w:val="clear" w:color="auto" w:fill="auto"/>
          </w:tcPr>
          <w:p w14:paraId="26D16C3C" w14:textId="77777777" w:rsidR="002A553A" w:rsidRPr="00F25831" w:rsidRDefault="002A553A" w:rsidP="002A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321429" w14:textId="77777777" w:rsidR="002A553A" w:rsidRPr="00F25831" w:rsidRDefault="002A553A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2A553A" w:rsidRPr="00F25831" w14:paraId="7D064079" w14:textId="77777777" w:rsidTr="00833599">
        <w:tc>
          <w:tcPr>
            <w:tcW w:w="4230" w:type="dxa"/>
            <w:shd w:val="clear" w:color="auto" w:fill="auto"/>
          </w:tcPr>
          <w:p w14:paraId="322F3417" w14:textId="77777777" w:rsidR="002A553A" w:rsidRPr="00F25831" w:rsidRDefault="002A553A" w:rsidP="002A553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EE2734" w14:textId="77777777" w:rsidR="002A553A" w:rsidRPr="00F25831" w:rsidRDefault="002A553A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62" w:type="dxa"/>
            <w:shd w:val="clear" w:color="auto" w:fill="auto"/>
          </w:tcPr>
          <w:p w14:paraId="6662CF5A" w14:textId="77777777" w:rsidR="002A553A" w:rsidRPr="00F25831" w:rsidRDefault="002A553A" w:rsidP="002A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7B9AB40" w14:textId="77777777" w:rsidR="002A553A" w:rsidRPr="00F25831" w:rsidRDefault="002A553A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62" w:type="dxa"/>
            <w:shd w:val="clear" w:color="auto" w:fill="auto"/>
          </w:tcPr>
          <w:p w14:paraId="28EBA43F" w14:textId="77777777" w:rsidR="002A553A" w:rsidRPr="00F25831" w:rsidRDefault="002A553A" w:rsidP="002A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308D13C" w14:textId="77777777" w:rsidR="002A553A" w:rsidRPr="00F25831" w:rsidRDefault="002A553A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 122 </w:t>
            </w:r>
          </w:p>
        </w:tc>
        <w:tc>
          <w:tcPr>
            <w:tcW w:w="270" w:type="dxa"/>
            <w:shd w:val="clear" w:color="auto" w:fill="auto"/>
          </w:tcPr>
          <w:p w14:paraId="344FEE86" w14:textId="77777777" w:rsidR="002A553A" w:rsidRPr="00F25831" w:rsidRDefault="002A553A" w:rsidP="002A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7E4ABD" w14:textId="77777777" w:rsidR="002A553A" w:rsidRPr="00F25831" w:rsidRDefault="002A553A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E5356D" w:rsidRPr="00F25831" w14:paraId="3A07B327" w14:textId="77777777" w:rsidTr="00833599">
        <w:tc>
          <w:tcPr>
            <w:tcW w:w="4230" w:type="dxa"/>
            <w:shd w:val="clear" w:color="auto" w:fill="auto"/>
          </w:tcPr>
          <w:p w14:paraId="73E4600F" w14:textId="77777777" w:rsidR="00E5356D" w:rsidRPr="00F25831" w:rsidRDefault="00E5356D" w:rsidP="00E535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0" w:type="dxa"/>
            <w:shd w:val="clear" w:color="auto" w:fill="auto"/>
          </w:tcPr>
          <w:p w14:paraId="1B461444" w14:textId="77777777" w:rsidR="00E5356D" w:rsidRPr="00F25831" w:rsidRDefault="00E5356D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284,111</w:t>
            </w:r>
          </w:p>
        </w:tc>
        <w:tc>
          <w:tcPr>
            <w:tcW w:w="262" w:type="dxa"/>
            <w:shd w:val="clear" w:color="auto" w:fill="auto"/>
          </w:tcPr>
          <w:p w14:paraId="6A842F12" w14:textId="77777777" w:rsidR="00E5356D" w:rsidRPr="00F25831" w:rsidRDefault="00E5356D" w:rsidP="00E53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C0EB27C" w14:textId="77777777" w:rsidR="00E5356D" w:rsidRPr="00F25831" w:rsidRDefault="00E5356D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73,695</w:t>
            </w:r>
          </w:p>
        </w:tc>
        <w:tc>
          <w:tcPr>
            <w:tcW w:w="262" w:type="dxa"/>
            <w:shd w:val="clear" w:color="auto" w:fill="auto"/>
          </w:tcPr>
          <w:p w14:paraId="0AE21CF0" w14:textId="77777777" w:rsidR="00E5356D" w:rsidRPr="00F25831" w:rsidRDefault="00E5356D" w:rsidP="00E53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F7CC73B" w14:textId="77777777" w:rsidR="00E5356D" w:rsidRPr="00F25831" w:rsidRDefault="00E5356D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238,225</w:t>
            </w:r>
          </w:p>
        </w:tc>
        <w:tc>
          <w:tcPr>
            <w:tcW w:w="270" w:type="dxa"/>
            <w:shd w:val="clear" w:color="auto" w:fill="auto"/>
          </w:tcPr>
          <w:p w14:paraId="10F3E413" w14:textId="77777777" w:rsidR="00E5356D" w:rsidRPr="00F25831" w:rsidRDefault="00E5356D" w:rsidP="00E53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8164DF" w14:textId="77777777" w:rsidR="00E5356D" w:rsidRPr="00F25831" w:rsidRDefault="00E5356D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64,189</w:t>
            </w:r>
          </w:p>
        </w:tc>
      </w:tr>
      <w:tr w:rsidR="00F55756" w:rsidRPr="00F25831" w14:paraId="1D4EFC49" w14:textId="77777777" w:rsidTr="00833599">
        <w:tc>
          <w:tcPr>
            <w:tcW w:w="4230" w:type="dxa"/>
            <w:shd w:val="clear" w:color="auto" w:fill="auto"/>
          </w:tcPr>
          <w:p w14:paraId="5470A79F" w14:textId="77777777" w:rsidR="00F55756" w:rsidRPr="00F25831" w:rsidRDefault="00F55756" w:rsidP="00F5575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เงินฝากธนาคารประเภทประจำ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3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14:paraId="00DB7168" w14:textId="77777777" w:rsidR="00F55756" w:rsidRPr="00F25831" w:rsidRDefault="002A553A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7D9A52CF" w14:textId="77777777" w:rsidR="00F55756" w:rsidRPr="00F25831" w:rsidRDefault="00F55756" w:rsidP="00F55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467B99A" w14:textId="77777777" w:rsidR="00F55756" w:rsidRPr="00F25831" w:rsidRDefault="00F55756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3A480543" w14:textId="77777777" w:rsidR="00F55756" w:rsidRPr="00F25831" w:rsidRDefault="00F55756" w:rsidP="00F55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7FEBDA5" w14:textId="77777777" w:rsidR="00F55756" w:rsidRPr="00F25831" w:rsidRDefault="002A553A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2BE48C6" w14:textId="77777777" w:rsidR="00F55756" w:rsidRPr="00F25831" w:rsidRDefault="00F55756" w:rsidP="00F55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FA81B6" w14:textId="77777777" w:rsidR="00F55756" w:rsidRPr="00F25831" w:rsidRDefault="00F55756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5356D" w:rsidRPr="00F25831" w14:paraId="76EA741C" w14:textId="77777777" w:rsidTr="00846A28">
        <w:tc>
          <w:tcPr>
            <w:tcW w:w="4230" w:type="dxa"/>
            <w:shd w:val="clear" w:color="auto" w:fill="auto"/>
          </w:tcPr>
          <w:p w14:paraId="7A314CD7" w14:textId="77777777" w:rsidR="00E5356D" w:rsidRPr="00F25831" w:rsidRDefault="00E5356D" w:rsidP="00E535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5DC984" w14:textId="77777777" w:rsidR="00E5356D" w:rsidRPr="00F25831" w:rsidRDefault="00E5356D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62" w:type="dxa"/>
            <w:shd w:val="clear" w:color="auto" w:fill="auto"/>
          </w:tcPr>
          <w:p w14:paraId="3908BF12" w14:textId="77777777" w:rsidR="00E5356D" w:rsidRPr="00F25831" w:rsidRDefault="00E5356D" w:rsidP="00E53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F96E185" w14:textId="77777777" w:rsidR="00E5356D" w:rsidRPr="00F25831" w:rsidRDefault="00E5356D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16,288</w:t>
            </w:r>
          </w:p>
        </w:tc>
        <w:tc>
          <w:tcPr>
            <w:tcW w:w="262" w:type="dxa"/>
            <w:shd w:val="clear" w:color="auto" w:fill="auto"/>
          </w:tcPr>
          <w:p w14:paraId="7A5665D5" w14:textId="77777777" w:rsidR="00E5356D" w:rsidRPr="00F25831" w:rsidRDefault="00E5356D" w:rsidP="00E53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F8D9742" w14:textId="77777777" w:rsidR="00E5356D" w:rsidRPr="00F25831" w:rsidRDefault="00E5356D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  <w:shd w:val="clear" w:color="auto" w:fill="auto"/>
          </w:tcPr>
          <w:p w14:paraId="55F0BAFB" w14:textId="77777777" w:rsidR="00E5356D" w:rsidRPr="00F25831" w:rsidRDefault="00E5356D" w:rsidP="00E53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4220A1" w14:textId="77777777" w:rsidR="00E5356D" w:rsidRPr="00F25831" w:rsidRDefault="00E5356D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16,288</w:t>
            </w:r>
          </w:p>
        </w:tc>
      </w:tr>
      <w:tr w:rsidR="00E5356D" w:rsidRPr="00F25831" w14:paraId="7735D0C8" w14:textId="77777777" w:rsidTr="00846A28">
        <w:tc>
          <w:tcPr>
            <w:tcW w:w="4230" w:type="dxa"/>
            <w:shd w:val="clear" w:color="auto" w:fill="auto"/>
          </w:tcPr>
          <w:p w14:paraId="1B755C25" w14:textId="77777777" w:rsidR="00E5356D" w:rsidRPr="00F25831" w:rsidRDefault="00E5356D" w:rsidP="00E5356D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005CC898" w14:textId="77777777" w:rsidR="00E5356D" w:rsidRPr="00F25831" w:rsidRDefault="00E5356D" w:rsidP="00E53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และงบกระแสเงินสด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8817D5" w14:textId="77777777" w:rsidR="00E5356D" w:rsidRPr="00F25831" w:rsidRDefault="00E5356D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284,633</w:t>
            </w:r>
          </w:p>
        </w:tc>
        <w:tc>
          <w:tcPr>
            <w:tcW w:w="262" w:type="dxa"/>
            <w:shd w:val="clear" w:color="auto" w:fill="auto"/>
          </w:tcPr>
          <w:p w14:paraId="3A070B17" w14:textId="77777777" w:rsidR="00E5356D" w:rsidRPr="00F25831" w:rsidRDefault="00E5356D" w:rsidP="00E53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4148DC" w14:textId="77777777" w:rsidR="00E5356D" w:rsidRPr="00F25831" w:rsidRDefault="00E5356D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90,276</w:t>
            </w:r>
          </w:p>
        </w:tc>
        <w:tc>
          <w:tcPr>
            <w:tcW w:w="262" w:type="dxa"/>
            <w:shd w:val="clear" w:color="auto" w:fill="auto"/>
          </w:tcPr>
          <w:p w14:paraId="5294FFD4" w14:textId="77777777" w:rsidR="00E5356D" w:rsidRPr="00F25831" w:rsidRDefault="00E5356D" w:rsidP="00E53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275509" w14:textId="77777777" w:rsidR="00E5356D" w:rsidRPr="00F25831" w:rsidRDefault="00E5356D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238,469</w:t>
            </w:r>
          </w:p>
        </w:tc>
        <w:tc>
          <w:tcPr>
            <w:tcW w:w="270" w:type="dxa"/>
            <w:shd w:val="clear" w:color="auto" w:fill="auto"/>
          </w:tcPr>
          <w:p w14:paraId="34F61F20" w14:textId="77777777" w:rsidR="00E5356D" w:rsidRPr="00F25831" w:rsidRDefault="00E5356D" w:rsidP="00E53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14D4D5" w14:textId="77777777" w:rsidR="00E5356D" w:rsidRPr="00F25831" w:rsidRDefault="00E5356D" w:rsidP="00E535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80,604</w:t>
            </w:r>
          </w:p>
        </w:tc>
      </w:tr>
    </w:tbl>
    <w:p w14:paraId="66978DF4" w14:textId="77777777" w:rsidR="0002258D" w:rsidRPr="00F25831" w:rsidRDefault="0046797C" w:rsidP="00F557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F25831">
        <w:rPr>
          <w:rFonts w:ascii="Angsana New" w:hAnsi="Angsana New"/>
          <w:b/>
          <w:sz w:val="30"/>
          <w:szCs w:val="30"/>
          <w:cs/>
        </w:rPr>
        <w:tab/>
      </w:r>
    </w:p>
    <w:p w14:paraId="5F2DA8DF" w14:textId="77777777" w:rsidR="00063DE7" w:rsidRPr="00F25831" w:rsidRDefault="007E1360" w:rsidP="0062376B">
      <w:pPr>
        <w:pStyle w:val="Heading6"/>
        <w:tabs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lang w:val="en-US"/>
        </w:rPr>
        <w:t>7</w:t>
      </w:r>
      <w:r w:rsidR="0062376B" w:rsidRPr="00F25831">
        <w:rPr>
          <w:rFonts w:ascii="Angsana New" w:hAnsi="Angsana New" w:hint="cs"/>
          <w:sz w:val="30"/>
          <w:szCs w:val="30"/>
          <w:cs/>
        </w:rPr>
        <w:t xml:space="preserve"> </w:t>
      </w:r>
      <w:r w:rsidR="0062376B" w:rsidRPr="00F25831">
        <w:rPr>
          <w:rFonts w:ascii="Angsana New" w:hAnsi="Angsana New"/>
          <w:sz w:val="30"/>
          <w:szCs w:val="30"/>
          <w:cs/>
        </w:rPr>
        <w:tab/>
      </w:r>
      <w:r w:rsidR="00E14F32" w:rsidRPr="00F25831">
        <w:rPr>
          <w:rFonts w:ascii="Angsana New" w:hAnsi="Angsana New"/>
          <w:sz w:val="30"/>
          <w:szCs w:val="30"/>
          <w:cs/>
        </w:rPr>
        <w:t>เงินฝากสถาบันการเงินที่มี</w:t>
      </w:r>
      <w:r w:rsidR="00063DE7" w:rsidRPr="00F25831">
        <w:rPr>
          <w:rFonts w:ascii="Angsana New" w:hAnsi="Angsana New"/>
          <w:sz w:val="30"/>
          <w:szCs w:val="30"/>
          <w:cs/>
        </w:rPr>
        <w:t>ภาระ</w:t>
      </w:r>
      <w:r w:rsidR="00E14F32" w:rsidRPr="00F25831">
        <w:rPr>
          <w:rFonts w:ascii="Angsana New" w:hAnsi="Angsana New" w:hint="cs"/>
          <w:sz w:val="30"/>
          <w:szCs w:val="30"/>
          <w:cs/>
        </w:rPr>
        <w:t>ผูกพั</w:t>
      </w:r>
      <w:r w:rsidR="00063DE7" w:rsidRPr="00F25831">
        <w:rPr>
          <w:rFonts w:ascii="Angsana New" w:hAnsi="Angsana New"/>
          <w:sz w:val="30"/>
          <w:szCs w:val="30"/>
          <w:cs/>
        </w:rPr>
        <w:t>น</w:t>
      </w:r>
    </w:p>
    <w:p w14:paraId="75B46E0B" w14:textId="77777777" w:rsidR="00063DE7" w:rsidRPr="00F25831" w:rsidRDefault="00063DE7" w:rsidP="00063DE7">
      <w:pPr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p w14:paraId="25EE7F94" w14:textId="77777777" w:rsidR="00063DE7" w:rsidRPr="00F25831" w:rsidRDefault="00BF225A" w:rsidP="00063DE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F25831">
        <w:rPr>
          <w:rFonts w:ascii="Angsana New" w:hAnsi="Angsana New" w:hint="cs"/>
          <w:sz w:val="30"/>
          <w:szCs w:val="30"/>
          <w:cs/>
          <w:lang w:val="x-none" w:eastAsia="x-none"/>
        </w:rPr>
        <w:t>ณ</w:t>
      </w:r>
      <w:r w:rsidRPr="00F25831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  <w:lang w:val="x-none" w:eastAsia="x-none"/>
        </w:rPr>
        <w:t>วันที่</w:t>
      </w:r>
      <w:r w:rsidRPr="00F25831">
        <w:rPr>
          <w:rFonts w:ascii="Angsana New" w:hAnsi="Angsana New"/>
          <w:sz w:val="30"/>
          <w:szCs w:val="30"/>
          <w:cs/>
          <w:lang w:val="x-none" w:eastAsia="x-none"/>
        </w:rPr>
        <w:t xml:space="preserve"> 31 </w:t>
      </w:r>
      <w:r w:rsidRPr="00F25831">
        <w:rPr>
          <w:rFonts w:ascii="Angsana New" w:hAnsi="Angsana New" w:hint="cs"/>
          <w:sz w:val="30"/>
          <w:szCs w:val="30"/>
          <w:cs/>
          <w:lang w:val="x-none" w:eastAsia="x-none"/>
        </w:rPr>
        <w:t>ธันวาคม</w:t>
      </w:r>
      <w:r w:rsidRPr="00F25831">
        <w:rPr>
          <w:rFonts w:ascii="Angsana New" w:hAnsi="Angsana New"/>
          <w:sz w:val="30"/>
          <w:szCs w:val="30"/>
          <w:cs/>
          <w:lang w:val="x-none" w:eastAsia="x-none"/>
        </w:rPr>
        <w:t xml:space="preserve"> 25</w:t>
      </w:r>
      <w:r w:rsidR="00737484" w:rsidRPr="00F25831">
        <w:rPr>
          <w:rFonts w:ascii="Angsana New" w:hAnsi="Angsana New"/>
          <w:sz w:val="30"/>
          <w:szCs w:val="30"/>
          <w:lang w:eastAsia="x-none"/>
        </w:rPr>
        <w:t>60</w:t>
      </w:r>
      <w:r w:rsidRPr="00F25831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E244F3" w:rsidRPr="00F25831">
        <w:rPr>
          <w:rFonts w:ascii="Angsana New" w:hAnsi="Angsana New" w:hint="cs"/>
          <w:sz w:val="30"/>
          <w:szCs w:val="30"/>
          <w:cs/>
          <w:lang w:val="x-none" w:eastAsia="x-none"/>
        </w:rPr>
        <w:t>เงินฝากออมทรัพย์และเงินฝากประจำ</w:t>
      </w:r>
      <w:r w:rsidRPr="00F25831">
        <w:rPr>
          <w:rFonts w:ascii="Angsana New" w:hAnsi="Angsana New" w:hint="cs"/>
          <w:sz w:val="30"/>
          <w:szCs w:val="30"/>
          <w:cs/>
          <w:lang w:val="x-none" w:eastAsia="x-none"/>
        </w:rPr>
        <w:t>ในงบการเงินรวมและงบการเงินเฉพาะกิจการจำนวน</w:t>
      </w:r>
      <w:r w:rsidR="00E244F3" w:rsidRPr="00F25831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954B13" w:rsidRPr="00F25831">
        <w:rPr>
          <w:rFonts w:ascii="Angsana New" w:hAnsi="Angsana New"/>
          <w:sz w:val="30"/>
          <w:szCs w:val="30"/>
          <w:lang w:eastAsia="x-none"/>
        </w:rPr>
        <w:t xml:space="preserve">4.60 </w:t>
      </w:r>
      <w:r w:rsidRPr="00F25831">
        <w:rPr>
          <w:rFonts w:ascii="Angsana New" w:hAnsi="Angsana New" w:hint="cs"/>
          <w:sz w:val="30"/>
          <w:szCs w:val="30"/>
          <w:cs/>
          <w:lang w:val="x-none" w:eastAsia="x-none"/>
        </w:rPr>
        <w:t>ล้าน</w:t>
      </w:r>
      <w:r w:rsidR="00E244F3" w:rsidRPr="00F25831">
        <w:rPr>
          <w:rFonts w:ascii="Angsana New" w:hAnsi="Angsana New" w:hint="cs"/>
          <w:sz w:val="30"/>
          <w:szCs w:val="30"/>
          <w:cs/>
          <w:lang w:eastAsia="x-none"/>
        </w:rPr>
        <w:t>บาท</w:t>
      </w:r>
      <w:r w:rsidR="00E244F3" w:rsidRPr="00F25831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090A3A" w:rsidRPr="00F25831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(</w:t>
      </w:r>
      <w:r w:rsidR="00090A3A" w:rsidRPr="00F25831">
        <w:rPr>
          <w:rFonts w:ascii="Angsana New" w:hAnsi="Angsana New"/>
          <w:i/>
          <w:iCs/>
          <w:sz w:val="30"/>
          <w:szCs w:val="30"/>
          <w:lang w:eastAsia="x-none"/>
        </w:rPr>
        <w:t>255</w:t>
      </w:r>
      <w:r w:rsidR="00737484" w:rsidRPr="00F25831">
        <w:rPr>
          <w:rFonts w:ascii="Angsana New" w:hAnsi="Angsana New"/>
          <w:i/>
          <w:iCs/>
          <w:sz w:val="30"/>
          <w:szCs w:val="30"/>
          <w:lang w:eastAsia="x-none"/>
        </w:rPr>
        <w:t>9</w:t>
      </w:r>
      <w:r w:rsidR="00E244F3" w:rsidRPr="00F25831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 xml:space="preserve">: </w:t>
      </w:r>
      <w:r w:rsidR="00E244F3" w:rsidRPr="00F25831">
        <w:rPr>
          <w:rFonts w:ascii="Angsana New" w:hAnsi="Angsana New"/>
          <w:i/>
          <w:iCs/>
          <w:sz w:val="30"/>
          <w:szCs w:val="30"/>
          <w:lang w:eastAsia="x-none"/>
        </w:rPr>
        <w:t>4.86</w:t>
      </w:r>
      <w:r w:rsidRPr="00F25831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 xml:space="preserve"> </w:t>
      </w:r>
      <w:r w:rsidRPr="00F25831">
        <w:rPr>
          <w:rFonts w:ascii="Angsana New" w:hAnsi="Angsana New" w:hint="cs"/>
          <w:i/>
          <w:iCs/>
          <w:sz w:val="30"/>
          <w:szCs w:val="30"/>
          <w:cs/>
          <w:lang w:val="x-none" w:eastAsia="x-none"/>
        </w:rPr>
        <w:t>ล้านบาท</w:t>
      </w:r>
      <w:r w:rsidRPr="00F25831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)</w:t>
      </w:r>
      <w:r w:rsidRPr="00F25831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  <w:lang w:val="x-none" w:eastAsia="x-none"/>
        </w:rPr>
        <w:t>ได้ใช้เป็นหลักประกันต่อธนาคารสำหรับ</w:t>
      </w:r>
      <w:r w:rsidR="0012357A" w:rsidRPr="00F25831">
        <w:rPr>
          <w:rFonts w:ascii="Angsana New" w:hAnsi="Angsana New" w:hint="cs"/>
          <w:sz w:val="30"/>
          <w:szCs w:val="30"/>
          <w:cs/>
          <w:lang w:eastAsia="x-none"/>
        </w:rPr>
        <w:t>วงเงิน</w:t>
      </w:r>
      <w:r w:rsidR="00641CB7" w:rsidRPr="00F25831">
        <w:rPr>
          <w:rFonts w:ascii="Angsana New" w:hAnsi="Angsana New" w:hint="cs"/>
          <w:sz w:val="30"/>
          <w:szCs w:val="30"/>
          <w:cs/>
          <w:lang w:eastAsia="x-none"/>
        </w:rPr>
        <w:t>เบิกเกินบัญชีธนาคารและภาระผูกพันและหนี้สินที่อาจเกิดขึ้น</w:t>
      </w:r>
    </w:p>
    <w:p w14:paraId="49A113AD" w14:textId="77777777" w:rsidR="00994DCC" w:rsidRPr="00F25831" w:rsidRDefault="00994DCC" w:rsidP="00063DE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437CB58E" w14:textId="77777777" w:rsidR="00EC6792" w:rsidRPr="00F25831" w:rsidRDefault="007E1360" w:rsidP="0062376B">
      <w:pPr>
        <w:pStyle w:val="Heading6"/>
        <w:tabs>
          <w:tab w:val="left" w:pos="540"/>
        </w:tabs>
        <w:ind w:left="720" w:hanging="720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lang w:val="en-US"/>
        </w:rPr>
        <w:t>8</w:t>
      </w:r>
      <w:r w:rsidR="0062376B" w:rsidRPr="00F25831">
        <w:rPr>
          <w:rFonts w:ascii="Angsana New" w:hAnsi="Angsana New"/>
          <w:sz w:val="30"/>
          <w:szCs w:val="30"/>
          <w:cs/>
        </w:rPr>
        <w:tab/>
      </w:r>
      <w:r w:rsidR="00EC6792" w:rsidRPr="00F25831">
        <w:rPr>
          <w:rFonts w:ascii="Angsana New" w:hAnsi="Angsana New"/>
          <w:sz w:val="30"/>
          <w:szCs w:val="30"/>
          <w:cs/>
        </w:rPr>
        <w:t>ลูกหนี้การค้า</w:t>
      </w:r>
      <w:r w:rsidR="00A90672" w:rsidRPr="00F25831">
        <w:rPr>
          <w:rFonts w:ascii="Angsana New" w:hAnsi="Angsana New"/>
          <w:sz w:val="30"/>
          <w:szCs w:val="30"/>
          <w:cs/>
        </w:rPr>
        <w:t>และลูกหนี้อื่น</w:t>
      </w:r>
    </w:p>
    <w:p w14:paraId="224DDD08" w14:textId="77777777" w:rsidR="00C1234E" w:rsidRPr="00F25831" w:rsidRDefault="00C1234E" w:rsidP="00063DE7">
      <w:pPr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7A64EE" w:rsidRPr="00F25831" w14:paraId="2E31A9C5" w14:textId="77777777" w:rsidTr="0078617A">
        <w:trPr>
          <w:tblHeader/>
        </w:trPr>
        <w:tc>
          <w:tcPr>
            <w:tcW w:w="3240" w:type="dxa"/>
            <w:shd w:val="clear" w:color="auto" w:fill="auto"/>
          </w:tcPr>
          <w:p w14:paraId="20254A95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1AB0554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8F84122" w14:textId="77777777" w:rsidR="007A64EE" w:rsidRPr="00F25831" w:rsidRDefault="007A64EE" w:rsidP="008335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6E7721E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0811CEA8" w14:textId="77777777" w:rsidR="007A64EE" w:rsidRPr="00F25831" w:rsidRDefault="007A64EE" w:rsidP="008335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A64EE" w:rsidRPr="00F25831" w14:paraId="425B711D" w14:textId="77777777" w:rsidTr="0078617A">
        <w:trPr>
          <w:tblHeader/>
        </w:trPr>
        <w:tc>
          <w:tcPr>
            <w:tcW w:w="3240" w:type="dxa"/>
            <w:shd w:val="clear" w:color="auto" w:fill="auto"/>
          </w:tcPr>
          <w:p w14:paraId="424AC0E2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8D68188" w14:textId="77777777" w:rsidR="007A64EE" w:rsidRPr="00F25831" w:rsidRDefault="0068653F" w:rsidP="007A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683419AB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31C9981A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DDCF544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40B9E0AF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5ED6F25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70CDA28C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E1D956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B11A98" w:rsidRPr="00F25831" w14:paraId="058ADA7D" w14:textId="77777777" w:rsidTr="0078617A">
        <w:trPr>
          <w:tblHeader/>
        </w:trPr>
        <w:tc>
          <w:tcPr>
            <w:tcW w:w="3240" w:type="dxa"/>
            <w:shd w:val="clear" w:color="auto" w:fill="auto"/>
          </w:tcPr>
          <w:p w14:paraId="490F3A34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838C078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643CA4CB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64EE" w:rsidRPr="00F25831" w14:paraId="78FE5A56" w14:textId="77777777" w:rsidTr="007A64EE">
        <w:tc>
          <w:tcPr>
            <w:tcW w:w="3240" w:type="dxa"/>
            <w:shd w:val="clear" w:color="auto" w:fill="auto"/>
          </w:tcPr>
          <w:p w14:paraId="3AEC9F9D" w14:textId="77777777" w:rsidR="007A64EE" w:rsidRPr="00F25831" w:rsidRDefault="007A64EE" w:rsidP="007A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2B41856" w14:textId="77777777" w:rsidR="007A64EE" w:rsidRPr="00F25831" w:rsidRDefault="007A64EE" w:rsidP="007A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166DF6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1856496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570AFD3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F16099E" w14:textId="77777777" w:rsidR="007A64EE" w:rsidRPr="00F25831" w:rsidRDefault="007A64EE" w:rsidP="007A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B7BD5AD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C1418A" w14:textId="77777777" w:rsidR="007A64EE" w:rsidRPr="00F25831" w:rsidRDefault="007A64EE" w:rsidP="007A64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FC0FFD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64EE" w:rsidRPr="00F25831" w14:paraId="1ACD5E59" w14:textId="77777777" w:rsidTr="007A64EE">
        <w:tc>
          <w:tcPr>
            <w:tcW w:w="3240" w:type="dxa"/>
            <w:shd w:val="clear" w:color="auto" w:fill="auto"/>
          </w:tcPr>
          <w:p w14:paraId="50DC9824" w14:textId="77777777" w:rsidR="007A64EE" w:rsidRPr="00F25831" w:rsidRDefault="007A64EE" w:rsidP="007A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9C58381" w14:textId="77777777" w:rsidR="007A64EE" w:rsidRPr="00F25831" w:rsidRDefault="000569DF" w:rsidP="007A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6952D150" w14:textId="77777777" w:rsidR="007A64EE" w:rsidRPr="00F25831" w:rsidRDefault="00C04325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2934E805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DB5C841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25,772</w:t>
            </w:r>
          </w:p>
        </w:tc>
        <w:tc>
          <w:tcPr>
            <w:tcW w:w="262" w:type="dxa"/>
            <w:shd w:val="clear" w:color="auto" w:fill="auto"/>
          </w:tcPr>
          <w:p w14:paraId="71D0478B" w14:textId="77777777" w:rsidR="007A64EE" w:rsidRPr="00F25831" w:rsidRDefault="007A64EE" w:rsidP="007A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E5588EB" w14:textId="77777777" w:rsidR="007A64EE" w:rsidRPr="00F25831" w:rsidRDefault="00C04325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70" w:type="dxa"/>
            <w:shd w:val="clear" w:color="auto" w:fill="auto"/>
          </w:tcPr>
          <w:p w14:paraId="12728F18" w14:textId="77777777" w:rsidR="007A64EE" w:rsidRPr="00F25831" w:rsidRDefault="007A64EE" w:rsidP="007A64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E83886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356</w:t>
            </w:r>
          </w:p>
        </w:tc>
      </w:tr>
      <w:tr w:rsidR="007A64EE" w:rsidRPr="00F25831" w14:paraId="58860657" w14:textId="77777777" w:rsidTr="007A64EE">
        <w:tc>
          <w:tcPr>
            <w:tcW w:w="3240" w:type="dxa"/>
            <w:shd w:val="clear" w:color="auto" w:fill="auto"/>
          </w:tcPr>
          <w:p w14:paraId="53A944DD" w14:textId="77777777" w:rsidR="007A64EE" w:rsidRPr="00F25831" w:rsidRDefault="007A64EE" w:rsidP="007A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FC3A588" w14:textId="77777777" w:rsidR="007A64EE" w:rsidRPr="00F25831" w:rsidRDefault="007A64EE" w:rsidP="007A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FB224AE" w14:textId="77777777" w:rsidR="007A64EE" w:rsidRPr="00F25831" w:rsidRDefault="00C04325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257,7</w:t>
            </w:r>
            <w:r w:rsidR="003710F3" w:rsidRPr="00F25831">
              <w:rPr>
                <w:rFonts w:ascii="Angsana New" w:hAnsi="Angsana New"/>
                <w:sz w:val="30"/>
                <w:szCs w:val="30"/>
              </w:rPr>
              <w:t>3</w:t>
            </w:r>
            <w:r w:rsidR="00086607" w:rsidRPr="00F2583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6035EB9E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F9D0663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197,111</w:t>
            </w:r>
          </w:p>
        </w:tc>
        <w:tc>
          <w:tcPr>
            <w:tcW w:w="262" w:type="dxa"/>
            <w:shd w:val="clear" w:color="auto" w:fill="auto"/>
          </w:tcPr>
          <w:p w14:paraId="160AAC5B" w14:textId="77777777" w:rsidR="007A64EE" w:rsidRPr="00F25831" w:rsidRDefault="007A64EE" w:rsidP="007A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282CEDD" w14:textId="77777777" w:rsidR="007A64EE" w:rsidRPr="00F25831" w:rsidRDefault="00C04325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185,73</w:t>
            </w:r>
            <w:r w:rsidR="006635B6" w:rsidRPr="00F2583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F46C9C7" w14:textId="77777777" w:rsidR="007A64EE" w:rsidRPr="00F25831" w:rsidRDefault="007A64EE" w:rsidP="007A64E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B7BACC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184,964</w:t>
            </w:r>
          </w:p>
        </w:tc>
      </w:tr>
      <w:tr w:rsidR="007A64EE" w:rsidRPr="00F25831" w14:paraId="7F650D30" w14:textId="77777777" w:rsidTr="007A64EE">
        <w:tc>
          <w:tcPr>
            <w:tcW w:w="3240" w:type="dxa"/>
            <w:shd w:val="clear" w:color="auto" w:fill="auto"/>
          </w:tcPr>
          <w:p w14:paraId="28AE1677" w14:textId="77777777" w:rsidR="007A64EE" w:rsidRPr="00F25831" w:rsidRDefault="007A64EE" w:rsidP="007A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9A0AB6C" w14:textId="77777777" w:rsidR="007A64EE" w:rsidRPr="00F25831" w:rsidRDefault="007A64EE" w:rsidP="007A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3DD200E" w14:textId="77777777" w:rsidR="007A64EE" w:rsidRPr="00F25831" w:rsidRDefault="003710F3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251,74</w:t>
            </w:r>
            <w:r w:rsidR="00086607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3523A06A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2CDC87E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222,883</w:t>
            </w:r>
          </w:p>
        </w:tc>
        <w:tc>
          <w:tcPr>
            <w:tcW w:w="262" w:type="dxa"/>
            <w:shd w:val="clear" w:color="auto" w:fill="auto"/>
          </w:tcPr>
          <w:p w14:paraId="1B915647" w14:textId="77777777" w:rsidR="007A64EE" w:rsidRPr="00F25831" w:rsidRDefault="007A64EE" w:rsidP="007A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1A7A6BA" w14:textId="77777777" w:rsidR="007A64EE" w:rsidRPr="00F25831" w:rsidRDefault="00C04325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185,89</w:t>
            </w:r>
            <w:r w:rsidR="006635B6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7B40B9C" w14:textId="77777777" w:rsidR="007A64EE" w:rsidRPr="00F25831" w:rsidRDefault="007A64EE" w:rsidP="007A64E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12E1194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185,320</w:t>
            </w:r>
          </w:p>
        </w:tc>
      </w:tr>
      <w:tr w:rsidR="007A64EE" w:rsidRPr="00F25831" w14:paraId="2EEE2E33" w14:textId="77777777" w:rsidTr="00833599">
        <w:tc>
          <w:tcPr>
            <w:tcW w:w="3240" w:type="dxa"/>
            <w:shd w:val="clear" w:color="auto" w:fill="auto"/>
          </w:tcPr>
          <w:p w14:paraId="62B7F401" w14:textId="77777777" w:rsidR="007A64EE" w:rsidRPr="00F25831" w:rsidRDefault="007A64EE" w:rsidP="007A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618B716" w14:textId="77777777" w:rsidR="007A64EE" w:rsidRPr="00F25831" w:rsidRDefault="007A64EE" w:rsidP="007A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48FF9" w14:textId="77777777" w:rsidR="007A64EE" w:rsidRPr="00F25831" w:rsidRDefault="00C04325" w:rsidP="00C0432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(471)</w:t>
            </w:r>
          </w:p>
        </w:tc>
        <w:tc>
          <w:tcPr>
            <w:tcW w:w="262" w:type="dxa"/>
            <w:shd w:val="clear" w:color="auto" w:fill="auto"/>
          </w:tcPr>
          <w:p w14:paraId="24841A27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AEC03B6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(161)</w:t>
            </w:r>
          </w:p>
        </w:tc>
        <w:tc>
          <w:tcPr>
            <w:tcW w:w="262" w:type="dxa"/>
            <w:shd w:val="clear" w:color="auto" w:fill="auto"/>
          </w:tcPr>
          <w:p w14:paraId="4B574A23" w14:textId="77777777" w:rsidR="007A64EE" w:rsidRPr="00F25831" w:rsidRDefault="007A64EE" w:rsidP="007A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405A4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19581D" w14:textId="77777777" w:rsidR="007A64EE" w:rsidRPr="00F25831" w:rsidRDefault="007A64EE" w:rsidP="007A64E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565455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(161)</w:t>
            </w:r>
          </w:p>
        </w:tc>
      </w:tr>
      <w:tr w:rsidR="007A64EE" w:rsidRPr="00F25831" w14:paraId="200F3889" w14:textId="77777777" w:rsidTr="00833599">
        <w:tc>
          <w:tcPr>
            <w:tcW w:w="3240" w:type="dxa"/>
            <w:shd w:val="clear" w:color="auto" w:fill="auto"/>
          </w:tcPr>
          <w:p w14:paraId="026F34F8" w14:textId="77777777" w:rsidR="007A64EE" w:rsidRPr="00F25831" w:rsidRDefault="007A64EE" w:rsidP="007A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F4FCAC8" w14:textId="77777777" w:rsidR="007A64EE" w:rsidRPr="00F25831" w:rsidRDefault="007A64EE" w:rsidP="007A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35FCF" w14:textId="77777777" w:rsidR="007A64EE" w:rsidRPr="00F25831" w:rsidRDefault="003710F3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257,27</w:t>
            </w:r>
            <w:r w:rsidR="00086607"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14:paraId="6F1F4A0F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914B1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222,722</w:t>
            </w:r>
          </w:p>
        </w:tc>
        <w:tc>
          <w:tcPr>
            <w:tcW w:w="262" w:type="dxa"/>
            <w:shd w:val="clear" w:color="auto" w:fill="auto"/>
          </w:tcPr>
          <w:p w14:paraId="404B8BDD" w14:textId="77777777" w:rsidR="007A64EE" w:rsidRPr="00F25831" w:rsidRDefault="007A64EE" w:rsidP="007A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174A7" w14:textId="77777777" w:rsidR="007A64EE" w:rsidRPr="00F25831" w:rsidRDefault="00C04325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185,89</w:t>
            </w:r>
            <w:r w:rsidR="006635B6"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324FC91" w14:textId="77777777" w:rsidR="007A64EE" w:rsidRPr="00F25831" w:rsidRDefault="007A64EE" w:rsidP="007A64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A0E9B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185,159</w:t>
            </w:r>
          </w:p>
        </w:tc>
      </w:tr>
      <w:tr w:rsidR="0068653F" w:rsidRPr="00F25831" w14:paraId="12C31229" w14:textId="77777777" w:rsidTr="00833599">
        <w:tc>
          <w:tcPr>
            <w:tcW w:w="3240" w:type="dxa"/>
            <w:shd w:val="clear" w:color="auto" w:fill="auto"/>
          </w:tcPr>
          <w:p w14:paraId="02F8ACBA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06FD97" w14:textId="77777777" w:rsidR="0078617A" w:rsidRPr="00F25831" w:rsidRDefault="0078617A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C3B4F2B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A58EFC6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0F35FE3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3B262F4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D8AFC2A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7F8A2B6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86F697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AEA37F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68653F" w:rsidRPr="00F25831" w14:paraId="55A4D3D7" w14:textId="77777777" w:rsidTr="007A64EE">
        <w:trPr>
          <w:trHeight w:val="80"/>
        </w:trPr>
        <w:tc>
          <w:tcPr>
            <w:tcW w:w="3240" w:type="dxa"/>
            <w:shd w:val="clear" w:color="auto" w:fill="auto"/>
          </w:tcPr>
          <w:p w14:paraId="609C6C42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lastRenderedPageBreak/>
              <w:t>ลูกหนี้การค้าที่ยังไม่เรียกเก็บ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BF2171C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6D8608" w14:textId="77777777" w:rsidR="0068653F" w:rsidRPr="00F25831" w:rsidRDefault="0068653F" w:rsidP="006865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1BBBA4C" w14:textId="77777777" w:rsidR="0068653F" w:rsidRPr="00F25831" w:rsidRDefault="0068653F" w:rsidP="006865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9E6C3D6" w14:textId="77777777" w:rsidR="0068653F" w:rsidRPr="00F25831" w:rsidRDefault="0068653F" w:rsidP="006865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4F3B47E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460381C" w14:textId="77777777" w:rsidR="0068653F" w:rsidRPr="00F25831" w:rsidRDefault="0068653F" w:rsidP="006865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55916B" w14:textId="77777777" w:rsidR="0068653F" w:rsidRPr="00F25831" w:rsidRDefault="0068653F" w:rsidP="0068653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B88A77" w14:textId="77777777" w:rsidR="0068653F" w:rsidRPr="00F25831" w:rsidRDefault="0068653F" w:rsidP="006865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69DF" w:rsidRPr="00F25831" w14:paraId="1ACD09EA" w14:textId="77777777" w:rsidTr="003710F3">
        <w:tc>
          <w:tcPr>
            <w:tcW w:w="3240" w:type="dxa"/>
            <w:shd w:val="clear" w:color="auto" w:fill="auto"/>
          </w:tcPr>
          <w:p w14:paraId="2F5FCC6D" w14:textId="77777777" w:rsidR="000569DF" w:rsidRPr="00F25831" w:rsidRDefault="000569DF" w:rsidP="00056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9324BF7" w14:textId="77777777" w:rsidR="000569DF" w:rsidRPr="00F25831" w:rsidRDefault="000569DF" w:rsidP="00056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98F874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C805D0C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37E6635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9,177</w:t>
            </w:r>
          </w:p>
        </w:tc>
        <w:tc>
          <w:tcPr>
            <w:tcW w:w="262" w:type="dxa"/>
            <w:shd w:val="clear" w:color="auto" w:fill="auto"/>
          </w:tcPr>
          <w:p w14:paraId="3323D8B8" w14:textId="77777777" w:rsidR="000569DF" w:rsidRPr="00F25831" w:rsidRDefault="000569DF" w:rsidP="0005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13DE00B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C8A744" w14:textId="77777777" w:rsidR="000569DF" w:rsidRPr="00F25831" w:rsidRDefault="000569DF" w:rsidP="000569D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C5A80E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69DF" w:rsidRPr="00F25831" w14:paraId="331E51B8" w14:textId="77777777" w:rsidTr="00833599">
        <w:tc>
          <w:tcPr>
            <w:tcW w:w="3240" w:type="dxa"/>
            <w:shd w:val="clear" w:color="auto" w:fill="auto"/>
          </w:tcPr>
          <w:p w14:paraId="47020DE7" w14:textId="77777777" w:rsidR="000569DF" w:rsidRPr="00F25831" w:rsidRDefault="000569DF" w:rsidP="00056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4DC4417" w14:textId="77777777" w:rsidR="000569DF" w:rsidRPr="00F25831" w:rsidRDefault="000569DF" w:rsidP="00056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2CF2C9" w14:textId="77777777" w:rsidR="000569DF" w:rsidRPr="00F25831" w:rsidRDefault="00086607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24,019</w:t>
            </w:r>
          </w:p>
        </w:tc>
        <w:tc>
          <w:tcPr>
            <w:tcW w:w="262" w:type="dxa"/>
            <w:shd w:val="clear" w:color="auto" w:fill="auto"/>
          </w:tcPr>
          <w:p w14:paraId="346AC6FC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F6093B3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20,416</w:t>
            </w:r>
          </w:p>
        </w:tc>
        <w:tc>
          <w:tcPr>
            <w:tcW w:w="262" w:type="dxa"/>
            <w:shd w:val="clear" w:color="auto" w:fill="auto"/>
          </w:tcPr>
          <w:p w14:paraId="370F43C9" w14:textId="77777777" w:rsidR="000569DF" w:rsidRPr="00F25831" w:rsidRDefault="000569DF" w:rsidP="0005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FA83ABA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3,308</w:t>
            </w:r>
          </w:p>
        </w:tc>
        <w:tc>
          <w:tcPr>
            <w:tcW w:w="270" w:type="dxa"/>
            <w:shd w:val="clear" w:color="auto" w:fill="auto"/>
          </w:tcPr>
          <w:p w14:paraId="53E1E110" w14:textId="77777777" w:rsidR="000569DF" w:rsidRPr="00F25831" w:rsidRDefault="000569DF" w:rsidP="000569D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840772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7,396</w:t>
            </w:r>
          </w:p>
        </w:tc>
      </w:tr>
      <w:tr w:rsidR="000569DF" w:rsidRPr="00F25831" w14:paraId="09108FFE" w14:textId="77777777" w:rsidTr="00833599">
        <w:tc>
          <w:tcPr>
            <w:tcW w:w="3240" w:type="dxa"/>
            <w:shd w:val="clear" w:color="auto" w:fill="auto"/>
          </w:tcPr>
          <w:p w14:paraId="2D31C740" w14:textId="77777777" w:rsidR="000569DF" w:rsidRPr="00F25831" w:rsidRDefault="000569DF" w:rsidP="0005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9B5C00F" w14:textId="77777777" w:rsidR="000569DF" w:rsidRPr="00F25831" w:rsidRDefault="000569DF" w:rsidP="00056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5E92B" w14:textId="77777777" w:rsidR="000569DF" w:rsidRPr="00F25831" w:rsidRDefault="00086607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24,019</w:t>
            </w:r>
          </w:p>
        </w:tc>
        <w:tc>
          <w:tcPr>
            <w:tcW w:w="262" w:type="dxa"/>
            <w:shd w:val="clear" w:color="auto" w:fill="auto"/>
          </w:tcPr>
          <w:p w14:paraId="1E1F2224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D7AF3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29,593</w:t>
            </w:r>
          </w:p>
        </w:tc>
        <w:tc>
          <w:tcPr>
            <w:tcW w:w="262" w:type="dxa"/>
            <w:shd w:val="clear" w:color="auto" w:fill="auto"/>
          </w:tcPr>
          <w:p w14:paraId="221274C7" w14:textId="77777777" w:rsidR="000569DF" w:rsidRPr="00F25831" w:rsidRDefault="000569DF" w:rsidP="0005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6A81F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3,308</w:t>
            </w:r>
          </w:p>
        </w:tc>
        <w:tc>
          <w:tcPr>
            <w:tcW w:w="270" w:type="dxa"/>
            <w:shd w:val="clear" w:color="auto" w:fill="auto"/>
          </w:tcPr>
          <w:p w14:paraId="353C7F16" w14:textId="77777777" w:rsidR="000569DF" w:rsidRPr="00F25831" w:rsidRDefault="000569DF" w:rsidP="000569D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42FF4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7,396</w:t>
            </w:r>
          </w:p>
        </w:tc>
      </w:tr>
      <w:tr w:rsidR="000569DF" w:rsidRPr="00F25831" w14:paraId="32137DA6" w14:textId="77777777" w:rsidTr="007A64EE">
        <w:tc>
          <w:tcPr>
            <w:tcW w:w="3240" w:type="dxa"/>
            <w:shd w:val="clear" w:color="auto" w:fill="auto"/>
          </w:tcPr>
          <w:p w14:paraId="5B70A98F" w14:textId="77777777" w:rsidR="000569DF" w:rsidRPr="00F25831" w:rsidRDefault="000569DF" w:rsidP="000569D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C25CC30" w14:textId="77777777" w:rsidR="000569DF" w:rsidRPr="00F25831" w:rsidRDefault="000569DF" w:rsidP="00056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116FCDF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9EFA9AB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4A4CB081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B1C2538" w14:textId="77777777" w:rsidR="000569DF" w:rsidRPr="00F25831" w:rsidRDefault="000569DF" w:rsidP="0005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01CCC5D1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CD88C4" w14:textId="77777777" w:rsidR="000569DF" w:rsidRPr="00F25831" w:rsidRDefault="000569DF" w:rsidP="000569D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30496A2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569DF" w:rsidRPr="00F25831" w14:paraId="2D3B7A9E" w14:textId="77777777" w:rsidTr="007A64EE">
        <w:tc>
          <w:tcPr>
            <w:tcW w:w="3240" w:type="dxa"/>
            <w:shd w:val="clear" w:color="auto" w:fill="auto"/>
          </w:tcPr>
          <w:p w14:paraId="30C81702" w14:textId="77777777" w:rsidR="000569DF" w:rsidRPr="00F25831" w:rsidRDefault="000569DF" w:rsidP="000569D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7276911" w14:textId="77777777" w:rsidR="000569DF" w:rsidRPr="00F25831" w:rsidRDefault="000569DF" w:rsidP="00056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F673A4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2BF127A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7349921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7E35369" w14:textId="77777777" w:rsidR="000569DF" w:rsidRPr="00F25831" w:rsidRDefault="000569DF" w:rsidP="0005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703EDD6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C80CFA" w14:textId="77777777" w:rsidR="000569DF" w:rsidRPr="00F25831" w:rsidRDefault="000569DF" w:rsidP="000569D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A68B51" w14:textId="77777777" w:rsidR="000569DF" w:rsidRPr="00F25831" w:rsidRDefault="000569DF" w:rsidP="000569D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635B6" w:rsidRPr="00F25831" w14:paraId="6A463889" w14:textId="77777777" w:rsidTr="003710F3">
        <w:tc>
          <w:tcPr>
            <w:tcW w:w="3240" w:type="dxa"/>
            <w:shd w:val="clear" w:color="auto" w:fill="auto"/>
          </w:tcPr>
          <w:p w14:paraId="5DDBD138" w14:textId="77777777" w:rsidR="006635B6" w:rsidRPr="00F25831" w:rsidRDefault="006635B6" w:rsidP="006635B6">
            <w:pPr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4F638AB" w14:textId="77777777" w:rsidR="006635B6" w:rsidRPr="00F25831" w:rsidRDefault="006635B6" w:rsidP="00663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E8E479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5919C18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E1E3003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62" w:type="dxa"/>
            <w:shd w:val="clear" w:color="auto" w:fill="auto"/>
          </w:tcPr>
          <w:p w14:paraId="1724E77E" w14:textId="77777777" w:rsidR="006635B6" w:rsidRPr="00F25831" w:rsidRDefault="006635B6" w:rsidP="0066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DD17EBF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1,307</w:t>
            </w:r>
          </w:p>
        </w:tc>
        <w:tc>
          <w:tcPr>
            <w:tcW w:w="270" w:type="dxa"/>
            <w:shd w:val="clear" w:color="auto" w:fill="auto"/>
          </w:tcPr>
          <w:p w14:paraId="68F86B82" w14:textId="77777777" w:rsidR="006635B6" w:rsidRPr="00F25831" w:rsidRDefault="006635B6" w:rsidP="006635B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413976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1,409</w:t>
            </w:r>
          </w:p>
        </w:tc>
      </w:tr>
      <w:tr w:rsidR="006635B6" w:rsidRPr="00F25831" w14:paraId="10BB2BCF" w14:textId="77777777" w:rsidTr="007A64EE">
        <w:tc>
          <w:tcPr>
            <w:tcW w:w="3240" w:type="dxa"/>
            <w:shd w:val="clear" w:color="auto" w:fill="auto"/>
          </w:tcPr>
          <w:p w14:paraId="22F3C35A" w14:textId="77777777" w:rsidR="006635B6" w:rsidRPr="00F25831" w:rsidRDefault="006635B6" w:rsidP="006635B6">
            <w:pPr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C9A1687" w14:textId="77777777" w:rsidR="006635B6" w:rsidRPr="00F25831" w:rsidRDefault="006635B6" w:rsidP="00663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5F3A25" w14:textId="77777777" w:rsidR="006635B6" w:rsidRPr="00F25831" w:rsidRDefault="00086607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80,8</w:t>
            </w:r>
            <w:r w:rsidR="003710F3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635B6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66467614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82CD8E6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74,121</w:t>
            </w:r>
          </w:p>
        </w:tc>
        <w:tc>
          <w:tcPr>
            <w:tcW w:w="262" w:type="dxa"/>
            <w:shd w:val="clear" w:color="auto" w:fill="auto"/>
          </w:tcPr>
          <w:p w14:paraId="2B89BE28" w14:textId="77777777" w:rsidR="006635B6" w:rsidRPr="00F25831" w:rsidRDefault="006635B6" w:rsidP="0066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E50CCC3" w14:textId="77777777" w:rsidR="006635B6" w:rsidRPr="00F25831" w:rsidRDefault="00086607" w:rsidP="0008660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  <w:r w:rsidR="006635B6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270" w:type="dxa"/>
            <w:shd w:val="clear" w:color="auto" w:fill="auto"/>
          </w:tcPr>
          <w:p w14:paraId="5CCC3293" w14:textId="77777777" w:rsidR="006635B6" w:rsidRPr="00F25831" w:rsidRDefault="006635B6" w:rsidP="006635B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BD1429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70,064</w:t>
            </w:r>
          </w:p>
        </w:tc>
      </w:tr>
      <w:tr w:rsidR="006635B6" w:rsidRPr="00F25831" w14:paraId="6D1966FD" w14:textId="77777777" w:rsidTr="007A64EE">
        <w:tc>
          <w:tcPr>
            <w:tcW w:w="3240" w:type="dxa"/>
            <w:shd w:val="clear" w:color="auto" w:fill="auto"/>
          </w:tcPr>
          <w:p w14:paraId="778C5F8A" w14:textId="77777777" w:rsidR="006635B6" w:rsidRPr="00F25831" w:rsidRDefault="006635B6" w:rsidP="0066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F3A2BF0" w14:textId="77777777" w:rsidR="006635B6" w:rsidRPr="00F25831" w:rsidRDefault="006635B6" w:rsidP="00663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48B4D" w14:textId="77777777" w:rsidR="006635B6" w:rsidRPr="00F25831" w:rsidRDefault="006635B6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80,8</w:t>
            </w:r>
            <w:r w:rsidR="003710F3"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0A50DF25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D3D92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74,606</w:t>
            </w:r>
          </w:p>
        </w:tc>
        <w:tc>
          <w:tcPr>
            <w:tcW w:w="262" w:type="dxa"/>
            <w:shd w:val="clear" w:color="auto" w:fill="auto"/>
          </w:tcPr>
          <w:p w14:paraId="547FED8B" w14:textId="77777777" w:rsidR="006635B6" w:rsidRPr="00F25831" w:rsidRDefault="006635B6" w:rsidP="0066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8CFBA" w14:textId="77777777" w:rsidR="006635B6" w:rsidRPr="00F25831" w:rsidRDefault="00086607" w:rsidP="0008660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76,</w:t>
            </w:r>
            <w:r w:rsidR="006635B6"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14D5F16F" w14:textId="77777777" w:rsidR="006635B6" w:rsidRPr="00F25831" w:rsidRDefault="006635B6" w:rsidP="006635B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BE126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71,473</w:t>
            </w:r>
          </w:p>
        </w:tc>
      </w:tr>
      <w:tr w:rsidR="006635B6" w:rsidRPr="00F25831" w14:paraId="78DB5D1D" w14:textId="77777777" w:rsidTr="007A64EE">
        <w:tc>
          <w:tcPr>
            <w:tcW w:w="3240" w:type="dxa"/>
            <w:shd w:val="clear" w:color="auto" w:fill="auto"/>
          </w:tcPr>
          <w:p w14:paraId="0290DF3E" w14:textId="77777777" w:rsidR="006635B6" w:rsidRPr="00F25831" w:rsidRDefault="006635B6" w:rsidP="0066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AD0ED39" w14:textId="77777777" w:rsidR="006635B6" w:rsidRPr="00F25831" w:rsidRDefault="006635B6" w:rsidP="00663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C2950D2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80E39BC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44C9A762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727357E" w14:textId="77777777" w:rsidR="006635B6" w:rsidRPr="00F25831" w:rsidRDefault="006635B6" w:rsidP="0066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063BE2EA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7CF111" w14:textId="77777777" w:rsidR="006635B6" w:rsidRPr="00F25831" w:rsidRDefault="006635B6" w:rsidP="006635B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E38ECA5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35B6" w:rsidRPr="00F25831" w14:paraId="7C31C19B" w14:textId="77777777" w:rsidTr="007A64EE">
        <w:tc>
          <w:tcPr>
            <w:tcW w:w="3240" w:type="dxa"/>
            <w:shd w:val="clear" w:color="auto" w:fill="auto"/>
          </w:tcPr>
          <w:p w14:paraId="12902650" w14:textId="77777777" w:rsidR="006635B6" w:rsidRPr="00F25831" w:rsidRDefault="006635B6" w:rsidP="0066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F1A7972" w14:textId="77777777" w:rsidR="006635B6" w:rsidRPr="00F25831" w:rsidRDefault="006635B6" w:rsidP="00663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5B1CE99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362,120</w:t>
            </w:r>
          </w:p>
        </w:tc>
        <w:tc>
          <w:tcPr>
            <w:tcW w:w="262" w:type="dxa"/>
            <w:shd w:val="clear" w:color="auto" w:fill="auto"/>
          </w:tcPr>
          <w:p w14:paraId="414FA8A9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28063696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326,921</w:t>
            </w:r>
          </w:p>
        </w:tc>
        <w:tc>
          <w:tcPr>
            <w:tcW w:w="262" w:type="dxa"/>
            <w:shd w:val="clear" w:color="auto" w:fill="auto"/>
          </w:tcPr>
          <w:p w14:paraId="1168CE25" w14:textId="77777777" w:rsidR="006635B6" w:rsidRPr="00F25831" w:rsidRDefault="006635B6" w:rsidP="0066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7CB91703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265,79</w:t>
            </w:r>
            <w:r w:rsidR="00086607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3B4C96C" w14:textId="77777777" w:rsidR="006635B6" w:rsidRPr="00F25831" w:rsidRDefault="006635B6" w:rsidP="006635B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9A00D7A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264,028</w:t>
            </w:r>
          </w:p>
        </w:tc>
      </w:tr>
      <w:tr w:rsidR="006635B6" w:rsidRPr="00F25831" w14:paraId="5A3BF2E0" w14:textId="77777777" w:rsidTr="007A64EE">
        <w:tc>
          <w:tcPr>
            <w:tcW w:w="3240" w:type="dxa"/>
            <w:shd w:val="clear" w:color="auto" w:fill="auto"/>
          </w:tcPr>
          <w:p w14:paraId="1BDD51AB" w14:textId="77777777" w:rsidR="006635B6" w:rsidRPr="00F25831" w:rsidRDefault="006635B6" w:rsidP="0066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492D86D" w14:textId="77777777" w:rsidR="006635B6" w:rsidRPr="00F25831" w:rsidRDefault="006635B6" w:rsidP="00663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0859620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FDD433B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66692711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B0CA219" w14:textId="77777777" w:rsidR="006635B6" w:rsidRPr="00F25831" w:rsidRDefault="006635B6" w:rsidP="0066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5EB37AA3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74AC3D" w14:textId="77777777" w:rsidR="006635B6" w:rsidRPr="00F25831" w:rsidRDefault="006635B6" w:rsidP="006635B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5005EA6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35B6" w:rsidRPr="00F25831" w14:paraId="0612448D" w14:textId="77777777" w:rsidTr="00833599">
        <w:tc>
          <w:tcPr>
            <w:tcW w:w="3240" w:type="dxa"/>
            <w:shd w:val="clear" w:color="auto" w:fill="auto"/>
          </w:tcPr>
          <w:p w14:paraId="48E15CC8" w14:textId="77777777" w:rsidR="006635B6" w:rsidRPr="00F25831" w:rsidRDefault="006635B6" w:rsidP="0066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8B14398" w14:textId="77777777" w:rsidR="006635B6" w:rsidRPr="00F25831" w:rsidRDefault="006635B6" w:rsidP="00663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7AD704" w14:textId="77777777" w:rsidR="006635B6" w:rsidRPr="00F25831" w:rsidRDefault="006635B6" w:rsidP="0008660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62" w:type="dxa"/>
            <w:shd w:val="clear" w:color="auto" w:fill="auto"/>
          </w:tcPr>
          <w:p w14:paraId="6A978227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68F9DE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346A279" w14:textId="77777777" w:rsidR="006635B6" w:rsidRPr="00F25831" w:rsidRDefault="006635B6" w:rsidP="0066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D3DA38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675D26" w14:textId="77777777" w:rsidR="006635B6" w:rsidRPr="00F25831" w:rsidRDefault="006635B6" w:rsidP="006635B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6D6D98" w14:textId="77777777" w:rsidR="006635B6" w:rsidRPr="00F25831" w:rsidRDefault="006635B6" w:rsidP="006635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5DC9105" w14:textId="77777777" w:rsidR="00F64D88" w:rsidRPr="00F25831" w:rsidRDefault="00F64D88">
      <w:pPr>
        <w:rPr>
          <w:rFonts w:asciiTheme="majorBidi" w:hAnsiTheme="majorBidi" w:cstheme="majorBidi"/>
          <w:sz w:val="30"/>
          <w:szCs w:val="30"/>
        </w:rPr>
      </w:pPr>
    </w:p>
    <w:p w14:paraId="79B41E57" w14:textId="77777777" w:rsidR="006635B6" w:rsidRPr="00F25831" w:rsidRDefault="00663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  <w:cs/>
        </w:rPr>
        <w:br w:type="page"/>
      </w:r>
    </w:p>
    <w:p w14:paraId="0DFCF249" w14:textId="77777777" w:rsidR="00B71680" w:rsidRPr="00F25831" w:rsidRDefault="00B71680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3BE7859B" w14:textId="77777777" w:rsidR="007A64EE" w:rsidRPr="00F25831" w:rsidRDefault="007A64EE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994"/>
        <w:gridCol w:w="990"/>
        <w:gridCol w:w="262"/>
        <w:gridCol w:w="998"/>
        <w:gridCol w:w="262"/>
        <w:gridCol w:w="998"/>
        <w:gridCol w:w="270"/>
        <w:gridCol w:w="990"/>
      </w:tblGrid>
      <w:tr w:rsidR="007A64EE" w:rsidRPr="00F25831" w14:paraId="4938E4CB" w14:textId="77777777" w:rsidTr="00954B13">
        <w:trPr>
          <w:tblHeader/>
        </w:trPr>
        <w:tc>
          <w:tcPr>
            <w:tcW w:w="3236" w:type="dxa"/>
            <w:shd w:val="clear" w:color="auto" w:fill="auto"/>
          </w:tcPr>
          <w:p w14:paraId="3BFD4FCB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7FEAF955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46C22DE" w14:textId="77777777" w:rsidR="007A64EE" w:rsidRPr="00F25831" w:rsidRDefault="007A64EE" w:rsidP="008335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73829B8D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749668A1" w14:textId="77777777" w:rsidR="007A64EE" w:rsidRPr="00F25831" w:rsidRDefault="007A64EE" w:rsidP="008335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A64EE" w:rsidRPr="00F25831" w14:paraId="2744619B" w14:textId="77777777" w:rsidTr="00954B13">
        <w:trPr>
          <w:tblHeader/>
        </w:trPr>
        <w:tc>
          <w:tcPr>
            <w:tcW w:w="3236" w:type="dxa"/>
            <w:shd w:val="clear" w:color="auto" w:fill="auto"/>
          </w:tcPr>
          <w:p w14:paraId="26AE26C6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02124A68" w14:textId="77777777" w:rsidR="007A64EE" w:rsidRPr="00F25831" w:rsidRDefault="007A64EE" w:rsidP="00833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2BD2E68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7EAA0F37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D16B41B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4B0844DA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7463F42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7CF57534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9E4EDD" w14:textId="77777777" w:rsidR="007A64EE" w:rsidRPr="00F25831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B11A98" w:rsidRPr="00F25831" w14:paraId="3D2E02F7" w14:textId="77777777" w:rsidTr="00954B13">
        <w:trPr>
          <w:tblHeader/>
        </w:trPr>
        <w:tc>
          <w:tcPr>
            <w:tcW w:w="3236" w:type="dxa"/>
            <w:shd w:val="clear" w:color="auto" w:fill="auto"/>
          </w:tcPr>
          <w:p w14:paraId="056151C0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0189EF72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3B3A0D6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64EE" w:rsidRPr="00F25831" w14:paraId="2BAE55E1" w14:textId="77777777" w:rsidTr="00954B13">
        <w:trPr>
          <w:trHeight w:val="80"/>
        </w:trPr>
        <w:tc>
          <w:tcPr>
            <w:tcW w:w="3236" w:type="dxa"/>
            <w:shd w:val="clear" w:color="auto" w:fill="auto"/>
          </w:tcPr>
          <w:p w14:paraId="29349F2D" w14:textId="77777777" w:rsidR="007A64EE" w:rsidRPr="00F25831" w:rsidRDefault="007A64EE" w:rsidP="007A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62CB509F" w14:textId="77777777" w:rsidR="007A64EE" w:rsidRPr="00F25831" w:rsidRDefault="007A64EE" w:rsidP="007A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E0C459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5D942FA" w14:textId="77777777" w:rsidR="007A64EE" w:rsidRPr="00F25831" w:rsidRDefault="007A64EE" w:rsidP="007A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AEB56F3" w14:textId="77777777" w:rsidR="007A64EE" w:rsidRPr="00F25831" w:rsidRDefault="007A64EE" w:rsidP="007A64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17371DB" w14:textId="77777777" w:rsidR="007A64EE" w:rsidRPr="00F25831" w:rsidRDefault="007A64EE" w:rsidP="007A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4E3C6A2" w14:textId="77777777" w:rsidR="007A64EE" w:rsidRPr="00F25831" w:rsidRDefault="007A64EE" w:rsidP="007A64E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481A3A" w14:textId="77777777" w:rsidR="007A64EE" w:rsidRPr="00F25831" w:rsidRDefault="007A64EE" w:rsidP="007A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231A22" w14:textId="77777777" w:rsidR="007A64EE" w:rsidRPr="00F25831" w:rsidRDefault="007A64EE" w:rsidP="007A64E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D4363" w:rsidRPr="00F25831" w14:paraId="150D7DC4" w14:textId="77777777" w:rsidTr="00677DD3">
        <w:tc>
          <w:tcPr>
            <w:tcW w:w="3236" w:type="dxa"/>
            <w:shd w:val="clear" w:color="auto" w:fill="auto"/>
          </w:tcPr>
          <w:p w14:paraId="5A21762C" w14:textId="77777777" w:rsidR="00FD4363" w:rsidRPr="00F25831" w:rsidRDefault="00FD4363" w:rsidP="00FD4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2583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50BF633B" w14:textId="77777777" w:rsidR="00FD4363" w:rsidRPr="00F25831" w:rsidRDefault="00FD4363" w:rsidP="00FD4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4EA1D4" w14:textId="77777777" w:rsidR="00FD4363" w:rsidRPr="00F25831" w:rsidRDefault="00FD4363" w:rsidP="00FD4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38A32239" w14:textId="77777777" w:rsidR="00FD4363" w:rsidRPr="00F25831" w:rsidRDefault="00FD4363" w:rsidP="00FD4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564C73C" w14:textId="77777777" w:rsidR="00FD4363" w:rsidRPr="00F25831" w:rsidRDefault="00FD4363" w:rsidP="00FD4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21,663</w:t>
            </w:r>
          </w:p>
        </w:tc>
        <w:tc>
          <w:tcPr>
            <w:tcW w:w="262" w:type="dxa"/>
            <w:shd w:val="clear" w:color="auto" w:fill="auto"/>
          </w:tcPr>
          <w:p w14:paraId="663C4387" w14:textId="77777777" w:rsidR="00FD4363" w:rsidRPr="00F25831" w:rsidRDefault="00FD4363" w:rsidP="00FD4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0F7801D" w14:textId="77777777" w:rsidR="00FD4363" w:rsidRPr="00F25831" w:rsidRDefault="00FD4363" w:rsidP="00FD436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FAABDC" w14:textId="77777777" w:rsidR="00FD4363" w:rsidRPr="00F25831" w:rsidRDefault="00FD4363" w:rsidP="00FD436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9FC9CD" w14:textId="77777777" w:rsidR="00FD4363" w:rsidRPr="00F25831" w:rsidRDefault="00FD4363" w:rsidP="00FD4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3710F3" w:rsidRPr="00F25831" w14:paraId="796CBE9D" w14:textId="77777777" w:rsidTr="00954B13">
        <w:tc>
          <w:tcPr>
            <w:tcW w:w="3236" w:type="dxa"/>
            <w:shd w:val="clear" w:color="auto" w:fill="auto"/>
          </w:tcPr>
          <w:p w14:paraId="419E75D6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2583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771B5DF8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F0DB04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060F2643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E3B8AEB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D4D2427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370AA49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417C41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4872E6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0F3" w:rsidRPr="00F25831" w14:paraId="0511DF7A" w14:textId="77777777" w:rsidTr="003710F3">
        <w:tc>
          <w:tcPr>
            <w:tcW w:w="3236" w:type="dxa"/>
            <w:shd w:val="clear" w:color="auto" w:fill="auto"/>
          </w:tcPr>
          <w:p w14:paraId="5BD97DCD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25831">
              <w:rPr>
                <w:rFonts w:ascii="Angsana New" w:hAnsi="Angsana New"/>
                <w:sz w:val="30"/>
                <w:szCs w:val="30"/>
              </w:rPr>
              <w:t>3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41BC098C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C72529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3E985EA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0C32AB0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4,109</w:t>
            </w:r>
          </w:p>
        </w:tc>
        <w:tc>
          <w:tcPr>
            <w:tcW w:w="262" w:type="dxa"/>
            <w:shd w:val="clear" w:color="auto" w:fill="auto"/>
          </w:tcPr>
          <w:p w14:paraId="6A49831E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138064B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563067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8BD25B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3710F3" w:rsidRPr="00F25831" w14:paraId="3788A812" w14:textId="77777777" w:rsidTr="003710F3">
        <w:tc>
          <w:tcPr>
            <w:tcW w:w="3236" w:type="dxa"/>
            <w:shd w:val="clear" w:color="auto" w:fill="auto"/>
          </w:tcPr>
          <w:p w14:paraId="19B70CE3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1E761178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88FA7E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BFE7BB4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CDC909D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4A4CA47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0F0C75B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1CC56D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CEB87F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10F3" w:rsidRPr="00F25831" w14:paraId="7FACEF7A" w14:textId="77777777" w:rsidTr="003710F3">
        <w:tc>
          <w:tcPr>
            <w:tcW w:w="3236" w:type="dxa"/>
            <w:shd w:val="clear" w:color="auto" w:fill="auto"/>
          </w:tcPr>
          <w:p w14:paraId="10A47C67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1145484C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F34D06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5DEA89B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9F742CF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DCAECD2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CEC043E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70" w:type="dxa"/>
            <w:shd w:val="clear" w:color="auto" w:fill="auto"/>
          </w:tcPr>
          <w:p w14:paraId="556B6ABB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EA6838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10F3" w:rsidRPr="00F25831" w14:paraId="6EF7FE0C" w14:textId="77777777" w:rsidTr="003710F3">
        <w:tc>
          <w:tcPr>
            <w:tcW w:w="3236" w:type="dxa"/>
            <w:shd w:val="clear" w:color="auto" w:fill="auto"/>
          </w:tcPr>
          <w:p w14:paraId="286C11EF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54F8C5FB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004F3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55AC527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A5212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C3B3B68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2C778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8B1365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3EA7F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4363" w:rsidRPr="00F25831" w14:paraId="462BCAC9" w14:textId="77777777" w:rsidTr="00677DD3">
        <w:tc>
          <w:tcPr>
            <w:tcW w:w="3236" w:type="dxa"/>
            <w:shd w:val="clear" w:color="auto" w:fill="auto"/>
          </w:tcPr>
          <w:p w14:paraId="3ADA1290" w14:textId="77777777" w:rsidR="00FD4363" w:rsidRPr="00F25831" w:rsidRDefault="00FD4363" w:rsidP="00FD4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5B06F00F" w14:textId="77777777" w:rsidR="00FD4363" w:rsidRPr="00F25831" w:rsidRDefault="00FD4363" w:rsidP="00FD4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4344FCF" w14:textId="77777777" w:rsidR="00FD4363" w:rsidRPr="00F25831" w:rsidRDefault="00FD4363" w:rsidP="00FD4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55E6824D" w14:textId="77777777" w:rsidR="00FD4363" w:rsidRPr="00F25831" w:rsidRDefault="00FD4363" w:rsidP="00FD4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0721B678" w14:textId="77777777" w:rsidR="00FD4363" w:rsidRPr="00F25831" w:rsidRDefault="00FD4363" w:rsidP="00FD4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25,772</w:t>
            </w:r>
          </w:p>
        </w:tc>
        <w:tc>
          <w:tcPr>
            <w:tcW w:w="262" w:type="dxa"/>
            <w:shd w:val="clear" w:color="auto" w:fill="auto"/>
          </w:tcPr>
          <w:p w14:paraId="3361BBB0" w14:textId="77777777" w:rsidR="00FD4363" w:rsidRPr="00F25831" w:rsidRDefault="00FD4363" w:rsidP="00FD4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476A1B37" w14:textId="77777777" w:rsidR="00FD4363" w:rsidRPr="00F25831" w:rsidRDefault="00FD4363" w:rsidP="00FD4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70" w:type="dxa"/>
            <w:shd w:val="clear" w:color="auto" w:fill="auto"/>
          </w:tcPr>
          <w:p w14:paraId="4CA2E35F" w14:textId="77777777" w:rsidR="00FD4363" w:rsidRPr="00F25831" w:rsidRDefault="00FD4363" w:rsidP="00FD43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FF99DEA" w14:textId="77777777" w:rsidR="00FD4363" w:rsidRPr="00F25831" w:rsidRDefault="00FD4363" w:rsidP="00FD4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356</w:t>
            </w:r>
          </w:p>
        </w:tc>
      </w:tr>
      <w:tr w:rsidR="003710F3" w:rsidRPr="00F25831" w14:paraId="5E5B12AD" w14:textId="77777777" w:rsidTr="00954B13">
        <w:tc>
          <w:tcPr>
            <w:tcW w:w="3236" w:type="dxa"/>
            <w:shd w:val="clear" w:color="auto" w:fill="auto"/>
          </w:tcPr>
          <w:p w14:paraId="190F6461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7E8A8B2A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9D7B9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8A5ABA6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6D82B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F8FD3CB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CFB6C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062E90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4F2FF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4363" w:rsidRPr="00F25831" w14:paraId="4B03E203" w14:textId="77777777" w:rsidTr="00677DD3">
        <w:tc>
          <w:tcPr>
            <w:tcW w:w="3236" w:type="dxa"/>
            <w:shd w:val="clear" w:color="auto" w:fill="auto"/>
          </w:tcPr>
          <w:p w14:paraId="66E86238" w14:textId="77777777" w:rsidR="00FD4363" w:rsidRPr="00F25831" w:rsidRDefault="00FD4363" w:rsidP="00FD4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7C0CE358" w14:textId="77777777" w:rsidR="00FD4363" w:rsidRPr="00F25831" w:rsidRDefault="00FD4363" w:rsidP="00FD4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AA17B" w14:textId="77777777" w:rsidR="00FD4363" w:rsidRPr="00F25831" w:rsidRDefault="00FD4363" w:rsidP="00FD4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1C919E90" w14:textId="77777777" w:rsidR="00FD4363" w:rsidRPr="00F25831" w:rsidRDefault="00FD4363" w:rsidP="00FD4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CBA9B" w14:textId="77777777" w:rsidR="00FD4363" w:rsidRPr="00F25831" w:rsidRDefault="00FD4363" w:rsidP="00FD4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25,772</w:t>
            </w:r>
          </w:p>
        </w:tc>
        <w:tc>
          <w:tcPr>
            <w:tcW w:w="262" w:type="dxa"/>
            <w:shd w:val="clear" w:color="auto" w:fill="auto"/>
          </w:tcPr>
          <w:p w14:paraId="610F79F0" w14:textId="77777777" w:rsidR="00FD4363" w:rsidRPr="00F25831" w:rsidRDefault="00FD4363" w:rsidP="00FD4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5DDC8" w14:textId="77777777" w:rsidR="00FD4363" w:rsidRPr="00F25831" w:rsidRDefault="00FD4363" w:rsidP="00FD4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70" w:type="dxa"/>
            <w:shd w:val="clear" w:color="auto" w:fill="auto"/>
          </w:tcPr>
          <w:p w14:paraId="26DA0338" w14:textId="77777777" w:rsidR="00FD4363" w:rsidRPr="00F25831" w:rsidRDefault="00FD4363" w:rsidP="00FD43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A52B7" w14:textId="77777777" w:rsidR="00FD4363" w:rsidRPr="00F25831" w:rsidRDefault="00FD4363" w:rsidP="00FD4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356</w:t>
            </w:r>
          </w:p>
        </w:tc>
      </w:tr>
      <w:tr w:rsidR="003710F3" w:rsidRPr="00F25831" w14:paraId="780919E4" w14:textId="77777777" w:rsidTr="00954B13">
        <w:tc>
          <w:tcPr>
            <w:tcW w:w="3236" w:type="dxa"/>
            <w:shd w:val="clear" w:color="auto" w:fill="auto"/>
          </w:tcPr>
          <w:p w14:paraId="6F027B62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4D4446D4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DFFF7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4319579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02EA1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249B101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83706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03BBD9" w14:textId="77777777" w:rsidR="003710F3" w:rsidRPr="00F25831" w:rsidRDefault="003710F3" w:rsidP="003710F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A3611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10F3" w:rsidRPr="00F25831" w14:paraId="037DBAAB" w14:textId="77777777" w:rsidTr="00954B13">
        <w:tc>
          <w:tcPr>
            <w:tcW w:w="3236" w:type="dxa"/>
            <w:shd w:val="clear" w:color="auto" w:fill="auto"/>
          </w:tcPr>
          <w:p w14:paraId="1033395D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182C703E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DAAAA0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ED0AD7F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69C8DDE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EFB6858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DDEEAFC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E9987E" w14:textId="77777777" w:rsidR="003710F3" w:rsidRPr="00F25831" w:rsidRDefault="003710F3" w:rsidP="003710F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8BF689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10F3" w:rsidRPr="00F25831" w14:paraId="4BA483BA" w14:textId="77777777" w:rsidTr="00954B13">
        <w:tc>
          <w:tcPr>
            <w:tcW w:w="3236" w:type="dxa"/>
            <w:shd w:val="clear" w:color="auto" w:fill="auto"/>
          </w:tcPr>
          <w:p w14:paraId="096EDDE2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2583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7D42DD92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3B2C45" w14:textId="77777777" w:rsidR="003710F3" w:rsidRPr="00F25831" w:rsidRDefault="00FD4363" w:rsidP="00FD436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216</w:t>
            </w:r>
            <w:r w:rsidR="003710F3" w:rsidRPr="00F25831">
              <w:rPr>
                <w:rFonts w:ascii="Angsana New" w:hAnsi="Angsana New"/>
                <w:sz w:val="30"/>
                <w:szCs w:val="30"/>
              </w:rPr>
              <w:t>,</w:t>
            </w:r>
            <w:r w:rsidRPr="00F25831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E1DFADB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F2D6858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162,418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C08C812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7F014AE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164,517</w:t>
            </w:r>
          </w:p>
        </w:tc>
        <w:tc>
          <w:tcPr>
            <w:tcW w:w="270" w:type="dxa"/>
            <w:shd w:val="clear" w:color="auto" w:fill="auto"/>
          </w:tcPr>
          <w:p w14:paraId="0056559F" w14:textId="77777777" w:rsidR="003710F3" w:rsidRPr="00F25831" w:rsidRDefault="003710F3" w:rsidP="003710F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1F5249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154,402</w:t>
            </w:r>
          </w:p>
        </w:tc>
      </w:tr>
      <w:tr w:rsidR="003710F3" w:rsidRPr="00F25831" w14:paraId="706FADEA" w14:textId="77777777" w:rsidTr="00954B13">
        <w:tc>
          <w:tcPr>
            <w:tcW w:w="3236" w:type="dxa"/>
            <w:shd w:val="clear" w:color="auto" w:fill="auto"/>
          </w:tcPr>
          <w:p w14:paraId="015E4A2F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2583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1950AC8B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F7FE34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2DFEE97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3D0E2FB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0FA0A601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10D40A4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75A9F9" w14:textId="77777777" w:rsidR="003710F3" w:rsidRPr="00F25831" w:rsidRDefault="003710F3" w:rsidP="003710F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06797F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0F3" w:rsidRPr="00F25831" w14:paraId="18892E88" w14:textId="77777777" w:rsidTr="00954B13">
        <w:tc>
          <w:tcPr>
            <w:tcW w:w="3236" w:type="dxa"/>
            <w:shd w:val="clear" w:color="auto" w:fill="auto"/>
          </w:tcPr>
          <w:p w14:paraId="076FCD5E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25831">
              <w:rPr>
                <w:rFonts w:ascii="Angsana New" w:hAnsi="Angsana New"/>
                <w:sz w:val="30"/>
                <w:szCs w:val="30"/>
              </w:rPr>
              <w:t>3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6726489E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BCBB73" w14:textId="77777777" w:rsidR="003710F3" w:rsidRPr="00F25831" w:rsidRDefault="00FD4363" w:rsidP="00FD436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39,</w:t>
            </w:r>
            <w:r w:rsidR="003710F3" w:rsidRPr="00F25831">
              <w:rPr>
                <w:rFonts w:ascii="Angsana New" w:hAnsi="Angsana New"/>
                <w:sz w:val="30"/>
                <w:szCs w:val="30"/>
              </w:rPr>
              <w:t>4</w:t>
            </w:r>
            <w:r w:rsidRPr="00F25831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D7013C0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FB298F3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34,532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1A260D7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D6A0BA4" w14:textId="77777777" w:rsidR="003710F3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21</w:t>
            </w:r>
            <w:r w:rsidR="003710F3" w:rsidRPr="00F25831">
              <w:rPr>
                <w:rFonts w:ascii="Angsana New" w:hAnsi="Angsana New"/>
                <w:sz w:val="30"/>
                <w:szCs w:val="30"/>
              </w:rPr>
              <w:t>,2</w:t>
            </w:r>
            <w:r w:rsidRPr="00F25831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684D9660" w14:textId="77777777" w:rsidR="003710F3" w:rsidRPr="00F25831" w:rsidRDefault="003710F3" w:rsidP="003710F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8ECE33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30,401</w:t>
            </w:r>
          </w:p>
        </w:tc>
      </w:tr>
      <w:tr w:rsidR="003325CD" w:rsidRPr="00F25831" w14:paraId="3D918B4A" w14:textId="77777777" w:rsidTr="00677DD3">
        <w:tc>
          <w:tcPr>
            <w:tcW w:w="3236" w:type="dxa"/>
            <w:shd w:val="clear" w:color="auto" w:fill="auto"/>
          </w:tcPr>
          <w:p w14:paraId="61CACD21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3C2C4DE5" w14:textId="77777777" w:rsidR="003325CD" w:rsidRPr="00F25831" w:rsidRDefault="003325CD" w:rsidP="00332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B51B0B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1,531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0DB2818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29E1C46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6AF976D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950FCF3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04D3A3" w14:textId="77777777" w:rsidR="003325CD" w:rsidRPr="00F25831" w:rsidRDefault="003325CD" w:rsidP="003325C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37FA7E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25CD" w:rsidRPr="00F25831" w14:paraId="6546DFA1" w14:textId="77777777" w:rsidTr="00677DD3">
        <w:tc>
          <w:tcPr>
            <w:tcW w:w="3236" w:type="dxa"/>
            <w:shd w:val="clear" w:color="auto" w:fill="auto"/>
          </w:tcPr>
          <w:p w14:paraId="139975B8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0145D389" w14:textId="77777777" w:rsidR="003325CD" w:rsidRPr="00F25831" w:rsidRDefault="003325CD" w:rsidP="00332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D0F161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0C9026F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A6F4CCB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AE1D3E0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48A00D6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4EB7A8" w14:textId="77777777" w:rsidR="003325CD" w:rsidRPr="00F25831" w:rsidRDefault="003325CD" w:rsidP="003325C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E87E6D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25CD" w:rsidRPr="00F25831" w14:paraId="12FE3294" w14:textId="77777777" w:rsidTr="00954B13">
        <w:tc>
          <w:tcPr>
            <w:tcW w:w="3236" w:type="dxa"/>
            <w:shd w:val="clear" w:color="auto" w:fill="auto"/>
          </w:tcPr>
          <w:p w14:paraId="6AFE20FE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324493A1" w14:textId="77777777" w:rsidR="003325CD" w:rsidRPr="00F25831" w:rsidRDefault="003325CD" w:rsidP="00332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05BF0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933AE80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EBA33B4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85E33A5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FFDB5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E4EE82" w14:textId="77777777" w:rsidR="003325CD" w:rsidRPr="00F25831" w:rsidRDefault="003325CD" w:rsidP="003325C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9EBE7B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161</w:t>
            </w:r>
          </w:p>
        </w:tc>
      </w:tr>
      <w:tr w:rsidR="003325CD" w:rsidRPr="00F25831" w14:paraId="5DDAD9E0" w14:textId="77777777" w:rsidTr="00954B13">
        <w:tc>
          <w:tcPr>
            <w:tcW w:w="3236" w:type="dxa"/>
            <w:shd w:val="clear" w:color="auto" w:fill="auto"/>
          </w:tcPr>
          <w:p w14:paraId="3CE70C97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06DAD8DF" w14:textId="77777777" w:rsidR="003325CD" w:rsidRPr="00F25831" w:rsidRDefault="003325CD" w:rsidP="00332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4BE9897" w14:textId="77777777" w:rsidR="003325CD" w:rsidRPr="00F25831" w:rsidRDefault="00FD4363" w:rsidP="00FD43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257,736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EF08775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1C8992F6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197,111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4D799CB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E33E3F4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185,732</w:t>
            </w:r>
          </w:p>
        </w:tc>
        <w:tc>
          <w:tcPr>
            <w:tcW w:w="270" w:type="dxa"/>
            <w:shd w:val="clear" w:color="auto" w:fill="auto"/>
          </w:tcPr>
          <w:p w14:paraId="67BCCDFF" w14:textId="77777777" w:rsidR="003325CD" w:rsidRPr="00F25831" w:rsidRDefault="003325CD" w:rsidP="003325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1379EFB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184,964</w:t>
            </w:r>
          </w:p>
        </w:tc>
      </w:tr>
      <w:tr w:rsidR="003325CD" w:rsidRPr="00F25831" w14:paraId="32580A0A" w14:textId="77777777" w:rsidTr="003710F3">
        <w:tc>
          <w:tcPr>
            <w:tcW w:w="3236" w:type="dxa"/>
            <w:shd w:val="clear" w:color="auto" w:fill="auto"/>
          </w:tcPr>
          <w:p w14:paraId="2FE54649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09C6252E" w14:textId="77777777" w:rsidR="003325CD" w:rsidRPr="00F25831" w:rsidRDefault="003325CD" w:rsidP="00332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8D1434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(471)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C4CD519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A98017D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(161)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47DF759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6CA21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0521B1" w14:textId="77777777" w:rsidR="003325CD" w:rsidRPr="00F25831" w:rsidRDefault="003325CD" w:rsidP="003325C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EA44A4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(161)</w:t>
            </w:r>
          </w:p>
        </w:tc>
      </w:tr>
      <w:tr w:rsidR="003325CD" w:rsidRPr="00F25831" w14:paraId="0384C3BC" w14:textId="77777777" w:rsidTr="00954B13">
        <w:tc>
          <w:tcPr>
            <w:tcW w:w="3236" w:type="dxa"/>
            <w:shd w:val="clear" w:color="auto" w:fill="auto"/>
          </w:tcPr>
          <w:p w14:paraId="7685FFE4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0DB6BB01" w14:textId="77777777" w:rsidR="003325CD" w:rsidRPr="00F25831" w:rsidRDefault="003325CD" w:rsidP="00332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0BB81" w14:textId="77777777" w:rsidR="003325CD" w:rsidRPr="00F25831" w:rsidRDefault="00EE4573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FD4363"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7,265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69608CD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C5825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196,950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42E5BB5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1078C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185,732</w:t>
            </w:r>
          </w:p>
        </w:tc>
        <w:tc>
          <w:tcPr>
            <w:tcW w:w="270" w:type="dxa"/>
            <w:shd w:val="clear" w:color="auto" w:fill="auto"/>
          </w:tcPr>
          <w:p w14:paraId="1E0B42B4" w14:textId="77777777" w:rsidR="003325CD" w:rsidRPr="00F25831" w:rsidRDefault="003325CD" w:rsidP="003325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AB9C0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184,803</w:t>
            </w:r>
          </w:p>
        </w:tc>
      </w:tr>
      <w:tr w:rsidR="003325CD" w:rsidRPr="00F25831" w14:paraId="1A709777" w14:textId="77777777" w:rsidTr="00954B13">
        <w:trPr>
          <w:trHeight w:val="125"/>
        </w:trPr>
        <w:tc>
          <w:tcPr>
            <w:tcW w:w="3236" w:type="dxa"/>
            <w:shd w:val="clear" w:color="auto" w:fill="auto"/>
          </w:tcPr>
          <w:p w14:paraId="1755B3A1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4DD8E108" w14:textId="77777777" w:rsidR="003325CD" w:rsidRPr="00F25831" w:rsidRDefault="003325CD" w:rsidP="00332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43DDCEE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245154F4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5F34DAD9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09BC983E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3293B19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CCE6E0" w14:textId="77777777" w:rsidR="003325CD" w:rsidRPr="00F25831" w:rsidRDefault="003325CD" w:rsidP="003325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2C21370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325CD" w:rsidRPr="00F25831" w14:paraId="564A2731" w14:textId="77777777" w:rsidTr="00954B13">
        <w:tc>
          <w:tcPr>
            <w:tcW w:w="3236" w:type="dxa"/>
            <w:shd w:val="clear" w:color="auto" w:fill="auto"/>
          </w:tcPr>
          <w:p w14:paraId="6C6F79BC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0B9E0268" w14:textId="77777777" w:rsidR="003325CD" w:rsidRPr="00F25831" w:rsidRDefault="003325CD" w:rsidP="00332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7CF12D8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257,270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E12B1BF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5E39DEF3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222,722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D2B0623" w14:textId="77777777" w:rsidR="003325CD" w:rsidRPr="00F25831" w:rsidRDefault="003325CD" w:rsidP="00332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26976234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185,899</w:t>
            </w:r>
          </w:p>
        </w:tc>
        <w:tc>
          <w:tcPr>
            <w:tcW w:w="270" w:type="dxa"/>
            <w:shd w:val="clear" w:color="auto" w:fill="auto"/>
          </w:tcPr>
          <w:p w14:paraId="189F378A" w14:textId="77777777" w:rsidR="003325CD" w:rsidRPr="00F25831" w:rsidRDefault="003325CD" w:rsidP="003325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F226A06" w14:textId="77777777" w:rsidR="003325CD" w:rsidRPr="00F25831" w:rsidRDefault="003325CD" w:rsidP="003325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185,159</w:t>
            </w:r>
          </w:p>
        </w:tc>
      </w:tr>
    </w:tbl>
    <w:p w14:paraId="75CE79C9" w14:textId="77777777" w:rsidR="00F60298" w:rsidRPr="00F25831" w:rsidRDefault="00DC164B" w:rsidP="009A6EFE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  <w:r w:rsidRPr="00F25831">
        <w:rPr>
          <w:rFonts w:ascii="Angsana New" w:hAnsi="Angsana New"/>
          <w:sz w:val="30"/>
          <w:szCs w:val="30"/>
          <w:lang w:eastAsia="x-none"/>
        </w:rPr>
        <w:tab/>
      </w:r>
    </w:p>
    <w:p w14:paraId="0D22FEF2" w14:textId="77777777" w:rsidR="00D75511" w:rsidRPr="00F25831" w:rsidRDefault="005B1B34" w:rsidP="009A6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F25831">
        <w:rPr>
          <w:rFonts w:ascii="Angsana New" w:hAnsi="Angsana New"/>
          <w:sz w:val="30"/>
          <w:szCs w:val="30"/>
          <w:cs/>
        </w:rPr>
        <w:t>มีระยะเวลาตั้งแต่</w:t>
      </w:r>
      <w:r w:rsidR="00E728EB" w:rsidRPr="00F25831">
        <w:rPr>
          <w:rFonts w:ascii="Angsana New" w:hAnsi="Angsana New"/>
          <w:sz w:val="30"/>
          <w:szCs w:val="30"/>
        </w:rPr>
        <w:t xml:space="preserve"> 30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วัน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ถึง</w:t>
      </w:r>
      <w:r w:rsidR="00E728EB" w:rsidRPr="00F25831">
        <w:rPr>
          <w:rFonts w:ascii="Angsana New" w:hAnsi="Angsana New"/>
          <w:sz w:val="30"/>
          <w:szCs w:val="30"/>
        </w:rPr>
        <w:t xml:space="preserve"> </w:t>
      </w:r>
      <w:r w:rsidR="00915CC6" w:rsidRPr="00F25831">
        <w:rPr>
          <w:rFonts w:ascii="Angsana New" w:hAnsi="Angsana New"/>
          <w:sz w:val="30"/>
          <w:szCs w:val="30"/>
        </w:rPr>
        <w:t>90</w:t>
      </w:r>
      <w:r w:rsidR="00E728EB"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วัน</w:t>
      </w:r>
    </w:p>
    <w:p w14:paraId="129B452F" w14:textId="77777777" w:rsidR="00EA320D" w:rsidRPr="00F25831" w:rsidRDefault="00EA320D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10"/>
          <w:szCs w:val="10"/>
        </w:rPr>
      </w:pPr>
    </w:p>
    <w:p w14:paraId="69B9E98C" w14:textId="77777777" w:rsidR="003325CD" w:rsidRPr="00F25831" w:rsidRDefault="00332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 w:rsidRPr="00F25831">
        <w:rPr>
          <w:rFonts w:ascii="Angsana New" w:eastAsia="MS Mincho" w:hAnsi="Angsana New"/>
          <w:sz w:val="30"/>
          <w:szCs w:val="30"/>
          <w:cs/>
        </w:rPr>
        <w:br w:type="page"/>
      </w:r>
    </w:p>
    <w:p w14:paraId="1C419905" w14:textId="77777777" w:rsidR="000F63E2" w:rsidRPr="00F25831" w:rsidRDefault="000F63E2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F25831">
        <w:rPr>
          <w:rFonts w:ascii="Angsana New" w:eastAsia="MS Mincho" w:hAnsi="Angsana New"/>
          <w:sz w:val="30"/>
          <w:szCs w:val="30"/>
          <w:cs/>
        </w:rPr>
        <w:lastRenderedPageBreak/>
        <w:t>ลูกหนี้อื่น</w:t>
      </w:r>
      <w:r w:rsidR="00B34325" w:rsidRPr="00F25831">
        <w:rPr>
          <w:rFonts w:ascii="Angsana New" w:eastAsia="MS Mincho" w:hAnsi="Angsana New" w:hint="cs"/>
          <w:sz w:val="30"/>
          <w:szCs w:val="30"/>
          <w:cs/>
        </w:rPr>
        <w:t>ประกอบด้วย</w:t>
      </w:r>
    </w:p>
    <w:p w14:paraId="1B9823A5" w14:textId="77777777" w:rsidR="00EA320D" w:rsidRPr="00F25831" w:rsidRDefault="00EA320D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EA320D" w:rsidRPr="00F25831" w14:paraId="73F5C005" w14:textId="77777777" w:rsidTr="002A0540">
        <w:tc>
          <w:tcPr>
            <w:tcW w:w="3240" w:type="dxa"/>
            <w:shd w:val="clear" w:color="auto" w:fill="auto"/>
          </w:tcPr>
          <w:p w14:paraId="369C27B7" w14:textId="77777777" w:rsidR="00EA320D" w:rsidRPr="00F25831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FAC68DB" w14:textId="77777777" w:rsidR="00EA320D" w:rsidRPr="00F25831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43F5713" w14:textId="77777777" w:rsidR="00EA320D" w:rsidRPr="00F25831" w:rsidRDefault="00EA320D" w:rsidP="002A054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7CFC529C" w14:textId="77777777" w:rsidR="00EA320D" w:rsidRPr="00F25831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76FA1B49" w14:textId="77777777" w:rsidR="00EA320D" w:rsidRPr="00F25831" w:rsidRDefault="00EA320D" w:rsidP="002A054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A320D" w:rsidRPr="00F25831" w14:paraId="7BD672F1" w14:textId="77777777" w:rsidTr="002A0540">
        <w:tc>
          <w:tcPr>
            <w:tcW w:w="3240" w:type="dxa"/>
            <w:shd w:val="clear" w:color="auto" w:fill="auto"/>
          </w:tcPr>
          <w:p w14:paraId="35D46D70" w14:textId="77777777" w:rsidR="00EA320D" w:rsidRPr="00F25831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17731A3" w14:textId="77777777" w:rsidR="00EA320D" w:rsidRPr="00F25831" w:rsidRDefault="00EA320D" w:rsidP="002A0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B80CC9" w14:textId="77777777" w:rsidR="00EA320D" w:rsidRPr="00F25831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63CF5B4D" w14:textId="77777777" w:rsidR="00EA320D" w:rsidRPr="00F25831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4EE8279" w14:textId="77777777" w:rsidR="00EA320D" w:rsidRPr="00F25831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6D102C34" w14:textId="77777777" w:rsidR="00EA320D" w:rsidRPr="00F25831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07CB556" w14:textId="77777777" w:rsidR="00EA320D" w:rsidRPr="00F25831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6B457430" w14:textId="77777777" w:rsidR="00EA320D" w:rsidRPr="00F25831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874E5F" w14:textId="77777777" w:rsidR="00EA320D" w:rsidRPr="00F25831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B11A98" w:rsidRPr="00F25831" w14:paraId="4C14B64C" w14:textId="77777777" w:rsidTr="002A0540">
        <w:tc>
          <w:tcPr>
            <w:tcW w:w="3240" w:type="dxa"/>
            <w:shd w:val="clear" w:color="auto" w:fill="auto"/>
          </w:tcPr>
          <w:p w14:paraId="6D047EFC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0887810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6E72FB04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10F3" w:rsidRPr="00F25831" w14:paraId="5195518F" w14:textId="77777777" w:rsidTr="00EA320D">
        <w:tc>
          <w:tcPr>
            <w:tcW w:w="3240" w:type="dxa"/>
            <w:shd w:val="clear" w:color="auto" w:fill="auto"/>
          </w:tcPr>
          <w:p w14:paraId="51A26689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E44894F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5478FD" w14:textId="77777777" w:rsidR="003710F3" w:rsidRPr="00F25831" w:rsidRDefault="00677DD3" w:rsidP="00F559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70,538</w:t>
            </w:r>
          </w:p>
        </w:tc>
        <w:tc>
          <w:tcPr>
            <w:tcW w:w="262" w:type="dxa"/>
            <w:shd w:val="clear" w:color="auto" w:fill="auto"/>
          </w:tcPr>
          <w:p w14:paraId="71B23ADA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D88BF32" w14:textId="77777777" w:rsidR="003710F3" w:rsidRPr="00F25831" w:rsidRDefault="003710F3" w:rsidP="00F559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677DD3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77DD3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037</w:t>
            </w:r>
          </w:p>
        </w:tc>
        <w:tc>
          <w:tcPr>
            <w:tcW w:w="262" w:type="dxa"/>
            <w:shd w:val="clear" w:color="auto" w:fill="auto"/>
          </w:tcPr>
          <w:p w14:paraId="621BC0B2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DBC5D34" w14:textId="77777777" w:rsidR="003710F3" w:rsidRPr="00F25831" w:rsidRDefault="003710F3" w:rsidP="00F5595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68,883</w:t>
            </w:r>
          </w:p>
        </w:tc>
        <w:tc>
          <w:tcPr>
            <w:tcW w:w="270" w:type="dxa"/>
            <w:shd w:val="clear" w:color="auto" w:fill="auto"/>
          </w:tcPr>
          <w:p w14:paraId="1E508D5A" w14:textId="77777777" w:rsidR="003710F3" w:rsidRPr="00F25831" w:rsidRDefault="003710F3" w:rsidP="003710F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4B7A08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64,389</w:t>
            </w:r>
          </w:p>
        </w:tc>
      </w:tr>
      <w:tr w:rsidR="003710F3" w:rsidRPr="00F25831" w14:paraId="35A76C57" w14:textId="77777777" w:rsidTr="003710F3">
        <w:tc>
          <w:tcPr>
            <w:tcW w:w="4230" w:type="dxa"/>
            <w:gridSpan w:val="2"/>
            <w:shd w:val="clear" w:color="auto" w:fill="auto"/>
          </w:tcPr>
          <w:p w14:paraId="6866ADD1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ภาษีซื้อรอเครดิตและลูกหนี้กรมสรรพากร</w:t>
            </w:r>
          </w:p>
        </w:tc>
        <w:tc>
          <w:tcPr>
            <w:tcW w:w="990" w:type="dxa"/>
            <w:shd w:val="clear" w:color="auto" w:fill="auto"/>
          </w:tcPr>
          <w:p w14:paraId="46272715" w14:textId="77777777" w:rsidR="003710F3" w:rsidRPr="00F25831" w:rsidRDefault="00FD4363" w:rsidP="00F559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3,098</w:t>
            </w:r>
          </w:p>
        </w:tc>
        <w:tc>
          <w:tcPr>
            <w:tcW w:w="262" w:type="dxa"/>
            <w:shd w:val="clear" w:color="auto" w:fill="auto"/>
          </w:tcPr>
          <w:p w14:paraId="671329A4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53170B0" w14:textId="77777777" w:rsidR="003710F3" w:rsidRPr="00F25831" w:rsidRDefault="003710F3" w:rsidP="00F559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262" w:type="dxa"/>
            <w:shd w:val="clear" w:color="auto" w:fill="auto"/>
          </w:tcPr>
          <w:p w14:paraId="34BCF04C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F5B5DB6" w14:textId="77777777" w:rsidR="003710F3" w:rsidRPr="00F25831" w:rsidRDefault="003710F3" w:rsidP="00F5595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2,265</w:t>
            </w:r>
          </w:p>
        </w:tc>
        <w:tc>
          <w:tcPr>
            <w:tcW w:w="270" w:type="dxa"/>
            <w:shd w:val="clear" w:color="auto" w:fill="auto"/>
          </w:tcPr>
          <w:p w14:paraId="7F27019B" w14:textId="77777777" w:rsidR="003710F3" w:rsidRPr="00F25831" w:rsidRDefault="003710F3" w:rsidP="003710F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758621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375</w:t>
            </w:r>
          </w:p>
        </w:tc>
      </w:tr>
      <w:tr w:rsidR="003710F3" w:rsidRPr="00F25831" w14:paraId="73CD969B" w14:textId="77777777" w:rsidTr="00EA320D">
        <w:tc>
          <w:tcPr>
            <w:tcW w:w="3240" w:type="dxa"/>
            <w:shd w:val="clear" w:color="auto" w:fill="auto"/>
          </w:tcPr>
          <w:p w14:paraId="72F422F7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AEE4403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B3D851" w14:textId="77777777" w:rsidR="003710F3" w:rsidRPr="00F25831" w:rsidRDefault="00FD4363" w:rsidP="00F559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77DD3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,6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677DD3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2B7E823B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F56CD01" w14:textId="77777777" w:rsidR="003710F3" w:rsidRPr="00F25831" w:rsidRDefault="00677DD3" w:rsidP="00F559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710F3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587</w:t>
            </w:r>
          </w:p>
        </w:tc>
        <w:tc>
          <w:tcPr>
            <w:tcW w:w="262" w:type="dxa"/>
            <w:shd w:val="clear" w:color="auto" w:fill="auto"/>
          </w:tcPr>
          <w:p w14:paraId="3003625A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CE0D903" w14:textId="77777777" w:rsidR="003710F3" w:rsidRPr="00F25831" w:rsidRDefault="003710F3" w:rsidP="00F5595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2,241</w:t>
            </w:r>
          </w:p>
        </w:tc>
        <w:tc>
          <w:tcPr>
            <w:tcW w:w="270" w:type="dxa"/>
            <w:shd w:val="clear" w:color="auto" w:fill="auto"/>
          </w:tcPr>
          <w:p w14:paraId="28F1F20D" w14:textId="77777777" w:rsidR="003710F3" w:rsidRPr="00F25831" w:rsidRDefault="003710F3" w:rsidP="003710F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DFABC5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792</w:t>
            </w:r>
          </w:p>
        </w:tc>
      </w:tr>
      <w:tr w:rsidR="003710F3" w:rsidRPr="00F25831" w14:paraId="5ECF0E46" w14:textId="77777777" w:rsidTr="00EA320D">
        <w:tc>
          <w:tcPr>
            <w:tcW w:w="3240" w:type="dxa"/>
            <w:shd w:val="clear" w:color="auto" w:fill="auto"/>
          </w:tcPr>
          <w:p w14:paraId="3117A3AF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2EF2F49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F604FF" w14:textId="77777777" w:rsidR="003710F3" w:rsidRPr="00F25831" w:rsidRDefault="00677DD3" w:rsidP="00F559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D4363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988</w:t>
            </w:r>
          </w:p>
        </w:tc>
        <w:tc>
          <w:tcPr>
            <w:tcW w:w="262" w:type="dxa"/>
            <w:shd w:val="clear" w:color="auto" w:fill="auto"/>
          </w:tcPr>
          <w:p w14:paraId="652A7FAE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A711645" w14:textId="77777777" w:rsidR="003710F3" w:rsidRPr="00F25831" w:rsidRDefault="003710F3" w:rsidP="00F559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2,824</w:t>
            </w:r>
          </w:p>
        </w:tc>
        <w:tc>
          <w:tcPr>
            <w:tcW w:w="262" w:type="dxa"/>
            <w:shd w:val="clear" w:color="auto" w:fill="auto"/>
          </w:tcPr>
          <w:p w14:paraId="4F7029A9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CFB1502" w14:textId="77777777" w:rsidR="003710F3" w:rsidRPr="00F25831" w:rsidRDefault="003710F3" w:rsidP="00F5595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1,835</w:t>
            </w:r>
          </w:p>
        </w:tc>
        <w:tc>
          <w:tcPr>
            <w:tcW w:w="270" w:type="dxa"/>
            <w:shd w:val="clear" w:color="auto" w:fill="auto"/>
          </w:tcPr>
          <w:p w14:paraId="6761B4AE" w14:textId="77777777" w:rsidR="003710F3" w:rsidRPr="00F25831" w:rsidRDefault="003710F3" w:rsidP="003710F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5D77F0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1,708</w:t>
            </w:r>
          </w:p>
        </w:tc>
      </w:tr>
      <w:tr w:rsidR="003710F3" w:rsidRPr="00F25831" w14:paraId="05292CC4" w14:textId="77777777" w:rsidTr="00EA320D">
        <w:tc>
          <w:tcPr>
            <w:tcW w:w="3240" w:type="dxa"/>
            <w:shd w:val="clear" w:color="auto" w:fill="auto"/>
          </w:tcPr>
          <w:p w14:paraId="48637656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ABF9217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25455D3" w14:textId="77777777" w:rsidR="003710F3" w:rsidRPr="00F25831" w:rsidRDefault="00677DD3" w:rsidP="00F559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FD4363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486D2E7B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F9D12AE" w14:textId="77777777" w:rsidR="003710F3" w:rsidRPr="00F25831" w:rsidRDefault="003710F3" w:rsidP="00F559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4,694</w:t>
            </w:r>
          </w:p>
        </w:tc>
        <w:tc>
          <w:tcPr>
            <w:tcW w:w="262" w:type="dxa"/>
            <w:shd w:val="clear" w:color="auto" w:fill="auto"/>
          </w:tcPr>
          <w:p w14:paraId="67E26990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3F896AC" w14:textId="77777777" w:rsidR="003710F3" w:rsidRPr="00F25831" w:rsidRDefault="003710F3" w:rsidP="00F5595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1,360</w:t>
            </w:r>
          </w:p>
        </w:tc>
        <w:tc>
          <w:tcPr>
            <w:tcW w:w="270" w:type="dxa"/>
            <w:shd w:val="clear" w:color="auto" w:fill="auto"/>
          </w:tcPr>
          <w:p w14:paraId="22B92AC3" w14:textId="77777777" w:rsidR="003710F3" w:rsidRPr="00F25831" w:rsidRDefault="003710F3" w:rsidP="003710F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AA526F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4,209</w:t>
            </w:r>
          </w:p>
        </w:tc>
      </w:tr>
      <w:tr w:rsidR="003710F3" w:rsidRPr="00F25831" w14:paraId="44BB6897" w14:textId="77777777" w:rsidTr="00EA320D">
        <w:tc>
          <w:tcPr>
            <w:tcW w:w="3240" w:type="dxa"/>
            <w:shd w:val="clear" w:color="auto" w:fill="auto"/>
          </w:tcPr>
          <w:p w14:paraId="17A716C6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0216CEB" w14:textId="77777777" w:rsidR="003710F3" w:rsidRPr="00F25831" w:rsidRDefault="003710F3" w:rsidP="00371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C35AF" w14:textId="77777777" w:rsidR="003710F3" w:rsidRPr="00F25831" w:rsidRDefault="003710F3" w:rsidP="00F559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80,831</w:t>
            </w:r>
          </w:p>
        </w:tc>
        <w:tc>
          <w:tcPr>
            <w:tcW w:w="262" w:type="dxa"/>
            <w:shd w:val="clear" w:color="auto" w:fill="auto"/>
          </w:tcPr>
          <w:p w14:paraId="75844AE5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A36FD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74,606</w:t>
            </w:r>
          </w:p>
        </w:tc>
        <w:tc>
          <w:tcPr>
            <w:tcW w:w="262" w:type="dxa"/>
            <w:shd w:val="clear" w:color="auto" w:fill="auto"/>
          </w:tcPr>
          <w:p w14:paraId="275C753B" w14:textId="77777777" w:rsidR="003710F3" w:rsidRPr="00F25831" w:rsidRDefault="003710F3" w:rsidP="0037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A32E0" w14:textId="77777777" w:rsidR="003710F3" w:rsidRPr="00F25831" w:rsidRDefault="003710F3" w:rsidP="00F5595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76,584</w:t>
            </w:r>
          </w:p>
        </w:tc>
        <w:tc>
          <w:tcPr>
            <w:tcW w:w="270" w:type="dxa"/>
            <w:shd w:val="clear" w:color="auto" w:fill="auto"/>
          </w:tcPr>
          <w:p w14:paraId="1F4E7812" w14:textId="77777777" w:rsidR="003710F3" w:rsidRPr="00F25831" w:rsidRDefault="003710F3" w:rsidP="003710F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102F6" w14:textId="77777777" w:rsidR="003710F3" w:rsidRPr="00F25831" w:rsidRDefault="003710F3" w:rsidP="003710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71,473</w:t>
            </w:r>
          </w:p>
        </w:tc>
      </w:tr>
    </w:tbl>
    <w:p w14:paraId="64A83ECC" w14:textId="77777777" w:rsidR="00994DCC" w:rsidRPr="00F25831" w:rsidRDefault="00994DCC" w:rsidP="00994DCC">
      <w:pPr>
        <w:pStyle w:val="Heading6"/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257DFF10" w14:textId="77777777" w:rsidR="00DB4640" w:rsidRPr="00F25831" w:rsidRDefault="00DB4640" w:rsidP="007E1360">
      <w:pPr>
        <w:pStyle w:val="Heading6"/>
        <w:numPr>
          <w:ilvl w:val="0"/>
          <w:numId w:val="34"/>
        </w:numPr>
        <w:tabs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  <w:lang w:val="en-US"/>
        </w:rPr>
      </w:pPr>
      <w:r w:rsidRPr="00F25831">
        <w:rPr>
          <w:rFonts w:ascii="Angsana New" w:hAnsi="Angsana New"/>
          <w:sz w:val="30"/>
          <w:szCs w:val="30"/>
          <w:cs/>
          <w:lang w:val="en-US"/>
        </w:rPr>
        <w:t>สินค้าคงเหลือ</w:t>
      </w:r>
    </w:p>
    <w:p w14:paraId="6DAED251" w14:textId="77777777" w:rsidR="00DB4640" w:rsidRPr="00F25831" w:rsidRDefault="00DB4640" w:rsidP="00DB4640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EA320D" w:rsidRPr="00F25831" w14:paraId="7F2918C0" w14:textId="77777777" w:rsidTr="002A0540">
        <w:tc>
          <w:tcPr>
            <w:tcW w:w="3240" w:type="dxa"/>
            <w:shd w:val="clear" w:color="auto" w:fill="auto"/>
          </w:tcPr>
          <w:p w14:paraId="66C74E88" w14:textId="77777777" w:rsidR="00EA320D" w:rsidRPr="00F25831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71CA0D6" w14:textId="77777777" w:rsidR="00EA320D" w:rsidRPr="00F25831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052D4A8" w14:textId="77777777" w:rsidR="00EA320D" w:rsidRPr="00F25831" w:rsidRDefault="00EA320D" w:rsidP="002A054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34B52399" w14:textId="77777777" w:rsidR="00EA320D" w:rsidRPr="00F25831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4237415" w14:textId="77777777" w:rsidR="00EA320D" w:rsidRPr="00F25831" w:rsidRDefault="00EA320D" w:rsidP="002A054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00BB7" w:rsidRPr="00F25831" w14:paraId="63822FE1" w14:textId="77777777" w:rsidTr="002A0540">
        <w:tc>
          <w:tcPr>
            <w:tcW w:w="3240" w:type="dxa"/>
            <w:shd w:val="clear" w:color="auto" w:fill="auto"/>
          </w:tcPr>
          <w:p w14:paraId="66A776C2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183D7CE" w14:textId="77777777" w:rsidR="00A00BB7" w:rsidRPr="00F25831" w:rsidRDefault="00A00BB7" w:rsidP="00A00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79FABFD1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239DA7CB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23ADBC1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570D601E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72D330B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5C0C0629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553294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A00BB7" w:rsidRPr="00F25831" w14:paraId="3000D1C1" w14:textId="77777777" w:rsidTr="002A0540">
        <w:tc>
          <w:tcPr>
            <w:tcW w:w="3240" w:type="dxa"/>
            <w:shd w:val="clear" w:color="auto" w:fill="auto"/>
          </w:tcPr>
          <w:p w14:paraId="1473BBF5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6FE6B17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95F16F6" w14:textId="77777777" w:rsidR="00A00BB7" w:rsidRPr="00F25831" w:rsidRDefault="00A00BB7" w:rsidP="00A00BB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00BB7" w:rsidRPr="00F25831" w14:paraId="7918CDCD" w14:textId="77777777" w:rsidTr="002A0540">
        <w:trPr>
          <w:trHeight w:val="80"/>
        </w:trPr>
        <w:tc>
          <w:tcPr>
            <w:tcW w:w="3240" w:type="dxa"/>
            <w:shd w:val="clear" w:color="auto" w:fill="auto"/>
          </w:tcPr>
          <w:p w14:paraId="2A7BB2A7" w14:textId="77777777" w:rsidR="00A00BB7" w:rsidRPr="00F25831" w:rsidRDefault="00A00BB7" w:rsidP="00A00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6818CD4" w14:textId="77777777" w:rsidR="00A00BB7" w:rsidRPr="00F25831" w:rsidRDefault="00A00BB7" w:rsidP="00A00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048AE4" w14:textId="77777777" w:rsidR="00A00BB7" w:rsidRPr="00F25831" w:rsidRDefault="009C2C98" w:rsidP="009C2C9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31,700</w:t>
            </w:r>
          </w:p>
        </w:tc>
        <w:tc>
          <w:tcPr>
            <w:tcW w:w="262" w:type="dxa"/>
            <w:shd w:val="clear" w:color="auto" w:fill="auto"/>
          </w:tcPr>
          <w:p w14:paraId="3051198E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24E366D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34,265</w:t>
            </w:r>
          </w:p>
        </w:tc>
        <w:tc>
          <w:tcPr>
            <w:tcW w:w="262" w:type="dxa"/>
            <w:shd w:val="clear" w:color="auto" w:fill="auto"/>
          </w:tcPr>
          <w:p w14:paraId="7D8AC544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4FBEC175" w14:textId="77777777" w:rsidR="00A00BB7" w:rsidRPr="00F25831" w:rsidRDefault="009C2C98" w:rsidP="00F5595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29,578</w:t>
            </w:r>
          </w:p>
        </w:tc>
        <w:tc>
          <w:tcPr>
            <w:tcW w:w="270" w:type="dxa"/>
            <w:shd w:val="clear" w:color="auto" w:fill="auto"/>
          </w:tcPr>
          <w:p w14:paraId="641073CD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637788E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33,674</w:t>
            </w:r>
          </w:p>
        </w:tc>
      </w:tr>
      <w:tr w:rsidR="00A00BB7" w:rsidRPr="00F25831" w14:paraId="29D14716" w14:textId="77777777" w:rsidTr="006D6A11">
        <w:trPr>
          <w:trHeight w:val="80"/>
        </w:trPr>
        <w:tc>
          <w:tcPr>
            <w:tcW w:w="3240" w:type="dxa"/>
            <w:shd w:val="clear" w:color="auto" w:fill="auto"/>
          </w:tcPr>
          <w:p w14:paraId="479C3918" w14:textId="77777777" w:rsidR="00A00BB7" w:rsidRPr="00F25831" w:rsidRDefault="00A00BB7" w:rsidP="00A00BB7">
            <w:pPr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F471EDE" w14:textId="77777777" w:rsidR="00A00BB7" w:rsidRPr="00F25831" w:rsidRDefault="00A00BB7" w:rsidP="00A00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77F99F" w14:textId="77777777" w:rsidR="00A00BB7" w:rsidRPr="00F25831" w:rsidRDefault="00A00BB7" w:rsidP="00F559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10,745</w:t>
            </w:r>
          </w:p>
        </w:tc>
        <w:tc>
          <w:tcPr>
            <w:tcW w:w="262" w:type="dxa"/>
            <w:shd w:val="clear" w:color="auto" w:fill="auto"/>
          </w:tcPr>
          <w:p w14:paraId="73B033D5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9C161F2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AD76C97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556D9101" w14:textId="77777777" w:rsidR="00A00BB7" w:rsidRPr="00F25831" w:rsidRDefault="00A00BB7" w:rsidP="00F5595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10,745</w:t>
            </w:r>
          </w:p>
        </w:tc>
        <w:tc>
          <w:tcPr>
            <w:tcW w:w="270" w:type="dxa"/>
            <w:shd w:val="clear" w:color="auto" w:fill="auto"/>
          </w:tcPr>
          <w:p w14:paraId="6760BD62" w14:textId="77777777" w:rsidR="00A00BB7" w:rsidRPr="00F25831" w:rsidRDefault="00A00BB7" w:rsidP="00A00BB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4E59A2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0BB7" w:rsidRPr="00F25831" w14:paraId="02E5A1D2" w14:textId="77777777" w:rsidTr="006D6A11">
        <w:tc>
          <w:tcPr>
            <w:tcW w:w="3240" w:type="dxa"/>
          </w:tcPr>
          <w:p w14:paraId="5CA0E969" w14:textId="77777777" w:rsidR="00A00BB7" w:rsidRPr="00F25831" w:rsidRDefault="00A00BB7" w:rsidP="00A00BB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42759DB" w14:textId="77777777" w:rsidR="00A00BB7" w:rsidRPr="00F25831" w:rsidRDefault="00A00BB7" w:rsidP="00A00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AEF1F0" w14:textId="77777777" w:rsidR="00A00BB7" w:rsidRPr="00F25831" w:rsidRDefault="00A00BB7" w:rsidP="00F559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262" w:type="dxa"/>
            <w:shd w:val="clear" w:color="auto" w:fill="auto"/>
          </w:tcPr>
          <w:p w14:paraId="168453B0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D8B560F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262" w:type="dxa"/>
            <w:shd w:val="clear" w:color="auto" w:fill="auto"/>
          </w:tcPr>
          <w:p w14:paraId="15717676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CDA4DD5" w14:textId="77777777" w:rsidR="00A00BB7" w:rsidRPr="00F25831" w:rsidRDefault="00A00BB7" w:rsidP="00F5595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270" w:type="dxa"/>
            <w:shd w:val="clear" w:color="auto" w:fill="auto"/>
          </w:tcPr>
          <w:p w14:paraId="1DE8AA5D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DC7E4B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A00BB7" w:rsidRPr="00F25831" w14:paraId="53B52B66" w14:textId="77777777" w:rsidTr="00EA320D">
        <w:tc>
          <w:tcPr>
            <w:tcW w:w="3240" w:type="dxa"/>
            <w:shd w:val="clear" w:color="auto" w:fill="auto"/>
          </w:tcPr>
          <w:p w14:paraId="3E7DACF7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66148A1" w14:textId="77777777" w:rsidR="00A00BB7" w:rsidRPr="00F25831" w:rsidRDefault="00A00BB7" w:rsidP="00A00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D2C36F0" w14:textId="77777777" w:rsidR="00A00BB7" w:rsidRPr="00F25831" w:rsidRDefault="009C2C98" w:rsidP="00F559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43,350</w:t>
            </w:r>
          </w:p>
        </w:tc>
        <w:tc>
          <w:tcPr>
            <w:tcW w:w="262" w:type="dxa"/>
            <w:shd w:val="clear" w:color="auto" w:fill="auto"/>
          </w:tcPr>
          <w:p w14:paraId="74443EC5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7929047F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35,195</w:t>
            </w:r>
          </w:p>
        </w:tc>
        <w:tc>
          <w:tcPr>
            <w:tcW w:w="262" w:type="dxa"/>
            <w:shd w:val="clear" w:color="auto" w:fill="auto"/>
          </w:tcPr>
          <w:p w14:paraId="359E82EF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1D11DBF9" w14:textId="77777777" w:rsidR="00A00BB7" w:rsidRPr="00F25831" w:rsidRDefault="00A00BB7" w:rsidP="00F5595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41,22</w:t>
            </w:r>
            <w:r w:rsidR="009C2C98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130AE6E" w14:textId="77777777" w:rsidR="00A00BB7" w:rsidRPr="00F25831" w:rsidRDefault="00A00BB7" w:rsidP="00A00BB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A09D08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34,604</w:t>
            </w:r>
          </w:p>
        </w:tc>
      </w:tr>
      <w:tr w:rsidR="00F55956" w:rsidRPr="00F25831" w14:paraId="373367D8" w14:textId="77777777" w:rsidTr="00EA320D">
        <w:tc>
          <w:tcPr>
            <w:tcW w:w="3240" w:type="dxa"/>
            <w:shd w:val="clear" w:color="auto" w:fill="auto"/>
          </w:tcPr>
          <w:p w14:paraId="684ECCAE" w14:textId="77777777" w:rsidR="00F55956" w:rsidRPr="00F25831" w:rsidRDefault="00F55956" w:rsidP="00F55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20F2D3E" w14:textId="77777777" w:rsidR="00F55956" w:rsidRPr="00F25831" w:rsidRDefault="00F55956" w:rsidP="00F55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476AEF" w14:textId="77777777" w:rsidR="00F55956" w:rsidRPr="00F25831" w:rsidRDefault="009C2C98" w:rsidP="00F559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(1,168</w:t>
            </w:r>
            <w:r w:rsidR="00F55956" w:rsidRPr="00F258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4DDE0A45" w14:textId="77777777" w:rsidR="00F55956" w:rsidRPr="00F25831" w:rsidRDefault="00F55956" w:rsidP="00F559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A3CE2CA" w14:textId="77777777" w:rsidR="00F55956" w:rsidRPr="00F25831" w:rsidRDefault="00F55956" w:rsidP="00F559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(1,005)</w:t>
            </w:r>
          </w:p>
        </w:tc>
        <w:tc>
          <w:tcPr>
            <w:tcW w:w="262" w:type="dxa"/>
            <w:shd w:val="clear" w:color="auto" w:fill="auto"/>
          </w:tcPr>
          <w:p w14:paraId="6CD54489" w14:textId="77777777" w:rsidR="00F55956" w:rsidRPr="00F25831" w:rsidRDefault="00F55956" w:rsidP="00F55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CB31DDA" w14:textId="77777777" w:rsidR="00F55956" w:rsidRPr="00F25831" w:rsidRDefault="00F55956" w:rsidP="009C2C98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(1,16</w:t>
            </w:r>
            <w:r w:rsidR="009C2C98" w:rsidRPr="00F25831">
              <w:rPr>
                <w:rFonts w:ascii="Angsana New" w:hAnsi="Angsana New"/>
                <w:sz w:val="30"/>
                <w:szCs w:val="30"/>
              </w:rPr>
              <w:t>8</w:t>
            </w:r>
            <w:r w:rsidRPr="00F258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8D0532" w14:textId="77777777" w:rsidR="00F55956" w:rsidRPr="00F25831" w:rsidRDefault="00F55956" w:rsidP="00F5595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0D1033" w14:textId="77777777" w:rsidR="00F55956" w:rsidRPr="00F25831" w:rsidRDefault="00F55956" w:rsidP="00F559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(1,005)</w:t>
            </w:r>
          </w:p>
        </w:tc>
      </w:tr>
      <w:tr w:rsidR="00A00BB7" w:rsidRPr="00F25831" w14:paraId="0EA1DE6C" w14:textId="77777777" w:rsidTr="00EA320D">
        <w:tc>
          <w:tcPr>
            <w:tcW w:w="3240" w:type="dxa"/>
            <w:shd w:val="clear" w:color="auto" w:fill="auto"/>
          </w:tcPr>
          <w:p w14:paraId="4A2391D9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19F1D81" w14:textId="77777777" w:rsidR="00A00BB7" w:rsidRPr="00F25831" w:rsidRDefault="00A00BB7" w:rsidP="00A00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BB860" w14:textId="77777777" w:rsidR="00A00BB7" w:rsidRPr="00F25831" w:rsidRDefault="00A00BB7" w:rsidP="00F559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42,182</w:t>
            </w:r>
          </w:p>
        </w:tc>
        <w:tc>
          <w:tcPr>
            <w:tcW w:w="262" w:type="dxa"/>
            <w:shd w:val="clear" w:color="auto" w:fill="auto"/>
          </w:tcPr>
          <w:p w14:paraId="6E1D24E5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D6637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34,190</w:t>
            </w:r>
          </w:p>
        </w:tc>
        <w:tc>
          <w:tcPr>
            <w:tcW w:w="262" w:type="dxa"/>
            <w:shd w:val="clear" w:color="auto" w:fill="auto"/>
          </w:tcPr>
          <w:p w14:paraId="55E74417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2C06CA" w14:textId="77777777" w:rsidR="00A00BB7" w:rsidRPr="00F25831" w:rsidRDefault="00A00BB7" w:rsidP="00F5595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40,060</w:t>
            </w:r>
          </w:p>
        </w:tc>
        <w:tc>
          <w:tcPr>
            <w:tcW w:w="270" w:type="dxa"/>
            <w:shd w:val="clear" w:color="auto" w:fill="auto"/>
          </w:tcPr>
          <w:p w14:paraId="480D4474" w14:textId="77777777" w:rsidR="00A00BB7" w:rsidRPr="00F25831" w:rsidRDefault="00A00BB7" w:rsidP="00A00BB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80483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33,599</w:t>
            </w:r>
          </w:p>
        </w:tc>
      </w:tr>
      <w:tr w:rsidR="00A00BB7" w:rsidRPr="00F25831" w14:paraId="323B5668" w14:textId="77777777" w:rsidTr="002A0540">
        <w:trPr>
          <w:trHeight w:val="80"/>
        </w:trPr>
        <w:tc>
          <w:tcPr>
            <w:tcW w:w="3240" w:type="dxa"/>
            <w:shd w:val="clear" w:color="auto" w:fill="auto"/>
          </w:tcPr>
          <w:p w14:paraId="72DE9DFD" w14:textId="77777777" w:rsidR="00A00BB7" w:rsidRPr="00F25831" w:rsidRDefault="00A00BB7" w:rsidP="00A00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15FDB0F" w14:textId="77777777" w:rsidR="00A00BB7" w:rsidRPr="00F25831" w:rsidRDefault="00A00BB7" w:rsidP="00A00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63BADF" w14:textId="77777777" w:rsidR="00A00BB7" w:rsidRPr="00F25831" w:rsidRDefault="00A00BB7" w:rsidP="00F559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E04D07B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9BEE5DD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B850756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59771C9F" w14:textId="77777777" w:rsidR="00A00BB7" w:rsidRPr="00F25831" w:rsidRDefault="00A00BB7" w:rsidP="00F5595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91EA4F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DD6BDC6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BB7" w:rsidRPr="00F25831" w14:paraId="3D6164E3" w14:textId="77777777" w:rsidTr="002A0540">
        <w:trPr>
          <w:trHeight w:val="80"/>
        </w:trPr>
        <w:tc>
          <w:tcPr>
            <w:tcW w:w="3240" w:type="dxa"/>
            <w:shd w:val="clear" w:color="auto" w:fill="auto"/>
          </w:tcPr>
          <w:p w14:paraId="296EA8D4" w14:textId="77777777" w:rsidR="00A00BB7" w:rsidRPr="00F25831" w:rsidRDefault="00A00BB7" w:rsidP="00A00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F25831">
              <w:rPr>
                <w:rFonts w:ascii="Angsana New" w:hAnsi="Angsana New" w:hint="cs"/>
                <w:b/>
                <w:sz w:val="30"/>
                <w:szCs w:val="30"/>
                <w:cs/>
              </w:rPr>
              <w:t>เป็นค่าใช้จ่าย และได้รวมในบัญชีต้นทุนขายและบริการ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54F86B7" w14:textId="77777777" w:rsidR="00A00BB7" w:rsidRPr="00F25831" w:rsidRDefault="00A00BB7" w:rsidP="00A00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EFC8B7" w14:textId="77777777" w:rsidR="00A00BB7" w:rsidRPr="00F25831" w:rsidRDefault="00A00BB7" w:rsidP="00F559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7F3CABA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EB52EE4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7D4BB31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471E22E3" w14:textId="77777777" w:rsidR="00A00BB7" w:rsidRPr="00F25831" w:rsidRDefault="00A00BB7" w:rsidP="00F5595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2D415E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531AA5B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BB7" w:rsidRPr="00F25831" w14:paraId="3D7BAF49" w14:textId="77777777" w:rsidTr="002A0540">
        <w:tc>
          <w:tcPr>
            <w:tcW w:w="3240" w:type="dxa"/>
          </w:tcPr>
          <w:p w14:paraId="5C682DA8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sz w:val="30"/>
                <w:szCs w:val="30"/>
              </w:rPr>
              <w:t xml:space="preserve">- </w:t>
            </w:r>
            <w:r w:rsidRPr="00F25831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3AC7407" w14:textId="77777777" w:rsidR="00A00BB7" w:rsidRPr="00F25831" w:rsidRDefault="00A00BB7" w:rsidP="00A00BB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2</w:t>
            </w:r>
            <w:r w:rsidRPr="00F25831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29EBFCE6" w14:textId="77777777" w:rsidR="00A00BB7" w:rsidRPr="00F25831" w:rsidRDefault="00A00BB7" w:rsidP="00F559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1,048,254</w:t>
            </w:r>
          </w:p>
        </w:tc>
        <w:tc>
          <w:tcPr>
            <w:tcW w:w="262" w:type="dxa"/>
            <w:shd w:val="clear" w:color="auto" w:fill="auto"/>
          </w:tcPr>
          <w:p w14:paraId="5D51BA8D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36E9980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642,526</w:t>
            </w:r>
          </w:p>
        </w:tc>
        <w:tc>
          <w:tcPr>
            <w:tcW w:w="262" w:type="dxa"/>
            <w:shd w:val="clear" w:color="auto" w:fill="auto"/>
          </w:tcPr>
          <w:p w14:paraId="65039B04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565EC849" w14:textId="77777777" w:rsidR="00A00BB7" w:rsidRPr="00F25831" w:rsidRDefault="00A00BB7" w:rsidP="00F5595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912,806</w:t>
            </w:r>
          </w:p>
        </w:tc>
        <w:tc>
          <w:tcPr>
            <w:tcW w:w="270" w:type="dxa"/>
            <w:shd w:val="clear" w:color="auto" w:fill="auto"/>
          </w:tcPr>
          <w:p w14:paraId="0D367E93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EA29003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642,418</w:t>
            </w:r>
          </w:p>
        </w:tc>
      </w:tr>
      <w:tr w:rsidR="00A00BB7" w:rsidRPr="00F25831" w14:paraId="21C37FFA" w14:textId="77777777" w:rsidTr="002A0540">
        <w:tc>
          <w:tcPr>
            <w:tcW w:w="3240" w:type="dxa"/>
          </w:tcPr>
          <w:p w14:paraId="4D006873" w14:textId="77777777" w:rsidR="00F55956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sz w:val="30"/>
                <w:szCs w:val="30"/>
              </w:rPr>
              <w:t xml:space="preserve">- </w:t>
            </w:r>
            <w:r w:rsidR="00F55956" w:rsidRPr="00F2583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F25831"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</w:t>
            </w:r>
            <w:r w:rsidR="00F55956" w:rsidRPr="00F25831">
              <w:rPr>
                <w:rFonts w:ascii="Angsana New" w:hAnsi="Angsana New"/>
                <w:bCs/>
                <w:sz w:val="30"/>
                <w:szCs w:val="30"/>
              </w:rPr>
              <w:t>)</w:t>
            </w:r>
            <w:r w:rsidR="00F55956" w:rsidRPr="00F25831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25831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การปรับลดมูลค่า</w:t>
            </w:r>
            <w:r w:rsidR="00F55956" w:rsidRPr="00F25831">
              <w:rPr>
                <w:rFonts w:ascii="Angsana New" w:hAnsi="Angsana New" w:hint="cs"/>
                <w:b/>
                <w:sz w:val="30"/>
                <w:szCs w:val="30"/>
                <w:cs/>
              </w:rPr>
              <w:t>เป็น</w:t>
            </w:r>
          </w:p>
          <w:p w14:paraId="23B3D0F5" w14:textId="77777777" w:rsidR="00A00BB7" w:rsidRPr="00F25831" w:rsidRDefault="00F55956" w:rsidP="00F55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ind w:left="162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</w:t>
            </w:r>
            <w:r w:rsidRPr="00F25831">
              <w:rPr>
                <w:rFonts w:ascii="Angsana New" w:hAnsi="Angsana New" w:hint="cs"/>
                <w:b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463FDED" w14:textId="77777777" w:rsidR="00A00BB7" w:rsidRPr="00F25831" w:rsidRDefault="00A00BB7" w:rsidP="00A00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114C68" w14:textId="77777777" w:rsidR="00F55956" w:rsidRPr="00F25831" w:rsidRDefault="00F55956" w:rsidP="00F559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1AD0D6A" w14:textId="77777777" w:rsidR="00A00BB7" w:rsidRPr="00F25831" w:rsidRDefault="00A00BB7" w:rsidP="00F559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62" w:type="dxa"/>
            <w:shd w:val="clear" w:color="auto" w:fill="auto"/>
          </w:tcPr>
          <w:p w14:paraId="16E8A155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581FD3D" w14:textId="77777777" w:rsidR="00F55956" w:rsidRPr="00F25831" w:rsidRDefault="00F55956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6DCF251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(486)</w:t>
            </w:r>
          </w:p>
        </w:tc>
        <w:tc>
          <w:tcPr>
            <w:tcW w:w="262" w:type="dxa"/>
            <w:shd w:val="clear" w:color="auto" w:fill="auto"/>
          </w:tcPr>
          <w:p w14:paraId="3548C94B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45F211B" w14:textId="77777777" w:rsidR="00F55956" w:rsidRPr="00F25831" w:rsidRDefault="00F55956" w:rsidP="00F5595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085E101" w14:textId="77777777" w:rsidR="00A00BB7" w:rsidRPr="00F25831" w:rsidRDefault="00A00BB7" w:rsidP="00F5595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70" w:type="dxa"/>
            <w:shd w:val="clear" w:color="auto" w:fill="auto"/>
          </w:tcPr>
          <w:p w14:paraId="7B158ED2" w14:textId="77777777" w:rsidR="00A00BB7" w:rsidRPr="00F25831" w:rsidRDefault="00A00BB7" w:rsidP="00A00BB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14F59E" w14:textId="77777777" w:rsidR="00F55956" w:rsidRPr="00F25831" w:rsidRDefault="00F55956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01F7476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(486)</w:t>
            </w:r>
          </w:p>
        </w:tc>
      </w:tr>
      <w:tr w:rsidR="00A00BB7" w:rsidRPr="00F25831" w14:paraId="6970A5B0" w14:textId="77777777" w:rsidTr="002A0540">
        <w:tc>
          <w:tcPr>
            <w:tcW w:w="3240" w:type="dxa"/>
            <w:shd w:val="clear" w:color="auto" w:fill="auto"/>
          </w:tcPr>
          <w:p w14:paraId="64115AA2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8CED744" w14:textId="77777777" w:rsidR="00A00BB7" w:rsidRPr="00F25831" w:rsidRDefault="00A00BB7" w:rsidP="00A00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4FA16" w14:textId="77777777" w:rsidR="00A00BB7" w:rsidRPr="00F25831" w:rsidRDefault="00A00BB7" w:rsidP="00F559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1,048,417</w:t>
            </w:r>
          </w:p>
        </w:tc>
        <w:tc>
          <w:tcPr>
            <w:tcW w:w="262" w:type="dxa"/>
            <w:shd w:val="clear" w:color="auto" w:fill="auto"/>
          </w:tcPr>
          <w:p w14:paraId="5F9AE22D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3BD6D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642,040</w:t>
            </w:r>
          </w:p>
        </w:tc>
        <w:tc>
          <w:tcPr>
            <w:tcW w:w="262" w:type="dxa"/>
            <w:shd w:val="clear" w:color="auto" w:fill="auto"/>
          </w:tcPr>
          <w:p w14:paraId="62E6F0B6" w14:textId="77777777" w:rsidR="00A00BB7" w:rsidRPr="00F25831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D6875" w14:textId="77777777" w:rsidR="00A00BB7" w:rsidRPr="00F25831" w:rsidRDefault="00A00BB7" w:rsidP="00F5595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912,969</w:t>
            </w:r>
          </w:p>
        </w:tc>
        <w:tc>
          <w:tcPr>
            <w:tcW w:w="270" w:type="dxa"/>
            <w:shd w:val="clear" w:color="auto" w:fill="auto"/>
          </w:tcPr>
          <w:p w14:paraId="278D3163" w14:textId="77777777" w:rsidR="00A00BB7" w:rsidRPr="00F25831" w:rsidRDefault="00A00BB7" w:rsidP="00A00BB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C777B" w14:textId="77777777" w:rsidR="00A00BB7" w:rsidRPr="00F25831" w:rsidRDefault="00A00BB7" w:rsidP="00A00B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641,932</w:t>
            </w:r>
          </w:p>
        </w:tc>
      </w:tr>
    </w:tbl>
    <w:p w14:paraId="21914275" w14:textId="77777777" w:rsidR="00F524D2" w:rsidRPr="00F25831" w:rsidRDefault="00F524D2" w:rsidP="007E1360">
      <w:pPr>
        <w:pStyle w:val="Heading6"/>
        <w:numPr>
          <w:ilvl w:val="0"/>
          <w:numId w:val="34"/>
        </w:numPr>
        <w:tabs>
          <w:tab w:val="left" w:pos="540"/>
        </w:tabs>
        <w:ind w:hanging="720"/>
        <w:jc w:val="both"/>
        <w:rPr>
          <w:rFonts w:ascii="Angsana New" w:hAnsi="Angsana New"/>
          <w:sz w:val="30"/>
          <w:szCs w:val="30"/>
          <w:lang w:val="en-US"/>
        </w:rPr>
      </w:pPr>
      <w:r w:rsidRPr="00F25831">
        <w:rPr>
          <w:rFonts w:ascii="Angsana New" w:hAnsi="Angsana New"/>
          <w:sz w:val="30"/>
          <w:szCs w:val="30"/>
          <w:cs/>
          <w:lang w:val="en-US"/>
        </w:rPr>
        <w:lastRenderedPageBreak/>
        <w:t>เงินลงทุนในบริษัทย่อย</w:t>
      </w:r>
    </w:p>
    <w:p w14:paraId="5CAF3D19" w14:textId="77777777" w:rsidR="0096723B" w:rsidRPr="00F25831" w:rsidRDefault="0096723B" w:rsidP="00652EDE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tbl>
      <w:tblPr>
        <w:tblW w:w="89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540"/>
        <w:gridCol w:w="450"/>
        <w:gridCol w:w="810"/>
        <w:gridCol w:w="262"/>
        <w:gridCol w:w="1260"/>
        <w:gridCol w:w="270"/>
        <w:gridCol w:w="1260"/>
      </w:tblGrid>
      <w:tr w:rsidR="000641D5" w:rsidRPr="00F25831" w14:paraId="50E5A36C" w14:textId="77777777" w:rsidTr="007E1360">
        <w:tc>
          <w:tcPr>
            <w:tcW w:w="3870" w:type="dxa"/>
            <w:shd w:val="clear" w:color="auto" w:fill="auto"/>
          </w:tcPr>
          <w:p w14:paraId="49C7C392" w14:textId="77777777" w:rsidR="000641D5" w:rsidRPr="00F25831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FA68990" w14:textId="77777777" w:rsidR="000641D5" w:rsidRPr="00F25831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02F824C5" w14:textId="77777777" w:rsidR="000641D5" w:rsidRPr="00F25831" w:rsidRDefault="000641D5" w:rsidP="002A054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4A749AD" w14:textId="77777777" w:rsidR="000641D5" w:rsidRPr="00F25831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20C2167E" w14:textId="77777777" w:rsidR="000641D5" w:rsidRPr="00F25831" w:rsidRDefault="000641D5" w:rsidP="002A054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41D5" w:rsidRPr="00F25831" w14:paraId="0DBDCAE7" w14:textId="77777777" w:rsidTr="0068653F">
        <w:tc>
          <w:tcPr>
            <w:tcW w:w="3870" w:type="dxa"/>
            <w:shd w:val="clear" w:color="auto" w:fill="auto"/>
          </w:tcPr>
          <w:p w14:paraId="14BB5804" w14:textId="77777777" w:rsidR="000641D5" w:rsidRPr="00F25831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22C514A" w14:textId="77777777" w:rsidR="000641D5" w:rsidRPr="00F25831" w:rsidRDefault="000641D5" w:rsidP="002A0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9377ACC" w14:textId="77777777" w:rsidR="000641D5" w:rsidRPr="00F25831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506EA1C6" w14:textId="77777777" w:rsidR="000641D5" w:rsidRPr="00F25831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F411593" w14:textId="77777777" w:rsidR="000641D5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2" w:type="dxa"/>
            <w:shd w:val="clear" w:color="auto" w:fill="auto"/>
          </w:tcPr>
          <w:p w14:paraId="3EE590C7" w14:textId="77777777" w:rsidR="000641D5" w:rsidRPr="00F25831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EFFD1C" w14:textId="77777777" w:rsidR="000641D5" w:rsidRPr="00F25831" w:rsidRDefault="000641D5" w:rsidP="00064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1CCDD458" w14:textId="77777777" w:rsidR="000641D5" w:rsidRPr="00F25831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57FE26" w14:textId="77777777" w:rsidR="000641D5" w:rsidRPr="00F25831" w:rsidRDefault="000641D5" w:rsidP="00064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>2559</w:t>
            </w:r>
          </w:p>
        </w:tc>
      </w:tr>
      <w:tr w:rsidR="007E1360" w:rsidRPr="00F25831" w14:paraId="55B4EC29" w14:textId="77777777" w:rsidTr="0068653F">
        <w:tc>
          <w:tcPr>
            <w:tcW w:w="3870" w:type="dxa"/>
            <w:shd w:val="clear" w:color="auto" w:fill="auto"/>
          </w:tcPr>
          <w:p w14:paraId="451DC441" w14:textId="77777777" w:rsidR="007E1360" w:rsidRPr="00F25831" w:rsidRDefault="007E136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1FEBE44" w14:textId="77777777" w:rsidR="007E1360" w:rsidRPr="00F25831" w:rsidRDefault="007E1360" w:rsidP="002A0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4D60993" w14:textId="77777777" w:rsidR="007E1360" w:rsidRPr="00F25831" w:rsidRDefault="007E136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623A2232" w14:textId="77777777" w:rsidR="007E1360" w:rsidRPr="00F25831" w:rsidRDefault="007E136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B3EB12D" w14:textId="77777777" w:rsidR="007E1360" w:rsidRPr="00F25831" w:rsidRDefault="007E1360" w:rsidP="00064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5F200375" w14:textId="77777777" w:rsidR="007E1360" w:rsidRPr="00F25831" w:rsidRDefault="007E136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317FEF" w14:textId="77777777" w:rsidR="007E1360" w:rsidRPr="00F25831" w:rsidRDefault="007E1360" w:rsidP="00064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05EB43" w14:textId="77777777" w:rsidR="007E1360" w:rsidRPr="00F25831" w:rsidRDefault="007E136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1F3158" w14:textId="77777777" w:rsidR="007E1360" w:rsidRPr="00F25831" w:rsidRDefault="007E1360" w:rsidP="007E1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F2583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ปรับปรุงใหม่)</w:t>
            </w:r>
          </w:p>
        </w:tc>
      </w:tr>
      <w:tr w:rsidR="000641D5" w:rsidRPr="00F25831" w14:paraId="486758FD" w14:textId="77777777" w:rsidTr="0068653F">
        <w:trPr>
          <w:trHeight w:val="80"/>
        </w:trPr>
        <w:tc>
          <w:tcPr>
            <w:tcW w:w="3870" w:type="dxa"/>
            <w:shd w:val="clear" w:color="auto" w:fill="auto"/>
          </w:tcPr>
          <w:p w14:paraId="18D4D004" w14:textId="77777777" w:rsidR="000641D5" w:rsidRPr="00F25831" w:rsidRDefault="000641D5" w:rsidP="002A0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73CEB3E" w14:textId="77777777" w:rsidR="000641D5" w:rsidRPr="00F25831" w:rsidRDefault="000641D5" w:rsidP="002A0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14:paraId="37196F6F" w14:textId="77777777" w:rsidR="000641D5" w:rsidRPr="00F25831" w:rsidRDefault="000641D5" w:rsidP="002A054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65D4BADB" w14:textId="77777777" w:rsidR="000641D5" w:rsidRPr="00F25831" w:rsidRDefault="000641D5" w:rsidP="002A054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D1152FA" w14:textId="77777777" w:rsidR="000641D5" w:rsidRPr="00F25831" w:rsidRDefault="000641D5" w:rsidP="002A054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CA91E7C" w14:textId="77777777" w:rsidR="000641D5" w:rsidRPr="00F25831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F033078" w14:textId="77777777" w:rsidR="000641D5" w:rsidRPr="00F25831" w:rsidRDefault="000641D5" w:rsidP="006865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2583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2583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641D5" w:rsidRPr="00F25831" w14:paraId="26C18160" w14:textId="77777777" w:rsidTr="0068653F">
        <w:trPr>
          <w:trHeight w:val="80"/>
        </w:trPr>
        <w:tc>
          <w:tcPr>
            <w:tcW w:w="3870" w:type="dxa"/>
            <w:shd w:val="clear" w:color="auto" w:fill="auto"/>
          </w:tcPr>
          <w:p w14:paraId="3FCDC33E" w14:textId="77777777" w:rsidR="000641D5" w:rsidRPr="00F25831" w:rsidRDefault="000641D5" w:rsidP="00FB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3C7F97D" w14:textId="77777777" w:rsidR="000641D5" w:rsidRPr="00F25831" w:rsidRDefault="000641D5" w:rsidP="002A0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14:paraId="39BB13B1" w14:textId="77777777" w:rsidR="000641D5" w:rsidRPr="00F25831" w:rsidRDefault="000641D5" w:rsidP="002A054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58EF3AA0" w14:textId="77777777" w:rsidR="000641D5" w:rsidRPr="00F25831" w:rsidRDefault="000641D5" w:rsidP="002A054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CA8F758" w14:textId="77777777" w:rsidR="000641D5" w:rsidRPr="00F25831" w:rsidRDefault="0068653F" w:rsidP="00FB5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2925E867" w14:textId="77777777" w:rsidR="000641D5" w:rsidRPr="00F25831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E516D98" w14:textId="77777777" w:rsidR="000641D5" w:rsidRPr="00F25831" w:rsidRDefault="004C4B3F" w:rsidP="007E136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26,451</w:t>
            </w:r>
          </w:p>
        </w:tc>
        <w:tc>
          <w:tcPr>
            <w:tcW w:w="270" w:type="dxa"/>
            <w:shd w:val="clear" w:color="auto" w:fill="auto"/>
          </w:tcPr>
          <w:p w14:paraId="04E62036" w14:textId="77777777" w:rsidR="000641D5" w:rsidRPr="00F25831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B6E6FBE" w14:textId="77777777" w:rsidR="000641D5" w:rsidRPr="00F25831" w:rsidRDefault="00FB5561" w:rsidP="007E136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2,900</w:t>
            </w:r>
          </w:p>
        </w:tc>
      </w:tr>
      <w:tr w:rsidR="000641D5" w:rsidRPr="00F25831" w14:paraId="593872A4" w14:textId="77777777" w:rsidTr="0068653F">
        <w:trPr>
          <w:trHeight w:val="80"/>
        </w:trPr>
        <w:tc>
          <w:tcPr>
            <w:tcW w:w="3870" w:type="dxa"/>
            <w:shd w:val="clear" w:color="auto" w:fill="auto"/>
          </w:tcPr>
          <w:p w14:paraId="688CFFF0" w14:textId="77777777" w:rsidR="000641D5" w:rsidRPr="00F25831" w:rsidRDefault="000641D5" w:rsidP="00FB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4437FA5" w14:textId="77777777" w:rsidR="000641D5" w:rsidRPr="00F25831" w:rsidRDefault="000641D5" w:rsidP="00064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14:paraId="2C848E2C" w14:textId="77777777" w:rsidR="000641D5" w:rsidRPr="00F25831" w:rsidRDefault="000641D5" w:rsidP="000641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744EEE6B" w14:textId="77777777" w:rsidR="000641D5" w:rsidRPr="00F25831" w:rsidRDefault="000641D5" w:rsidP="000641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31D872B" w14:textId="77777777" w:rsidR="000641D5" w:rsidRPr="00F25831" w:rsidRDefault="0068653F" w:rsidP="00FB5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6ED73FAE" w14:textId="77777777" w:rsidR="000641D5" w:rsidRPr="00F25831" w:rsidRDefault="000641D5" w:rsidP="00064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2B2E5DA" w14:textId="77777777" w:rsidR="000641D5" w:rsidRPr="00F25831" w:rsidRDefault="00C36B5F" w:rsidP="00C36B5F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9,</w:t>
            </w:r>
            <w:r w:rsidRPr="00F25831">
              <w:rPr>
                <w:rFonts w:ascii="Angsana New" w:hAnsi="Angsana New"/>
                <w:sz w:val="30"/>
                <w:szCs w:val="30"/>
                <w:lang w:bidi="th-TH"/>
              </w:rPr>
              <w:t>072</w:t>
            </w:r>
          </w:p>
        </w:tc>
        <w:tc>
          <w:tcPr>
            <w:tcW w:w="270" w:type="dxa"/>
            <w:shd w:val="clear" w:color="auto" w:fill="auto"/>
          </w:tcPr>
          <w:p w14:paraId="3428CEE9" w14:textId="77777777" w:rsidR="000641D5" w:rsidRPr="00F25831" w:rsidRDefault="000641D5" w:rsidP="00064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C969E02" w14:textId="77777777" w:rsidR="000641D5" w:rsidRPr="00F25831" w:rsidRDefault="00FB5561" w:rsidP="007E136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4,160</w:t>
            </w:r>
          </w:p>
        </w:tc>
      </w:tr>
      <w:tr w:rsidR="00FB5561" w:rsidRPr="00F25831" w14:paraId="1B8B26CD" w14:textId="77777777" w:rsidTr="0068653F">
        <w:trPr>
          <w:trHeight w:val="80"/>
        </w:trPr>
        <w:tc>
          <w:tcPr>
            <w:tcW w:w="5130" w:type="dxa"/>
            <w:gridSpan w:val="4"/>
            <w:shd w:val="clear" w:color="auto" w:fill="auto"/>
          </w:tcPr>
          <w:p w14:paraId="6592D518" w14:textId="77777777" w:rsidR="00FB5561" w:rsidRPr="00F25831" w:rsidRDefault="00FB5561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องค์ประกอบอื่นของส่วนของผู้ถือหุ้น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810" w:type="dxa"/>
            <w:shd w:val="clear" w:color="auto" w:fill="auto"/>
          </w:tcPr>
          <w:p w14:paraId="4D05D98D" w14:textId="77777777" w:rsidR="00FB5561" w:rsidRPr="00F25831" w:rsidRDefault="00FB5561" w:rsidP="000641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477DC46" w14:textId="77777777" w:rsidR="00FB5561" w:rsidRPr="00F25831" w:rsidRDefault="00FB5561" w:rsidP="00064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54A5268" w14:textId="77777777" w:rsidR="00FB5561" w:rsidRPr="00F25831" w:rsidRDefault="0045304D" w:rsidP="007E136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(59)</w:t>
            </w:r>
          </w:p>
        </w:tc>
        <w:tc>
          <w:tcPr>
            <w:tcW w:w="270" w:type="dxa"/>
            <w:shd w:val="clear" w:color="auto" w:fill="auto"/>
          </w:tcPr>
          <w:p w14:paraId="7F4825B0" w14:textId="77777777" w:rsidR="00FB5561" w:rsidRPr="00F25831" w:rsidRDefault="00FB5561" w:rsidP="00064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DDABCD6" w14:textId="77777777" w:rsidR="00FB5561" w:rsidRPr="00F25831" w:rsidRDefault="004C4B3F" w:rsidP="007E136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AA5CF3" w:rsidRPr="00F25831" w14:paraId="0509A494" w14:textId="77777777" w:rsidTr="0068653F">
        <w:tc>
          <w:tcPr>
            <w:tcW w:w="3870" w:type="dxa"/>
          </w:tcPr>
          <w:p w14:paraId="445C3DC5" w14:textId="77777777" w:rsidR="00AA5CF3" w:rsidRPr="00F25831" w:rsidRDefault="00AA5CF3" w:rsidP="00AA5CF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1BA8A5B" w14:textId="77777777" w:rsidR="00AA5CF3" w:rsidRPr="00F25831" w:rsidRDefault="00AA5CF3" w:rsidP="00AA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14:paraId="0C5A8C18" w14:textId="77777777" w:rsidR="00AA5CF3" w:rsidRPr="00F25831" w:rsidRDefault="00AA5CF3" w:rsidP="00AA5C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08BD2FB1" w14:textId="77777777" w:rsidR="00AA5CF3" w:rsidRPr="00F25831" w:rsidRDefault="00AA5CF3" w:rsidP="00AA5C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CDB4AE7" w14:textId="77777777" w:rsidR="00AA5CF3" w:rsidRPr="00F25831" w:rsidRDefault="00AA5CF3" w:rsidP="00AA5C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3D56332" w14:textId="77777777" w:rsidR="00AA5CF3" w:rsidRPr="00F25831" w:rsidRDefault="00AA5CF3" w:rsidP="00AA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C4B68DB" w14:textId="77777777" w:rsidR="00AA5CF3" w:rsidRPr="00F25831" w:rsidRDefault="000C3DA0" w:rsidP="000C3DA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="00AA5CF3" w:rsidRPr="00F25831">
              <w:rPr>
                <w:rFonts w:ascii="Angsana New" w:hAnsi="Angsana New"/>
                <w:sz w:val="30"/>
                <w:szCs w:val="30"/>
              </w:rPr>
              <w:t>,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774</w:t>
            </w:r>
          </w:p>
        </w:tc>
        <w:tc>
          <w:tcPr>
            <w:tcW w:w="270" w:type="dxa"/>
            <w:shd w:val="clear" w:color="auto" w:fill="auto"/>
          </w:tcPr>
          <w:p w14:paraId="44025E6B" w14:textId="77777777" w:rsidR="00AA5CF3" w:rsidRPr="00F25831" w:rsidRDefault="00AA5CF3" w:rsidP="00AA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9ED05F0" w14:textId="77777777" w:rsidR="00AA5CF3" w:rsidRPr="00F25831" w:rsidRDefault="00AA5CF3" w:rsidP="004B3F7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21,28</w:t>
            </w:r>
            <w:r w:rsidR="004B3F79" w:rsidRPr="00F2583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E1360" w:rsidRPr="00F25831" w14:paraId="7C5D36EA" w14:textId="77777777" w:rsidTr="0068653F">
        <w:tc>
          <w:tcPr>
            <w:tcW w:w="3870" w:type="dxa"/>
          </w:tcPr>
          <w:p w14:paraId="5DFB73D1" w14:textId="77777777" w:rsidR="00AA5CF3" w:rsidRPr="00F25831" w:rsidRDefault="00AA5CF3" w:rsidP="00AA5CF3">
            <w:pPr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296FFA8" w14:textId="77777777" w:rsidR="00AA5CF3" w:rsidRPr="00F25831" w:rsidRDefault="00AA5CF3" w:rsidP="00AA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14:paraId="45DA84A2" w14:textId="77777777" w:rsidR="00AA5CF3" w:rsidRPr="00F25831" w:rsidRDefault="00AA5CF3" w:rsidP="00AA5C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6B1F01F5" w14:textId="77777777" w:rsidR="00AA5CF3" w:rsidRPr="00F25831" w:rsidRDefault="00AA5CF3" w:rsidP="00AA5C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9AFC4E" w14:textId="77777777" w:rsidR="00AA5CF3" w:rsidRPr="00F25831" w:rsidRDefault="00AA5CF3" w:rsidP="00AA5CF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7CE102F" w14:textId="77777777" w:rsidR="00AA5CF3" w:rsidRPr="00F25831" w:rsidRDefault="00AA5CF3" w:rsidP="00AA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F985D" w14:textId="77777777" w:rsidR="00AA5CF3" w:rsidRPr="00F25831" w:rsidRDefault="00AA5CF3" w:rsidP="007E13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9517F4" w14:textId="77777777" w:rsidR="00AA5CF3" w:rsidRPr="00F25831" w:rsidRDefault="00AA5CF3" w:rsidP="00AA5CF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9C4C242" w14:textId="77777777" w:rsidR="00AA5CF3" w:rsidRPr="00F25831" w:rsidRDefault="004B3F79" w:rsidP="007E136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(1,975</w:t>
            </w:r>
            <w:r w:rsidR="00AA5CF3" w:rsidRPr="00F2583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5CF3" w:rsidRPr="00F25831" w14:paraId="40443215" w14:textId="77777777" w:rsidTr="0068653F">
        <w:tc>
          <w:tcPr>
            <w:tcW w:w="3870" w:type="dxa"/>
            <w:shd w:val="clear" w:color="auto" w:fill="auto"/>
          </w:tcPr>
          <w:p w14:paraId="1F10A027" w14:textId="77777777" w:rsidR="00AA5CF3" w:rsidRPr="00F25831" w:rsidRDefault="00AA5CF3" w:rsidP="00AA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BDCB66F" w14:textId="77777777" w:rsidR="00AA5CF3" w:rsidRPr="00F25831" w:rsidRDefault="00AA5CF3" w:rsidP="00AA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14:paraId="3D4F97FE" w14:textId="77777777" w:rsidR="00AA5CF3" w:rsidRPr="00F25831" w:rsidRDefault="00AA5CF3" w:rsidP="00AA5C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3186B2AE" w14:textId="77777777" w:rsidR="00AA5CF3" w:rsidRPr="00F25831" w:rsidRDefault="00AA5CF3" w:rsidP="00AA5C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7819B06" w14:textId="77777777" w:rsidR="00AA5CF3" w:rsidRPr="00F25831" w:rsidRDefault="00AA5CF3" w:rsidP="00AA5C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224F88A" w14:textId="77777777" w:rsidR="00AA5CF3" w:rsidRPr="00F25831" w:rsidRDefault="00AA5CF3" w:rsidP="00AA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FAB49" w14:textId="77777777" w:rsidR="00AA5CF3" w:rsidRPr="00F25831" w:rsidRDefault="0045304D" w:rsidP="0045304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42,</w:t>
            </w:r>
            <w:r w:rsidR="00C36B5F" w:rsidRPr="00F258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238</w:t>
            </w:r>
          </w:p>
        </w:tc>
        <w:tc>
          <w:tcPr>
            <w:tcW w:w="270" w:type="dxa"/>
            <w:shd w:val="clear" w:color="auto" w:fill="auto"/>
          </w:tcPr>
          <w:p w14:paraId="543AF19A" w14:textId="77777777" w:rsidR="00AA5CF3" w:rsidRPr="00F25831" w:rsidRDefault="00AA5CF3" w:rsidP="00AA5CF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371DD" w14:textId="77777777" w:rsidR="00AA5CF3" w:rsidRPr="00F25831" w:rsidRDefault="00AA5CF3" w:rsidP="007E136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26,451</w:t>
            </w:r>
          </w:p>
        </w:tc>
      </w:tr>
    </w:tbl>
    <w:p w14:paraId="134220C8" w14:textId="77777777" w:rsidR="00C36B5F" w:rsidRPr="00F25831" w:rsidRDefault="00C36B5F" w:rsidP="004C4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AF04144" w14:textId="77777777" w:rsidR="004C4B3F" w:rsidRPr="00F25831" w:rsidRDefault="004C4B3F" w:rsidP="004C4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F25831">
        <w:rPr>
          <w:rFonts w:ascii="Angsana New" w:hAnsi="Angsana New"/>
          <w:sz w:val="30"/>
          <w:szCs w:val="30"/>
        </w:rPr>
        <w:t xml:space="preserve">1 </w:t>
      </w:r>
      <w:r w:rsidRPr="00F2583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F25831">
        <w:rPr>
          <w:rFonts w:ascii="Angsana New" w:hAnsi="Angsana New"/>
          <w:sz w:val="30"/>
          <w:szCs w:val="30"/>
        </w:rPr>
        <w:t xml:space="preserve">2560 </w:t>
      </w:r>
      <w:r w:rsidRPr="00F25831">
        <w:rPr>
          <w:rFonts w:ascii="Angsana New" w:hAnsi="Angsana New" w:hint="cs"/>
          <w:sz w:val="30"/>
          <w:szCs w:val="30"/>
          <w:cs/>
        </w:rPr>
        <w:t xml:space="preserve">บริษัทถือปฏิบัติตามมาตรฐานการบัญชี ฉบับที่ </w:t>
      </w:r>
      <w:r w:rsidRPr="00F25831">
        <w:rPr>
          <w:rFonts w:ascii="Angsana New" w:hAnsi="Angsana New"/>
          <w:sz w:val="30"/>
          <w:szCs w:val="30"/>
        </w:rPr>
        <w:t xml:space="preserve">27 </w:t>
      </w:r>
      <w:r w:rsidRPr="00F25831">
        <w:rPr>
          <w:rFonts w:ascii="Angsana New" w:hAnsi="Angsana New" w:hint="cs"/>
          <w:sz w:val="30"/>
          <w:szCs w:val="30"/>
          <w:cs/>
        </w:rPr>
        <w:t xml:space="preserve">(ปรับปรุง </w:t>
      </w:r>
      <w:r w:rsidRPr="00F25831">
        <w:rPr>
          <w:rFonts w:ascii="Angsana New" w:hAnsi="Angsana New"/>
          <w:sz w:val="30"/>
          <w:szCs w:val="30"/>
        </w:rPr>
        <w:t>2559)</w:t>
      </w:r>
      <w:r w:rsidRPr="00F25831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F25831">
        <w:rPr>
          <w:rFonts w:ascii="Angsana New" w:hAnsi="Angsana New" w:hint="cs"/>
          <w:i/>
          <w:iCs/>
          <w:sz w:val="30"/>
          <w:szCs w:val="30"/>
          <w:cs/>
        </w:rPr>
        <w:t>งบการเงินเฉพาะกิจการ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บริษัทได้เปลี่ยนนโยบายการบัญชีสำหรับเงินลงทุนในบริษัทย่อยโดยเปลี่ยน</w:t>
      </w:r>
      <w:r w:rsidRPr="00F25831">
        <w:rPr>
          <w:rFonts w:ascii="Angsana New" w:hAnsi="Angsana New" w:hint="cs"/>
          <w:sz w:val="30"/>
          <w:szCs w:val="30"/>
          <w:cs/>
        </w:rPr>
        <w:t>จาก</w:t>
      </w:r>
      <w:r w:rsidRPr="00F25831">
        <w:rPr>
          <w:rFonts w:ascii="Angsana New" w:hAnsi="Angsana New"/>
          <w:sz w:val="30"/>
          <w:szCs w:val="30"/>
          <w:cs/>
        </w:rPr>
        <w:t>การบันทึกบัญชี</w:t>
      </w:r>
      <w:r w:rsidRPr="00F25831">
        <w:rPr>
          <w:rFonts w:ascii="Angsana New" w:hAnsi="Angsana New" w:hint="cs"/>
          <w:sz w:val="30"/>
          <w:szCs w:val="30"/>
          <w:cs/>
        </w:rPr>
        <w:t>ด้วย</w:t>
      </w:r>
      <w:r w:rsidRPr="00F25831">
        <w:rPr>
          <w:rFonts w:ascii="Angsana New" w:hAnsi="Angsana New"/>
          <w:sz w:val="30"/>
          <w:szCs w:val="30"/>
          <w:cs/>
        </w:rPr>
        <w:t>วิธีราคาทุนเป็นวิธีส่วนได้เสีย</w:t>
      </w:r>
      <w:r w:rsidRPr="00F25831">
        <w:rPr>
          <w:rFonts w:ascii="Angsana New" w:hAnsi="Angsana New" w:hint="cs"/>
          <w:sz w:val="30"/>
          <w:szCs w:val="30"/>
          <w:cs/>
        </w:rPr>
        <w:t xml:space="preserve"> ผลกระทบจากการเปลี่ยนแปลงนโยบายการบัญชี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(ดู</w:t>
      </w:r>
      <w:r w:rsidRPr="00F25831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2C03B9" w:rsidRPr="00F25831">
        <w:rPr>
          <w:rFonts w:ascii="Angsana New" w:hAnsi="Angsana New"/>
          <w:sz w:val="30"/>
          <w:szCs w:val="30"/>
        </w:rPr>
        <w:t>3</w:t>
      </w:r>
      <w:r w:rsidRPr="00F25831">
        <w:rPr>
          <w:rFonts w:ascii="Angsana New" w:hAnsi="Angsana New"/>
          <w:sz w:val="30"/>
          <w:szCs w:val="30"/>
          <w:cs/>
        </w:rPr>
        <w:t>)</w:t>
      </w:r>
    </w:p>
    <w:p w14:paraId="1E04B8C7" w14:textId="77777777" w:rsidR="0032692D" w:rsidRPr="00F25831" w:rsidRDefault="0032692D" w:rsidP="00652EDE">
      <w:pPr>
        <w:pStyle w:val="block"/>
        <w:spacing w:after="0" w:line="240" w:lineRule="auto"/>
        <w:ind w:left="518" w:firstLine="22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6317380" w14:textId="77777777" w:rsidR="0096723B" w:rsidRPr="00F25831" w:rsidRDefault="0096723B" w:rsidP="00652EDE">
      <w:pPr>
        <w:pStyle w:val="block"/>
        <w:spacing w:after="0" w:line="240" w:lineRule="auto"/>
        <w:ind w:left="518" w:firstLine="22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F25831">
        <w:rPr>
          <w:rFonts w:ascii="Angsana New" w:hAnsi="Angsana New"/>
          <w:sz w:val="30"/>
          <w:szCs w:val="30"/>
          <w:cs/>
          <w:lang w:val="en-US" w:bidi="th-TH"/>
        </w:rPr>
        <w:t>มีการซื้อ</w:t>
      </w:r>
      <w:r w:rsidR="00DB4640" w:rsidRPr="00F25831">
        <w:rPr>
          <w:rFonts w:ascii="Angsana New" w:hAnsi="Angsana New"/>
          <w:sz w:val="30"/>
          <w:szCs w:val="30"/>
          <w:cs/>
          <w:lang w:val="en-US" w:bidi="th-TH"/>
        </w:rPr>
        <w:t>เงินลงทุนในบริษัทย่อยในระหว่าง</w:t>
      </w:r>
      <w:r w:rsidR="00DB4640" w:rsidRPr="00F25831">
        <w:rPr>
          <w:rFonts w:ascii="Angsana New" w:hAnsi="Angsana New" w:hint="cs"/>
          <w:sz w:val="30"/>
          <w:szCs w:val="30"/>
          <w:cs/>
          <w:lang w:val="en-US" w:bidi="th-TH"/>
        </w:rPr>
        <w:t>ปี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สิ้นสุดวันที่ </w:t>
      </w:r>
      <w:r w:rsidR="00DB4640" w:rsidRPr="00F25831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="00DB4640" w:rsidRPr="00F25831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62376B" w:rsidRPr="00F25831">
        <w:rPr>
          <w:rFonts w:ascii="Angsana New" w:hAnsi="Angsana New"/>
          <w:sz w:val="30"/>
          <w:szCs w:val="30"/>
          <w:lang w:val="en-US" w:bidi="th-TH"/>
        </w:rPr>
        <w:t>25</w:t>
      </w:r>
      <w:r w:rsidR="0062376B" w:rsidRPr="00F25831">
        <w:rPr>
          <w:rFonts w:ascii="Angsana New" w:hAnsi="Angsana New" w:hint="cs"/>
          <w:sz w:val="30"/>
          <w:szCs w:val="30"/>
          <w:cs/>
          <w:lang w:val="en-US" w:bidi="th-TH"/>
        </w:rPr>
        <w:t>60</w:t>
      </w:r>
      <w:r w:rsidRPr="00F2583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>ดังนี้</w:t>
      </w:r>
    </w:p>
    <w:p w14:paraId="2228BABC" w14:textId="77777777" w:rsidR="0096723B" w:rsidRPr="00F25831" w:rsidRDefault="0096723B" w:rsidP="00652EDE">
      <w:pPr>
        <w:pStyle w:val="block"/>
        <w:spacing w:after="0"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0F9091D8" w14:textId="77777777" w:rsidR="0096723B" w:rsidRPr="00F25831" w:rsidRDefault="0096723B" w:rsidP="00652EDE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F25831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การซื้อเงินลงทุน</w:t>
      </w:r>
    </w:p>
    <w:p w14:paraId="3837D340" w14:textId="77777777" w:rsidR="0096723B" w:rsidRPr="00F25831" w:rsidRDefault="0096723B" w:rsidP="00652EDE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0B0188A" w14:textId="77777777" w:rsidR="00D244B6" w:rsidRPr="00F25831" w:rsidRDefault="00D244B6" w:rsidP="00D24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F25831">
        <w:rPr>
          <w:rFonts w:ascii="Angsana New" w:eastAsia="MS Mincho" w:hAnsi="Angsana New" w:hint="cs"/>
          <w:sz w:val="30"/>
          <w:szCs w:val="30"/>
          <w:cs/>
        </w:rPr>
        <w:t xml:space="preserve">เมื่อวันที่ </w:t>
      </w:r>
      <w:r w:rsidRPr="00F25831">
        <w:rPr>
          <w:rFonts w:ascii="Angsana New" w:eastAsia="MS Mincho" w:hAnsi="Angsana New"/>
          <w:sz w:val="30"/>
          <w:szCs w:val="30"/>
        </w:rPr>
        <w:t xml:space="preserve">27 </w:t>
      </w:r>
      <w:r w:rsidRPr="00F25831">
        <w:rPr>
          <w:rFonts w:ascii="Angsana New" w:eastAsia="MS Mincho" w:hAnsi="Angsana New" w:hint="cs"/>
          <w:sz w:val="30"/>
          <w:szCs w:val="30"/>
          <w:cs/>
        </w:rPr>
        <w:t xml:space="preserve">มีนาคม </w:t>
      </w:r>
      <w:r w:rsidRPr="00F25831">
        <w:rPr>
          <w:rFonts w:ascii="Angsana New" w:eastAsia="MS Mincho" w:hAnsi="Angsana New"/>
          <w:sz w:val="30"/>
          <w:szCs w:val="30"/>
        </w:rPr>
        <w:t xml:space="preserve">2560 </w:t>
      </w:r>
      <w:r w:rsidRPr="00F25831">
        <w:rPr>
          <w:rFonts w:ascii="Angsana New" w:eastAsia="MS Mincho" w:hAnsi="Angsana New" w:hint="cs"/>
          <w:sz w:val="30"/>
          <w:szCs w:val="30"/>
          <w:cs/>
        </w:rPr>
        <w:t>บริษัทได้ลงทุนเพิ่มในบริษัท วิ</w:t>
      </w:r>
      <w:proofErr w:type="spellStart"/>
      <w:r w:rsidRPr="00F25831">
        <w:rPr>
          <w:rFonts w:ascii="Angsana New" w:eastAsia="MS Mincho" w:hAnsi="Angsana New" w:hint="cs"/>
          <w:sz w:val="30"/>
          <w:szCs w:val="30"/>
          <w:cs/>
        </w:rPr>
        <w:t>นท์</w:t>
      </w:r>
      <w:proofErr w:type="spellEnd"/>
      <w:r w:rsidRPr="00F25831">
        <w:rPr>
          <w:rFonts w:ascii="Angsana New" w:eastAsia="MS Mincho" w:hAnsi="Angsana New" w:hint="cs"/>
          <w:sz w:val="30"/>
          <w:szCs w:val="30"/>
          <w:cs/>
        </w:rPr>
        <w:t>คอม</w:t>
      </w:r>
      <w:r w:rsidRPr="00F25831">
        <w:rPr>
          <w:rFonts w:ascii="Angsana New" w:eastAsia="MS Mincho" w:hAnsi="Angsana New"/>
          <w:sz w:val="30"/>
          <w:szCs w:val="30"/>
        </w:rPr>
        <w:t xml:space="preserve"> </w:t>
      </w:r>
      <w:r w:rsidRPr="00F25831">
        <w:rPr>
          <w:rFonts w:ascii="Angsana New" w:eastAsia="MS Mincho" w:hAnsi="Angsana New" w:hint="cs"/>
          <w:sz w:val="30"/>
          <w:szCs w:val="30"/>
          <w:cs/>
        </w:rPr>
        <w:t>เทคโนโลยี (</w:t>
      </w:r>
      <w:proofErr w:type="spellStart"/>
      <w:r w:rsidRPr="00F25831">
        <w:rPr>
          <w:rFonts w:ascii="Angsana New" w:eastAsia="MS Mincho" w:hAnsi="Angsana New" w:hint="cs"/>
          <w:sz w:val="30"/>
          <w:szCs w:val="30"/>
          <w:cs/>
        </w:rPr>
        <w:t>เมียนมาร์</w:t>
      </w:r>
      <w:proofErr w:type="spellEnd"/>
      <w:r w:rsidRPr="00F25831">
        <w:rPr>
          <w:rFonts w:ascii="Angsana New" w:eastAsia="MS Mincho" w:hAnsi="Angsana New" w:hint="cs"/>
          <w:sz w:val="30"/>
          <w:szCs w:val="30"/>
          <w:cs/>
        </w:rPr>
        <w:t>) จำกัด ซึ่งเป็นบริษัทที่จัดตั้งขึ้นในประเทศ</w:t>
      </w:r>
      <w:proofErr w:type="spellStart"/>
      <w:r w:rsidRPr="00F25831">
        <w:rPr>
          <w:rFonts w:ascii="Angsana New" w:eastAsia="MS Mincho" w:hAnsi="Angsana New" w:hint="cs"/>
          <w:sz w:val="30"/>
          <w:szCs w:val="30"/>
          <w:cs/>
        </w:rPr>
        <w:t>เมียนมาร์</w:t>
      </w:r>
      <w:proofErr w:type="spellEnd"/>
      <w:r w:rsidRPr="00F25831">
        <w:rPr>
          <w:rFonts w:ascii="Angsana New" w:eastAsia="MS Mincho" w:hAnsi="Angsana New" w:hint="cs"/>
          <w:sz w:val="30"/>
          <w:szCs w:val="30"/>
          <w:cs/>
        </w:rPr>
        <w:t xml:space="preserve"> เป็นจำนวนเงิน </w:t>
      </w:r>
      <w:r w:rsidRPr="00F25831">
        <w:rPr>
          <w:rFonts w:ascii="Angsana New" w:eastAsia="MS Mincho" w:hAnsi="Angsana New"/>
          <w:sz w:val="30"/>
          <w:szCs w:val="30"/>
        </w:rPr>
        <w:t xml:space="preserve">3.46 </w:t>
      </w:r>
      <w:r w:rsidRPr="00F25831">
        <w:rPr>
          <w:rFonts w:ascii="Angsana New" w:eastAsia="MS Mincho" w:hAnsi="Angsana New" w:hint="cs"/>
          <w:sz w:val="30"/>
          <w:szCs w:val="30"/>
          <w:cs/>
        </w:rPr>
        <w:t>ล้านบาท สัดส่วนการลงทุนในบริษัทดังกล่าวไม่มีการเปลี่ยนแปลง</w:t>
      </w:r>
    </w:p>
    <w:p w14:paraId="0EAA3B41" w14:textId="77777777" w:rsidR="00A00BB7" w:rsidRPr="00F25831" w:rsidRDefault="00A00BB7" w:rsidP="00D24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33AFED47" w14:textId="77777777" w:rsidR="00A00BB7" w:rsidRPr="00F25831" w:rsidRDefault="00A00BB7" w:rsidP="00A00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F25831">
        <w:rPr>
          <w:rFonts w:ascii="Angsana New" w:eastAsia="MS Mincho" w:hAnsi="Angsana New" w:hint="cs"/>
          <w:sz w:val="30"/>
          <w:szCs w:val="30"/>
          <w:cs/>
        </w:rPr>
        <w:t xml:space="preserve">เมื่อวันที่ </w:t>
      </w:r>
      <w:r w:rsidRPr="00F25831">
        <w:rPr>
          <w:rFonts w:ascii="Angsana New" w:eastAsia="MS Mincho" w:hAnsi="Angsana New"/>
          <w:sz w:val="30"/>
          <w:szCs w:val="30"/>
        </w:rPr>
        <w:t xml:space="preserve">14 </w:t>
      </w:r>
      <w:r w:rsidRPr="00F25831">
        <w:rPr>
          <w:rFonts w:ascii="Angsana New" w:eastAsia="MS Mincho" w:hAnsi="Angsana New" w:hint="cs"/>
          <w:sz w:val="30"/>
          <w:szCs w:val="30"/>
          <w:cs/>
        </w:rPr>
        <w:t xml:space="preserve">พฤศจิกายน </w:t>
      </w:r>
      <w:r w:rsidRPr="00F25831">
        <w:rPr>
          <w:rFonts w:ascii="Angsana New" w:eastAsia="MS Mincho" w:hAnsi="Angsana New"/>
          <w:sz w:val="30"/>
          <w:szCs w:val="30"/>
        </w:rPr>
        <w:t xml:space="preserve">2560 </w:t>
      </w:r>
      <w:r w:rsidRPr="00F25831">
        <w:rPr>
          <w:rFonts w:ascii="Angsana New" w:eastAsia="MS Mincho" w:hAnsi="Angsana New" w:hint="cs"/>
          <w:sz w:val="30"/>
          <w:szCs w:val="30"/>
          <w:cs/>
        </w:rPr>
        <w:t>บริษัทได้ลงทุนเพิ่มในบริษัท วิ</w:t>
      </w:r>
      <w:proofErr w:type="spellStart"/>
      <w:r w:rsidRPr="00F25831">
        <w:rPr>
          <w:rFonts w:ascii="Angsana New" w:eastAsia="MS Mincho" w:hAnsi="Angsana New" w:hint="cs"/>
          <w:sz w:val="30"/>
          <w:szCs w:val="30"/>
          <w:cs/>
        </w:rPr>
        <w:t>นท์</w:t>
      </w:r>
      <w:proofErr w:type="spellEnd"/>
      <w:r w:rsidRPr="00F25831">
        <w:rPr>
          <w:rFonts w:ascii="Angsana New" w:eastAsia="MS Mincho" w:hAnsi="Angsana New" w:hint="cs"/>
          <w:sz w:val="30"/>
          <w:szCs w:val="30"/>
          <w:cs/>
        </w:rPr>
        <w:t>คอม</w:t>
      </w:r>
      <w:r w:rsidRPr="00F25831">
        <w:rPr>
          <w:rFonts w:ascii="Angsana New" w:eastAsia="MS Mincho" w:hAnsi="Angsana New"/>
          <w:sz w:val="30"/>
          <w:szCs w:val="30"/>
        </w:rPr>
        <w:t xml:space="preserve"> </w:t>
      </w:r>
      <w:r w:rsidRPr="00F25831">
        <w:rPr>
          <w:rFonts w:ascii="Angsana New" w:eastAsia="MS Mincho" w:hAnsi="Angsana New" w:hint="cs"/>
          <w:sz w:val="30"/>
          <w:szCs w:val="30"/>
          <w:cs/>
        </w:rPr>
        <w:t>เทคโนโลยี (</w:t>
      </w:r>
      <w:proofErr w:type="spellStart"/>
      <w:r w:rsidRPr="00F25831">
        <w:rPr>
          <w:rFonts w:ascii="Angsana New" w:eastAsia="MS Mincho" w:hAnsi="Angsana New" w:hint="cs"/>
          <w:sz w:val="30"/>
          <w:szCs w:val="30"/>
          <w:cs/>
        </w:rPr>
        <w:t>เมียนมาร์</w:t>
      </w:r>
      <w:proofErr w:type="spellEnd"/>
      <w:r w:rsidRPr="00F25831">
        <w:rPr>
          <w:rFonts w:ascii="Angsana New" w:eastAsia="MS Mincho" w:hAnsi="Angsana New" w:hint="cs"/>
          <w:sz w:val="30"/>
          <w:szCs w:val="30"/>
          <w:cs/>
        </w:rPr>
        <w:t>) จำกัด ซึ่งเป็นบริษัทที่จัดตั้งขึ้นในประเทศ</w:t>
      </w:r>
      <w:proofErr w:type="spellStart"/>
      <w:r w:rsidRPr="00F25831">
        <w:rPr>
          <w:rFonts w:ascii="Angsana New" w:eastAsia="MS Mincho" w:hAnsi="Angsana New" w:hint="cs"/>
          <w:sz w:val="30"/>
          <w:szCs w:val="30"/>
          <w:cs/>
        </w:rPr>
        <w:t>เมียนมาร์</w:t>
      </w:r>
      <w:proofErr w:type="spellEnd"/>
      <w:r w:rsidRPr="00F25831">
        <w:rPr>
          <w:rFonts w:ascii="Angsana New" w:eastAsia="MS Mincho" w:hAnsi="Angsana New" w:hint="cs"/>
          <w:sz w:val="30"/>
          <w:szCs w:val="30"/>
          <w:cs/>
        </w:rPr>
        <w:t xml:space="preserve"> เป็นจำนวนเงิน </w:t>
      </w:r>
      <w:r w:rsidRPr="00F25831">
        <w:rPr>
          <w:rFonts w:ascii="Angsana New" w:eastAsia="MS Mincho" w:hAnsi="Angsana New"/>
          <w:sz w:val="30"/>
          <w:szCs w:val="30"/>
        </w:rPr>
        <w:t>3.</w:t>
      </w:r>
      <w:r w:rsidRPr="00F25831">
        <w:rPr>
          <w:rFonts w:ascii="Angsana New" w:eastAsia="MS Mincho" w:hAnsi="Angsana New" w:hint="cs"/>
          <w:sz w:val="30"/>
          <w:szCs w:val="30"/>
          <w:cs/>
        </w:rPr>
        <w:t>31</w:t>
      </w:r>
      <w:r w:rsidRPr="00F25831">
        <w:rPr>
          <w:rFonts w:ascii="Angsana New" w:eastAsia="MS Mincho" w:hAnsi="Angsana New"/>
          <w:sz w:val="30"/>
          <w:szCs w:val="30"/>
        </w:rPr>
        <w:t xml:space="preserve"> </w:t>
      </w:r>
      <w:r w:rsidRPr="00F25831">
        <w:rPr>
          <w:rFonts w:ascii="Angsana New" w:eastAsia="MS Mincho" w:hAnsi="Angsana New" w:hint="cs"/>
          <w:sz w:val="30"/>
          <w:szCs w:val="30"/>
          <w:cs/>
        </w:rPr>
        <w:t>ล้านบาท สัดส่วนการลงทุนในบริษัทดังกล่าวไม่มีการเปลี่ยนแปลง</w:t>
      </w:r>
    </w:p>
    <w:p w14:paraId="7F2E8D43" w14:textId="77777777" w:rsidR="00A00BB7" w:rsidRPr="00F25831" w:rsidRDefault="00A00BB7" w:rsidP="00D24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7EE46B1" w14:textId="77777777" w:rsidR="00F35242" w:rsidRPr="00F25831" w:rsidRDefault="00F35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  <w:cs/>
        </w:rPr>
        <w:br w:type="page"/>
      </w:r>
    </w:p>
    <w:p w14:paraId="4B1AB7D0" w14:textId="77777777" w:rsidR="00F35242" w:rsidRPr="00F25831" w:rsidRDefault="00F35242" w:rsidP="00F35242">
      <w:pPr>
        <w:pStyle w:val="block"/>
        <w:spacing w:after="0" w:line="240" w:lineRule="auto"/>
        <w:ind w:left="518" w:firstLine="22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F25831">
        <w:rPr>
          <w:rFonts w:ascii="Angsana New" w:hAnsi="Angsana New"/>
          <w:sz w:val="30"/>
          <w:szCs w:val="30"/>
          <w:cs/>
          <w:lang w:val="en-US" w:bidi="th-TH"/>
        </w:rPr>
        <w:lastRenderedPageBreak/>
        <w:t>มีการซื้อและจำหน่ายเงินลงทุนในบริษัทย่อยในระหว่าง</w:t>
      </w:r>
      <w:r w:rsidRPr="00F25831">
        <w:rPr>
          <w:rFonts w:ascii="Angsana New" w:hAnsi="Angsana New" w:hint="cs"/>
          <w:sz w:val="30"/>
          <w:szCs w:val="30"/>
          <w:cs/>
          <w:lang w:val="en-US" w:bidi="th-TH"/>
        </w:rPr>
        <w:t>ปี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สิ้นสุดวันที่ </w:t>
      </w:r>
      <w:r w:rsidRPr="00F25831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F25831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25831">
        <w:rPr>
          <w:rFonts w:ascii="Angsana New" w:hAnsi="Angsana New"/>
          <w:sz w:val="30"/>
          <w:szCs w:val="30"/>
          <w:lang w:val="en-US" w:bidi="th-TH"/>
        </w:rPr>
        <w:t xml:space="preserve">2559 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>ดังนี้</w:t>
      </w:r>
    </w:p>
    <w:p w14:paraId="5B0A734A" w14:textId="77777777" w:rsidR="00F35242" w:rsidRPr="00F25831" w:rsidRDefault="00F35242" w:rsidP="00F35242">
      <w:pPr>
        <w:pStyle w:val="block"/>
        <w:spacing w:after="0"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3AF5B7B9" w14:textId="77777777" w:rsidR="00F35242" w:rsidRPr="00F25831" w:rsidRDefault="00F35242" w:rsidP="00F3524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F25831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การซื้อเงินลงทุน</w:t>
      </w:r>
    </w:p>
    <w:p w14:paraId="7F9605E0" w14:textId="77777777" w:rsidR="00F35242" w:rsidRPr="00F25831" w:rsidRDefault="00F35242" w:rsidP="00F35242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96C6221" w14:textId="77777777" w:rsidR="00F35242" w:rsidRPr="00F25831" w:rsidRDefault="00F35242" w:rsidP="00F3524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25831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F25831">
        <w:rPr>
          <w:rFonts w:ascii="Angsana New" w:hAnsi="Angsana New"/>
          <w:sz w:val="30"/>
          <w:szCs w:val="30"/>
          <w:lang w:val="en-US" w:bidi="th-TH"/>
        </w:rPr>
        <w:t xml:space="preserve"> 23 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สิงหาคม </w:t>
      </w:r>
      <w:r w:rsidRPr="00F25831">
        <w:rPr>
          <w:rFonts w:ascii="Angsana New" w:hAnsi="Angsana New"/>
          <w:sz w:val="30"/>
          <w:szCs w:val="30"/>
          <w:lang w:val="en-US" w:bidi="th-TH"/>
        </w:rPr>
        <w:t>2559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บริษัทได้ลงทุนในบริษัท วี</w:t>
      </w:r>
      <w:proofErr w:type="spellStart"/>
      <w:r w:rsidRPr="00F25831">
        <w:rPr>
          <w:rFonts w:ascii="Angsana New" w:hAnsi="Angsana New"/>
          <w:sz w:val="30"/>
          <w:szCs w:val="30"/>
          <w:cs/>
          <w:lang w:val="en-US" w:bidi="th-TH"/>
        </w:rPr>
        <w:t>เซิร์ฟพลัส</w:t>
      </w:r>
      <w:proofErr w:type="spellEnd"/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 จำกัดซึ่งเป็นบริษัทที่จัดตั้งขึ้นในไทย</w:t>
      </w:r>
      <w:r w:rsidRPr="00F2583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ร้อยละ </w:t>
      </w:r>
      <w:r w:rsidRPr="00F25831">
        <w:rPr>
          <w:rFonts w:ascii="Angsana New" w:hAnsi="Angsana New"/>
          <w:sz w:val="30"/>
          <w:szCs w:val="30"/>
          <w:lang w:val="en-US" w:bidi="th-TH"/>
        </w:rPr>
        <w:t>51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 ของทุนที่ออกและชำระแล้ว  เป็นจำนวนเงิน </w:t>
      </w:r>
      <w:r w:rsidRPr="00F25831">
        <w:rPr>
          <w:rFonts w:ascii="Angsana New" w:hAnsi="Angsana New"/>
          <w:sz w:val="30"/>
          <w:szCs w:val="30"/>
          <w:lang w:val="en-US" w:bidi="th-TH"/>
        </w:rPr>
        <w:t>20.40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</w:t>
      </w:r>
    </w:p>
    <w:p w14:paraId="0DFD5A4B" w14:textId="77777777" w:rsidR="00F35242" w:rsidRPr="00F25831" w:rsidRDefault="00F35242" w:rsidP="00F3524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4B7D9B9A" w14:textId="77777777" w:rsidR="00F35242" w:rsidRPr="00F25831" w:rsidRDefault="00F35242" w:rsidP="00F35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F25831">
        <w:rPr>
          <w:rFonts w:ascii="Angsana New" w:eastAsia="MS Mincho" w:hAnsi="Angsana New" w:hint="cs"/>
          <w:sz w:val="30"/>
          <w:szCs w:val="30"/>
          <w:cs/>
        </w:rPr>
        <w:t xml:space="preserve">เมื่อวันที่ </w:t>
      </w:r>
      <w:r w:rsidRPr="00F25831">
        <w:rPr>
          <w:rFonts w:ascii="Angsana New" w:eastAsia="MS Mincho" w:hAnsi="Angsana New"/>
          <w:sz w:val="30"/>
          <w:szCs w:val="30"/>
        </w:rPr>
        <w:t xml:space="preserve">25 </w:t>
      </w:r>
      <w:r w:rsidRPr="00F25831">
        <w:rPr>
          <w:rFonts w:ascii="Angsana New" w:eastAsia="MS Mincho" w:hAnsi="Angsana New" w:hint="cs"/>
          <w:sz w:val="30"/>
          <w:szCs w:val="30"/>
          <w:cs/>
        </w:rPr>
        <w:t xml:space="preserve">พฤศจิกายน </w:t>
      </w:r>
      <w:r w:rsidRPr="00F25831">
        <w:rPr>
          <w:rFonts w:ascii="Angsana New" w:eastAsia="MS Mincho" w:hAnsi="Angsana New"/>
          <w:sz w:val="30"/>
          <w:szCs w:val="30"/>
        </w:rPr>
        <w:t xml:space="preserve">2559 </w:t>
      </w:r>
      <w:r w:rsidRPr="00F25831">
        <w:rPr>
          <w:rFonts w:ascii="Angsana New" w:eastAsia="MS Mincho" w:hAnsi="Angsana New" w:hint="cs"/>
          <w:sz w:val="30"/>
          <w:szCs w:val="30"/>
          <w:cs/>
        </w:rPr>
        <w:t>บริษัทได้ลงทุนเพิ่มในบริษัท วิ</w:t>
      </w:r>
      <w:proofErr w:type="spellStart"/>
      <w:r w:rsidRPr="00F25831">
        <w:rPr>
          <w:rFonts w:ascii="Angsana New" w:eastAsia="MS Mincho" w:hAnsi="Angsana New" w:hint="cs"/>
          <w:sz w:val="30"/>
          <w:szCs w:val="30"/>
          <w:cs/>
        </w:rPr>
        <w:t>นท์</w:t>
      </w:r>
      <w:proofErr w:type="spellEnd"/>
      <w:r w:rsidRPr="00F25831">
        <w:rPr>
          <w:rFonts w:ascii="Angsana New" w:eastAsia="MS Mincho" w:hAnsi="Angsana New" w:hint="cs"/>
          <w:sz w:val="30"/>
          <w:szCs w:val="30"/>
          <w:cs/>
        </w:rPr>
        <w:t>คอม</w:t>
      </w:r>
      <w:r w:rsidRPr="00F25831">
        <w:rPr>
          <w:rFonts w:ascii="Angsana New" w:eastAsia="MS Mincho" w:hAnsi="Angsana New"/>
          <w:sz w:val="30"/>
          <w:szCs w:val="30"/>
        </w:rPr>
        <w:t xml:space="preserve"> </w:t>
      </w:r>
      <w:r w:rsidRPr="00F25831">
        <w:rPr>
          <w:rFonts w:ascii="Angsana New" w:eastAsia="MS Mincho" w:hAnsi="Angsana New" w:hint="cs"/>
          <w:sz w:val="30"/>
          <w:szCs w:val="30"/>
          <w:cs/>
        </w:rPr>
        <w:t>เทคโนโลยี (</w:t>
      </w:r>
      <w:proofErr w:type="spellStart"/>
      <w:r w:rsidRPr="00F25831">
        <w:rPr>
          <w:rFonts w:ascii="Angsana New" w:eastAsia="MS Mincho" w:hAnsi="Angsana New" w:hint="cs"/>
          <w:sz w:val="30"/>
          <w:szCs w:val="30"/>
          <w:cs/>
        </w:rPr>
        <w:t>เมียนมาร์</w:t>
      </w:r>
      <w:proofErr w:type="spellEnd"/>
      <w:r w:rsidRPr="00F25831">
        <w:rPr>
          <w:rFonts w:ascii="Angsana New" w:eastAsia="MS Mincho" w:hAnsi="Angsana New" w:hint="cs"/>
          <w:sz w:val="30"/>
          <w:szCs w:val="30"/>
          <w:cs/>
        </w:rPr>
        <w:t>) จำกัด ซึ่งเป็นบริษัทที่จัดตั้งขึ้นในประเทศ</w:t>
      </w:r>
      <w:proofErr w:type="spellStart"/>
      <w:r w:rsidRPr="00F25831">
        <w:rPr>
          <w:rFonts w:ascii="Angsana New" w:eastAsia="MS Mincho" w:hAnsi="Angsana New" w:hint="cs"/>
          <w:sz w:val="30"/>
          <w:szCs w:val="30"/>
          <w:cs/>
        </w:rPr>
        <w:t>เมียนมาร์</w:t>
      </w:r>
      <w:proofErr w:type="spellEnd"/>
      <w:r w:rsidRPr="00F25831">
        <w:rPr>
          <w:rFonts w:ascii="Angsana New" w:eastAsia="MS Mincho" w:hAnsi="Angsana New" w:hint="cs"/>
          <w:sz w:val="30"/>
          <w:szCs w:val="30"/>
          <w:cs/>
        </w:rPr>
        <w:t xml:space="preserve"> เป็นจำนวนเงิน </w:t>
      </w:r>
      <w:r w:rsidRPr="00F25831">
        <w:rPr>
          <w:rFonts w:ascii="Angsana New" w:eastAsia="MS Mincho" w:hAnsi="Angsana New"/>
          <w:sz w:val="30"/>
          <w:szCs w:val="30"/>
        </w:rPr>
        <w:t xml:space="preserve">0.89 </w:t>
      </w:r>
      <w:r w:rsidRPr="00F25831">
        <w:rPr>
          <w:rFonts w:ascii="Angsana New" w:eastAsia="MS Mincho" w:hAnsi="Angsana New" w:hint="cs"/>
          <w:sz w:val="30"/>
          <w:szCs w:val="30"/>
          <w:cs/>
        </w:rPr>
        <w:t>ล้านบาท สัดส่วนการลงทุนในบริษัทดังกล่าวไม่มีการเปลี่ยนแปลง</w:t>
      </w:r>
    </w:p>
    <w:p w14:paraId="2CC7512B" w14:textId="77777777" w:rsidR="00F35242" w:rsidRPr="00F25831" w:rsidRDefault="00F35242" w:rsidP="00F35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</w:p>
    <w:p w14:paraId="75819983" w14:textId="77777777" w:rsidR="00F35242" w:rsidRPr="00F25831" w:rsidRDefault="00F35242" w:rsidP="00F35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07EB2DF4" w14:textId="77777777" w:rsidR="00F35242" w:rsidRPr="00F25831" w:rsidRDefault="00F35242" w:rsidP="00F35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4EAAC0" w14:textId="77777777" w:rsidR="00F35242" w:rsidRPr="00F25831" w:rsidRDefault="00F35242" w:rsidP="00F35242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Pr="00F25831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สิงหาคม </w:t>
      </w:r>
      <w:r w:rsidRPr="00F25831">
        <w:rPr>
          <w:rFonts w:ascii="Angsana New" w:hAnsi="Angsana New"/>
          <w:sz w:val="30"/>
          <w:szCs w:val="30"/>
          <w:lang w:val="en-US" w:bidi="th-TH"/>
        </w:rPr>
        <w:t>2559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 ได้ขายหุ้นทั้งหมดร้อยละ </w:t>
      </w:r>
      <w:r w:rsidRPr="00F25831">
        <w:rPr>
          <w:rFonts w:ascii="Angsana New" w:hAnsi="Angsana New"/>
          <w:sz w:val="30"/>
          <w:szCs w:val="30"/>
          <w:lang w:val="en-US" w:bidi="th-TH"/>
        </w:rPr>
        <w:t>100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 ของทุนที่ออกและชำระแล้วของ</w:t>
      </w:r>
      <w:r w:rsidR="00DE6A8B" w:rsidRPr="00F25831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DE6A8B" w:rsidRPr="00F25831">
        <w:rPr>
          <w:rFonts w:ascii="Angsana New" w:hAnsi="Angsana New"/>
          <w:sz w:val="30"/>
          <w:szCs w:val="30"/>
        </w:rPr>
        <w:br/>
      </w:r>
      <w:r w:rsidRPr="00F25831">
        <w:rPr>
          <w:rFonts w:ascii="Angsana New" w:hAnsi="Angsana New"/>
          <w:sz w:val="30"/>
          <w:szCs w:val="30"/>
          <w:cs/>
          <w:lang w:bidi="th-TH"/>
        </w:rPr>
        <w:t>วิ</w:t>
      </w:r>
      <w:proofErr w:type="spellStart"/>
      <w:r w:rsidRPr="00F25831">
        <w:rPr>
          <w:rFonts w:ascii="Angsana New" w:hAnsi="Angsana New"/>
          <w:sz w:val="30"/>
          <w:szCs w:val="30"/>
          <w:cs/>
          <w:lang w:bidi="th-TH"/>
        </w:rPr>
        <w:t>นท์</w:t>
      </w:r>
      <w:proofErr w:type="spellEnd"/>
      <w:r w:rsidRPr="00F25831">
        <w:rPr>
          <w:rFonts w:ascii="Angsana New" w:hAnsi="Angsana New"/>
          <w:sz w:val="30"/>
          <w:szCs w:val="30"/>
          <w:cs/>
          <w:lang w:bidi="th-TH"/>
        </w:rPr>
        <w:t xml:space="preserve">คอม เทคโนโลยี </w:t>
      </w:r>
      <w:r w:rsidRPr="00F25831">
        <w:rPr>
          <w:rFonts w:ascii="Angsana New" w:hAnsi="Angsana New"/>
          <w:sz w:val="30"/>
          <w:szCs w:val="30"/>
          <w:rtl/>
          <w:cs/>
        </w:rPr>
        <w:t>(</w:t>
      </w:r>
      <w:r w:rsidRPr="00F25831">
        <w:rPr>
          <w:rFonts w:ascii="Angsana New" w:hAnsi="Angsana New"/>
          <w:sz w:val="30"/>
          <w:szCs w:val="30"/>
          <w:rtl/>
          <w:cs/>
          <w:lang w:bidi="th-TH"/>
        </w:rPr>
        <w:t>สิงคโปร์</w:t>
      </w:r>
      <w:r w:rsidRPr="00F25831">
        <w:rPr>
          <w:rFonts w:ascii="Angsana New" w:hAnsi="Angsana New"/>
          <w:sz w:val="30"/>
          <w:szCs w:val="30"/>
          <w:rtl/>
          <w:cs/>
        </w:rPr>
        <w:t xml:space="preserve">) </w:t>
      </w:r>
      <w:r w:rsidRPr="00F25831">
        <w:rPr>
          <w:rFonts w:ascii="Angsana New" w:hAnsi="Angsana New"/>
          <w:sz w:val="30"/>
          <w:szCs w:val="30"/>
          <w:rtl/>
          <w:cs/>
          <w:lang w:bidi="th-TH"/>
        </w:rPr>
        <w:t>จำกัด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>ซึ่งเป็นบริษัทย่อยของกลุ่มบริษัทออกไป</w:t>
      </w:r>
      <w:r w:rsidRPr="00F25831">
        <w:rPr>
          <w:rFonts w:ascii="Angsana New" w:hAnsi="Angsana New" w:hint="cs"/>
          <w:sz w:val="30"/>
          <w:szCs w:val="30"/>
          <w:cs/>
          <w:lang w:val="en-US" w:bidi="th-TH"/>
        </w:rPr>
        <w:t>ให้กับกิจการที่เกี่ยวข้องกัน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 เป็นจำนวนเงิน </w:t>
      </w:r>
      <w:r w:rsidRPr="00F25831">
        <w:rPr>
          <w:rFonts w:ascii="Angsana New" w:hAnsi="Angsana New"/>
          <w:sz w:val="30"/>
          <w:szCs w:val="30"/>
          <w:lang w:val="en-US" w:bidi="th-TH"/>
        </w:rPr>
        <w:t>2.12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กลุ่มบริษัท</w:t>
      </w:r>
      <w:r w:rsidR="00DE6A8B" w:rsidRPr="00F25831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>รับรู้กำไรจากการขายจำนวน</w:t>
      </w:r>
      <w:r w:rsidRPr="00F25831">
        <w:rPr>
          <w:rFonts w:ascii="Angsana New" w:hAnsi="Angsana New"/>
          <w:sz w:val="30"/>
          <w:szCs w:val="30"/>
          <w:lang w:val="en-US" w:bidi="th-TH"/>
        </w:rPr>
        <w:t xml:space="preserve"> 0.14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ในงบกำไรขาดทุนเบ็ดเสร็จสำหรับ</w:t>
      </w:r>
      <w:r w:rsidRPr="00F25831">
        <w:rPr>
          <w:rFonts w:ascii="Angsana New" w:hAnsi="Angsana New" w:hint="cs"/>
          <w:sz w:val="30"/>
          <w:szCs w:val="30"/>
          <w:cs/>
          <w:lang w:val="en-US" w:bidi="th-TH"/>
        </w:rPr>
        <w:t>ปี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สิ้นสุดวันที่ </w:t>
      </w:r>
      <w:r w:rsidRPr="00F25831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F25831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25831">
        <w:rPr>
          <w:rFonts w:ascii="Angsana New" w:hAnsi="Angsana New"/>
          <w:sz w:val="30"/>
          <w:szCs w:val="30"/>
          <w:lang w:val="en-US" w:bidi="th-TH"/>
        </w:rPr>
        <w:t>2559</w:t>
      </w:r>
      <w:r w:rsidRPr="00F25831">
        <w:rPr>
          <w:rFonts w:ascii="Angsana New" w:hAnsi="Angsana New" w:hint="cs"/>
          <w:sz w:val="30"/>
          <w:szCs w:val="30"/>
          <w:cs/>
          <w:lang w:val="en-US" w:bidi="th-TH"/>
        </w:rPr>
        <w:t xml:space="preserve"> อย่างไรก็ตาม การไม่นำงบการเงินของบริษัทย่อยดังกล่าวมาจัดทำงบการเงินรวม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>สำหรับ</w:t>
      </w:r>
      <w:r w:rsidRPr="00F25831">
        <w:rPr>
          <w:rFonts w:ascii="Angsana New" w:hAnsi="Angsana New" w:hint="cs"/>
          <w:sz w:val="30"/>
          <w:szCs w:val="30"/>
          <w:cs/>
          <w:lang w:val="en-US" w:bidi="th-TH"/>
        </w:rPr>
        <w:t>ปี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สิ้นสุดวันที่ </w:t>
      </w:r>
      <w:r w:rsidRPr="00F25831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F25831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25831">
        <w:rPr>
          <w:rFonts w:ascii="Angsana New" w:hAnsi="Angsana New"/>
          <w:sz w:val="30"/>
          <w:szCs w:val="30"/>
          <w:lang w:val="en-US" w:bidi="th-TH"/>
        </w:rPr>
        <w:t xml:space="preserve">2559 </w:t>
      </w:r>
      <w:r w:rsidRPr="00F25831">
        <w:rPr>
          <w:rFonts w:ascii="Angsana New" w:hAnsi="Angsana New" w:hint="cs"/>
          <w:sz w:val="30"/>
          <w:szCs w:val="30"/>
          <w:cs/>
          <w:lang w:val="en-US" w:bidi="th-TH"/>
        </w:rPr>
        <w:t>ไม่มีผลกระทบอย่างมีสาระสำคัญ</w:t>
      </w:r>
    </w:p>
    <w:p w14:paraId="38F98209" w14:textId="77777777" w:rsidR="0032692D" w:rsidRPr="00F25831" w:rsidRDefault="0032692D" w:rsidP="00326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</w:p>
    <w:p w14:paraId="56FE5787" w14:textId="77777777" w:rsidR="00D13E29" w:rsidRPr="00F25831" w:rsidRDefault="00D13E29" w:rsidP="008B0531">
      <w:pPr>
        <w:framePr w:w="8580" w:wrap="auto" w:hAnchor="text" w:x="19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D13E29" w:rsidRPr="00F25831" w:rsidSect="00BB5B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634" w:footer="662" w:gutter="0"/>
          <w:pgNumType w:start="19"/>
          <w:cols w:space="720"/>
          <w:titlePg/>
          <w:docGrid w:linePitch="245"/>
        </w:sectPr>
      </w:pPr>
    </w:p>
    <w:p w14:paraId="7670C216" w14:textId="77777777" w:rsidR="003D53C9" w:rsidRPr="00F25831" w:rsidRDefault="008C00AC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F25831">
        <w:rPr>
          <w:rFonts w:ascii="Angsana New" w:hAnsi="Angsana New"/>
          <w:sz w:val="30"/>
          <w:szCs w:val="30"/>
        </w:rPr>
        <w:t xml:space="preserve">31 </w:t>
      </w:r>
      <w:r w:rsidRPr="00F25831">
        <w:rPr>
          <w:rFonts w:ascii="Angsana New" w:hAnsi="Angsana New"/>
          <w:sz w:val="30"/>
          <w:szCs w:val="30"/>
          <w:cs/>
        </w:rPr>
        <w:t xml:space="preserve">ธันวาคม </w:t>
      </w:r>
      <w:r w:rsidR="0027645D" w:rsidRPr="00F25831">
        <w:rPr>
          <w:rFonts w:ascii="Angsana New" w:hAnsi="Angsana New"/>
          <w:sz w:val="30"/>
          <w:szCs w:val="30"/>
        </w:rPr>
        <w:t>25</w:t>
      </w:r>
      <w:r w:rsidR="00737484" w:rsidRPr="00F25831">
        <w:rPr>
          <w:rFonts w:ascii="Angsana New" w:hAnsi="Angsana New"/>
          <w:sz w:val="30"/>
          <w:szCs w:val="30"/>
        </w:rPr>
        <w:t>60</w:t>
      </w:r>
      <w:r w:rsidR="0027645D" w:rsidRPr="00F25831">
        <w:rPr>
          <w:rFonts w:ascii="Angsana New" w:hAnsi="Angsana New"/>
          <w:sz w:val="30"/>
          <w:szCs w:val="30"/>
        </w:rPr>
        <w:t xml:space="preserve"> </w:t>
      </w:r>
      <w:r w:rsidR="0027645D" w:rsidRPr="00F2583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25831">
        <w:rPr>
          <w:rFonts w:ascii="Angsana New" w:hAnsi="Angsana New"/>
          <w:sz w:val="30"/>
          <w:szCs w:val="30"/>
        </w:rPr>
        <w:t>255</w:t>
      </w:r>
      <w:r w:rsidR="00737484" w:rsidRPr="00F25831">
        <w:rPr>
          <w:rFonts w:ascii="Angsana New" w:hAnsi="Angsana New"/>
          <w:sz w:val="30"/>
          <w:szCs w:val="30"/>
        </w:rPr>
        <w:t>9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มีดังนี้</w:t>
      </w:r>
    </w:p>
    <w:p w14:paraId="5ED2C358" w14:textId="77777777" w:rsidR="0050619F" w:rsidRPr="00F25831" w:rsidRDefault="0050619F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-202" w:tblpY="47"/>
        <w:tblW w:w="155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2251"/>
        <w:gridCol w:w="809"/>
        <w:gridCol w:w="184"/>
        <w:gridCol w:w="806"/>
        <w:gridCol w:w="184"/>
        <w:gridCol w:w="806"/>
        <w:gridCol w:w="186"/>
        <w:gridCol w:w="805"/>
        <w:gridCol w:w="184"/>
        <w:gridCol w:w="810"/>
        <w:gridCol w:w="185"/>
        <w:gridCol w:w="806"/>
        <w:gridCol w:w="184"/>
        <w:gridCol w:w="806"/>
        <w:gridCol w:w="184"/>
        <w:gridCol w:w="806"/>
        <w:gridCol w:w="178"/>
        <w:gridCol w:w="808"/>
        <w:gridCol w:w="180"/>
        <w:gridCol w:w="810"/>
        <w:gridCol w:w="180"/>
        <w:gridCol w:w="806"/>
        <w:gridCol w:w="184"/>
        <w:gridCol w:w="807"/>
      </w:tblGrid>
      <w:tr w:rsidR="00BF5FAF" w:rsidRPr="00F25831" w14:paraId="6ED293B2" w14:textId="77777777" w:rsidTr="002A0540">
        <w:trPr>
          <w:cantSplit/>
          <w:tblHeader/>
        </w:trPr>
        <w:tc>
          <w:tcPr>
            <w:tcW w:w="1620" w:type="dxa"/>
            <w:vAlign w:val="bottom"/>
          </w:tcPr>
          <w:p w14:paraId="569D02D3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60823C28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8" w:type="dxa"/>
            <w:gridSpan w:val="23"/>
          </w:tcPr>
          <w:p w14:paraId="7F4AACC2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F5FAF" w:rsidRPr="00F25831" w14:paraId="6A6D58C6" w14:textId="77777777" w:rsidTr="002A0540">
        <w:trPr>
          <w:cantSplit/>
          <w:tblHeader/>
        </w:trPr>
        <w:tc>
          <w:tcPr>
            <w:tcW w:w="1620" w:type="dxa"/>
            <w:vAlign w:val="bottom"/>
          </w:tcPr>
          <w:p w14:paraId="1F79125F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251" w:type="dxa"/>
            <w:vAlign w:val="bottom"/>
          </w:tcPr>
          <w:p w14:paraId="02C27FFC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799" w:type="dxa"/>
            <w:gridSpan w:val="3"/>
            <w:vAlign w:val="bottom"/>
          </w:tcPr>
          <w:p w14:paraId="7AB4A63C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  <w:p w14:paraId="7F5A34C5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42A76CC4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2C047724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25B750C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49A62673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1" w:type="dxa"/>
            <w:gridSpan w:val="3"/>
            <w:vAlign w:val="bottom"/>
          </w:tcPr>
          <w:p w14:paraId="061DE27F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386D803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2719B592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20576AA6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4A31627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</w:tcPr>
          <w:p w14:paraId="0F95CAAF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98" w:type="dxa"/>
            <w:gridSpan w:val="3"/>
          </w:tcPr>
          <w:p w14:paraId="008D605D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AB67985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560C3D3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7C455927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0B7A35C4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Pr="00F2583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BF5FAF" w:rsidRPr="00F25831" w14:paraId="30CE119D" w14:textId="77777777" w:rsidTr="002A0540">
        <w:trPr>
          <w:cantSplit/>
          <w:trHeight w:val="389"/>
          <w:tblHeader/>
        </w:trPr>
        <w:tc>
          <w:tcPr>
            <w:tcW w:w="1620" w:type="dxa"/>
          </w:tcPr>
          <w:p w14:paraId="7FF38316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1" w:type="dxa"/>
          </w:tcPr>
          <w:p w14:paraId="3BF8D70F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</w:tcPr>
          <w:p w14:paraId="545F1BDC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25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4" w:type="dxa"/>
          </w:tcPr>
          <w:p w14:paraId="5FBCB6B7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65BA649E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255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84" w:type="dxa"/>
          </w:tcPr>
          <w:p w14:paraId="3AB2EEF2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7D8582D1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25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6" w:type="dxa"/>
          </w:tcPr>
          <w:p w14:paraId="05F88204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dxa"/>
          </w:tcPr>
          <w:p w14:paraId="29A0911F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255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84" w:type="dxa"/>
          </w:tcPr>
          <w:p w14:paraId="0FEC188C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F7674DE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25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5" w:type="dxa"/>
          </w:tcPr>
          <w:p w14:paraId="2E6E69D4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5CDEA32F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255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84" w:type="dxa"/>
          </w:tcPr>
          <w:p w14:paraId="6427329D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4ECDAA7E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25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4" w:type="dxa"/>
          </w:tcPr>
          <w:p w14:paraId="43128E79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39F0849C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255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78" w:type="dxa"/>
          </w:tcPr>
          <w:p w14:paraId="5B1C278B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14:paraId="6225D54A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25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14:paraId="607450E5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50594D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255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80" w:type="dxa"/>
          </w:tcPr>
          <w:p w14:paraId="4A7EBF55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7B7EE9FB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25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4" w:type="dxa"/>
          </w:tcPr>
          <w:p w14:paraId="4EE334AC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14:paraId="7D68994D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255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</w:t>
            </w:r>
          </w:p>
        </w:tc>
      </w:tr>
      <w:tr w:rsidR="00BF5FAF" w:rsidRPr="00F25831" w14:paraId="33B3179A" w14:textId="77777777" w:rsidTr="002A0540">
        <w:trPr>
          <w:cantSplit/>
          <w:trHeight w:val="389"/>
          <w:tblHeader/>
        </w:trPr>
        <w:tc>
          <w:tcPr>
            <w:tcW w:w="1620" w:type="dxa"/>
          </w:tcPr>
          <w:p w14:paraId="6C868A93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1" w:type="dxa"/>
          </w:tcPr>
          <w:p w14:paraId="007F21BE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</w:tcPr>
          <w:p w14:paraId="283E1EB6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722CF7CB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422B1D9F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0B1C2A2B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528A5916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" w:type="dxa"/>
          </w:tcPr>
          <w:p w14:paraId="208873F1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dxa"/>
          </w:tcPr>
          <w:p w14:paraId="2DD49AF3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5049312C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F0371C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747EE3A4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42F00CCE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0E2808FD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30ED96B2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25BAFAC4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1132EB5A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(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ปรับปรุงใหม่)</w:t>
            </w:r>
          </w:p>
        </w:tc>
        <w:tc>
          <w:tcPr>
            <w:tcW w:w="178" w:type="dxa"/>
          </w:tcPr>
          <w:p w14:paraId="697B8D5F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14:paraId="43EB5FC3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C5850C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F8DE298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3AB4C3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74358AFB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4521BFFC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14:paraId="3ACF09AD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(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ปรับปรุงใหม่)</w:t>
            </w:r>
          </w:p>
        </w:tc>
      </w:tr>
      <w:tr w:rsidR="00BF5FAF" w:rsidRPr="00F25831" w14:paraId="762184FD" w14:textId="77777777" w:rsidTr="002A0540">
        <w:trPr>
          <w:cantSplit/>
          <w:tblHeader/>
        </w:trPr>
        <w:tc>
          <w:tcPr>
            <w:tcW w:w="1620" w:type="dxa"/>
          </w:tcPr>
          <w:p w14:paraId="789D3C0B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1" w:type="dxa"/>
          </w:tcPr>
          <w:p w14:paraId="43156EAD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99" w:type="dxa"/>
            <w:gridSpan w:val="3"/>
          </w:tcPr>
          <w:p w14:paraId="2843C647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583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4B1A6D0E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5" w:type="dxa"/>
            <w:gridSpan w:val="19"/>
          </w:tcPr>
          <w:p w14:paraId="4FD69511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-79" w:right="10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F5FAF" w:rsidRPr="00F25831" w14:paraId="17235FAA" w14:textId="77777777" w:rsidTr="002A0540">
        <w:trPr>
          <w:cantSplit/>
        </w:trPr>
        <w:tc>
          <w:tcPr>
            <w:tcW w:w="3871" w:type="dxa"/>
            <w:gridSpan w:val="2"/>
          </w:tcPr>
          <w:p w14:paraId="7EF7D99D" w14:textId="77777777" w:rsidR="00BF5FAF" w:rsidRPr="00F25831" w:rsidRDefault="00BF5FAF" w:rsidP="002A054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</w:tcPr>
          <w:p w14:paraId="0564580C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75926925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0CD8B7C4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10E8F79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56A31AC7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6" w:type="dxa"/>
          </w:tcPr>
          <w:p w14:paraId="4A472E04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dxa"/>
          </w:tcPr>
          <w:p w14:paraId="27BD349C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20980064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253CD41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63F5F0AE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6D1F3AA6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6219D150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137FD031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2962B162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</w:tcPr>
          <w:p w14:paraId="4A3BBE50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7100E85D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</w:tcPr>
          <w:p w14:paraId="4ADF27CD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E06D297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6C9D302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B0B9C9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6" w:type="dxa"/>
          </w:tcPr>
          <w:p w14:paraId="31D4277E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32FBCD96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</w:tcPr>
          <w:p w14:paraId="010AD1E8" w14:textId="77777777" w:rsidR="00BF5FAF" w:rsidRPr="00F25831" w:rsidRDefault="00BF5FAF" w:rsidP="002A054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0C3DA0" w:rsidRPr="00F25831" w14:paraId="5E455631" w14:textId="77777777" w:rsidTr="003B7ADA">
        <w:trPr>
          <w:cantSplit/>
        </w:trPr>
        <w:tc>
          <w:tcPr>
            <w:tcW w:w="1620" w:type="dxa"/>
          </w:tcPr>
          <w:p w14:paraId="4319C0F2" w14:textId="77777777" w:rsidR="000C3DA0" w:rsidRPr="00F25831" w:rsidRDefault="000C3DA0" w:rsidP="000C3DA0">
            <w:pPr>
              <w:spacing w:line="240" w:lineRule="auto"/>
              <w:ind w:left="191" w:right="-468" w:hanging="191"/>
              <w:rPr>
                <w:rFonts w:ascii="Angsana New" w:hAnsi="Angsana New"/>
                <w:sz w:val="28"/>
                <w:szCs w:val="28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</w:rPr>
              <w:t>บริษัท วิ</w:t>
            </w:r>
            <w:proofErr w:type="spellStart"/>
            <w:r w:rsidRPr="00F25831">
              <w:rPr>
                <w:rFonts w:ascii="Angsana New" w:hAnsi="Angsana New"/>
                <w:sz w:val="28"/>
                <w:szCs w:val="28"/>
                <w:cs/>
              </w:rPr>
              <w:t>นท์</w:t>
            </w:r>
            <w:proofErr w:type="spellEnd"/>
            <w:r w:rsidRPr="00F25831">
              <w:rPr>
                <w:rFonts w:ascii="Angsana New" w:hAnsi="Angsana New"/>
                <w:sz w:val="28"/>
                <w:szCs w:val="28"/>
                <w:cs/>
              </w:rPr>
              <w:t xml:space="preserve">คอม </w:t>
            </w:r>
            <w:r w:rsidRPr="00F258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25831">
              <w:rPr>
                <w:rFonts w:ascii="Angsana New" w:hAnsi="Angsana New"/>
                <w:sz w:val="28"/>
                <w:szCs w:val="28"/>
                <w:cs/>
              </w:rPr>
              <w:t>เทคโนโลยี</w:t>
            </w:r>
          </w:p>
          <w:p w14:paraId="4E0BCE21" w14:textId="77777777" w:rsidR="000C3DA0" w:rsidRPr="00F25831" w:rsidRDefault="000C3DA0" w:rsidP="000C3DA0">
            <w:pPr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25831">
              <w:rPr>
                <w:rFonts w:ascii="Angsana New" w:hAnsi="Angsana New"/>
                <w:sz w:val="28"/>
                <w:szCs w:val="28"/>
                <w:cs/>
              </w:rPr>
              <w:t>(</w:t>
            </w:r>
            <w:proofErr w:type="spellStart"/>
            <w:r w:rsidRPr="00F25831">
              <w:rPr>
                <w:rFonts w:ascii="Angsana New" w:hAnsi="Angsana New"/>
                <w:sz w:val="28"/>
                <w:szCs w:val="28"/>
                <w:cs/>
              </w:rPr>
              <w:t>เมียนมาร์</w:t>
            </w:r>
            <w:proofErr w:type="spellEnd"/>
            <w:r w:rsidRPr="00F25831">
              <w:rPr>
                <w:rFonts w:ascii="Angsana New" w:hAnsi="Angsana New"/>
                <w:sz w:val="28"/>
                <w:szCs w:val="28"/>
                <w:cs/>
              </w:rPr>
              <w:t>) จำกัด</w:t>
            </w:r>
          </w:p>
        </w:tc>
        <w:tc>
          <w:tcPr>
            <w:tcW w:w="2251" w:type="dxa"/>
          </w:tcPr>
          <w:p w14:paraId="35EFB1CA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ให้บริการเกี่ยวกับการติดตั้ง  </w:t>
            </w:r>
          </w:p>
          <w:p w14:paraId="47845824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F2583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ให้คำปรึกษา</w:t>
            </w: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2583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และซ่อมบำรุง</w:t>
            </w:r>
          </w:p>
          <w:p w14:paraId="3B363B0A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F2583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เกี่ยวกับระบบคอมพิวเตอร์</w:t>
            </w:r>
          </w:p>
        </w:tc>
        <w:tc>
          <w:tcPr>
            <w:tcW w:w="809" w:type="dxa"/>
          </w:tcPr>
          <w:p w14:paraId="2A83BFEF" w14:textId="77777777" w:rsidR="000C3DA0" w:rsidRPr="00F25831" w:rsidRDefault="000C3DA0" w:rsidP="000727E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B66EA60" w14:textId="77777777" w:rsidR="000C3DA0" w:rsidRPr="00F25831" w:rsidRDefault="000C3DA0" w:rsidP="000727E0">
            <w:pPr>
              <w:pStyle w:val="acctfourfigures"/>
              <w:tabs>
                <w:tab w:val="clear" w:pos="765"/>
                <w:tab w:val="decimal" w:pos="28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63A2157" w14:textId="77777777" w:rsidR="000C3DA0" w:rsidRPr="00F25831" w:rsidRDefault="000C3DA0" w:rsidP="000727E0">
            <w:pPr>
              <w:pStyle w:val="acctfourfigures"/>
              <w:tabs>
                <w:tab w:val="clear" w:pos="765"/>
                <w:tab w:val="decimal" w:pos="37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4" w:type="dxa"/>
          </w:tcPr>
          <w:p w14:paraId="0F1DF6DA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0B93C06C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E499DB1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335A75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4" w:type="dxa"/>
          </w:tcPr>
          <w:p w14:paraId="3221F519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5BC49B91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0910190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5F5BCC3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512</w:t>
            </w:r>
          </w:p>
        </w:tc>
        <w:tc>
          <w:tcPr>
            <w:tcW w:w="186" w:type="dxa"/>
          </w:tcPr>
          <w:p w14:paraId="6F5781AB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dxa"/>
          </w:tcPr>
          <w:p w14:paraId="0B166EA4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69F443E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70A0757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1,738</w:t>
            </w:r>
          </w:p>
        </w:tc>
        <w:tc>
          <w:tcPr>
            <w:tcW w:w="184" w:type="dxa"/>
          </w:tcPr>
          <w:p w14:paraId="36C88885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62A3015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B836055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A137A63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512</w:t>
            </w:r>
          </w:p>
        </w:tc>
        <w:tc>
          <w:tcPr>
            <w:tcW w:w="185" w:type="dxa"/>
            <w:shd w:val="clear" w:color="auto" w:fill="auto"/>
          </w:tcPr>
          <w:p w14:paraId="384B1C2E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3484DFFC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891A721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6C57C00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1,738</w:t>
            </w:r>
          </w:p>
        </w:tc>
        <w:tc>
          <w:tcPr>
            <w:tcW w:w="184" w:type="dxa"/>
            <w:shd w:val="clear" w:color="auto" w:fill="auto"/>
          </w:tcPr>
          <w:p w14:paraId="5132CBC3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4BFE7C9" w14:textId="77777777" w:rsidR="000C3DA0" w:rsidRPr="00F25831" w:rsidRDefault="000C3DA0" w:rsidP="000727E0">
            <w:pPr>
              <w:pStyle w:val="acctfourfigures"/>
              <w:tabs>
                <w:tab w:val="clear" w:pos="765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2,2</w:t>
            </w:r>
            <w:r w:rsidR="000727E0" w:rsidRPr="00F25831">
              <w:rPr>
                <w:rFonts w:ascii="Angsana New" w:hAnsi="Angsana New"/>
                <w:sz w:val="28"/>
                <w:szCs w:val="28"/>
                <w:lang w:bidi="th-TH"/>
              </w:rPr>
              <w:t>33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4" w:type="dxa"/>
            <w:shd w:val="clear" w:color="auto" w:fill="auto"/>
          </w:tcPr>
          <w:p w14:paraId="712BCBBB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14:paraId="3833AA3D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116AFD1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E63AD9B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107F47D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093B4FCE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37156FF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E234136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89A6E2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0D40618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0FA7FF7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50BF7E1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3141B7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7B2CE32" w14:textId="77777777" w:rsidR="000C3DA0" w:rsidRPr="00F25831" w:rsidRDefault="000727E0" w:rsidP="000C3DA0">
            <w:pPr>
              <w:pStyle w:val="acctfourfigures"/>
              <w:tabs>
                <w:tab w:val="clear" w:pos="765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2,2</w:t>
            </w: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33</w:t>
            </w:r>
            <w:r w:rsidR="000C3DA0"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4" w:type="dxa"/>
          </w:tcPr>
          <w:p w14:paraId="719CF6EE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</w:tcPr>
          <w:p w14:paraId="2DB9ED17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0C96319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8EB8475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C3DA0" w:rsidRPr="00F25831" w14:paraId="18DF4E1D" w14:textId="77777777" w:rsidTr="003B7ADA">
        <w:trPr>
          <w:cantSplit/>
        </w:trPr>
        <w:tc>
          <w:tcPr>
            <w:tcW w:w="1620" w:type="dxa"/>
          </w:tcPr>
          <w:p w14:paraId="25087FE7" w14:textId="77777777" w:rsidR="000C3DA0" w:rsidRPr="00F25831" w:rsidRDefault="000C3DA0" w:rsidP="000C3DA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</w:rPr>
              <w:t>บริษัท วี</w:t>
            </w:r>
            <w:proofErr w:type="spellStart"/>
            <w:r w:rsidRPr="00F25831">
              <w:rPr>
                <w:rFonts w:ascii="Angsana New" w:hAnsi="Angsana New"/>
                <w:sz w:val="28"/>
                <w:szCs w:val="28"/>
                <w:cs/>
              </w:rPr>
              <w:t>เซิร์ฟพลัส</w:t>
            </w:r>
            <w:proofErr w:type="spellEnd"/>
            <w:r w:rsidRPr="00F2583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521F7C2F" w14:textId="77777777" w:rsidR="000C3DA0" w:rsidRPr="00F25831" w:rsidRDefault="000C3DA0" w:rsidP="000C3DA0">
            <w:pPr>
              <w:tabs>
                <w:tab w:val="clear" w:pos="227"/>
                <w:tab w:val="clear" w:pos="454"/>
              </w:tabs>
              <w:spacing w:line="240" w:lineRule="auto"/>
              <w:ind w:left="191"/>
              <w:rPr>
                <w:rFonts w:ascii="Angsana New" w:hAnsi="Angsana New"/>
                <w:sz w:val="28"/>
                <w:szCs w:val="28"/>
                <w:cs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251" w:type="dxa"/>
          </w:tcPr>
          <w:p w14:paraId="1CEC0AEA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ให้บริการเกี่ยวกับการติดตั้ง  </w:t>
            </w:r>
          </w:p>
          <w:p w14:paraId="266B85CE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F2583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ให้คำปรึกษา</w:t>
            </w: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2583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และซ่อมบำรุง</w:t>
            </w:r>
          </w:p>
          <w:p w14:paraId="05F8FEAA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F2583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เกี่ยวกับระบบคอมพิวเตอร์</w:t>
            </w:r>
          </w:p>
        </w:tc>
        <w:tc>
          <w:tcPr>
            <w:tcW w:w="809" w:type="dxa"/>
          </w:tcPr>
          <w:p w14:paraId="3C4E7688" w14:textId="77777777" w:rsidR="000C3DA0" w:rsidRPr="00F25831" w:rsidRDefault="000C3DA0" w:rsidP="000727E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2610C8" w14:textId="77777777" w:rsidR="000C3DA0" w:rsidRPr="00F25831" w:rsidRDefault="000C3DA0" w:rsidP="000727E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45E862C" w14:textId="77777777" w:rsidR="000C3DA0" w:rsidRPr="00F25831" w:rsidRDefault="000C3DA0" w:rsidP="000727E0">
            <w:pPr>
              <w:pStyle w:val="acctfourfigures"/>
              <w:tabs>
                <w:tab w:val="clear" w:pos="765"/>
                <w:tab w:val="decimal" w:pos="37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4" w:type="dxa"/>
          </w:tcPr>
          <w:p w14:paraId="294E24B2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</w:tcPr>
          <w:p w14:paraId="35E28AEB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EF8336F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2DA0FE7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4" w:type="dxa"/>
          </w:tcPr>
          <w:p w14:paraId="22A0DDF2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106F5C44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B335DE5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CA5CEB8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6" w:type="dxa"/>
          </w:tcPr>
          <w:p w14:paraId="1FF828FC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dxa"/>
          </w:tcPr>
          <w:p w14:paraId="0E49119C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4353AC8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1CCB79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4" w:type="dxa"/>
          </w:tcPr>
          <w:p w14:paraId="50B69901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818901C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15D465C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260F623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20,400</w:t>
            </w:r>
          </w:p>
        </w:tc>
        <w:tc>
          <w:tcPr>
            <w:tcW w:w="185" w:type="dxa"/>
            <w:shd w:val="clear" w:color="auto" w:fill="auto"/>
          </w:tcPr>
          <w:p w14:paraId="3CCF77D4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7E34D50E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BDE8082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1F4CFF9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20,400</w:t>
            </w:r>
          </w:p>
        </w:tc>
        <w:tc>
          <w:tcPr>
            <w:tcW w:w="184" w:type="dxa"/>
            <w:shd w:val="clear" w:color="auto" w:fill="auto"/>
          </w:tcPr>
          <w:p w14:paraId="17DB47A5" w14:textId="77777777" w:rsidR="000C3DA0" w:rsidRPr="00F25831" w:rsidRDefault="000C3DA0" w:rsidP="000C3DA0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25843A8" w14:textId="77777777" w:rsidR="000C3DA0" w:rsidRPr="00F25831" w:rsidRDefault="000727E0" w:rsidP="000C3DA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40,</w:t>
            </w: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  <w:r w:rsidR="000C3DA0"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0</w:t>
            </w: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84" w:type="dxa"/>
            <w:shd w:val="clear" w:color="auto" w:fill="auto"/>
          </w:tcPr>
          <w:p w14:paraId="1F285F25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14:paraId="6AD6E37C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0E1EC1B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62B9C8E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>26,451</w:t>
            </w:r>
          </w:p>
        </w:tc>
        <w:tc>
          <w:tcPr>
            <w:tcW w:w="178" w:type="dxa"/>
            <w:shd w:val="clear" w:color="auto" w:fill="auto"/>
          </w:tcPr>
          <w:p w14:paraId="5221B7C5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7293E5A4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EDDC60E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D03DC22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20BE0B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B27A6F4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B3CBB40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3E87391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A68267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9E585A9" w14:textId="77777777" w:rsidR="000C3DA0" w:rsidRPr="00F25831" w:rsidRDefault="000727E0" w:rsidP="000C3DA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40,</w:t>
            </w: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  <w:r w:rsidR="000C3DA0"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0</w:t>
            </w: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84" w:type="dxa"/>
          </w:tcPr>
          <w:p w14:paraId="45454883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</w:tcPr>
          <w:p w14:paraId="0DFB9233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7246262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9DEF164" w14:textId="77777777" w:rsidR="000C3DA0" w:rsidRPr="00F25831" w:rsidRDefault="000C3DA0" w:rsidP="000C3DA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>26,451</w:t>
            </w:r>
          </w:p>
        </w:tc>
      </w:tr>
      <w:tr w:rsidR="000727E0" w:rsidRPr="00F25831" w14:paraId="27C35620" w14:textId="77777777" w:rsidTr="002A0540">
        <w:trPr>
          <w:cantSplit/>
          <w:trHeight w:val="197"/>
        </w:trPr>
        <w:tc>
          <w:tcPr>
            <w:tcW w:w="1620" w:type="dxa"/>
            <w:vAlign w:val="bottom"/>
          </w:tcPr>
          <w:p w14:paraId="49C47EA2" w14:textId="77777777" w:rsidR="000727E0" w:rsidRPr="00F25831" w:rsidRDefault="000727E0" w:rsidP="000727E0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5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51" w:type="dxa"/>
          </w:tcPr>
          <w:p w14:paraId="123AED5D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14:paraId="79B0BA76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BEE2B1E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4AF8E741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9CC7BC9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44B59953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5C7CDB0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5D2A85D1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35C9B8F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8A7B9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28,912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6D737D3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858EC4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22</w:t>
            </w:r>
            <w:r w:rsidRPr="00F2583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F258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138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3C2CB72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3B0DF" w14:textId="77777777" w:rsidR="000727E0" w:rsidRPr="00F25831" w:rsidRDefault="000727E0" w:rsidP="000727E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42,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FA560C2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DD528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26,451</w:t>
            </w:r>
          </w:p>
        </w:tc>
        <w:tc>
          <w:tcPr>
            <w:tcW w:w="178" w:type="dxa"/>
            <w:shd w:val="clear" w:color="auto" w:fill="auto"/>
          </w:tcPr>
          <w:p w14:paraId="146741EA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87470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77E300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C4993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AF4653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9A149" w14:textId="77777777" w:rsidR="000727E0" w:rsidRPr="00F25831" w:rsidRDefault="000727E0" w:rsidP="000727E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42,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184" w:type="dxa"/>
            <w:vAlign w:val="bottom"/>
          </w:tcPr>
          <w:p w14:paraId="5A1D6421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3497346F" w14:textId="77777777" w:rsidR="000727E0" w:rsidRPr="00F25831" w:rsidRDefault="000727E0" w:rsidP="000727E0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26,451</w:t>
            </w:r>
          </w:p>
        </w:tc>
      </w:tr>
    </w:tbl>
    <w:p w14:paraId="0BCBCE43" w14:textId="77777777" w:rsidR="0038689E" w:rsidRPr="00F25831" w:rsidRDefault="0038689E" w:rsidP="007E1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p w14:paraId="24B4A281" w14:textId="77777777" w:rsidR="00F24387" w:rsidRPr="00F25831" w:rsidRDefault="007E1360" w:rsidP="007E1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hAnsi="Angsana New"/>
          <w:sz w:val="30"/>
          <w:szCs w:val="30"/>
        </w:rPr>
      </w:pPr>
      <w:r w:rsidRPr="00F25831">
        <w:rPr>
          <w:rFonts w:ascii="Angsana New" w:eastAsia="MS Mincho" w:hAnsi="Angsana New" w:hint="cs"/>
          <w:sz w:val="30"/>
          <w:szCs w:val="30"/>
          <w:cs/>
        </w:rPr>
        <w:t>บริษัทไม่มีเงินปันผลรับจากเงินลงทุนดังกล่าวข้างต้น</w:t>
      </w:r>
      <w:r w:rsidRPr="00F25831">
        <w:rPr>
          <w:rFonts w:ascii="Angsana New" w:hAnsi="Angsana New"/>
          <w:sz w:val="30"/>
          <w:szCs w:val="30"/>
          <w:cs/>
        </w:rPr>
        <w:t>สำหรับปี</w:t>
      </w:r>
      <w:r w:rsidRPr="00F25831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F25831">
        <w:rPr>
          <w:rFonts w:ascii="Angsana New" w:hAnsi="Angsana New"/>
          <w:sz w:val="30"/>
          <w:szCs w:val="30"/>
        </w:rPr>
        <w:t xml:space="preserve">2560 </w:t>
      </w:r>
      <w:r w:rsidRPr="00F2583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25831">
        <w:rPr>
          <w:rFonts w:ascii="Angsana New" w:hAnsi="Angsana New"/>
          <w:sz w:val="30"/>
          <w:szCs w:val="30"/>
        </w:rPr>
        <w:t>2559</w:t>
      </w:r>
    </w:p>
    <w:p w14:paraId="40CAF140" w14:textId="77777777" w:rsidR="00FC6C94" w:rsidRPr="00F25831" w:rsidRDefault="00FC6C94" w:rsidP="007E1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495FB8B" w14:textId="77777777" w:rsidR="00FC6C94" w:rsidRPr="00F25831" w:rsidRDefault="00FC6C94" w:rsidP="007E1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DFCE6D" w14:textId="77777777" w:rsidR="00FC6C94" w:rsidRPr="00F25831" w:rsidRDefault="00FC6C94" w:rsidP="00FC6C94">
      <w:pPr>
        <w:pStyle w:val="Heading6"/>
        <w:numPr>
          <w:ilvl w:val="0"/>
          <w:numId w:val="34"/>
        </w:numPr>
        <w:tabs>
          <w:tab w:val="left" w:pos="540"/>
        </w:tabs>
        <w:ind w:hanging="720"/>
        <w:jc w:val="thaiDistribute"/>
        <w:rPr>
          <w:rFonts w:ascii="Angsana New" w:hAnsi="Angsana New"/>
          <w:sz w:val="30"/>
          <w:szCs w:val="30"/>
          <w:lang w:val="en-US"/>
        </w:rPr>
      </w:pPr>
      <w:r w:rsidRPr="00F25831">
        <w:rPr>
          <w:rFonts w:ascii="Angsana New" w:hAnsi="Angsana New"/>
          <w:sz w:val="30"/>
          <w:szCs w:val="30"/>
          <w:cs/>
          <w:lang w:val="en-US"/>
        </w:rPr>
        <w:lastRenderedPageBreak/>
        <w:t>ส่วนของผู้ถือหุ้นที่ไม่มีอำนาจควบคุม</w:t>
      </w:r>
    </w:p>
    <w:p w14:paraId="4CFEF7A6" w14:textId="77777777" w:rsidR="00FC6C94" w:rsidRPr="00F25831" w:rsidRDefault="00FC6C94" w:rsidP="00FC6C94">
      <w:pPr>
        <w:rPr>
          <w:rFonts w:ascii="Angsana New" w:hAnsi="Angsana New"/>
          <w:sz w:val="30"/>
          <w:szCs w:val="30"/>
          <w:lang w:eastAsia="x-none"/>
        </w:rPr>
      </w:pPr>
    </w:p>
    <w:p w14:paraId="6C6F8327" w14:textId="77777777" w:rsidR="00FC6C94" w:rsidRPr="00F25831" w:rsidRDefault="00FC6C94" w:rsidP="00FC6C94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ก่อนตัดรายการระหว่างกัน</w:t>
      </w:r>
    </w:p>
    <w:p w14:paraId="0D0765EF" w14:textId="77777777" w:rsidR="00FC6C94" w:rsidRPr="00F25831" w:rsidRDefault="00FC6C94" w:rsidP="007E1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170"/>
        <w:gridCol w:w="178"/>
        <w:gridCol w:w="1172"/>
        <w:gridCol w:w="178"/>
        <w:gridCol w:w="1172"/>
        <w:gridCol w:w="180"/>
        <w:gridCol w:w="1170"/>
        <w:gridCol w:w="180"/>
        <w:gridCol w:w="1170"/>
        <w:gridCol w:w="180"/>
        <w:gridCol w:w="1170"/>
      </w:tblGrid>
      <w:tr w:rsidR="00FC6C94" w:rsidRPr="00F25831" w14:paraId="18E5BD44" w14:textId="77777777" w:rsidTr="00FC6C94">
        <w:trPr>
          <w:cantSplit/>
          <w:trHeight w:val="371"/>
          <w:tblHeader/>
        </w:trPr>
        <w:tc>
          <w:tcPr>
            <w:tcW w:w="6300" w:type="dxa"/>
            <w:vAlign w:val="bottom"/>
          </w:tcPr>
          <w:p w14:paraId="6FDE318D" w14:textId="77777777" w:rsidR="00FC6C94" w:rsidRPr="00F25831" w:rsidRDefault="00FC6C94" w:rsidP="00FC6C9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3A1FE31D" w14:textId="77777777" w:rsidR="00FC6C94" w:rsidRPr="00F25831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25831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F258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  <w:r w:rsidRPr="00F25831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F2583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14:paraId="745890CB" w14:textId="77777777" w:rsidR="00FC6C94" w:rsidRPr="00F25831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04B7C3F8" w14:textId="77777777" w:rsidR="00FC6C94" w:rsidRPr="00F25831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25831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F258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  <w:r w:rsidRPr="00F25831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F2583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2559</w:t>
            </w:r>
          </w:p>
        </w:tc>
      </w:tr>
      <w:tr w:rsidR="00FC6C94" w:rsidRPr="00F25831" w14:paraId="1625560D" w14:textId="77777777" w:rsidTr="00FC6C94">
        <w:trPr>
          <w:cantSplit/>
          <w:trHeight w:val="1115"/>
          <w:tblHeader/>
        </w:trPr>
        <w:tc>
          <w:tcPr>
            <w:tcW w:w="6300" w:type="dxa"/>
            <w:vAlign w:val="bottom"/>
          </w:tcPr>
          <w:p w14:paraId="409A87B6" w14:textId="77777777" w:rsidR="00FC6C94" w:rsidRPr="00F25831" w:rsidRDefault="00FC6C94" w:rsidP="00FC6C9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5518D4" w14:textId="77777777" w:rsidR="00FC6C94" w:rsidRPr="00F25831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บริษัท </w:t>
            </w:r>
          </w:p>
          <w:p w14:paraId="72A629F8" w14:textId="77777777" w:rsidR="00FC6C94" w:rsidRPr="00F25831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วี</w:t>
            </w:r>
            <w:proofErr w:type="spellStart"/>
            <w:r w:rsidRPr="00F258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เซิร์ฟพลัส</w:t>
            </w:r>
            <w:proofErr w:type="spellEnd"/>
            <w:r w:rsidRPr="00F258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78" w:type="dxa"/>
            <w:vAlign w:val="bottom"/>
          </w:tcPr>
          <w:p w14:paraId="6BA50EB2" w14:textId="77777777" w:rsidR="00FC6C94" w:rsidRPr="00F25831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631C052" w14:textId="77777777" w:rsidR="00FC6C94" w:rsidRPr="00F25831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258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78" w:type="dxa"/>
            <w:vAlign w:val="bottom"/>
          </w:tcPr>
          <w:p w14:paraId="2DABD4CB" w14:textId="77777777" w:rsidR="00FC6C94" w:rsidRPr="00F25831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40F42C5" w14:textId="77777777" w:rsidR="00FC6C94" w:rsidRPr="00F25831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48813CEF" w14:textId="77777777" w:rsidR="00FC6C94" w:rsidRPr="00F25831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10B6D99" w14:textId="77777777" w:rsidR="00FC6C94" w:rsidRPr="00F25831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บริษัท </w:t>
            </w:r>
          </w:p>
          <w:p w14:paraId="4E785914" w14:textId="77777777" w:rsidR="00FC6C94" w:rsidRPr="00F25831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วี</w:t>
            </w:r>
            <w:proofErr w:type="spellStart"/>
            <w:r w:rsidRPr="00F258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เซิร์ฟพลัส</w:t>
            </w:r>
            <w:proofErr w:type="spellEnd"/>
            <w:r w:rsidRPr="00F258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  <w:vAlign w:val="bottom"/>
          </w:tcPr>
          <w:p w14:paraId="79FE2D94" w14:textId="77777777" w:rsidR="00FC6C94" w:rsidRPr="00F25831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277463" w14:textId="77777777" w:rsidR="00FC6C94" w:rsidRPr="00F25831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258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2FA8C9EA" w14:textId="77777777" w:rsidR="00FC6C94" w:rsidRPr="00F25831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56E893" w14:textId="77777777" w:rsidR="00FC6C94" w:rsidRPr="00F25831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25831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C6C94" w:rsidRPr="00F25831" w14:paraId="55C33CF4" w14:textId="77777777" w:rsidTr="00FC6C94">
        <w:trPr>
          <w:cantSplit/>
          <w:trHeight w:val="80"/>
          <w:tblHeader/>
        </w:trPr>
        <w:tc>
          <w:tcPr>
            <w:tcW w:w="6300" w:type="dxa"/>
            <w:vAlign w:val="bottom"/>
          </w:tcPr>
          <w:p w14:paraId="3162F3EF" w14:textId="77777777" w:rsidR="00FC6C94" w:rsidRPr="00F25831" w:rsidRDefault="00FC6C94" w:rsidP="00FC6C9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gridSpan w:val="11"/>
            <w:vAlign w:val="bottom"/>
          </w:tcPr>
          <w:p w14:paraId="3C34EF0B" w14:textId="77777777" w:rsidR="00FC6C94" w:rsidRPr="00F25831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F2583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F51FA" w:rsidRPr="00F25831" w14:paraId="5A1B6F91" w14:textId="77777777" w:rsidTr="002A0540">
        <w:trPr>
          <w:cantSplit/>
          <w:trHeight w:val="371"/>
        </w:trPr>
        <w:tc>
          <w:tcPr>
            <w:tcW w:w="6300" w:type="dxa"/>
            <w:vAlign w:val="bottom"/>
          </w:tcPr>
          <w:p w14:paraId="3E06532D" w14:textId="77777777" w:rsidR="00EF51FA" w:rsidRPr="00F25831" w:rsidRDefault="00EF51FA" w:rsidP="00EF51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vAlign w:val="bottom"/>
          </w:tcPr>
          <w:p w14:paraId="13B1CCD4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49%</w:t>
            </w:r>
          </w:p>
        </w:tc>
        <w:tc>
          <w:tcPr>
            <w:tcW w:w="178" w:type="dxa"/>
          </w:tcPr>
          <w:p w14:paraId="270B8E93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6961AB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2D47C71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CB6D20B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A4D0E1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EE1C56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49%</w:t>
            </w:r>
          </w:p>
        </w:tc>
        <w:tc>
          <w:tcPr>
            <w:tcW w:w="180" w:type="dxa"/>
          </w:tcPr>
          <w:p w14:paraId="5EC1C57D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C239BB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2D954D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560B3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51FA" w:rsidRPr="00F25831" w14:paraId="693E8EB6" w14:textId="77777777" w:rsidTr="00FC6C94">
        <w:trPr>
          <w:cantSplit/>
          <w:trHeight w:val="371"/>
        </w:trPr>
        <w:tc>
          <w:tcPr>
            <w:tcW w:w="6300" w:type="dxa"/>
          </w:tcPr>
          <w:p w14:paraId="699404E2" w14:textId="77777777" w:rsidR="00EF51FA" w:rsidRPr="00F25831" w:rsidRDefault="00EF51FA" w:rsidP="00EF51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6E8C51ED" w14:textId="77777777" w:rsidR="00EF51FA" w:rsidRPr="00F25831" w:rsidRDefault="003A4581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142</w:t>
            </w:r>
            <w:r w:rsidRPr="00F25831">
              <w:rPr>
                <w:rFonts w:ascii="Angsana New" w:hAnsi="Angsana New"/>
                <w:sz w:val="30"/>
                <w:szCs w:val="30"/>
              </w:rPr>
              <w:t>,757</w:t>
            </w:r>
          </w:p>
        </w:tc>
        <w:tc>
          <w:tcPr>
            <w:tcW w:w="178" w:type="dxa"/>
          </w:tcPr>
          <w:p w14:paraId="182FECA8" w14:textId="77777777" w:rsidR="00EF51FA" w:rsidRPr="00F25831" w:rsidRDefault="00EF51FA" w:rsidP="00EF51F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96B0BE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D0715FC" w14:textId="77777777" w:rsidR="00EF51FA" w:rsidRPr="00F25831" w:rsidRDefault="00EF51FA" w:rsidP="00EF51FA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63E3176C" w14:textId="77777777" w:rsidR="00EF51FA" w:rsidRPr="00F25831" w:rsidRDefault="00EF51FA" w:rsidP="00EF51FA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067C64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DEC493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73,777</w:t>
            </w:r>
          </w:p>
        </w:tc>
        <w:tc>
          <w:tcPr>
            <w:tcW w:w="180" w:type="dxa"/>
          </w:tcPr>
          <w:p w14:paraId="4E27F060" w14:textId="77777777" w:rsidR="00EF51FA" w:rsidRPr="00F25831" w:rsidRDefault="00EF51FA" w:rsidP="00EF51F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3D7CD2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EA7E58" w14:textId="77777777" w:rsidR="00EF51FA" w:rsidRPr="00F25831" w:rsidRDefault="00EF51FA" w:rsidP="00EF51FA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0FDF220" w14:textId="77777777" w:rsidR="00EF51FA" w:rsidRPr="00F25831" w:rsidRDefault="00EF51FA" w:rsidP="00EF51FA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EF51FA" w:rsidRPr="00F25831" w14:paraId="37504999" w14:textId="77777777" w:rsidTr="00FC6C94">
        <w:trPr>
          <w:cantSplit/>
          <w:trHeight w:val="371"/>
        </w:trPr>
        <w:tc>
          <w:tcPr>
            <w:tcW w:w="6300" w:type="dxa"/>
          </w:tcPr>
          <w:p w14:paraId="1FF5DB33" w14:textId="77777777" w:rsidR="00EF51FA" w:rsidRPr="00F25831" w:rsidRDefault="00EF51FA" w:rsidP="00EF51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35E6E967" w14:textId="77777777" w:rsidR="00EF51FA" w:rsidRPr="00F25831" w:rsidRDefault="003A4581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27,256</w:t>
            </w:r>
          </w:p>
        </w:tc>
        <w:tc>
          <w:tcPr>
            <w:tcW w:w="178" w:type="dxa"/>
          </w:tcPr>
          <w:p w14:paraId="7694DEE5" w14:textId="77777777" w:rsidR="00EF51FA" w:rsidRPr="00F25831" w:rsidRDefault="00EF51FA" w:rsidP="00EF51F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837E629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3858D2F" w14:textId="77777777" w:rsidR="00EF51FA" w:rsidRPr="00F25831" w:rsidRDefault="00EF51FA" w:rsidP="00EF51FA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55861931" w14:textId="77777777" w:rsidR="00EF51FA" w:rsidRPr="00F25831" w:rsidRDefault="00EF51FA" w:rsidP="00EF51FA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48153D5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79BC7D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27,268</w:t>
            </w:r>
          </w:p>
        </w:tc>
        <w:tc>
          <w:tcPr>
            <w:tcW w:w="180" w:type="dxa"/>
          </w:tcPr>
          <w:p w14:paraId="1940E466" w14:textId="77777777" w:rsidR="00EF51FA" w:rsidRPr="00F25831" w:rsidRDefault="00EF51FA" w:rsidP="00EF51F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86E07D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5F0787" w14:textId="77777777" w:rsidR="00EF51FA" w:rsidRPr="00F25831" w:rsidRDefault="00EF51FA" w:rsidP="00EF51FA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6B0CA5E" w14:textId="77777777" w:rsidR="00EF51FA" w:rsidRPr="00F25831" w:rsidRDefault="00EF51FA" w:rsidP="00EF51FA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EF51FA" w:rsidRPr="00F25831" w14:paraId="4BB93282" w14:textId="77777777" w:rsidTr="00FC6C94">
        <w:trPr>
          <w:cantSplit/>
          <w:trHeight w:val="371"/>
        </w:trPr>
        <w:tc>
          <w:tcPr>
            <w:tcW w:w="6300" w:type="dxa"/>
          </w:tcPr>
          <w:p w14:paraId="1E243712" w14:textId="77777777" w:rsidR="00EF51FA" w:rsidRPr="00F25831" w:rsidRDefault="00EF51FA" w:rsidP="00EF51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14:paraId="6E6161C3" w14:textId="77777777" w:rsidR="00EF51FA" w:rsidRPr="00F25831" w:rsidRDefault="003A4581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(74,796)</w:t>
            </w:r>
          </w:p>
        </w:tc>
        <w:tc>
          <w:tcPr>
            <w:tcW w:w="178" w:type="dxa"/>
          </w:tcPr>
          <w:p w14:paraId="28F066D5" w14:textId="77777777" w:rsidR="00EF51FA" w:rsidRPr="00F25831" w:rsidRDefault="00EF51FA" w:rsidP="00EF51F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9A5CFEC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92662B4" w14:textId="77777777" w:rsidR="00EF51FA" w:rsidRPr="00F25831" w:rsidRDefault="00EF51FA" w:rsidP="00EF51FA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30A588A8" w14:textId="77777777" w:rsidR="00EF51FA" w:rsidRPr="00F25831" w:rsidRDefault="00EF51FA" w:rsidP="00EF51FA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97852C5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C432D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(34,167)</w:t>
            </w:r>
          </w:p>
        </w:tc>
        <w:tc>
          <w:tcPr>
            <w:tcW w:w="180" w:type="dxa"/>
          </w:tcPr>
          <w:p w14:paraId="097A1FF8" w14:textId="77777777" w:rsidR="00EF51FA" w:rsidRPr="00F25831" w:rsidRDefault="00EF51FA" w:rsidP="00EF51F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292212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0CD020" w14:textId="77777777" w:rsidR="00EF51FA" w:rsidRPr="00F25831" w:rsidRDefault="00EF51FA" w:rsidP="00EF51FA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C992F51" w14:textId="77777777" w:rsidR="00EF51FA" w:rsidRPr="00F25831" w:rsidRDefault="00EF51FA" w:rsidP="00EF51FA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EF51FA" w:rsidRPr="00F25831" w14:paraId="0ECA30D2" w14:textId="77777777" w:rsidTr="00EF51FA">
        <w:trPr>
          <w:cantSplit/>
          <w:trHeight w:val="371"/>
        </w:trPr>
        <w:tc>
          <w:tcPr>
            <w:tcW w:w="6300" w:type="dxa"/>
          </w:tcPr>
          <w:p w14:paraId="1AD37747" w14:textId="77777777" w:rsidR="00EF51FA" w:rsidRPr="00F25831" w:rsidRDefault="00EF51FA" w:rsidP="00EF51FA">
            <w:pPr>
              <w:pStyle w:val="acctfourfigures"/>
              <w:tabs>
                <w:tab w:val="clear" w:pos="765"/>
                <w:tab w:val="decimal" w:pos="0"/>
                <w:tab w:val="left" w:pos="4095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938E4C" w14:textId="77777777" w:rsidR="00EF51FA" w:rsidRPr="00F25831" w:rsidRDefault="003A4581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(16,471)</w:t>
            </w:r>
          </w:p>
        </w:tc>
        <w:tc>
          <w:tcPr>
            <w:tcW w:w="178" w:type="dxa"/>
          </w:tcPr>
          <w:p w14:paraId="60C6D997" w14:textId="77777777" w:rsidR="00EF51FA" w:rsidRPr="00F25831" w:rsidRDefault="00EF51FA" w:rsidP="00EF51F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79669D8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0676433" w14:textId="77777777" w:rsidR="00EF51FA" w:rsidRPr="00F25831" w:rsidRDefault="00EF51FA" w:rsidP="00EF51FA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497BE579" w14:textId="77777777" w:rsidR="00EF51FA" w:rsidRPr="00F25831" w:rsidRDefault="00EF51FA" w:rsidP="00EF51FA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1F30FE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A7588B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(15,013)</w:t>
            </w:r>
          </w:p>
        </w:tc>
        <w:tc>
          <w:tcPr>
            <w:tcW w:w="180" w:type="dxa"/>
          </w:tcPr>
          <w:p w14:paraId="72FC7EEC" w14:textId="77777777" w:rsidR="00EF51FA" w:rsidRPr="00F25831" w:rsidRDefault="00EF51FA" w:rsidP="00EF51F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9E06F0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7D11E8" w14:textId="77777777" w:rsidR="00EF51FA" w:rsidRPr="00F25831" w:rsidRDefault="00EF51FA" w:rsidP="00EF51FA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124E0A0" w14:textId="77777777" w:rsidR="00EF51FA" w:rsidRPr="00F25831" w:rsidRDefault="00EF51FA" w:rsidP="00EF51FA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EF51FA" w:rsidRPr="00F25831" w14:paraId="41298344" w14:textId="77777777" w:rsidTr="00EF51FA">
        <w:trPr>
          <w:cantSplit/>
          <w:trHeight w:val="385"/>
        </w:trPr>
        <w:tc>
          <w:tcPr>
            <w:tcW w:w="6300" w:type="dxa"/>
          </w:tcPr>
          <w:p w14:paraId="7DBFA1D5" w14:textId="77777777" w:rsidR="00EF51FA" w:rsidRPr="00F25831" w:rsidRDefault="00EF51FA" w:rsidP="00EF51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B05566" w14:textId="77777777" w:rsidR="00EF51FA" w:rsidRPr="00F25831" w:rsidRDefault="003A4581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78,746</w:t>
            </w:r>
          </w:p>
        </w:tc>
        <w:tc>
          <w:tcPr>
            <w:tcW w:w="178" w:type="dxa"/>
          </w:tcPr>
          <w:p w14:paraId="76C90EFB" w14:textId="77777777" w:rsidR="00EF51FA" w:rsidRPr="00F25831" w:rsidRDefault="00EF51FA" w:rsidP="00EF51F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A50A6BA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318E4A5" w14:textId="77777777" w:rsidR="00EF51FA" w:rsidRPr="00F25831" w:rsidRDefault="00EF51FA" w:rsidP="00EF51FA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0D0854D4" w14:textId="77777777" w:rsidR="00EF51FA" w:rsidRPr="00F25831" w:rsidRDefault="00EF51FA" w:rsidP="00EF51FA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3AAF60D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AE0A92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51,865</w:t>
            </w:r>
          </w:p>
        </w:tc>
        <w:tc>
          <w:tcPr>
            <w:tcW w:w="180" w:type="dxa"/>
          </w:tcPr>
          <w:p w14:paraId="4FD83F35" w14:textId="77777777" w:rsidR="00EF51FA" w:rsidRPr="00F25831" w:rsidRDefault="00EF51FA" w:rsidP="00EF51F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FDA8A0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3AC9D4" w14:textId="77777777" w:rsidR="00EF51FA" w:rsidRPr="00F25831" w:rsidRDefault="00EF51FA" w:rsidP="00EF51FA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5DC3B2" w14:textId="77777777" w:rsidR="00EF51FA" w:rsidRPr="00F25831" w:rsidRDefault="00EF51FA" w:rsidP="00EF51FA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EF51FA" w:rsidRPr="00F25831" w14:paraId="2E945707" w14:textId="77777777" w:rsidTr="00EF51FA">
        <w:trPr>
          <w:cantSplit/>
          <w:trHeight w:val="358"/>
        </w:trPr>
        <w:tc>
          <w:tcPr>
            <w:tcW w:w="6300" w:type="dxa"/>
          </w:tcPr>
          <w:p w14:paraId="709DAE6D" w14:textId="77777777" w:rsidR="00EF51FA" w:rsidRPr="00F25831" w:rsidRDefault="00EF51FA" w:rsidP="00EF51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398CEC" w14:textId="77777777" w:rsidR="00EF51FA" w:rsidRPr="00F25831" w:rsidRDefault="003A4581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38,586</w:t>
            </w:r>
          </w:p>
        </w:tc>
        <w:tc>
          <w:tcPr>
            <w:tcW w:w="178" w:type="dxa"/>
          </w:tcPr>
          <w:p w14:paraId="76E0275A" w14:textId="77777777" w:rsidR="00EF51FA" w:rsidRPr="00F25831" w:rsidRDefault="00EF51FA" w:rsidP="00EF51F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0529E03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C84855F" w14:textId="77777777" w:rsidR="00EF51FA" w:rsidRPr="00F25831" w:rsidRDefault="00EF51FA" w:rsidP="00EF51FA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12FD74C4" w14:textId="77777777" w:rsidR="00EF51FA" w:rsidRPr="00F25831" w:rsidRDefault="003A4581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38,586</w:t>
            </w:r>
          </w:p>
        </w:tc>
        <w:tc>
          <w:tcPr>
            <w:tcW w:w="180" w:type="dxa"/>
          </w:tcPr>
          <w:p w14:paraId="20754238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7A2EF7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25,413</w:t>
            </w:r>
          </w:p>
        </w:tc>
        <w:tc>
          <w:tcPr>
            <w:tcW w:w="180" w:type="dxa"/>
          </w:tcPr>
          <w:p w14:paraId="6368A4A7" w14:textId="77777777" w:rsidR="00EF51FA" w:rsidRPr="00F25831" w:rsidRDefault="00EF51FA" w:rsidP="00EF51F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817C3A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878394" w14:textId="77777777" w:rsidR="00EF51FA" w:rsidRPr="00F25831" w:rsidRDefault="00EF51FA" w:rsidP="00EF51FA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3CF9BAE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sz w:val="30"/>
                <w:szCs w:val="30"/>
              </w:rPr>
              <w:t>25,413</w:t>
            </w:r>
          </w:p>
        </w:tc>
      </w:tr>
      <w:tr w:rsidR="00EF51FA" w:rsidRPr="00F25831" w14:paraId="133461DF" w14:textId="77777777" w:rsidTr="00EF51FA">
        <w:trPr>
          <w:cantSplit/>
          <w:trHeight w:val="247"/>
        </w:trPr>
        <w:tc>
          <w:tcPr>
            <w:tcW w:w="6300" w:type="dxa"/>
          </w:tcPr>
          <w:p w14:paraId="0BDB61D7" w14:textId="77777777" w:rsidR="00EF51FA" w:rsidRPr="00F25831" w:rsidRDefault="00EF51FA" w:rsidP="00EF51FA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A4534B7" w14:textId="77777777" w:rsidR="00EF51FA" w:rsidRPr="00F25831" w:rsidRDefault="00EF51FA" w:rsidP="00EF51FA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C0458D9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DD16D26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6552F5C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D06AD1F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2C49CB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217A7D3" w14:textId="77777777" w:rsidR="00EF51FA" w:rsidRPr="00F25831" w:rsidRDefault="00EF51FA" w:rsidP="00EF51FA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8DEA2B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5D6D62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3A1972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EF2A3F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51FA" w:rsidRPr="00F25831" w14:paraId="37962623" w14:textId="77777777" w:rsidTr="00FC6C94">
        <w:trPr>
          <w:cantSplit/>
          <w:trHeight w:val="247"/>
        </w:trPr>
        <w:tc>
          <w:tcPr>
            <w:tcW w:w="6300" w:type="dxa"/>
          </w:tcPr>
          <w:p w14:paraId="5B9B5737" w14:textId="77777777" w:rsidR="00EF51FA" w:rsidRPr="00F25831" w:rsidRDefault="00EF51FA" w:rsidP="00EF51FA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6DC373" w14:textId="77777777" w:rsidR="00EF51FA" w:rsidRPr="00F25831" w:rsidRDefault="00EF51FA" w:rsidP="00EF51FA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AF01741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7B8D17D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84956B7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0908E10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A6BEA7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ECC10B" w14:textId="77777777" w:rsidR="00EF51FA" w:rsidRPr="00F25831" w:rsidRDefault="00EF51FA" w:rsidP="00EF51FA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B69B90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7AB19E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FCA6C1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962855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51FA" w:rsidRPr="00F25831" w14:paraId="3424656D" w14:textId="77777777" w:rsidTr="00FC6C94">
        <w:trPr>
          <w:cantSplit/>
          <w:trHeight w:val="247"/>
        </w:trPr>
        <w:tc>
          <w:tcPr>
            <w:tcW w:w="6300" w:type="dxa"/>
          </w:tcPr>
          <w:p w14:paraId="1641DDB7" w14:textId="77777777" w:rsidR="00EF51FA" w:rsidRPr="00F25831" w:rsidRDefault="00EF51FA" w:rsidP="00EF51FA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E37684" w14:textId="77777777" w:rsidR="00EF51FA" w:rsidRPr="00F25831" w:rsidRDefault="00EF51FA" w:rsidP="00EF51FA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C469944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B72B485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A844509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F592158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60F3DB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77C597" w14:textId="77777777" w:rsidR="00EF51FA" w:rsidRPr="00F25831" w:rsidRDefault="00EF51FA" w:rsidP="00EF51FA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E4120F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95D257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B34E69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D4072E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51FA" w:rsidRPr="00F25831" w14:paraId="1EEC7FF9" w14:textId="77777777" w:rsidTr="00FC6C94">
        <w:trPr>
          <w:trHeight w:val="247"/>
        </w:trPr>
        <w:tc>
          <w:tcPr>
            <w:tcW w:w="6300" w:type="dxa"/>
          </w:tcPr>
          <w:p w14:paraId="7353C7DB" w14:textId="77777777" w:rsidR="00EF51FA" w:rsidRPr="00F25831" w:rsidRDefault="00EF51FA" w:rsidP="00EF51FA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724C7" w14:textId="77777777" w:rsidR="00EF51FA" w:rsidRPr="00F25831" w:rsidRDefault="00EF51FA" w:rsidP="00EF51FA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8BAC8D3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0B71B19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B975CC2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8CE4DAC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86BF76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6BF4FF" w14:textId="77777777" w:rsidR="00EF51FA" w:rsidRPr="00F25831" w:rsidRDefault="00EF51FA" w:rsidP="00EF51FA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A2C063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BB896E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941747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4DE239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51FA" w:rsidRPr="00F25831" w14:paraId="40A0BF3F" w14:textId="77777777" w:rsidTr="00FC6C94">
        <w:trPr>
          <w:cantSplit/>
          <w:trHeight w:val="247"/>
        </w:trPr>
        <w:tc>
          <w:tcPr>
            <w:tcW w:w="6300" w:type="dxa"/>
          </w:tcPr>
          <w:p w14:paraId="71F63012" w14:textId="77777777" w:rsidR="00EF51FA" w:rsidRPr="00F25831" w:rsidRDefault="00EF51FA" w:rsidP="00EF51FA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รายได้</w:t>
            </w:r>
          </w:p>
        </w:tc>
        <w:tc>
          <w:tcPr>
            <w:tcW w:w="1170" w:type="dxa"/>
          </w:tcPr>
          <w:p w14:paraId="0C9F20B9" w14:textId="77777777" w:rsidR="00EF51FA" w:rsidRPr="00F25831" w:rsidRDefault="00A21A4A" w:rsidP="00A2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366</w:t>
            </w:r>
            <w:r w:rsidR="003A4581" w:rsidRPr="00F25831">
              <w:rPr>
                <w:rFonts w:ascii="Angsana New" w:hAnsi="Angsana New"/>
                <w:sz w:val="30"/>
                <w:szCs w:val="30"/>
              </w:rPr>
              <w:t>,</w:t>
            </w:r>
            <w:r w:rsidRPr="00F25831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178" w:type="dxa"/>
          </w:tcPr>
          <w:p w14:paraId="4FB70830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BC1EF02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9FAE3D7" w14:textId="77777777" w:rsidR="00EF51FA" w:rsidRPr="00F25831" w:rsidRDefault="00EF51FA" w:rsidP="00EF51FA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490366DA" w14:textId="77777777" w:rsidR="00EF51FA" w:rsidRPr="00F25831" w:rsidRDefault="00EF51FA" w:rsidP="00EF51FA">
            <w:pPr>
              <w:pStyle w:val="acctmergecolhdg"/>
              <w:tabs>
                <w:tab w:val="decimal" w:pos="388"/>
              </w:tabs>
              <w:spacing w:line="240" w:lineRule="atLeast"/>
              <w:ind w:right="246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28D986E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1D88A2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73,767</w:t>
            </w:r>
          </w:p>
        </w:tc>
        <w:tc>
          <w:tcPr>
            <w:tcW w:w="180" w:type="dxa"/>
          </w:tcPr>
          <w:p w14:paraId="610F6C11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B1B160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EE8A9C" w14:textId="77777777" w:rsidR="00EF51FA" w:rsidRPr="00F25831" w:rsidRDefault="00EF51FA" w:rsidP="00EF51FA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8488199" w14:textId="77777777" w:rsidR="00EF51FA" w:rsidRPr="00F25831" w:rsidRDefault="00EF51FA" w:rsidP="00EF51FA">
            <w:pPr>
              <w:pStyle w:val="acctmergecolhdg"/>
              <w:tabs>
                <w:tab w:val="decimal" w:pos="388"/>
              </w:tabs>
              <w:spacing w:line="240" w:lineRule="atLeast"/>
              <w:ind w:right="246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EF51FA" w:rsidRPr="00F25831" w14:paraId="4F523425" w14:textId="77777777" w:rsidTr="00FC6C94">
        <w:trPr>
          <w:cantSplit/>
          <w:trHeight w:val="247"/>
        </w:trPr>
        <w:tc>
          <w:tcPr>
            <w:tcW w:w="6300" w:type="dxa"/>
          </w:tcPr>
          <w:p w14:paraId="71D5A69B" w14:textId="77777777" w:rsidR="00EF51FA" w:rsidRPr="00F25831" w:rsidRDefault="00EF51FA" w:rsidP="00EF51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170" w:type="dxa"/>
          </w:tcPr>
          <w:p w14:paraId="2C657688" w14:textId="77777777" w:rsidR="00EF51FA" w:rsidRPr="00F25831" w:rsidRDefault="003A4581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26,882</w:t>
            </w:r>
          </w:p>
        </w:tc>
        <w:tc>
          <w:tcPr>
            <w:tcW w:w="178" w:type="dxa"/>
          </w:tcPr>
          <w:p w14:paraId="4B80FA60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120CD8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5837764" w14:textId="77777777" w:rsidR="00EF51FA" w:rsidRPr="00F25831" w:rsidRDefault="00EF51FA" w:rsidP="00EF51FA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1F87DE4B" w14:textId="77777777" w:rsidR="00EF51FA" w:rsidRPr="00F25831" w:rsidRDefault="00EF51FA" w:rsidP="00EF51FA">
            <w:pPr>
              <w:pStyle w:val="acctmergecolhdg"/>
              <w:tabs>
                <w:tab w:val="decimal" w:pos="388"/>
              </w:tabs>
              <w:spacing w:line="240" w:lineRule="atLeast"/>
              <w:ind w:right="246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A67A81B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A8EAE0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11,864</w:t>
            </w:r>
          </w:p>
        </w:tc>
        <w:tc>
          <w:tcPr>
            <w:tcW w:w="180" w:type="dxa"/>
          </w:tcPr>
          <w:p w14:paraId="2C476FC3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976441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EDF858" w14:textId="77777777" w:rsidR="00EF51FA" w:rsidRPr="00F25831" w:rsidRDefault="00EF51FA" w:rsidP="00EF51FA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95CFC92" w14:textId="77777777" w:rsidR="00EF51FA" w:rsidRPr="00F25831" w:rsidRDefault="00EF51FA" w:rsidP="00EF51FA">
            <w:pPr>
              <w:pStyle w:val="acctmergecolhdg"/>
              <w:tabs>
                <w:tab w:val="decimal" w:pos="388"/>
              </w:tabs>
              <w:spacing w:line="240" w:lineRule="atLeast"/>
              <w:ind w:right="246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EF51FA" w:rsidRPr="00F25831" w14:paraId="491CD23B" w14:textId="77777777" w:rsidTr="00EF51FA">
        <w:trPr>
          <w:cantSplit/>
          <w:trHeight w:val="247"/>
        </w:trPr>
        <w:tc>
          <w:tcPr>
            <w:tcW w:w="6300" w:type="dxa"/>
            <w:vAlign w:val="bottom"/>
          </w:tcPr>
          <w:p w14:paraId="1FA757BE" w14:textId="77777777" w:rsidR="00EF51FA" w:rsidRPr="00F25831" w:rsidRDefault="00EF51FA" w:rsidP="00EF51F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DDE7DE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915134D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892614A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2AB3870" w14:textId="77777777" w:rsidR="00EF51FA" w:rsidRPr="00F25831" w:rsidRDefault="00EF51FA" w:rsidP="00EF51FA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0DA0F163" w14:textId="77777777" w:rsidR="00EF51FA" w:rsidRPr="00F25831" w:rsidRDefault="00EF51FA" w:rsidP="00EF51FA">
            <w:pPr>
              <w:pStyle w:val="acctmergecolhdg"/>
              <w:tabs>
                <w:tab w:val="decimal" w:pos="388"/>
              </w:tabs>
              <w:spacing w:line="240" w:lineRule="atLeast"/>
              <w:ind w:right="246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592E7D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597535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F25F94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4964C5" w14:textId="77777777" w:rsidR="00EF51FA" w:rsidRPr="00F25831" w:rsidRDefault="00EF51FA" w:rsidP="00EF5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AB8F4B" w14:textId="77777777" w:rsidR="00EF51FA" w:rsidRPr="00F25831" w:rsidRDefault="00EF51FA" w:rsidP="00EF51FA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3A4ECC9" w14:textId="77777777" w:rsidR="00EF51FA" w:rsidRPr="00F25831" w:rsidRDefault="00EF51FA" w:rsidP="00EF51FA">
            <w:pPr>
              <w:pStyle w:val="acctmergecolhdg"/>
              <w:tabs>
                <w:tab w:val="decimal" w:pos="388"/>
              </w:tabs>
              <w:spacing w:line="240" w:lineRule="atLeast"/>
              <w:ind w:right="246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012E1F" w:rsidRPr="00F25831" w14:paraId="12554749" w14:textId="77777777" w:rsidTr="00EF51FA">
        <w:trPr>
          <w:cantSplit/>
          <w:trHeight w:val="70"/>
        </w:trPr>
        <w:tc>
          <w:tcPr>
            <w:tcW w:w="6300" w:type="dxa"/>
          </w:tcPr>
          <w:p w14:paraId="71B9FAE5" w14:textId="77777777" w:rsidR="00012E1F" w:rsidRPr="00F25831" w:rsidRDefault="00012E1F" w:rsidP="00012E1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6DB1EC1" w14:textId="77777777" w:rsidR="00012E1F" w:rsidRPr="00F25831" w:rsidRDefault="00012E1F" w:rsidP="00012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26,882</w:t>
            </w:r>
          </w:p>
        </w:tc>
        <w:tc>
          <w:tcPr>
            <w:tcW w:w="178" w:type="dxa"/>
          </w:tcPr>
          <w:p w14:paraId="1F377375" w14:textId="77777777" w:rsidR="00012E1F" w:rsidRPr="00F25831" w:rsidRDefault="00012E1F" w:rsidP="00012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D5522D3" w14:textId="77777777" w:rsidR="00012E1F" w:rsidRPr="00F25831" w:rsidRDefault="00012E1F" w:rsidP="00012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625D1E5" w14:textId="77777777" w:rsidR="00012E1F" w:rsidRPr="00F25831" w:rsidRDefault="00012E1F" w:rsidP="00012E1F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63F1FE7A" w14:textId="77777777" w:rsidR="00012E1F" w:rsidRPr="00F25831" w:rsidRDefault="00012E1F" w:rsidP="00012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5BC88AD" w14:textId="77777777" w:rsidR="00012E1F" w:rsidRPr="00F25831" w:rsidRDefault="00012E1F" w:rsidP="00012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D44671" w14:textId="77777777" w:rsidR="00012E1F" w:rsidRPr="00F25831" w:rsidRDefault="00012E1F" w:rsidP="00012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11,864</w:t>
            </w:r>
          </w:p>
        </w:tc>
        <w:tc>
          <w:tcPr>
            <w:tcW w:w="180" w:type="dxa"/>
          </w:tcPr>
          <w:p w14:paraId="369F1E9D" w14:textId="77777777" w:rsidR="00012E1F" w:rsidRPr="00F25831" w:rsidRDefault="00012E1F" w:rsidP="00012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664468" w14:textId="77777777" w:rsidR="00012E1F" w:rsidRPr="00F25831" w:rsidRDefault="00012E1F" w:rsidP="00012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5AF551" w14:textId="77777777" w:rsidR="00012E1F" w:rsidRPr="00F25831" w:rsidRDefault="00012E1F" w:rsidP="00012E1F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B81EC5C" w14:textId="77777777" w:rsidR="00012E1F" w:rsidRPr="00F25831" w:rsidRDefault="00012E1F" w:rsidP="00012E1F">
            <w:pPr>
              <w:pStyle w:val="acctmergecolhdg"/>
              <w:tabs>
                <w:tab w:val="decimal" w:pos="388"/>
              </w:tabs>
              <w:spacing w:line="240" w:lineRule="atLeast"/>
              <w:ind w:right="246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7D0A19" w:rsidRPr="00F25831" w14:paraId="6DB8F7D6" w14:textId="77777777" w:rsidTr="00EF51FA">
        <w:trPr>
          <w:cantSplit/>
          <w:trHeight w:val="247"/>
        </w:trPr>
        <w:tc>
          <w:tcPr>
            <w:tcW w:w="6300" w:type="dxa"/>
          </w:tcPr>
          <w:p w14:paraId="6C9C8865" w14:textId="77777777" w:rsidR="007D0A19" w:rsidRPr="00F25831" w:rsidRDefault="007D0A19" w:rsidP="007D0A1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297277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13,172</w:t>
            </w:r>
          </w:p>
        </w:tc>
        <w:tc>
          <w:tcPr>
            <w:tcW w:w="178" w:type="dxa"/>
          </w:tcPr>
          <w:p w14:paraId="6D192F19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A30B330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95721DD" w14:textId="77777777" w:rsidR="007D0A19" w:rsidRPr="00F25831" w:rsidRDefault="007D0A19" w:rsidP="007D0A19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5EBAE4A3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sz w:val="30"/>
                <w:szCs w:val="30"/>
              </w:rPr>
              <w:t>13,172</w:t>
            </w:r>
          </w:p>
        </w:tc>
        <w:tc>
          <w:tcPr>
            <w:tcW w:w="180" w:type="dxa"/>
          </w:tcPr>
          <w:p w14:paraId="42E23AC0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F4A30D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5,813</w:t>
            </w:r>
          </w:p>
        </w:tc>
        <w:tc>
          <w:tcPr>
            <w:tcW w:w="180" w:type="dxa"/>
          </w:tcPr>
          <w:p w14:paraId="7320189D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5D38A5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052E449" w14:textId="77777777" w:rsidR="007D0A19" w:rsidRPr="00F25831" w:rsidRDefault="007D0A19" w:rsidP="007D0A19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70CB642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sz w:val="30"/>
                <w:szCs w:val="30"/>
              </w:rPr>
              <w:t>5,813</w:t>
            </w:r>
          </w:p>
        </w:tc>
      </w:tr>
      <w:tr w:rsidR="007D0A19" w:rsidRPr="00F25831" w14:paraId="315D6FC1" w14:textId="77777777" w:rsidTr="00EF51FA">
        <w:trPr>
          <w:cantSplit/>
          <w:trHeight w:val="247"/>
        </w:trPr>
        <w:tc>
          <w:tcPr>
            <w:tcW w:w="6300" w:type="dxa"/>
          </w:tcPr>
          <w:p w14:paraId="6C08C23A" w14:textId="77777777" w:rsidR="007D0A19" w:rsidRPr="00F25831" w:rsidRDefault="007D0A19" w:rsidP="007D0A1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7102415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144FA98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E4E5F34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FA71A64" w14:textId="77777777" w:rsidR="007D0A19" w:rsidRPr="00F25831" w:rsidRDefault="007D0A19" w:rsidP="007D0A19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28AC59A1" w14:textId="77777777" w:rsidR="007D0A19" w:rsidRPr="00F25831" w:rsidRDefault="007D0A19" w:rsidP="007D0A19">
            <w:pPr>
              <w:pStyle w:val="acctmergecolhdg"/>
              <w:tabs>
                <w:tab w:val="decimal" w:pos="478"/>
              </w:tabs>
              <w:spacing w:line="240" w:lineRule="atLeast"/>
              <w:ind w:right="246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F72D28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38C562A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D23BD6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4E4B85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3B411CC" w14:textId="77777777" w:rsidR="007D0A19" w:rsidRPr="00F25831" w:rsidRDefault="007D0A19" w:rsidP="007D0A19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E1B88D6" w14:textId="77777777" w:rsidR="007D0A19" w:rsidRPr="00F25831" w:rsidRDefault="007D0A19" w:rsidP="007D0A19">
            <w:pPr>
              <w:pStyle w:val="acctmergecolhdg"/>
              <w:tabs>
                <w:tab w:val="decimal" w:pos="478"/>
              </w:tabs>
              <w:spacing w:line="240" w:lineRule="atLeast"/>
              <w:ind w:right="246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D0A19" w:rsidRPr="00F25831" w14:paraId="721CBEA2" w14:textId="77777777" w:rsidTr="00EF51FA">
        <w:trPr>
          <w:cantSplit/>
          <w:trHeight w:val="247"/>
        </w:trPr>
        <w:tc>
          <w:tcPr>
            <w:tcW w:w="6300" w:type="dxa"/>
          </w:tcPr>
          <w:p w14:paraId="68951C3F" w14:textId="77777777" w:rsidR="007D0A19" w:rsidRPr="00F25831" w:rsidRDefault="007D0A19" w:rsidP="007D0A19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B69949F" w14:textId="77777777" w:rsidR="007D0A19" w:rsidRPr="00F25831" w:rsidRDefault="007D0A19" w:rsidP="007D0A19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8" w:type="dxa"/>
          </w:tcPr>
          <w:p w14:paraId="5C777BA4" w14:textId="77777777" w:rsidR="007D0A19" w:rsidRPr="00F25831" w:rsidRDefault="007D0A19" w:rsidP="007D0A1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ECF2149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8" w:type="dxa"/>
          </w:tcPr>
          <w:p w14:paraId="1B3CDE24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</w:tcPr>
          <w:p w14:paraId="0922BEDB" w14:textId="77777777" w:rsidR="007D0A19" w:rsidRPr="00F25831" w:rsidRDefault="007D0A19" w:rsidP="007D0A19">
            <w:pPr>
              <w:pStyle w:val="acctmergecolhdg"/>
              <w:tabs>
                <w:tab w:val="decimal" w:pos="478"/>
              </w:tabs>
              <w:spacing w:line="240" w:lineRule="atLeast"/>
              <w:rPr>
                <w:rFonts w:ascii="Angsana New" w:hAnsi="Angsana New" w:cs="Angsana New"/>
                <w:b w:val="0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5009EBE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D6A7EE" w14:textId="77777777" w:rsidR="007D0A19" w:rsidRPr="00F25831" w:rsidRDefault="007D0A19" w:rsidP="007D0A19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CF5252F" w14:textId="77777777" w:rsidR="007D0A19" w:rsidRPr="00F25831" w:rsidRDefault="007D0A19" w:rsidP="007D0A1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A0601B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A93B22B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F26E49A" w14:textId="77777777" w:rsidR="007D0A19" w:rsidRPr="00F25831" w:rsidRDefault="007D0A19" w:rsidP="007D0A19">
            <w:pPr>
              <w:pStyle w:val="acctmergecolhdg"/>
              <w:tabs>
                <w:tab w:val="decimal" w:pos="478"/>
              </w:tabs>
              <w:spacing w:line="240" w:lineRule="atLeast"/>
              <w:rPr>
                <w:rFonts w:ascii="Angsana New" w:hAnsi="Angsana New" w:cs="Angsana New"/>
                <w:b w:val="0"/>
                <w:szCs w:val="22"/>
                <w:lang w:val="en-US" w:bidi="th-TH"/>
              </w:rPr>
            </w:pPr>
          </w:p>
        </w:tc>
      </w:tr>
      <w:tr w:rsidR="007D0A19" w:rsidRPr="00F25831" w14:paraId="3D0E34A2" w14:textId="77777777" w:rsidTr="00FC6C94">
        <w:trPr>
          <w:cantSplit/>
          <w:trHeight w:val="247"/>
        </w:trPr>
        <w:tc>
          <w:tcPr>
            <w:tcW w:w="6300" w:type="dxa"/>
          </w:tcPr>
          <w:p w14:paraId="53CA531F" w14:textId="77777777" w:rsidR="007D0A19" w:rsidRPr="00F25831" w:rsidRDefault="007D0A19" w:rsidP="007D0A1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</w:tcPr>
          <w:p w14:paraId="13E3B949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41,092</w:t>
            </w:r>
          </w:p>
        </w:tc>
        <w:tc>
          <w:tcPr>
            <w:tcW w:w="178" w:type="dxa"/>
          </w:tcPr>
          <w:p w14:paraId="2247E403" w14:textId="77777777" w:rsidR="007D0A19" w:rsidRPr="00F25831" w:rsidRDefault="007D0A19" w:rsidP="007D0A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B030D4C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21FE03" w14:textId="77777777" w:rsidR="007D0A19" w:rsidRPr="00F25831" w:rsidRDefault="007D0A19" w:rsidP="007D0A19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561ABE63" w14:textId="77777777" w:rsidR="007D0A19" w:rsidRPr="00F25831" w:rsidRDefault="007D0A19" w:rsidP="007D0A19">
            <w:pPr>
              <w:pStyle w:val="acctmergecolhdg"/>
              <w:tabs>
                <w:tab w:val="decimal" w:pos="20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B06BB33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486833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(24,898)</w:t>
            </w:r>
          </w:p>
        </w:tc>
        <w:tc>
          <w:tcPr>
            <w:tcW w:w="180" w:type="dxa"/>
          </w:tcPr>
          <w:p w14:paraId="70D229BE" w14:textId="77777777" w:rsidR="007D0A19" w:rsidRPr="00F25831" w:rsidRDefault="007D0A19" w:rsidP="007D0A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984739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F13071" w14:textId="77777777" w:rsidR="007D0A19" w:rsidRPr="00F25831" w:rsidRDefault="007D0A19" w:rsidP="007D0A19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CDC5DFB" w14:textId="77777777" w:rsidR="007D0A19" w:rsidRPr="00F25831" w:rsidRDefault="007D0A19" w:rsidP="007D0A19">
            <w:pPr>
              <w:pStyle w:val="acctmergecolhdg"/>
              <w:tabs>
                <w:tab w:val="decimal" w:pos="20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7D0A19" w:rsidRPr="00F25831" w14:paraId="5CCF2234" w14:textId="77777777" w:rsidTr="00FC6C94">
        <w:trPr>
          <w:cantSplit/>
          <w:trHeight w:val="247"/>
        </w:trPr>
        <w:tc>
          <w:tcPr>
            <w:tcW w:w="6300" w:type="dxa"/>
          </w:tcPr>
          <w:p w14:paraId="65060B82" w14:textId="77777777" w:rsidR="007D0A19" w:rsidRPr="00F25831" w:rsidRDefault="007D0A19" w:rsidP="007D0A1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กระแสเงินสดจากกิจกรรมลงทุน</w:t>
            </w:r>
          </w:p>
        </w:tc>
        <w:tc>
          <w:tcPr>
            <w:tcW w:w="1170" w:type="dxa"/>
          </w:tcPr>
          <w:p w14:paraId="33F46034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(7,251)</w:t>
            </w:r>
          </w:p>
        </w:tc>
        <w:tc>
          <w:tcPr>
            <w:tcW w:w="178" w:type="dxa"/>
          </w:tcPr>
          <w:p w14:paraId="411B8CE6" w14:textId="77777777" w:rsidR="007D0A19" w:rsidRPr="00F25831" w:rsidRDefault="007D0A19" w:rsidP="007D0A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8F91D82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7EDE8C7" w14:textId="77777777" w:rsidR="007D0A19" w:rsidRPr="00F25831" w:rsidRDefault="007D0A19" w:rsidP="007D0A19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2D08115B" w14:textId="77777777" w:rsidR="007D0A19" w:rsidRPr="00F25831" w:rsidRDefault="007D0A19" w:rsidP="007D0A19">
            <w:pPr>
              <w:pStyle w:val="acctmergecolhdg"/>
              <w:tabs>
                <w:tab w:val="decimal" w:pos="20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98E9B97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F3A6ED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(6,072)</w:t>
            </w:r>
          </w:p>
        </w:tc>
        <w:tc>
          <w:tcPr>
            <w:tcW w:w="180" w:type="dxa"/>
          </w:tcPr>
          <w:p w14:paraId="4457BF58" w14:textId="77777777" w:rsidR="007D0A19" w:rsidRPr="00F25831" w:rsidRDefault="007D0A19" w:rsidP="007D0A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4665C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E7DDFE" w14:textId="77777777" w:rsidR="007D0A19" w:rsidRPr="00F25831" w:rsidRDefault="007D0A19" w:rsidP="007D0A19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73C3BCD" w14:textId="77777777" w:rsidR="007D0A19" w:rsidRPr="00F25831" w:rsidRDefault="007D0A19" w:rsidP="007D0A19">
            <w:pPr>
              <w:pStyle w:val="acctmergecolhdg"/>
              <w:tabs>
                <w:tab w:val="decimal" w:pos="20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7D0A19" w:rsidRPr="00F25831" w14:paraId="62ECCE59" w14:textId="77777777" w:rsidTr="00DD7214">
        <w:trPr>
          <w:cantSplit/>
          <w:trHeight w:val="247"/>
        </w:trPr>
        <w:tc>
          <w:tcPr>
            <w:tcW w:w="6300" w:type="dxa"/>
          </w:tcPr>
          <w:p w14:paraId="1160131D" w14:textId="77777777" w:rsidR="007D0A19" w:rsidRPr="00F25831" w:rsidRDefault="007D0A19" w:rsidP="007D0A1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กระแสเงินสดจากกิจกรรมจัดหาเงิน</w:t>
            </w:r>
          </w:p>
          <w:p w14:paraId="2DC9FA6E" w14:textId="77777777" w:rsidR="007D0A19" w:rsidRPr="00F25831" w:rsidRDefault="007D0A19" w:rsidP="007D0A1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(เงินปันผลที่จ่ายให้กับส่วนได้เสียที่ไม่มีอำนาจควบคุม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: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ไม่มี)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991EF6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178" w:type="dxa"/>
          </w:tcPr>
          <w:p w14:paraId="65458467" w14:textId="77777777" w:rsidR="007D0A19" w:rsidRPr="00F25831" w:rsidRDefault="007D0A19" w:rsidP="007D0A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F556BC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D0D32AD" w14:textId="77777777" w:rsidR="007D0A19" w:rsidRPr="00F25831" w:rsidRDefault="007D0A19" w:rsidP="007D0A19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7E5E0284" w14:textId="77777777" w:rsidR="007D0A19" w:rsidRPr="00F25831" w:rsidRDefault="007D0A19" w:rsidP="007D0A19">
            <w:pPr>
              <w:pStyle w:val="acctmergecolhdg"/>
              <w:tabs>
                <w:tab w:val="decimal" w:pos="478"/>
              </w:tabs>
              <w:spacing w:line="240" w:lineRule="atLeast"/>
              <w:ind w:right="246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79382E7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11C8FB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  <w:p w14:paraId="52584922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180" w:type="dxa"/>
          </w:tcPr>
          <w:p w14:paraId="1FFA723F" w14:textId="77777777" w:rsidR="007D0A19" w:rsidRPr="00F25831" w:rsidRDefault="007D0A19" w:rsidP="007D0A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FDAD02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E30290" w14:textId="77777777" w:rsidR="007D0A19" w:rsidRPr="00F25831" w:rsidRDefault="007D0A19" w:rsidP="007D0A19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2E62A2C" w14:textId="77777777" w:rsidR="007D0A19" w:rsidRPr="00F25831" w:rsidRDefault="007D0A19" w:rsidP="007D0A19">
            <w:pPr>
              <w:pStyle w:val="acctmergecolhdg"/>
              <w:tabs>
                <w:tab w:val="decimal" w:pos="478"/>
              </w:tabs>
              <w:spacing w:line="240" w:lineRule="atLeast"/>
              <w:ind w:right="246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7D0A19" w:rsidRPr="00F25831" w14:paraId="3202B48E" w14:textId="77777777" w:rsidTr="00EF51FA">
        <w:trPr>
          <w:cantSplit/>
          <w:trHeight w:val="247"/>
        </w:trPr>
        <w:tc>
          <w:tcPr>
            <w:tcW w:w="6300" w:type="dxa"/>
          </w:tcPr>
          <w:p w14:paraId="31B5098B" w14:textId="77777777" w:rsidR="007D0A19" w:rsidRPr="00F25831" w:rsidRDefault="007D0A19" w:rsidP="007D0A1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3BF1D7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33,830</w:t>
            </w:r>
          </w:p>
        </w:tc>
        <w:tc>
          <w:tcPr>
            <w:tcW w:w="178" w:type="dxa"/>
          </w:tcPr>
          <w:p w14:paraId="5BB97E80" w14:textId="77777777" w:rsidR="007D0A19" w:rsidRPr="00F25831" w:rsidRDefault="007D0A19" w:rsidP="007D0A1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36D395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05FE83A" w14:textId="77777777" w:rsidR="007D0A19" w:rsidRPr="00F25831" w:rsidRDefault="007D0A19" w:rsidP="007D0A19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6A5CBE87" w14:textId="77777777" w:rsidR="007D0A19" w:rsidRPr="00F25831" w:rsidRDefault="007D0A19" w:rsidP="007D0A19">
            <w:pPr>
              <w:pStyle w:val="acctmergecolhdg"/>
              <w:tabs>
                <w:tab w:val="decimal" w:pos="478"/>
              </w:tabs>
              <w:spacing w:line="240" w:lineRule="atLeast"/>
              <w:ind w:right="246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306297F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72A88F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9,030</w:t>
            </w:r>
          </w:p>
        </w:tc>
        <w:tc>
          <w:tcPr>
            <w:tcW w:w="180" w:type="dxa"/>
          </w:tcPr>
          <w:p w14:paraId="2FB92B01" w14:textId="77777777" w:rsidR="007D0A19" w:rsidRPr="00F25831" w:rsidRDefault="007D0A19" w:rsidP="007D0A1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B3808E" w14:textId="77777777" w:rsidR="007D0A19" w:rsidRPr="00F25831" w:rsidRDefault="007D0A19" w:rsidP="007D0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7B476" w14:textId="77777777" w:rsidR="007D0A19" w:rsidRPr="00F25831" w:rsidRDefault="007D0A19" w:rsidP="007D0A19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1B2C37F" w14:textId="77777777" w:rsidR="007D0A19" w:rsidRPr="00F25831" w:rsidRDefault="007D0A19" w:rsidP="007D0A19">
            <w:pPr>
              <w:pStyle w:val="acctmergecolhdg"/>
              <w:tabs>
                <w:tab w:val="decimal" w:pos="478"/>
              </w:tabs>
              <w:spacing w:line="240" w:lineRule="atLeast"/>
              <w:ind w:right="246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2CD58820" w14:textId="77777777" w:rsidR="00FC6C94" w:rsidRPr="00F25831" w:rsidRDefault="00FC6C94" w:rsidP="007E1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p w14:paraId="16D3F39E" w14:textId="77777777" w:rsidR="004B753D" w:rsidRPr="00F25831" w:rsidRDefault="004B753D" w:rsidP="007E1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p w14:paraId="5C35AC85" w14:textId="77777777" w:rsidR="002A0540" w:rsidRPr="00F25831" w:rsidRDefault="002A0540" w:rsidP="004B753D">
      <w:pPr>
        <w:pStyle w:val="Heading6"/>
        <w:numPr>
          <w:ilvl w:val="0"/>
          <w:numId w:val="3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2A0540" w:rsidRPr="00F25831" w:rsidSect="00CB609C">
          <w:pgSz w:w="16834" w:h="11909" w:orient="landscape" w:code="9"/>
          <w:pgMar w:top="1440" w:right="1152" w:bottom="1019" w:left="1152" w:header="720" w:footer="720" w:gutter="0"/>
          <w:cols w:space="720"/>
          <w:docGrid w:linePitch="360"/>
        </w:sectPr>
      </w:pPr>
    </w:p>
    <w:p w14:paraId="12284608" w14:textId="77777777" w:rsidR="009D12FE" w:rsidRPr="00F25831" w:rsidRDefault="009D12FE" w:rsidP="004B753D">
      <w:pPr>
        <w:pStyle w:val="Heading6"/>
        <w:numPr>
          <w:ilvl w:val="0"/>
          <w:numId w:val="34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25831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อุปกรณ์</w:t>
      </w:r>
    </w:p>
    <w:p w14:paraId="2E1360F9" w14:textId="77777777" w:rsidR="002A0540" w:rsidRPr="00F25831" w:rsidRDefault="002A0540" w:rsidP="002A0540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2A0540" w:rsidRPr="00F25831" w14:paraId="25551395" w14:textId="77777777" w:rsidTr="00563FD0">
        <w:trPr>
          <w:trHeight w:val="378"/>
          <w:tblHeader/>
        </w:trPr>
        <w:tc>
          <w:tcPr>
            <w:tcW w:w="2520" w:type="dxa"/>
            <w:shd w:val="clear" w:color="auto" w:fill="auto"/>
          </w:tcPr>
          <w:p w14:paraId="387BEF8C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</w:tcPr>
          <w:p w14:paraId="05A1A574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0540" w:rsidRPr="00F25831" w14:paraId="7A6ACFF9" w14:textId="77777777" w:rsidTr="00563FD0">
        <w:trPr>
          <w:tblHeader/>
        </w:trPr>
        <w:tc>
          <w:tcPr>
            <w:tcW w:w="2520" w:type="dxa"/>
            <w:shd w:val="clear" w:color="auto" w:fill="auto"/>
          </w:tcPr>
          <w:p w14:paraId="4BDCF6B2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6F0F403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CDFFC5" w14:textId="77777777" w:rsidR="002A0540" w:rsidRPr="00F25831" w:rsidRDefault="002A054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  <w:p w14:paraId="3DD9D29A" w14:textId="77777777" w:rsidR="002A0540" w:rsidRPr="00F25831" w:rsidRDefault="002A054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687133F6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9E35249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D8A645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6F6030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</w:t>
            </w:r>
          </w:p>
        </w:tc>
        <w:tc>
          <w:tcPr>
            <w:tcW w:w="270" w:type="dxa"/>
            <w:shd w:val="clear" w:color="auto" w:fill="auto"/>
          </w:tcPr>
          <w:p w14:paraId="55C9D0FA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62ED5C" w14:textId="77777777" w:rsidR="002A0540" w:rsidRPr="00F25831" w:rsidRDefault="002A0540" w:rsidP="00563FD0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</w:t>
            </w:r>
          </w:p>
          <w:p w14:paraId="0038BF30" w14:textId="77777777" w:rsidR="002A0540" w:rsidRPr="00F25831" w:rsidRDefault="002A054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ตกแต่ง</w:t>
            </w:r>
          </w:p>
          <w:p w14:paraId="1C0B42F8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714F637" w14:textId="77777777" w:rsidR="002A0540" w:rsidRPr="00F25831" w:rsidRDefault="002A0540" w:rsidP="002A0540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A368733" w14:textId="77777777" w:rsidR="002A0540" w:rsidRPr="00F25831" w:rsidRDefault="002A054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</w:p>
          <w:p w14:paraId="18EDAD09" w14:textId="77777777" w:rsidR="002A0540" w:rsidRPr="00F25831" w:rsidRDefault="002A0540" w:rsidP="00563FD0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7113EF55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  <w:shd w:val="clear" w:color="auto" w:fill="auto"/>
          </w:tcPr>
          <w:p w14:paraId="24D19182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C7E4FF" w14:textId="77777777" w:rsidR="002A0540" w:rsidRPr="00F25831" w:rsidRDefault="002A054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ยาน</w:t>
            </w:r>
          </w:p>
          <w:p w14:paraId="0DA8CA08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พาหนะ</w:t>
            </w:r>
          </w:p>
        </w:tc>
        <w:tc>
          <w:tcPr>
            <w:tcW w:w="270" w:type="dxa"/>
            <w:shd w:val="clear" w:color="auto" w:fill="auto"/>
          </w:tcPr>
          <w:p w14:paraId="1F5B3BA6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A0BFF43" w14:textId="77777777" w:rsidR="00563FD0" w:rsidRPr="00F25831" w:rsidRDefault="00563FD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4C6A69" w14:textId="77777777" w:rsidR="00563FD0" w:rsidRPr="00F25831" w:rsidRDefault="00563FD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9AF30B" w14:textId="77777777" w:rsidR="002A054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A0540" w:rsidRPr="00F25831" w14:paraId="225A8698" w14:textId="77777777" w:rsidTr="00563FD0">
        <w:trPr>
          <w:trHeight w:val="252"/>
          <w:tblHeader/>
        </w:trPr>
        <w:tc>
          <w:tcPr>
            <w:tcW w:w="2520" w:type="dxa"/>
            <w:shd w:val="clear" w:color="auto" w:fill="auto"/>
          </w:tcPr>
          <w:p w14:paraId="6EB981A2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</w:tcPr>
          <w:p w14:paraId="5DAF1F8F" w14:textId="77777777" w:rsidR="002A0540" w:rsidRPr="00F25831" w:rsidRDefault="002A0540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0540" w:rsidRPr="00F25831" w14:paraId="4C6030C3" w14:textId="77777777" w:rsidTr="00563FD0">
        <w:trPr>
          <w:trHeight w:val="360"/>
        </w:trPr>
        <w:tc>
          <w:tcPr>
            <w:tcW w:w="2520" w:type="dxa"/>
            <w:shd w:val="clear" w:color="auto" w:fill="auto"/>
          </w:tcPr>
          <w:p w14:paraId="05EA404D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B17D9A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2C3630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27C6F2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082740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DD6AD53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C4125B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0118A8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1BB893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84CD8D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CE4E26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D98DCEC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A0540" w:rsidRPr="00F25831" w14:paraId="0A54FCCC" w14:textId="77777777" w:rsidTr="00563FD0">
        <w:tc>
          <w:tcPr>
            <w:tcW w:w="2520" w:type="dxa"/>
            <w:shd w:val="clear" w:color="auto" w:fill="auto"/>
          </w:tcPr>
          <w:p w14:paraId="213B7951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 255</w:t>
            </w:r>
            <w:r w:rsidRPr="00F2583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A9CF0D" w14:textId="77777777" w:rsidR="002A0540" w:rsidRPr="00F25831" w:rsidRDefault="002A0540" w:rsidP="00563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22,317</w:t>
            </w:r>
          </w:p>
        </w:tc>
        <w:tc>
          <w:tcPr>
            <w:tcW w:w="270" w:type="dxa"/>
            <w:shd w:val="clear" w:color="auto" w:fill="auto"/>
          </w:tcPr>
          <w:p w14:paraId="6A78E928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958FA8" w14:textId="77777777" w:rsidR="002A0540" w:rsidRPr="00F25831" w:rsidRDefault="002A0540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4,434</w:t>
            </w:r>
          </w:p>
        </w:tc>
        <w:tc>
          <w:tcPr>
            <w:tcW w:w="270" w:type="dxa"/>
            <w:shd w:val="clear" w:color="auto" w:fill="auto"/>
          </w:tcPr>
          <w:p w14:paraId="73B4E317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78D8FF" w14:textId="77777777" w:rsidR="002A0540" w:rsidRPr="00F25831" w:rsidRDefault="002A0540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270" w:type="dxa"/>
          </w:tcPr>
          <w:p w14:paraId="2029A15B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1FD721" w14:textId="77777777" w:rsidR="002A0540" w:rsidRPr="00F25831" w:rsidRDefault="002A0540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270" w:type="dxa"/>
            <w:shd w:val="clear" w:color="auto" w:fill="auto"/>
          </w:tcPr>
          <w:p w14:paraId="788CFA3B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68A357" w14:textId="77777777" w:rsidR="002A0540" w:rsidRPr="00F25831" w:rsidRDefault="002A0540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3,140</w:t>
            </w:r>
          </w:p>
        </w:tc>
        <w:tc>
          <w:tcPr>
            <w:tcW w:w="270" w:type="dxa"/>
            <w:shd w:val="clear" w:color="auto" w:fill="auto"/>
          </w:tcPr>
          <w:p w14:paraId="704F2ED3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C435E9" w14:textId="77777777" w:rsidR="002A0540" w:rsidRPr="00F25831" w:rsidRDefault="002A0540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31,408</w:t>
            </w:r>
          </w:p>
        </w:tc>
      </w:tr>
      <w:tr w:rsidR="0068653F" w:rsidRPr="00F25831" w14:paraId="507FE39F" w14:textId="77777777" w:rsidTr="0068653F">
        <w:trPr>
          <w:trHeight w:val="225"/>
        </w:trPr>
        <w:tc>
          <w:tcPr>
            <w:tcW w:w="2520" w:type="dxa"/>
            <w:shd w:val="clear" w:color="auto" w:fill="auto"/>
          </w:tcPr>
          <w:p w14:paraId="7972C6B8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3E6BEB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5,124</w:t>
            </w:r>
          </w:p>
        </w:tc>
        <w:tc>
          <w:tcPr>
            <w:tcW w:w="270" w:type="dxa"/>
            <w:shd w:val="clear" w:color="auto" w:fill="auto"/>
          </w:tcPr>
          <w:p w14:paraId="4CBEDF93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93F600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2,115</w:t>
            </w:r>
          </w:p>
        </w:tc>
        <w:tc>
          <w:tcPr>
            <w:tcW w:w="270" w:type="dxa"/>
            <w:shd w:val="clear" w:color="auto" w:fill="auto"/>
          </w:tcPr>
          <w:p w14:paraId="3451318C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9E68FA4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1,550</w:t>
            </w:r>
          </w:p>
        </w:tc>
        <w:tc>
          <w:tcPr>
            <w:tcW w:w="270" w:type="dxa"/>
          </w:tcPr>
          <w:p w14:paraId="0D2160DF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48DF9C4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2,140</w:t>
            </w:r>
          </w:p>
        </w:tc>
        <w:tc>
          <w:tcPr>
            <w:tcW w:w="270" w:type="dxa"/>
            <w:shd w:val="clear" w:color="auto" w:fill="auto"/>
          </w:tcPr>
          <w:p w14:paraId="65B3BB3A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B2296E8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041F45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E305D80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10,929</w:t>
            </w:r>
          </w:p>
        </w:tc>
      </w:tr>
      <w:tr w:rsidR="0068653F" w:rsidRPr="00F25831" w14:paraId="59BC02CF" w14:textId="77777777" w:rsidTr="00563FD0">
        <w:trPr>
          <w:trHeight w:val="225"/>
        </w:trPr>
        <w:tc>
          <w:tcPr>
            <w:tcW w:w="2520" w:type="dxa"/>
            <w:shd w:val="clear" w:color="auto" w:fill="auto"/>
          </w:tcPr>
          <w:p w14:paraId="554C28CC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00" w:type="dxa"/>
            <w:shd w:val="clear" w:color="auto" w:fill="auto"/>
          </w:tcPr>
          <w:p w14:paraId="65C5F25F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2,125</w:t>
            </w:r>
          </w:p>
        </w:tc>
        <w:tc>
          <w:tcPr>
            <w:tcW w:w="270" w:type="dxa"/>
            <w:shd w:val="clear" w:color="auto" w:fill="auto"/>
          </w:tcPr>
          <w:p w14:paraId="75F025A9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8E1CDF7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A74317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C59257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4,263</w:t>
            </w:r>
          </w:p>
        </w:tc>
        <w:tc>
          <w:tcPr>
            <w:tcW w:w="270" w:type="dxa"/>
          </w:tcPr>
          <w:p w14:paraId="068BC3F0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AE887BC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7,548</w:t>
            </w:r>
          </w:p>
        </w:tc>
        <w:tc>
          <w:tcPr>
            <w:tcW w:w="270" w:type="dxa"/>
            <w:shd w:val="clear" w:color="auto" w:fill="auto"/>
          </w:tcPr>
          <w:p w14:paraId="05ABFDF5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23A5E7F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47F459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775B560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13,936</w:t>
            </w:r>
          </w:p>
        </w:tc>
      </w:tr>
      <w:tr w:rsidR="0068653F" w:rsidRPr="00F25831" w14:paraId="542E7314" w14:textId="77777777" w:rsidTr="00563FD0">
        <w:tc>
          <w:tcPr>
            <w:tcW w:w="2520" w:type="dxa"/>
            <w:shd w:val="clear" w:color="auto" w:fill="auto"/>
          </w:tcPr>
          <w:p w14:paraId="1CC49E5C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DFBFD1F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(2,329)</w:t>
            </w:r>
          </w:p>
        </w:tc>
        <w:tc>
          <w:tcPr>
            <w:tcW w:w="270" w:type="dxa"/>
            <w:shd w:val="clear" w:color="auto" w:fill="auto"/>
          </w:tcPr>
          <w:p w14:paraId="072A75F7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2FC4732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(52)</w:t>
            </w:r>
          </w:p>
        </w:tc>
        <w:tc>
          <w:tcPr>
            <w:tcW w:w="270" w:type="dxa"/>
            <w:shd w:val="clear" w:color="auto" w:fill="auto"/>
          </w:tcPr>
          <w:p w14:paraId="23440110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E989A0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70" w:type="dxa"/>
          </w:tcPr>
          <w:p w14:paraId="54517C31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5163F11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7E42CC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3D55ADB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0B8017" w14:textId="77777777" w:rsidR="0068653F" w:rsidRPr="00F25831" w:rsidRDefault="0068653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33DC7FF" w14:textId="77777777" w:rsidR="0068653F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(2,416)</w:t>
            </w:r>
          </w:p>
        </w:tc>
      </w:tr>
      <w:tr w:rsidR="002A0540" w:rsidRPr="00F25831" w14:paraId="0D38B987" w14:textId="77777777" w:rsidTr="00563FD0">
        <w:tc>
          <w:tcPr>
            <w:tcW w:w="2520" w:type="dxa"/>
            <w:shd w:val="clear" w:color="auto" w:fill="auto"/>
          </w:tcPr>
          <w:p w14:paraId="1501A042" w14:textId="77777777" w:rsidR="00E05251" w:rsidRPr="00F25831" w:rsidRDefault="00E05251" w:rsidP="00E05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9  </w:t>
            </w:r>
          </w:p>
          <w:p w14:paraId="7A6DBD38" w14:textId="77777777" w:rsidR="002A0540" w:rsidRPr="00F25831" w:rsidRDefault="00E05251" w:rsidP="00E05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F0104DA" w14:textId="77777777" w:rsidR="002A0540" w:rsidRPr="00F25831" w:rsidRDefault="002A0540" w:rsidP="00563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524149C" w14:textId="77777777" w:rsidR="002A0540" w:rsidRPr="00F25831" w:rsidRDefault="002A0540" w:rsidP="00563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27,237</w:t>
            </w:r>
          </w:p>
        </w:tc>
        <w:tc>
          <w:tcPr>
            <w:tcW w:w="270" w:type="dxa"/>
            <w:shd w:val="clear" w:color="auto" w:fill="auto"/>
          </w:tcPr>
          <w:p w14:paraId="1437705A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DDDF1B5" w14:textId="77777777" w:rsidR="002A0540" w:rsidRPr="00F25831" w:rsidRDefault="002A0540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68E6B65" w14:textId="77777777" w:rsidR="002A0540" w:rsidRPr="00F25831" w:rsidRDefault="002A0540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6,497</w:t>
            </w:r>
          </w:p>
        </w:tc>
        <w:tc>
          <w:tcPr>
            <w:tcW w:w="270" w:type="dxa"/>
            <w:shd w:val="clear" w:color="auto" w:fill="auto"/>
          </w:tcPr>
          <w:p w14:paraId="10BAD5D7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AAA4BE8" w14:textId="77777777" w:rsidR="002A0540" w:rsidRPr="00F25831" w:rsidRDefault="002A0540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22EE2F8" w14:textId="77777777" w:rsidR="002A0540" w:rsidRPr="00F25831" w:rsidRDefault="0068653F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6,687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70" w:type="dxa"/>
          </w:tcPr>
          <w:p w14:paraId="7BC5F5D8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550AF" w14:textId="77777777" w:rsidR="002A0540" w:rsidRPr="00F25831" w:rsidRDefault="002A0540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10,296</w:t>
            </w:r>
          </w:p>
        </w:tc>
        <w:tc>
          <w:tcPr>
            <w:tcW w:w="270" w:type="dxa"/>
            <w:shd w:val="clear" w:color="auto" w:fill="auto"/>
          </w:tcPr>
          <w:p w14:paraId="53A53518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2CCBD" w14:textId="77777777" w:rsidR="002A0540" w:rsidRPr="00F25831" w:rsidRDefault="002A0540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3,140</w:t>
            </w:r>
          </w:p>
        </w:tc>
        <w:tc>
          <w:tcPr>
            <w:tcW w:w="270" w:type="dxa"/>
            <w:shd w:val="clear" w:color="auto" w:fill="auto"/>
          </w:tcPr>
          <w:p w14:paraId="14A51B2C" w14:textId="77777777" w:rsidR="002A0540" w:rsidRPr="00F25831" w:rsidRDefault="002A0540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0166B" w14:textId="77777777" w:rsidR="002A0540" w:rsidRPr="00F25831" w:rsidRDefault="002A0540" w:rsidP="0068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53,857</w:t>
            </w:r>
          </w:p>
        </w:tc>
      </w:tr>
      <w:tr w:rsidR="004F5578" w:rsidRPr="00F25831" w14:paraId="5B42D2FD" w14:textId="77777777" w:rsidTr="00563FD0">
        <w:tc>
          <w:tcPr>
            <w:tcW w:w="2520" w:type="dxa"/>
            <w:shd w:val="clear" w:color="auto" w:fill="auto"/>
          </w:tcPr>
          <w:p w14:paraId="54321B6D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5304F5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4,045</w:t>
            </w:r>
          </w:p>
        </w:tc>
        <w:tc>
          <w:tcPr>
            <w:tcW w:w="270" w:type="dxa"/>
            <w:shd w:val="clear" w:color="auto" w:fill="auto"/>
          </w:tcPr>
          <w:p w14:paraId="08F1F51D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54FF4D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1,988</w:t>
            </w:r>
          </w:p>
        </w:tc>
        <w:tc>
          <w:tcPr>
            <w:tcW w:w="270" w:type="dxa"/>
            <w:shd w:val="clear" w:color="auto" w:fill="auto"/>
          </w:tcPr>
          <w:p w14:paraId="68D2F56D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1E493E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24EC7F8E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FE62EA0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976F4A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954871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2,440</w:t>
            </w:r>
          </w:p>
        </w:tc>
        <w:tc>
          <w:tcPr>
            <w:tcW w:w="270" w:type="dxa"/>
            <w:shd w:val="clear" w:color="auto" w:fill="auto"/>
          </w:tcPr>
          <w:p w14:paraId="5208F9BB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D615D3D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8,715</w:t>
            </w:r>
          </w:p>
        </w:tc>
      </w:tr>
      <w:tr w:rsidR="004F5578" w:rsidRPr="00F25831" w14:paraId="2D5549DC" w14:textId="77777777" w:rsidTr="00563FD0">
        <w:tc>
          <w:tcPr>
            <w:tcW w:w="2520" w:type="dxa"/>
            <w:shd w:val="clear" w:color="auto" w:fill="auto"/>
          </w:tcPr>
          <w:p w14:paraId="2DA507FB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  <w:shd w:val="clear" w:color="auto" w:fill="auto"/>
          </w:tcPr>
          <w:p w14:paraId="2F2FFA62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70" w:type="dxa"/>
            <w:shd w:val="clear" w:color="auto" w:fill="auto"/>
          </w:tcPr>
          <w:p w14:paraId="5EA53F0B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47060BE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3C0108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008FF6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70" w:type="dxa"/>
          </w:tcPr>
          <w:p w14:paraId="5B9F941A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4018B14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270" w:type="dxa"/>
            <w:shd w:val="clear" w:color="auto" w:fill="auto"/>
          </w:tcPr>
          <w:p w14:paraId="1A414BBE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6038AD1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(770)</w:t>
            </w:r>
          </w:p>
        </w:tc>
        <w:tc>
          <w:tcPr>
            <w:tcW w:w="270" w:type="dxa"/>
            <w:shd w:val="clear" w:color="auto" w:fill="auto"/>
          </w:tcPr>
          <w:p w14:paraId="60F1691D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85A5AAC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(888)</w:t>
            </w:r>
          </w:p>
        </w:tc>
      </w:tr>
      <w:tr w:rsidR="004F5578" w:rsidRPr="00F25831" w14:paraId="4C481CF1" w14:textId="77777777" w:rsidTr="00563FD0">
        <w:tc>
          <w:tcPr>
            <w:tcW w:w="2520" w:type="dxa"/>
            <w:shd w:val="clear" w:color="auto" w:fill="auto"/>
          </w:tcPr>
          <w:p w14:paraId="3BFF3A70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1B966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31,267</w:t>
            </w:r>
          </w:p>
        </w:tc>
        <w:tc>
          <w:tcPr>
            <w:tcW w:w="270" w:type="dxa"/>
            <w:shd w:val="clear" w:color="auto" w:fill="auto"/>
          </w:tcPr>
          <w:p w14:paraId="2AE2484F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CD8C3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8,485</w:t>
            </w:r>
          </w:p>
        </w:tc>
        <w:tc>
          <w:tcPr>
            <w:tcW w:w="270" w:type="dxa"/>
            <w:shd w:val="clear" w:color="auto" w:fill="auto"/>
          </w:tcPr>
          <w:p w14:paraId="1014976C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101B0E7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6,902</w:t>
            </w:r>
          </w:p>
        </w:tc>
        <w:tc>
          <w:tcPr>
            <w:tcW w:w="270" w:type="dxa"/>
          </w:tcPr>
          <w:p w14:paraId="38EC36E8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32378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10,220</w:t>
            </w:r>
          </w:p>
        </w:tc>
        <w:tc>
          <w:tcPr>
            <w:tcW w:w="270" w:type="dxa"/>
            <w:shd w:val="clear" w:color="auto" w:fill="auto"/>
          </w:tcPr>
          <w:p w14:paraId="687498F2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C5A66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4,810</w:t>
            </w:r>
          </w:p>
        </w:tc>
        <w:tc>
          <w:tcPr>
            <w:tcW w:w="270" w:type="dxa"/>
            <w:shd w:val="clear" w:color="auto" w:fill="auto"/>
          </w:tcPr>
          <w:p w14:paraId="46C4D6C4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003A2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61,684</w:t>
            </w:r>
          </w:p>
        </w:tc>
      </w:tr>
      <w:tr w:rsidR="004F5578" w:rsidRPr="00F25831" w14:paraId="22477135" w14:textId="77777777" w:rsidTr="00563FD0">
        <w:trPr>
          <w:trHeight w:val="70"/>
        </w:trPr>
        <w:tc>
          <w:tcPr>
            <w:tcW w:w="2520" w:type="dxa"/>
            <w:shd w:val="clear" w:color="auto" w:fill="auto"/>
          </w:tcPr>
          <w:p w14:paraId="058B2125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8348E1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8FC1AB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05A679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D03244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3255164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03860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6FACEB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497861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9C063E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A84CAC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921548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578" w:rsidRPr="00F25831" w14:paraId="7B75F793" w14:textId="77777777" w:rsidTr="00563FD0">
        <w:tc>
          <w:tcPr>
            <w:tcW w:w="2520" w:type="dxa"/>
            <w:shd w:val="clear" w:color="auto" w:fill="auto"/>
          </w:tcPr>
          <w:p w14:paraId="29CEB015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45E773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CD0E1B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A2E7DF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A6031E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9D27D13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52062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8851AD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B24047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58A2F5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706F90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74C9FE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578" w:rsidRPr="00F25831" w14:paraId="51EEA0C7" w14:textId="77777777" w:rsidTr="0055353A">
        <w:tc>
          <w:tcPr>
            <w:tcW w:w="2520" w:type="dxa"/>
            <w:shd w:val="clear" w:color="auto" w:fill="auto"/>
          </w:tcPr>
          <w:p w14:paraId="77A7CE97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 255</w:t>
            </w:r>
            <w:r w:rsidRPr="00F2583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AD715C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16,123</w:t>
            </w:r>
          </w:p>
        </w:tc>
        <w:tc>
          <w:tcPr>
            <w:tcW w:w="270" w:type="dxa"/>
            <w:shd w:val="clear" w:color="auto" w:fill="auto"/>
          </w:tcPr>
          <w:p w14:paraId="47E2D606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4398AE8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2C13F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0C54FF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270" w:type="dxa"/>
          </w:tcPr>
          <w:p w14:paraId="07257C94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28E73F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703C3F8A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5E814D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70" w:type="dxa"/>
            <w:shd w:val="clear" w:color="auto" w:fill="auto"/>
          </w:tcPr>
          <w:p w14:paraId="0E933DAB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B182AB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17,435</w:t>
            </w:r>
          </w:p>
        </w:tc>
      </w:tr>
      <w:tr w:rsidR="004F5578" w:rsidRPr="00F25831" w14:paraId="4F37892A" w14:textId="77777777" w:rsidTr="00563FD0">
        <w:tc>
          <w:tcPr>
            <w:tcW w:w="2520" w:type="dxa"/>
            <w:shd w:val="clear" w:color="auto" w:fill="auto"/>
          </w:tcPr>
          <w:p w14:paraId="4A9AD725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3C9304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3,182</w:t>
            </w:r>
          </w:p>
        </w:tc>
        <w:tc>
          <w:tcPr>
            <w:tcW w:w="270" w:type="dxa"/>
            <w:shd w:val="clear" w:color="auto" w:fill="auto"/>
          </w:tcPr>
          <w:p w14:paraId="7BE0BB7E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85D611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1,688</w:t>
            </w:r>
          </w:p>
        </w:tc>
        <w:tc>
          <w:tcPr>
            <w:tcW w:w="270" w:type="dxa"/>
            <w:shd w:val="clear" w:color="auto" w:fill="auto"/>
          </w:tcPr>
          <w:p w14:paraId="64724FC5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6B33AD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14:paraId="7BAA3807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346FFC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270" w:type="dxa"/>
            <w:shd w:val="clear" w:color="auto" w:fill="auto"/>
          </w:tcPr>
          <w:p w14:paraId="12B8F1BD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1E954F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0" w:type="dxa"/>
            <w:shd w:val="clear" w:color="auto" w:fill="auto"/>
          </w:tcPr>
          <w:p w14:paraId="1C52D3A4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8DE92F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6,540</w:t>
            </w:r>
          </w:p>
        </w:tc>
      </w:tr>
      <w:tr w:rsidR="004F5578" w:rsidRPr="00F25831" w14:paraId="69AC8E0F" w14:textId="77777777" w:rsidTr="0055353A">
        <w:tc>
          <w:tcPr>
            <w:tcW w:w="2520" w:type="dxa"/>
            <w:shd w:val="clear" w:color="auto" w:fill="auto"/>
          </w:tcPr>
          <w:p w14:paraId="2095E8FA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774B2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(2,290)</w:t>
            </w:r>
          </w:p>
        </w:tc>
        <w:tc>
          <w:tcPr>
            <w:tcW w:w="270" w:type="dxa"/>
            <w:shd w:val="clear" w:color="auto" w:fill="auto"/>
          </w:tcPr>
          <w:p w14:paraId="48E49B24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0A30D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501BDD93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101E8D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70" w:type="dxa"/>
          </w:tcPr>
          <w:p w14:paraId="7D70F25E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10EF69B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179F41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3455FB3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751CC3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D2A4D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(2,328)</w:t>
            </w:r>
          </w:p>
        </w:tc>
      </w:tr>
      <w:tr w:rsidR="004F5578" w:rsidRPr="00F25831" w14:paraId="3863727F" w14:textId="77777777" w:rsidTr="00563FD0">
        <w:tc>
          <w:tcPr>
            <w:tcW w:w="2520" w:type="dxa"/>
            <w:shd w:val="clear" w:color="auto" w:fill="auto"/>
          </w:tcPr>
          <w:p w14:paraId="1BD2B73C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9  </w:t>
            </w:r>
          </w:p>
          <w:p w14:paraId="7DCC2DD8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07A863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17,015</w:t>
            </w:r>
          </w:p>
        </w:tc>
        <w:tc>
          <w:tcPr>
            <w:tcW w:w="270" w:type="dxa"/>
            <w:shd w:val="clear" w:color="auto" w:fill="auto"/>
          </w:tcPr>
          <w:p w14:paraId="49D3AD9D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B83D18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1,685</w:t>
            </w:r>
          </w:p>
        </w:tc>
        <w:tc>
          <w:tcPr>
            <w:tcW w:w="270" w:type="dxa"/>
            <w:shd w:val="clear" w:color="auto" w:fill="auto"/>
          </w:tcPr>
          <w:p w14:paraId="2F0CB27D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528270D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06ED5B2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1,155</w:t>
            </w:r>
          </w:p>
        </w:tc>
        <w:tc>
          <w:tcPr>
            <w:tcW w:w="270" w:type="dxa"/>
          </w:tcPr>
          <w:p w14:paraId="7708DB70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D7465C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270" w:type="dxa"/>
            <w:shd w:val="clear" w:color="auto" w:fill="auto"/>
          </w:tcPr>
          <w:p w14:paraId="42B2F5D6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8DF858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957</w:t>
            </w:r>
          </w:p>
        </w:tc>
        <w:tc>
          <w:tcPr>
            <w:tcW w:w="270" w:type="dxa"/>
            <w:shd w:val="clear" w:color="auto" w:fill="auto"/>
          </w:tcPr>
          <w:p w14:paraId="6F7D2D7E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473FB3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21,647</w:t>
            </w:r>
          </w:p>
        </w:tc>
      </w:tr>
      <w:tr w:rsidR="004F5578" w:rsidRPr="00F25831" w14:paraId="02124C6A" w14:textId="77777777" w:rsidTr="0055353A">
        <w:tc>
          <w:tcPr>
            <w:tcW w:w="2520" w:type="dxa"/>
            <w:shd w:val="clear" w:color="auto" w:fill="auto"/>
          </w:tcPr>
          <w:p w14:paraId="5A2C3C04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074309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3,508</w:t>
            </w:r>
          </w:p>
        </w:tc>
        <w:tc>
          <w:tcPr>
            <w:tcW w:w="270" w:type="dxa"/>
            <w:shd w:val="clear" w:color="auto" w:fill="auto"/>
          </w:tcPr>
          <w:p w14:paraId="27A3AB74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F54C4B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1,533</w:t>
            </w:r>
          </w:p>
        </w:tc>
        <w:tc>
          <w:tcPr>
            <w:tcW w:w="270" w:type="dxa"/>
            <w:shd w:val="clear" w:color="auto" w:fill="auto"/>
          </w:tcPr>
          <w:p w14:paraId="797CBA33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003861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1,289</w:t>
            </w:r>
          </w:p>
        </w:tc>
        <w:tc>
          <w:tcPr>
            <w:tcW w:w="270" w:type="dxa"/>
          </w:tcPr>
          <w:p w14:paraId="407FB2D6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DFC8E29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2,124</w:t>
            </w:r>
          </w:p>
        </w:tc>
        <w:tc>
          <w:tcPr>
            <w:tcW w:w="270" w:type="dxa"/>
            <w:shd w:val="clear" w:color="auto" w:fill="auto"/>
          </w:tcPr>
          <w:p w14:paraId="5CE6B39A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9850CC4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270" w:type="dxa"/>
            <w:shd w:val="clear" w:color="auto" w:fill="auto"/>
          </w:tcPr>
          <w:p w14:paraId="20476B4F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EEC80B3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9,145</w:t>
            </w:r>
          </w:p>
        </w:tc>
      </w:tr>
      <w:tr w:rsidR="004F5578" w:rsidRPr="00F25831" w14:paraId="3B348E40" w14:textId="77777777" w:rsidTr="00D04D94">
        <w:tc>
          <w:tcPr>
            <w:tcW w:w="2520" w:type="dxa"/>
            <w:shd w:val="clear" w:color="auto" w:fill="auto"/>
          </w:tcPr>
          <w:p w14:paraId="130A3BE1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7D127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70" w:type="dxa"/>
            <w:shd w:val="clear" w:color="auto" w:fill="auto"/>
          </w:tcPr>
          <w:p w14:paraId="630F884D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5ECE895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A38A93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07F934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270" w:type="dxa"/>
          </w:tcPr>
          <w:p w14:paraId="01F00487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FEA7134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05C0A5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7BC41F3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270" w:type="dxa"/>
            <w:shd w:val="clear" w:color="auto" w:fill="auto"/>
          </w:tcPr>
          <w:p w14:paraId="1C3AD01C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74E8AEE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</w:tr>
      <w:tr w:rsidR="004F5578" w:rsidRPr="00F25831" w14:paraId="7D3E6CDC" w14:textId="77777777" w:rsidTr="0055353A">
        <w:tc>
          <w:tcPr>
            <w:tcW w:w="2520" w:type="dxa"/>
            <w:shd w:val="clear" w:color="auto" w:fill="auto"/>
          </w:tcPr>
          <w:p w14:paraId="6A41F328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A316D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20,508</w:t>
            </w:r>
          </w:p>
        </w:tc>
        <w:tc>
          <w:tcPr>
            <w:tcW w:w="270" w:type="dxa"/>
            <w:shd w:val="clear" w:color="auto" w:fill="auto"/>
          </w:tcPr>
          <w:p w14:paraId="2AE71205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B012F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3,218</w:t>
            </w:r>
          </w:p>
        </w:tc>
        <w:tc>
          <w:tcPr>
            <w:tcW w:w="270" w:type="dxa"/>
            <w:shd w:val="clear" w:color="auto" w:fill="auto"/>
          </w:tcPr>
          <w:p w14:paraId="24597132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6584E3A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2,427</w:t>
            </w:r>
          </w:p>
        </w:tc>
        <w:tc>
          <w:tcPr>
            <w:tcW w:w="270" w:type="dxa"/>
          </w:tcPr>
          <w:p w14:paraId="54BDD059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ED8E7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2,959</w:t>
            </w:r>
          </w:p>
        </w:tc>
        <w:tc>
          <w:tcPr>
            <w:tcW w:w="270" w:type="dxa"/>
            <w:shd w:val="clear" w:color="auto" w:fill="auto"/>
          </w:tcPr>
          <w:p w14:paraId="3603BEFB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26B57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1,624</w:t>
            </w:r>
          </w:p>
        </w:tc>
        <w:tc>
          <w:tcPr>
            <w:tcW w:w="270" w:type="dxa"/>
            <w:shd w:val="clear" w:color="auto" w:fill="auto"/>
          </w:tcPr>
          <w:p w14:paraId="659CBF5F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68663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30,736</w:t>
            </w:r>
          </w:p>
        </w:tc>
      </w:tr>
      <w:tr w:rsidR="004F5578" w:rsidRPr="00F25831" w14:paraId="23C82BCB" w14:textId="77777777" w:rsidTr="00563FD0">
        <w:trPr>
          <w:trHeight w:val="368"/>
        </w:trPr>
        <w:tc>
          <w:tcPr>
            <w:tcW w:w="2520" w:type="dxa"/>
            <w:shd w:val="clear" w:color="auto" w:fill="auto"/>
          </w:tcPr>
          <w:p w14:paraId="5EE33F83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F086DB7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165D941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B4C48F1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896ED1E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1347C8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B579C0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0CC07E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41AAD2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42F64F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EFFB22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82174D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C4B78C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C22FC8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AFCECA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9D11FF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5578" w:rsidRPr="00F25831" w14:paraId="697D0A74" w14:textId="77777777" w:rsidTr="00563FD0">
        <w:trPr>
          <w:trHeight w:val="368"/>
        </w:trPr>
        <w:tc>
          <w:tcPr>
            <w:tcW w:w="2520" w:type="dxa"/>
            <w:shd w:val="clear" w:color="auto" w:fill="auto"/>
          </w:tcPr>
          <w:p w14:paraId="5144E183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8C4577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51CF21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840A38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88C909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D9504B6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E27490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9E85DE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82490C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39426D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B62D1C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ED5905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5578" w:rsidRPr="00F25831" w14:paraId="487406FA" w14:textId="77777777" w:rsidTr="00563FD0">
        <w:tc>
          <w:tcPr>
            <w:tcW w:w="2520" w:type="dxa"/>
            <w:shd w:val="clear" w:color="auto" w:fill="auto"/>
          </w:tcPr>
          <w:p w14:paraId="7D06E4B8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816C38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21601B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70DBC1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AB3CD4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7494FF5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D33A9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03A313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93F115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94A305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3EE257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7DF02F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F5578" w:rsidRPr="00F25831" w14:paraId="7C1F4148" w14:textId="77777777" w:rsidTr="0055353A">
        <w:trPr>
          <w:trHeight w:val="80"/>
        </w:trPr>
        <w:tc>
          <w:tcPr>
            <w:tcW w:w="2520" w:type="dxa"/>
            <w:shd w:val="clear" w:color="auto" w:fill="auto"/>
          </w:tcPr>
          <w:p w14:paraId="263C7EBC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D6CAEF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6,194</w:t>
            </w:r>
          </w:p>
        </w:tc>
        <w:tc>
          <w:tcPr>
            <w:tcW w:w="270" w:type="dxa"/>
            <w:shd w:val="clear" w:color="auto" w:fill="auto"/>
          </w:tcPr>
          <w:p w14:paraId="40342E75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E70D41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4,434</w:t>
            </w:r>
          </w:p>
        </w:tc>
        <w:tc>
          <w:tcPr>
            <w:tcW w:w="270" w:type="dxa"/>
            <w:shd w:val="clear" w:color="auto" w:fill="auto"/>
          </w:tcPr>
          <w:p w14:paraId="36F44CC8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326A26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0A1F1750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CE13EE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270" w:type="dxa"/>
            <w:shd w:val="clear" w:color="auto" w:fill="auto"/>
          </w:tcPr>
          <w:p w14:paraId="2DDF7052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FE4D1FA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585C02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CE79B1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11,322</w:t>
            </w:r>
          </w:p>
        </w:tc>
      </w:tr>
      <w:tr w:rsidR="004F5578" w:rsidRPr="00F25831" w14:paraId="18498EE0" w14:textId="77777777" w:rsidTr="0055353A">
        <w:tc>
          <w:tcPr>
            <w:tcW w:w="2520" w:type="dxa"/>
            <w:shd w:val="clear" w:color="auto" w:fill="auto"/>
          </w:tcPr>
          <w:p w14:paraId="56185A05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F425D2F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FDDF71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971C632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CD4554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E98733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F487A5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6048FCC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0D4A32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425C6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2,651</w:t>
            </w:r>
          </w:p>
        </w:tc>
        <w:tc>
          <w:tcPr>
            <w:tcW w:w="270" w:type="dxa"/>
            <w:shd w:val="clear" w:color="auto" w:fill="auto"/>
          </w:tcPr>
          <w:p w14:paraId="5B89ECF4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4262E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2,651</w:t>
            </w:r>
          </w:p>
        </w:tc>
      </w:tr>
      <w:tr w:rsidR="004F5578" w:rsidRPr="00F25831" w14:paraId="54B880D7" w14:textId="77777777" w:rsidTr="00563FD0">
        <w:tc>
          <w:tcPr>
            <w:tcW w:w="2520" w:type="dxa"/>
            <w:shd w:val="clear" w:color="auto" w:fill="auto"/>
          </w:tcPr>
          <w:p w14:paraId="58FAEAE2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11D331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6,194</w:t>
            </w:r>
          </w:p>
        </w:tc>
        <w:tc>
          <w:tcPr>
            <w:tcW w:w="270" w:type="dxa"/>
            <w:shd w:val="clear" w:color="auto" w:fill="auto"/>
          </w:tcPr>
          <w:p w14:paraId="1FDFD8A4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6DD3F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4,434</w:t>
            </w:r>
          </w:p>
        </w:tc>
        <w:tc>
          <w:tcPr>
            <w:tcW w:w="270" w:type="dxa"/>
            <w:shd w:val="clear" w:color="auto" w:fill="auto"/>
          </w:tcPr>
          <w:p w14:paraId="75E2B9A3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F896CE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7CBE2896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27F4D6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270" w:type="dxa"/>
            <w:shd w:val="clear" w:color="auto" w:fill="auto"/>
          </w:tcPr>
          <w:p w14:paraId="65E87069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2D4E9A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2,651</w:t>
            </w:r>
          </w:p>
        </w:tc>
        <w:tc>
          <w:tcPr>
            <w:tcW w:w="270" w:type="dxa"/>
            <w:shd w:val="clear" w:color="auto" w:fill="auto"/>
          </w:tcPr>
          <w:p w14:paraId="622D3758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B11D28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13,973</w:t>
            </w:r>
          </w:p>
        </w:tc>
      </w:tr>
      <w:tr w:rsidR="004F5578" w:rsidRPr="00F25831" w14:paraId="7EC7685E" w14:textId="77777777" w:rsidTr="00563FD0">
        <w:tc>
          <w:tcPr>
            <w:tcW w:w="2520" w:type="dxa"/>
            <w:shd w:val="clear" w:color="auto" w:fill="auto"/>
          </w:tcPr>
          <w:p w14:paraId="453394F1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5BD69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A05983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6AD71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887A07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1BE3E4D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68EF0F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7D92E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43A588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23ADB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08C556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77606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578" w:rsidRPr="00F25831" w14:paraId="1EAB8B04" w14:textId="77777777" w:rsidTr="00563FD0">
        <w:tc>
          <w:tcPr>
            <w:tcW w:w="2520" w:type="dxa"/>
            <w:shd w:val="clear" w:color="auto" w:fill="auto"/>
            <w:vAlign w:val="bottom"/>
          </w:tcPr>
          <w:p w14:paraId="42FBD416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9  </w:t>
            </w:r>
          </w:p>
          <w:p w14:paraId="5204263C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3BA843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B2CB5B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306B08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86C6E2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A888FB0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D26A1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BFEA92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96B516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ADE2DD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E4F1E8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211EE7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578" w:rsidRPr="00F25831" w14:paraId="76827207" w14:textId="77777777" w:rsidTr="0055353A">
        <w:tc>
          <w:tcPr>
            <w:tcW w:w="2520" w:type="dxa"/>
            <w:shd w:val="clear" w:color="auto" w:fill="auto"/>
          </w:tcPr>
          <w:p w14:paraId="3600DF1D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7C1A06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10,069</w:t>
            </w:r>
          </w:p>
        </w:tc>
        <w:tc>
          <w:tcPr>
            <w:tcW w:w="270" w:type="dxa"/>
            <w:shd w:val="clear" w:color="auto" w:fill="auto"/>
          </w:tcPr>
          <w:p w14:paraId="65FF44C0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FD5B29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4,812</w:t>
            </w:r>
          </w:p>
        </w:tc>
        <w:tc>
          <w:tcPr>
            <w:tcW w:w="270" w:type="dxa"/>
            <w:shd w:val="clear" w:color="auto" w:fill="auto"/>
          </w:tcPr>
          <w:p w14:paraId="6E9EEC76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E27063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5,532</w:t>
            </w:r>
          </w:p>
        </w:tc>
        <w:tc>
          <w:tcPr>
            <w:tcW w:w="270" w:type="dxa"/>
          </w:tcPr>
          <w:p w14:paraId="46FE7A2E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A205FD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9,461</w:t>
            </w:r>
          </w:p>
        </w:tc>
        <w:tc>
          <w:tcPr>
            <w:tcW w:w="270" w:type="dxa"/>
            <w:shd w:val="clear" w:color="auto" w:fill="auto"/>
          </w:tcPr>
          <w:p w14:paraId="01CC7522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BB65200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7489C4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D604C9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29,874</w:t>
            </w:r>
          </w:p>
        </w:tc>
      </w:tr>
      <w:tr w:rsidR="004F5578" w:rsidRPr="00F25831" w14:paraId="60C08C5A" w14:textId="77777777" w:rsidTr="0055353A">
        <w:tc>
          <w:tcPr>
            <w:tcW w:w="2520" w:type="dxa"/>
            <w:shd w:val="clear" w:color="auto" w:fill="auto"/>
          </w:tcPr>
          <w:p w14:paraId="055D5CAD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8FC23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14:paraId="78ADB9C1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BBC28A9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70A580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89EBA0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2147F1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DD1DB32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D2BD58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6AAF1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2,183</w:t>
            </w:r>
          </w:p>
        </w:tc>
        <w:tc>
          <w:tcPr>
            <w:tcW w:w="270" w:type="dxa"/>
            <w:shd w:val="clear" w:color="auto" w:fill="auto"/>
          </w:tcPr>
          <w:p w14:paraId="03C8AE74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955E2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2,336</w:t>
            </w:r>
          </w:p>
        </w:tc>
      </w:tr>
      <w:tr w:rsidR="004F5578" w:rsidRPr="00F25831" w14:paraId="4C204BF4" w14:textId="77777777" w:rsidTr="00563FD0">
        <w:tc>
          <w:tcPr>
            <w:tcW w:w="2520" w:type="dxa"/>
            <w:shd w:val="clear" w:color="auto" w:fill="auto"/>
          </w:tcPr>
          <w:p w14:paraId="55D53CF3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901176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10,222</w:t>
            </w:r>
          </w:p>
        </w:tc>
        <w:tc>
          <w:tcPr>
            <w:tcW w:w="270" w:type="dxa"/>
            <w:shd w:val="clear" w:color="auto" w:fill="auto"/>
          </w:tcPr>
          <w:p w14:paraId="61FADE3E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2CCC75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4,812</w:t>
            </w:r>
          </w:p>
        </w:tc>
        <w:tc>
          <w:tcPr>
            <w:tcW w:w="270" w:type="dxa"/>
            <w:shd w:val="clear" w:color="auto" w:fill="auto"/>
          </w:tcPr>
          <w:p w14:paraId="01AC9FD7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7CADFB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5,532</w:t>
            </w:r>
          </w:p>
        </w:tc>
        <w:tc>
          <w:tcPr>
            <w:tcW w:w="270" w:type="dxa"/>
          </w:tcPr>
          <w:p w14:paraId="082B5CD7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568BE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9,461</w:t>
            </w:r>
          </w:p>
        </w:tc>
        <w:tc>
          <w:tcPr>
            <w:tcW w:w="270" w:type="dxa"/>
            <w:shd w:val="clear" w:color="auto" w:fill="auto"/>
          </w:tcPr>
          <w:p w14:paraId="38E00330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E70AD5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2,183</w:t>
            </w:r>
          </w:p>
        </w:tc>
        <w:tc>
          <w:tcPr>
            <w:tcW w:w="270" w:type="dxa"/>
            <w:shd w:val="clear" w:color="auto" w:fill="auto"/>
          </w:tcPr>
          <w:p w14:paraId="2E972EF3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F0E223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32,210</w:t>
            </w:r>
          </w:p>
        </w:tc>
      </w:tr>
      <w:tr w:rsidR="004F5578" w:rsidRPr="00F25831" w14:paraId="53CC8EE2" w14:textId="77777777" w:rsidTr="00563FD0">
        <w:tc>
          <w:tcPr>
            <w:tcW w:w="2520" w:type="dxa"/>
            <w:shd w:val="clear" w:color="auto" w:fill="auto"/>
            <w:vAlign w:val="bottom"/>
          </w:tcPr>
          <w:p w14:paraId="0E0EB792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A50D0A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F230E5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4A891F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7B527C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D18525D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C822A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BA70EF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8B34F9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7C1E7B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AA2F59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E73AEE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578" w:rsidRPr="00F25831" w14:paraId="0F9F57B1" w14:textId="77777777" w:rsidTr="00563FD0">
        <w:tc>
          <w:tcPr>
            <w:tcW w:w="2520" w:type="dxa"/>
            <w:shd w:val="clear" w:color="auto" w:fill="auto"/>
          </w:tcPr>
          <w:p w14:paraId="69924672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A57528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8C4F09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C0B507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EDC68D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DE6F68C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D4534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A4CEE8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A26D28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4246F5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A92463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E59558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02AC" w:rsidRPr="00F25831" w14:paraId="7A39BECE" w14:textId="77777777" w:rsidTr="00D04D94">
        <w:tc>
          <w:tcPr>
            <w:tcW w:w="2520" w:type="dxa"/>
            <w:shd w:val="clear" w:color="auto" w:fill="auto"/>
          </w:tcPr>
          <w:p w14:paraId="6EF3EB8D" w14:textId="77777777" w:rsidR="004A02AC" w:rsidRPr="00F25831" w:rsidRDefault="004A02AC" w:rsidP="004A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EA080A7" w14:textId="77777777" w:rsidR="004A02AC" w:rsidRPr="00F25831" w:rsidRDefault="004A02AC" w:rsidP="004A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10,638</w:t>
            </w:r>
          </w:p>
        </w:tc>
        <w:tc>
          <w:tcPr>
            <w:tcW w:w="270" w:type="dxa"/>
            <w:shd w:val="clear" w:color="auto" w:fill="auto"/>
          </w:tcPr>
          <w:p w14:paraId="0E744709" w14:textId="77777777" w:rsidR="004A02AC" w:rsidRPr="00F25831" w:rsidRDefault="004A02AC" w:rsidP="004A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D5D8DF" w14:textId="77777777" w:rsidR="004A02AC" w:rsidRPr="00F25831" w:rsidRDefault="004A02AC" w:rsidP="004A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5,267</w:t>
            </w:r>
          </w:p>
        </w:tc>
        <w:tc>
          <w:tcPr>
            <w:tcW w:w="270" w:type="dxa"/>
            <w:shd w:val="clear" w:color="auto" w:fill="auto"/>
          </w:tcPr>
          <w:p w14:paraId="2FEDAA1F" w14:textId="77777777" w:rsidR="004A02AC" w:rsidRPr="00F25831" w:rsidRDefault="004A02AC" w:rsidP="004A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A42933" w14:textId="77777777" w:rsidR="004A02AC" w:rsidRPr="00F25831" w:rsidRDefault="004A02AC" w:rsidP="004A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4,475</w:t>
            </w:r>
          </w:p>
        </w:tc>
        <w:tc>
          <w:tcPr>
            <w:tcW w:w="270" w:type="dxa"/>
          </w:tcPr>
          <w:p w14:paraId="73CD5D5F" w14:textId="77777777" w:rsidR="004A02AC" w:rsidRPr="00F25831" w:rsidRDefault="004A02AC" w:rsidP="004A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83E92B" w14:textId="77777777" w:rsidR="004A02AC" w:rsidRPr="00F25831" w:rsidRDefault="004A02AC" w:rsidP="004A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7,261</w:t>
            </w:r>
          </w:p>
        </w:tc>
        <w:tc>
          <w:tcPr>
            <w:tcW w:w="270" w:type="dxa"/>
            <w:shd w:val="clear" w:color="auto" w:fill="auto"/>
          </w:tcPr>
          <w:p w14:paraId="6794E093" w14:textId="77777777" w:rsidR="004A02AC" w:rsidRPr="00F25831" w:rsidRDefault="004A02AC" w:rsidP="004A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5784BF5" w14:textId="77777777" w:rsidR="004A02AC" w:rsidRPr="00F25831" w:rsidRDefault="004A02AC" w:rsidP="004A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06C6B5" w14:textId="77777777" w:rsidR="004A02AC" w:rsidRPr="00F25831" w:rsidRDefault="004A02AC" w:rsidP="004A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01B2EB" w14:textId="77777777" w:rsidR="004A02AC" w:rsidRPr="00F25831" w:rsidRDefault="004A02AC" w:rsidP="004A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27,641</w:t>
            </w:r>
          </w:p>
        </w:tc>
      </w:tr>
      <w:tr w:rsidR="004F5578" w:rsidRPr="00F25831" w14:paraId="5E32B3C7" w14:textId="77777777" w:rsidTr="00D04D94">
        <w:tc>
          <w:tcPr>
            <w:tcW w:w="2520" w:type="dxa"/>
            <w:shd w:val="clear" w:color="auto" w:fill="auto"/>
          </w:tcPr>
          <w:p w14:paraId="1459E916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FBB65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14:paraId="05D4F9B2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67BD9A2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590FFD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C74B94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AB5178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261473B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665B8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92206" w14:textId="77777777" w:rsidR="004F5578" w:rsidRPr="00F25831" w:rsidRDefault="004A02AC" w:rsidP="004A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F5578" w:rsidRPr="00F258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5831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  <w:shd w:val="clear" w:color="auto" w:fill="auto"/>
          </w:tcPr>
          <w:p w14:paraId="168B4CBF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C0BEE" w14:textId="77777777" w:rsidR="004F5578" w:rsidRPr="00F25831" w:rsidRDefault="004A02AC" w:rsidP="004A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F5578" w:rsidRPr="00F25831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Pr="00F25831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</w:tr>
      <w:tr w:rsidR="004F5578" w:rsidRPr="00F25831" w14:paraId="34CDEA31" w14:textId="77777777" w:rsidTr="00563FD0">
        <w:tc>
          <w:tcPr>
            <w:tcW w:w="2520" w:type="dxa"/>
            <w:shd w:val="clear" w:color="auto" w:fill="auto"/>
          </w:tcPr>
          <w:p w14:paraId="5A27BF1F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BDC55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10,759</w:t>
            </w:r>
          </w:p>
        </w:tc>
        <w:tc>
          <w:tcPr>
            <w:tcW w:w="270" w:type="dxa"/>
            <w:shd w:val="clear" w:color="auto" w:fill="auto"/>
          </w:tcPr>
          <w:p w14:paraId="2AA07B14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E6BB4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5,267</w:t>
            </w:r>
          </w:p>
        </w:tc>
        <w:tc>
          <w:tcPr>
            <w:tcW w:w="270" w:type="dxa"/>
            <w:shd w:val="clear" w:color="auto" w:fill="auto"/>
          </w:tcPr>
          <w:p w14:paraId="7D96D67E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AF9484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4,475</w:t>
            </w:r>
          </w:p>
        </w:tc>
        <w:tc>
          <w:tcPr>
            <w:tcW w:w="270" w:type="dxa"/>
          </w:tcPr>
          <w:p w14:paraId="50E13F6E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B30A1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7,261</w:t>
            </w:r>
          </w:p>
        </w:tc>
        <w:tc>
          <w:tcPr>
            <w:tcW w:w="270" w:type="dxa"/>
            <w:shd w:val="clear" w:color="auto" w:fill="auto"/>
          </w:tcPr>
          <w:p w14:paraId="1B95903E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CB68D3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3,186</w:t>
            </w:r>
          </w:p>
        </w:tc>
        <w:tc>
          <w:tcPr>
            <w:tcW w:w="270" w:type="dxa"/>
            <w:shd w:val="clear" w:color="auto" w:fill="auto"/>
          </w:tcPr>
          <w:p w14:paraId="3D813960" w14:textId="77777777" w:rsidR="004F5578" w:rsidRPr="00F25831" w:rsidRDefault="004F5578" w:rsidP="004F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2DFBC" w14:textId="77777777" w:rsidR="004F5578" w:rsidRPr="00F25831" w:rsidRDefault="004F5578" w:rsidP="004F5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30,948</w:t>
            </w:r>
          </w:p>
        </w:tc>
      </w:tr>
    </w:tbl>
    <w:p w14:paraId="5A9E2ACC" w14:textId="77777777" w:rsidR="002A0540" w:rsidRPr="00F25831" w:rsidRDefault="002A0540" w:rsidP="002A0540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0DCBB84" w14:textId="77777777" w:rsidR="00783F83" w:rsidRPr="00F25831" w:rsidRDefault="00783F83" w:rsidP="00783F83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F25831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ราคาทรัพย์สินของกลุ่มบริษัทก่อนหักค่าเสื่อมราคาสะสมของอุปกรณ์ ซึ่งได้คิดค่าเสื่อมราคาเต็มจำนวนแล้ว แต่ยังคงใช้งานจนถึง ณ วันที่ </w:t>
      </w:r>
      <w:r w:rsidRPr="00F25831">
        <w:rPr>
          <w:rFonts w:asciiTheme="majorBidi" w:hAnsiTheme="majorBidi" w:cstheme="majorBidi"/>
          <w:sz w:val="30"/>
          <w:szCs w:val="30"/>
        </w:rPr>
        <w:t xml:space="preserve">31 </w:t>
      </w:r>
      <w:r w:rsidRPr="00F2583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25831">
        <w:rPr>
          <w:rFonts w:asciiTheme="majorBidi" w:hAnsiTheme="majorBidi" w:cstheme="majorBidi"/>
          <w:sz w:val="30"/>
          <w:szCs w:val="30"/>
        </w:rPr>
        <w:t>25</w:t>
      </w:r>
      <w:r w:rsidR="00737484" w:rsidRPr="00F25831">
        <w:rPr>
          <w:rFonts w:asciiTheme="majorBidi" w:hAnsiTheme="majorBidi" w:cstheme="majorBidi"/>
          <w:sz w:val="30"/>
          <w:szCs w:val="30"/>
        </w:rPr>
        <w:t>60</w:t>
      </w:r>
      <w:r w:rsidRPr="00F25831">
        <w:rPr>
          <w:rFonts w:asciiTheme="majorBidi" w:hAnsiTheme="majorBidi" w:cstheme="majorBidi"/>
          <w:sz w:val="30"/>
          <w:szCs w:val="30"/>
        </w:rPr>
        <w:t xml:space="preserve"> </w:t>
      </w:r>
      <w:r w:rsidRPr="00F25831">
        <w:rPr>
          <w:rFonts w:asciiTheme="majorBidi" w:hAnsiTheme="majorBidi" w:cstheme="majorBidi"/>
          <w:sz w:val="30"/>
          <w:szCs w:val="30"/>
          <w:cs/>
        </w:rPr>
        <w:t xml:space="preserve">มีจำนวน </w:t>
      </w:r>
      <w:r w:rsidR="00030048" w:rsidRPr="00F25831">
        <w:rPr>
          <w:rFonts w:asciiTheme="majorBidi" w:hAnsiTheme="majorBidi" w:cstheme="majorBidi"/>
          <w:sz w:val="30"/>
          <w:szCs w:val="30"/>
        </w:rPr>
        <w:t>14.63</w:t>
      </w:r>
      <w:r w:rsidRPr="00F25831">
        <w:rPr>
          <w:rFonts w:asciiTheme="majorBidi" w:hAnsiTheme="majorBidi" w:cstheme="majorBidi"/>
          <w:sz w:val="30"/>
          <w:szCs w:val="30"/>
        </w:rPr>
        <w:t xml:space="preserve"> </w:t>
      </w:r>
      <w:r w:rsidRPr="00F2583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2583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25831">
        <w:rPr>
          <w:rFonts w:asciiTheme="majorBidi" w:hAnsiTheme="majorBidi" w:cstheme="majorBidi"/>
          <w:i/>
          <w:iCs/>
          <w:sz w:val="30"/>
          <w:szCs w:val="30"/>
        </w:rPr>
        <w:t>255</w:t>
      </w:r>
      <w:r w:rsidR="00737484" w:rsidRPr="00F25831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F2583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37484" w:rsidRPr="00F25831">
        <w:rPr>
          <w:rFonts w:asciiTheme="majorBidi" w:hAnsiTheme="majorBidi" w:cstheme="majorBidi"/>
          <w:i/>
          <w:iCs/>
          <w:sz w:val="30"/>
          <w:szCs w:val="30"/>
        </w:rPr>
        <w:t>13.70</w:t>
      </w:r>
      <w:r w:rsidRPr="00F258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25831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2F125D8B" w14:textId="77777777" w:rsidR="00783F83" w:rsidRPr="00F25831" w:rsidRDefault="00783F83">
      <w:pPr>
        <w:rPr>
          <w:rFonts w:asciiTheme="majorBidi" w:hAnsiTheme="majorBidi" w:cstheme="majorBidi"/>
          <w:sz w:val="30"/>
          <w:szCs w:val="30"/>
        </w:rPr>
      </w:pPr>
    </w:p>
    <w:p w14:paraId="6E9B65E0" w14:textId="77777777" w:rsidR="00E05251" w:rsidRPr="00F25831" w:rsidRDefault="00E05251">
      <w:pPr>
        <w:rPr>
          <w:rFonts w:asciiTheme="majorBidi" w:hAnsiTheme="majorBidi" w:cstheme="majorBidi"/>
          <w:sz w:val="30"/>
          <w:szCs w:val="30"/>
        </w:rPr>
      </w:pPr>
    </w:p>
    <w:p w14:paraId="5AA0398C" w14:textId="77777777" w:rsidR="00E05251" w:rsidRPr="00F25831" w:rsidRDefault="00E05251">
      <w:pPr>
        <w:rPr>
          <w:rFonts w:asciiTheme="majorBidi" w:hAnsiTheme="majorBidi" w:cstheme="majorBidi"/>
          <w:sz w:val="30"/>
          <w:szCs w:val="30"/>
        </w:rPr>
      </w:pPr>
    </w:p>
    <w:p w14:paraId="4FCC9922" w14:textId="77777777" w:rsidR="00E05251" w:rsidRPr="00F25831" w:rsidRDefault="00E0525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900"/>
        <w:gridCol w:w="270"/>
        <w:gridCol w:w="900"/>
        <w:gridCol w:w="255"/>
        <w:gridCol w:w="15"/>
        <w:gridCol w:w="900"/>
        <w:gridCol w:w="270"/>
        <w:gridCol w:w="900"/>
        <w:gridCol w:w="270"/>
        <w:gridCol w:w="900"/>
      </w:tblGrid>
      <w:tr w:rsidR="00F540B3" w:rsidRPr="00F25831" w14:paraId="3AB14DF1" w14:textId="77777777" w:rsidTr="00E05251">
        <w:trPr>
          <w:tblHeader/>
        </w:trPr>
        <w:tc>
          <w:tcPr>
            <w:tcW w:w="2520" w:type="dxa"/>
            <w:shd w:val="clear" w:color="auto" w:fill="auto"/>
          </w:tcPr>
          <w:p w14:paraId="771B8F0E" w14:textId="77777777" w:rsidR="00F540B3" w:rsidRPr="00F25831" w:rsidRDefault="00F540B3" w:rsidP="007D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2"/>
            <w:shd w:val="clear" w:color="auto" w:fill="auto"/>
          </w:tcPr>
          <w:p w14:paraId="774C06E4" w14:textId="77777777" w:rsidR="00F540B3" w:rsidRPr="00F25831" w:rsidRDefault="00F540B3" w:rsidP="007D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3FD0" w:rsidRPr="00F25831" w14:paraId="58243B96" w14:textId="77777777" w:rsidTr="00E05251">
        <w:trPr>
          <w:tblHeader/>
        </w:trPr>
        <w:tc>
          <w:tcPr>
            <w:tcW w:w="2520" w:type="dxa"/>
            <w:shd w:val="clear" w:color="auto" w:fill="auto"/>
          </w:tcPr>
          <w:p w14:paraId="3F07ECCB" w14:textId="77777777" w:rsidR="00E05251" w:rsidRPr="00F25831" w:rsidRDefault="00E05251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  <w:p w14:paraId="2E140436" w14:textId="77777777" w:rsidR="00563FD0" w:rsidRPr="00F25831" w:rsidRDefault="00E05251" w:rsidP="00E05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900" w:type="dxa"/>
            <w:shd w:val="clear" w:color="auto" w:fill="auto"/>
          </w:tcPr>
          <w:p w14:paraId="50F244A3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4003D1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  <w:p w14:paraId="27DF6AA1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410A6626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6FD9A78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1BBF32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828D38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</w:t>
            </w:r>
          </w:p>
        </w:tc>
        <w:tc>
          <w:tcPr>
            <w:tcW w:w="270" w:type="dxa"/>
            <w:shd w:val="clear" w:color="auto" w:fill="auto"/>
          </w:tcPr>
          <w:p w14:paraId="5C70960D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396276" w14:textId="77777777" w:rsidR="00563FD0" w:rsidRPr="00F25831" w:rsidRDefault="00E05251" w:rsidP="00E05251">
            <w:pPr>
              <w:tabs>
                <w:tab w:val="clear" w:pos="227"/>
                <w:tab w:val="clear" w:pos="454"/>
                <w:tab w:val="clear" w:pos="680"/>
                <w:tab w:val="left" w:pos="90"/>
                <w:tab w:val="center" w:pos="342"/>
                <w:tab w:val="decimal" w:pos="11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563FD0"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</w:t>
            </w:r>
          </w:p>
          <w:p w14:paraId="42833EBB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ตกแต่ง</w:t>
            </w:r>
          </w:p>
          <w:p w14:paraId="400A5B0F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55" w:type="dxa"/>
          </w:tcPr>
          <w:p w14:paraId="68542118" w14:textId="77777777" w:rsidR="00563FD0" w:rsidRPr="00F25831" w:rsidRDefault="00563FD0" w:rsidP="00563FD0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14:paraId="7E867CF7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</w:p>
          <w:p w14:paraId="08751B7A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0FABC1A8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  <w:shd w:val="clear" w:color="auto" w:fill="auto"/>
          </w:tcPr>
          <w:p w14:paraId="4B31158F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14EC63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ยาน</w:t>
            </w:r>
          </w:p>
          <w:p w14:paraId="7EBD58D8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พาหนะ</w:t>
            </w:r>
          </w:p>
        </w:tc>
        <w:tc>
          <w:tcPr>
            <w:tcW w:w="270" w:type="dxa"/>
            <w:shd w:val="clear" w:color="auto" w:fill="auto"/>
          </w:tcPr>
          <w:p w14:paraId="4106503A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A40A15B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7AE333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6AC569" w14:textId="77777777" w:rsidR="00563FD0" w:rsidRPr="00F25831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C1A6D" w:rsidRPr="00F25831" w14:paraId="4A050649" w14:textId="77777777" w:rsidTr="00E05251">
        <w:trPr>
          <w:tblHeader/>
        </w:trPr>
        <w:tc>
          <w:tcPr>
            <w:tcW w:w="2520" w:type="dxa"/>
            <w:shd w:val="clear" w:color="auto" w:fill="auto"/>
          </w:tcPr>
          <w:p w14:paraId="010EDFA9" w14:textId="77777777" w:rsidR="00FC1A6D" w:rsidRPr="00F25831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2"/>
          </w:tcPr>
          <w:p w14:paraId="32A6F4AB" w14:textId="77777777" w:rsidR="00FC1A6D" w:rsidRPr="00F25831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1A6D" w:rsidRPr="00F25831" w14:paraId="32C6B29E" w14:textId="77777777" w:rsidTr="00E05251">
        <w:tc>
          <w:tcPr>
            <w:tcW w:w="2520" w:type="dxa"/>
            <w:shd w:val="clear" w:color="auto" w:fill="auto"/>
          </w:tcPr>
          <w:p w14:paraId="3DCEEC68" w14:textId="77777777" w:rsidR="00FC1A6D" w:rsidRPr="00F25831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5037AF" w14:textId="77777777" w:rsidR="00FC1A6D" w:rsidRPr="00F25831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750F9E" w14:textId="77777777" w:rsidR="00FC1A6D" w:rsidRPr="00F25831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E4C81C" w14:textId="77777777" w:rsidR="00FC1A6D" w:rsidRPr="00F25831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DDBE5A" w14:textId="77777777" w:rsidR="00FC1A6D" w:rsidRPr="00F25831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FDC56EB" w14:textId="77777777" w:rsidR="00FC1A6D" w:rsidRPr="00F25831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</w:tcPr>
          <w:p w14:paraId="62FF2F24" w14:textId="77777777" w:rsidR="00FC1A6D" w:rsidRPr="00F25831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14:paraId="72C053A3" w14:textId="77777777" w:rsidR="00FC1A6D" w:rsidRPr="00F25831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559311" w14:textId="77777777" w:rsidR="00FC1A6D" w:rsidRPr="00F25831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F7E0F3" w14:textId="77777777" w:rsidR="00FC1A6D" w:rsidRPr="00F25831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7D81BA" w14:textId="77777777" w:rsidR="00FC1A6D" w:rsidRPr="00F25831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1E67FEE" w14:textId="77777777" w:rsidR="00FC1A6D" w:rsidRPr="00F25831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37484" w:rsidRPr="00F25831" w14:paraId="1B5B6859" w14:textId="77777777" w:rsidTr="00E05251">
        <w:tc>
          <w:tcPr>
            <w:tcW w:w="2520" w:type="dxa"/>
            <w:shd w:val="clear" w:color="auto" w:fill="auto"/>
          </w:tcPr>
          <w:p w14:paraId="0BBF1345" w14:textId="77777777" w:rsidR="00737484" w:rsidRPr="00F25831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 255</w:t>
            </w:r>
            <w:r w:rsidRPr="00F2583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52F690" w14:textId="77777777" w:rsidR="00737484" w:rsidRPr="00F25831" w:rsidRDefault="00737484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22,317</w:t>
            </w:r>
          </w:p>
        </w:tc>
        <w:tc>
          <w:tcPr>
            <w:tcW w:w="270" w:type="dxa"/>
            <w:shd w:val="clear" w:color="auto" w:fill="auto"/>
          </w:tcPr>
          <w:p w14:paraId="55C9CA81" w14:textId="77777777" w:rsidR="00737484" w:rsidRPr="00F25831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6A88B0" w14:textId="77777777" w:rsidR="00737484" w:rsidRPr="00F25831" w:rsidRDefault="00737484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4,434</w:t>
            </w:r>
          </w:p>
        </w:tc>
        <w:tc>
          <w:tcPr>
            <w:tcW w:w="270" w:type="dxa"/>
            <w:shd w:val="clear" w:color="auto" w:fill="auto"/>
          </w:tcPr>
          <w:p w14:paraId="470A88E6" w14:textId="77777777" w:rsidR="00737484" w:rsidRPr="00F25831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32CBE6" w14:textId="77777777" w:rsidR="00737484" w:rsidRPr="00F25831" w:rsidRDefault="00737484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255" w:type="dxa"/>
          </w:tcPr>
          <w:p w14:paraId="09C5296C" w14:textId="77777777" w:rsidR="00737484" w:rsidRPr="00F25831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14:paraId="6BD2D93E" w14:textId="77777777" w:rsidR="00737484" w:rsidRPr="00F25831" w:rsidRDefault="00737484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270" w:type="dxa"/>
            <w:shd w:val="clear" w:color="auto" w:fill="auto"/>
          </w:tcPr>
          <w:p w14:paraId="12E50488" w14:textId="77777777" w:rsidR="00737484" w:rsidRPr="00F25831" w:rsidRDefault="00737484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EB832F" w14:textId="77777777" w:rsidR="00737484" w:rsidRPr="00F25831" w:rsidRDefault="00737484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3,140</w:t>
            </w:r>
          </w:p>
        </w:tc>
        <w:tc>
          <w:tcPr>
            <w:tcW w:w="270" w:type="dxa"/>
            <w:shd w:val="clear" w:color="auto" w:fill="auto"/>
          </w:tcPr>
          <w:p w14:paraId="4414A19A" w14:textId="77777777" w:rsidR="00737484" w:rsidRPr="00F25831" w:rsidRDefault="00737484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8870C7" w14:textId="77777777" w:rsidR="00737484" w:rsidRPr="00F25831" w:rsidRDefault="00737484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31,408</w:t>
            </w:r>
          </w:p>
        </w:tc>
      </w:tr>
      <w:tr w:rsidR="00E05251" w:rsidRPr="00F25831" w14:paraId="7609B388" w14:textId="77777777" w:rsidTr="00E05251">
        <w:tc>
          <w:tcPr>
            <w:tcW w:w="2520" w:type="dxa"/>
            <w:shd w:val="clear" w:color="auto" w:fill="auto"/>
          </w:tcPr>
          <w:p w14:paraId="1CBEE0F2" w14:textId="77777777" w:rsidR="00E05251" w:rsidRPr="00F25831" w:rsidRDefault="00E05251" w:rsidP="00E05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C869BF" w14:textId="77777777" w:rsidR="00E05251" w:rsidRPr="00F25831" w:rsidRDefault="00E05251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3,207</w:t>
            </w:r>
          </w:p>
        </w:tc>
        <w:tc>
          <w:tcPr>
            <w:tcW w:w="270" w:type="dxa"/>
            <w:shd w:val="clear" w:color="auto" w:fill="auto"/>
          </w:tcPr>
          <w:p w14:paraId="608DA950" w14:textId="77777777" w:rsidR="00E05251" w:rsidRPr="00F25831" w:rsidRDefault="00E05251" w:rsidP="00E05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A5559A" w14:textId="77777777" w:rsidR="00E05251" w:rsidRPr="00F25831" w:rsidRDefault="00E05251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2,115</w:t>
            </w:r>
          </w:p>
        </w:tc>
        <w:tc>
          <w:tcPr>
            <w:tcW w:w="270" w:type="dxa"/>
            <w:shd w:val="clear" w:color="auto" w:fill="auto"/>
          </w:tcPr>
          <w:p w14:paraId="22D1D23C" w14:textId="77777777" w:rsidR="00E05251" w:rsidRPr="00F25831" w:rsidRDefault="00E05251" w:rsidP="00E05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7B00BE" w14:textId="77777777" w:rsidR="00E05251" w:rsidRPr="00F25831" w:rsidRDefault="00E05251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55" w:type="dxa"/>
          </w:tcPr>
          <w:p w14:paraId="17D854AA" w14:textId="77777777" w:rsidR="00E05251" w:rsidRPr="00F25831" w:rsidRDefault="00E05251" w:rsidP="00E05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3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14:paraId="6134B6DA" w14:textId="77777777" w:rsidR="00E05251" w:rsidRPr="00F25831" w:rsidRDefault="00E05251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57B2C5" w14:textId="77777777" w:rsidR="00E05251" w:rsidRPr="00F25831" w:rsidRDefault="00E05251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57206C8" w14:textId="77777777" w:rsidR="00E05251" w:rsidRPr="00F25831" w:rsidRDefault="00E05251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7B10FB" w14:textId="77777777" w:rsidR="00E05251" w:rsidRPr="00F25831" w:rsidRDefault="00E05251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6473D5C" w14:textId="77777777" w:rsidR="00E05251" w:rsidRPr="00F25831" w:rsidRDefault="00E05251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5,421</w:t>
            </w:r>
          </w:p>
        </w:tc>
      </w:tr>
      <w:tr w:rsidR="00E05251" w:rsidRPr="00F25831" w14:paraId="4EE8AB64" w14:textId="77777777" w:rsidTr="00E05251">
        <w:tc>
          <w:tcPr>
            <w:tcW w:w="2520" w:type="dxa"/>
            <w:shd w:val="clear" w:color="auto" w:fill="auto"/>
          </w:tcPr>
          <w:p w14:paraId="6D3962B0" w14:textId="77777777" w:rsidR="00E05251" w:rsidRPr="00F25831" w:rsidRDefault="00E05251" w:rsidP="00E05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D8BE48F" w14:textId="77777777" w:rsidR="00E05251" w:rsidRPr="00F25831" w:rsidRDefault="00E05251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(2,329)</w:t>
            </w:r>
          </w:p>
        </w:tc>
        <w:tc>
          <w:tcPr>
            <w:tcW w:w="270" w:type="dxa"/>
            <w:shd w:val="clear" w:color="auto" w:fill="auto"/>
          </w:tcPr>
          <w:p w14:paraId="0ACC2E13" w14:textId="77777777" w:rsidR="00E05251" w:rsidRPr="00F25831" w:rsidRDefault="00E05251" w:rsidP="00E05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04680" w14:textId="77777777" w:rsidR="00E05251" w:rsidRPr="00F25831" w:rsidRDefault="00E05251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(52)</w:t>
            </w:r>
          </w:p>
        </w:tc>
        <w:tc>
          <w:tcPr>
            <w:tcW w:w="270" w:type="dxa"/>
            <w:shd w:val="clear" w:color="auto" w:fill="auto"/>
          </w:tcPr>
          <w:p w14:paraId="496D6DCC" w14:textId="77777777" w:rsidR="00E05251" w:rsidRPr="00F25831" w:rsidRDefault="00E05251" w:rsidP="00E05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1A0806" w14:textId="77777777" w:rsidR="00E05251" w:rsidRPr="00F25831" w:rsidRDefault="00E05251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55" w:type="dxa"/>
          </w:tcPr>
          <w:p w14:paraId="2FB28AA6" w14:textId="77777777" w:rsidR="00E05251" w:rsidRPr="00F25831" w:rsidRDefault="00E05251" w:rsidP="00E05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7DCC2E" w14:textId="77777777" w:rsidR="00E05251" w:rsidRPr="00F25831" w:rsidRDefault="00E05251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0F04A9" w14:textId="77777777" w:rsidR="00E05251" w:rsidRPr="00F25831" w:rsidRDefault="00E05251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3329C4B" w14:textId="77777777" w:rsidR="00E05251" w:rsidRPr="00F25831" w:rsidRDefault="00E05251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A29501" w14:textId="77777777" w:rsidR="00E05251" w:rsidRPr="00F25831" w:rsidRDefault="00E05251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33B2434" w14:textId="77777777" w:rsidR="00E05251" w:rsidRPr="00F25831" w:rsidRDefault="00E05251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(2,416)</w:t>
            </w:r>
          </w:p>
        </w:tc>
      </w:tr>
      <w:tr w:rsidR="00737484" w:rsidRPr="00F25831" w14:paraId="5A350DDE" w14:textId="77777777" w:rsidTr="00E05251">
        <w:tc>
          <w:tcPr>
            <w:tcW w:w="2520" w:type="dxa"/>
            <w:shd w:val="clear" w:color="auto" w:fill="auto"/>
          </w:tcPr>
          <w:p w14:paraId="4F0406A0" w14:textId="77777777" w:rsidR="00E05251" w:rsidRPr="00F25831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9 </w:t>
            </w:r>
            <w:r w:rsidR="00E05251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687F0628" w14:textId="77777777" w:rsidR="00737484" w:rsidRPr="00F25831" w:rsidRDefault="00E05251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737484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737484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737484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37484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C2B28" w14:textId="77777777" w:rsidR="00737484" w:rsidRPr="00F25831" w:rsidRDefault="00737484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23,195</w:t>
            </w:r>
          </w:p>
        </w:tc>
        <w:tc>
          <w:tcPr>
            <w:tcW w:w="270" w:type="dxa"/>
            <w:shd w:val="clear" w:color="auto" w:fill="auto"/>
          </w:tcPr>
          <w:p w14:paraId="0FB09CB0" w14:textId="77777777" w:rsidR="00737484" w:rsidRPr="00F25831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7C8DC" w14:textId="77777777" w:rsidR="00737484" w:rsidRPr="00F25831" w:rsidRDefault="00737484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6,497</w:t>
            </w:r>
          </w:p>
        </w:tc>
        <w:tc>
          <w:tcPr>
            <w:tcW w:w="270" w:type="dxa"/>
            <w:shd w:val="clear" w:color="auto" w:fill="auto"/>
          </w:tcPr>
          <w:p w14:paraId="5F6146E2" w14:textId="77777777" w:rsidR="00737484" w:rsidRPr="00F25831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1E93753" w14:textId="77777777" w:rsidR="00E05251" w:rsidRPr="00F25831" w:rsidRDefault="00E05251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AFC4238" w14:textId="77777777" w:rsidR="00737484" w:rsidRPr="00F25831" w:rsidRDefault="00737484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255" w:type="dxa"/>
          </w:tcPr>
          <w:p w14:paraId="1A853ABC" w14:textId="77777777" w:rsidR="00737484" w:rsidRPr="00F25831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AF05A" w14:textId="77777777" w:rsidR="00737484" w:rsidRPr="00F25831" w:rsidRDefault="00737484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270" w:type="dxa"/>
            <w:shd w:val="clear" w:color="auto" w:fill="auto"/>
          </w:tcPr>
          <w:p w14:paraId="7E536D0E" w14:textId="77777777" w:rsidR="00737484" w:rsidRPr="00F25831" w:rsidRDefault="00737484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BB369" w14:textId="77777777" w:rsidR="00737484" w:rsidRPr="00F25831" w:rsidRDefault="00737484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3,140</w:t>
            </w:r>
          </w:p>
        </w:tc>
        <w:tc>
          <w:tcPr>
            <w:tcW w:w="270" w:type="dxa"/>
            <w:shd w:val="clear" w:color="auto" w:fill="auto"/>
          </w:tcPr>
          <w:p w14:paraId="476EB0C4" w14:textId="77777777" w:rsidR="00737484" w:rsidRPr="00F25831" w:rsidRDefault="00737484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01F13" w14:textId="77777777" w:rsidR="00737484" w:rsidRPr="00F25831" w:rsidRDefault="00737484" w:rsidP="00E0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34,413</w:t>
            </w:r>
          </w:p>
        </w:tc>
      </w:tr>
      <w:tr w:rsidR="00EF5862" w:rsidRPr="00F25831" w14:paraId="11CD4D77" w14:textId="77777777" w:rsidTr="00E05251">
        <w:tc>
          <w:tcPr>
            <w:tcW w:w="2520" w:type="dxa"/>
            <w:shd w:val="clear" w:color="auto" w:fill="auto"/>
          </w:tcPr>
          <w:p w14:paraId="4061E221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2CD5B9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2,431</w:t>
            </w:r>
          </w:p>
        </w:tc>
        <w:tc>
          <w:tcPr>
            <w:tcW w:w="270" w:type="dxa"/>
            <w:shd w:val="clear" w:color="auto" w:fill="auto"/>
          </w:tcPr>
          <w:p w14:paraId="010FC37F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CB95D5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1,988</w:t>
            </w:r>
          </w:p>
        </w:tc>
        <w:tc>
          <w:tcPr>
            <w:tcW w:w="270" w:type="dxa"/>
            <w:shd w:val="clear" w:color="auto" w:fill="auto"/>
          </w:tcPr>
          <w:p w14:paraId="213FFD26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DF67E8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55" w:type="dxa"/>
          </w:tcPr>
          <w:p w14:paraId="4BA20599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3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14:paraId="21BDA204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FD285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501E7AD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21AFAA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85CF91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4,455</w:t>
            </w:r>
          </w:p>
        </w:tc>
      </w:tr>
      <w:tr w:rsidR="00EF5862" w:rsidRPr="00F25831" w14:paraId="1CF225F0" w14:textId="77777777" w:rsidTr="006D6A11">
        <w:tc>
          <w:tcPr>
            <w:tcW w:w="2520" w:type="dxa"/>
            <w:shd w:val="clear" w:color="auto" w:fill="auto"/>
          </w:tcPr>
          <w:p w14:paraId="0C217ABE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  <w:shd w:val="clear" w:color="auto" w:fill="auto"/>
          </w:tcPr>
          <w:p w14:paraId="7B6E7A73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70" w:type="dxa"/>
            <w:shd w:val="clear" w:color="auto" w:fill="auto"/>
          </w:tcPr>
          <w:p w14:paraId="585C8D27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1A00946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90C927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81A76D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255" w:type="dxa"/>
          </w:tcPr>
          <w:p w14:paraId="7D00B44B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14:paraId="1F11AE30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54348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D706874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63E735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FA9B785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</w:tr>
      <w:tr w:rsidR="00EF5862" w:rsidRPr="00F25831" w14:paraId="15CC9E86" w14:textId="77777777" w:rsidTr="00E05251">
        <w:tc>
          <w:tcPr>
            <w:tcW w:w="2520" w:type="dxa"/>
            <w:shd w:val="clear" w:color="auto" w:fill="auto"/>
          </w:tcPr>
          <w:p w14:paraId="10A619A5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27DEC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25,611</w:t>
            </w:r>
          </w:p>
        </w:tc>
        <w:tc>
          <w:tcPr>
            <w:tcW w:w="270" w:type="dxa"/>
            <w:shd w:val="clear" w:color="auto" w:fill="auto"/>
          </w:tcPr>
          <w:p w14:paraId="5F159C4D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A2072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8,485</w:t>
            </w:r>
          </w:p>
        </w:tc>
        <w:tc>
          <w:tcPr>
            <w:tcW w:w="270" w:type="dxa"/>
            <w:shd w:val="clear" w:color="auto" w:fill="auto"/>
          </w:tcPr>
          <w:p w14:paraId="145B9387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8375AE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992</w:t>
            </w:r>
          </w:p>
        </w:tc>
        <w:tc>
          <w:tcPr>
            <w:tcW w:w="255" w:type="dxa"/>
          </w:tcPr>
          <w:p w14:paraId="1EA797AE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2AB6E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270" w:type="dxa"/>
            <w:shd w:val="clear" w:color="auto" w:fill="auto"/>
          </w:tcPr>
          <w:p w14:paraId="30275DCC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635D8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3,140</w:t>
            </w:r>
          </w:p>
        </w:tc>
        <w:tc>
          <w:tcPr>
            <w:tcW w:w="270" w:type="dxa"/>
            <w:shd w:val="clear" w:color="auto" w:fill="auto"/>
          </w:tcPr>
          <w:p w14:paraId="2D8C9E66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57D82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38,836</w:t>
            </w:r>
          </w:p>
        </w:tc>
      </w:tr>
      <w:tr w:rsidR="00EF5862" w:rsidRPr="00F25831" w14:paraId="68889F34" w14:textId="77777777" w:rsidTr="00E05251">
        <w:tc>
          <w:tcPr>
            <w:tcW w:w="2520" w:type="dxa"/>
            <w:shd w:val="clear" w:color="auto" w:fill="auto"/>
          </w:tcPr>
          <w:p w14:paraId="65EA3A4B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CB3140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2D5491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12233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DE5F21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8F466E2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231BA32D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14:paraId="764FBC3A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F4F6D4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AE034D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C1642F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2D364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862" w:rsidRPr="00F25831" w14:paraId="0CFEFC2D" w14:textId="77777777" w:rsidTr="00E05251">
        <w:tc>
          <w:tcPr>
            <w:tcW w:w="2520" w:type="dxa"/>
            <w:shd w:val="clear" w:color="auto" w:fill="auto"/>
          </w:tcPr>
          <w:p w14:paraId="5C50846D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F53114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6879D3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1657EA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3771B2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D116A4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102794AB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14:paraId="597F1A4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209598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17ED12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EE80F6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D64AC3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862" w:rsidRPr="00F25831" w14:paraId="1DF056AA" w14:textId="77777777" w:rsidTr="0055353A">
        <w:tc>
          <w:tcPr>
            <w:tcW w:w="2520" w:type="dxa"/>
            <w:shd w:val="clear" w:color="auto" w:fill="auto"/>
          </w:tcPr>
          <w:p w14:paraId="2D1CFBF4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2583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F2583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FA7C8F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16,123</w:t>
            </w:r>
          </w:p>
        </w:tc>
        <w:tc>
          <w:tcPr>
            <w:tcW w:w="270" w:type="dxa"/>
            <w:shd w:val="clear" w:color="auto" w:fill="auto"/>
          </w:tcPr>
          <w:p w14:paraId="63894746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48033A7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4A64BC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075CAE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255" w:type="dxa"/>
          </w:tcPr>
          <w:p w14:paraId="1F7B7DFE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14:paraId="5F9D39A3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2DB8FD2E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D594D2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70" w:type="dxa"/>
            <w:shd w:val="clear" w:color="auto" w:fill="auto"/>
          </w:tcPr>
          <w:p w14:paraId="18BAFE3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B7CAEA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17,435</w:t>
            </w:r>
          </w:p>
        </w:tc>
      </w:tr>
      <w:tr w:rsidR="00EF5862" w:rsidRPr="00F25831" w14:paraId="24F60C8D" w14:textId="77777777" w:rsidTr="00E05251">
        <w:tc>
          <w:tcPr>
            <w:tcW w:w="2520" w:type="dxa"/>
            <w:shd w:val="clear" w:color="auto" w:fill="auto"/>
          </w:tcPr>
          <w:p w14:paraId="28398190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2C47EE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2,878</w:t>
            </w:r>
          </w:p>
        </w:tc>
        <w:tc>
          <w:tcPr>
            <w:tcW w:w="270" w:type="dxa"/>
            <w:shd w:val="clear" w:color="auto" w:fill="auto"/>
          </w:tcPr>
          <w:p w14:paraId="5AD04E66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5C9033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1,688</w:t>
            </w:r>
          </w:p>
        </w:tc>
        <w:tc>
          <w:tcPr>
            <w:tcW w:w="270" w:type="dxa"/>
            <w:shd w:val="clear" w:color="auto" w:fill="auto"/>
          </w:tcPr>
          <w:p w14:paraId="6E14B2A4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162DAC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55" w:type="dxa"/>
          </w:tcPr>
          <w:p w14:paraId="0CE2EF23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14:paraId="78FCC869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14A154EA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4356B9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0" w:type="dxa"/>
            <w:shd w:val="clear" w:color="auto" w:fill="auto"/>
          </w:tcPr>
          <w:p w14:paraId="0E62B626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F29975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5,282</w:t>
            </w:r>
          </w:p>
        </w:tc>
      </w:tr>
      <w:tr w:rsidR="00EF5862" w:rsidRPr="00F25831" w14:paraId="3D24F791" w14:textId="77777777" w:rsidTr="0055353A">
        <w:tc>
          <w:tcPr>
            <w:tcW w:w="2520" w:type="dxa"/>
            <w:shd w:val="clear" w:color="auto" w:fill="auto"/>
          </w:tcPr>
          <w:p w14:paraId="0E4C3832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487C5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(2,290)</w:t>
            </w:r>
          </w:p>
        </w:tc>
        <w:tc>
          <w:tcPr>
            <w:tcW w:w="270" w:type="dxa"/>
            <w:shd w:val="clear" w:color="auto" w:fill="auto"/>
          </w:tcPr>
          <w:p w14:paraId="37A94D7C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E5B5F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42D436BC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44A170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55" w:type="dxa"/>
          </w:tcPr>
          <w:p w14:paraId="7DF2290A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D5F4A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DD810F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7ACFAD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209EAA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3CA4E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(2,328)</w:t>
            </w:r>
          </w:p>
        </w:tc>
      </w:tr>
      <w:tr w:rsidR="00EF5862" w:rsidRPr="00F25831" w14:paraId="521EC761" w14:textId="77777777" w:rsidTr="00E05251">
        <w:tc>
          <w:tcPr>
            <w:tcW w:w="2520" w:type="dxa"/>
            <w:shd w:val="clear" w:color="auto" w:fill="auto"/>
          </w:tcPr>
          <w:p w14:paraId="4E3A385D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9  </w:t>
            </w:r>
          </w:p>
          <w:p w14:paraId="2A911497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F9F4D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16,711</w:t>
            </w:r>
          </w:p>
        </w:tc>
        <w:tc>
          <w:tcPr>
            <w:tcW w:w="270" w:type="dxa"/>
            <w:shd w:val="clear" w:color="auto" w:fill="auto"/>
          </w:tcPr>
          <w:p w14:paraId="2A1F1A86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96073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1,685</w:t>
            </w:r>
          </w:p>
        </w:tc>
        <w:tc>
          <w:tcPr>
            <w:tcW w:w="270" w:type="dxa"/>
            <w:shd w:val="clear" w:color="auto" w:fill="auto"/>
          </w:tcPr>
          <w:p w14:paraId="4805C01E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FA81C69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56B600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255" w:type="dxa"/>
          </w:tcPr>
          <w:p w14:paraId="0C90C6EA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BB93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0" w:type="dxa"/>
            <w:shd w:val="clear" w:color="auto" w:fill="auto"/>
          </w:tcPr>
          <w:p w14:paraId="0D6DC515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E7665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957</w:t>
            </w:r>
          </w:p>
        </w:tc>
        <w:tc>
          <w:tcPr>
            <w:tcW w:w="270" w:type="dxa"/>
            <w:shd w:val="clear" w:color="auto" w:fill="auto"/>
          </w:tcPr>
          <w:p w14:paraId="5C80CA45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CA124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20,389</w:t>
            </w:r>
          </w:p>
        </w:tc>
      </w:tr>
      <w:tr w:rsidR="00EF5862" w:rsidRPr="00F25831" w14:paraId="52F4A312" w14:textId="77777777" w:rsidTr="00E05251">
        <w:tc>
          <w:tcPr>
            <w:tcW w:w="2520" w:type="dxa"/>
            <w:shd w:val="clear" w:color="auto" w:fill="auto"/>
          </w:tcPr>
          <w:p w14:paraId="01D3C443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1CE0A8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2,193</w:t>
            </w:r>
          </w:p>
        </w:tc>
        <w:tc>
          <w:tcPr>
            <w:tcW w:w="270" w:type="dxa"/>
            <w:shd w:val="clear" w:color="auto" w:fill="auto"/>
          </w:tcPr>
          <w:p w14:paraId="52E36E37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81502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1,533</w:t>
            </w:r>
          </w:p>
        </w:tc>
        <w:tc>
          <w:tcPr>
            <w:tcW w:w="270" w:type="dxa"/>
            <w:shd w:val="clear" w:color="auto" w:fill="auto"/>
          </w:tcPr>
          <w:p w14:paraId="231AF68C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712669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  <w:gridSpan w:val="2"/>
          </w:tcPr>
          <w:p w14:paraId="7BDB63E8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94AC5A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24A4AFE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FD9F30" w14:textId="77777777" w:rsidR="00EF5862" w:rsidRPr="00F25831" w:rsidRDefault="00EF5862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AF2B90" w:rsidRPr="00F258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8D0E5F5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12A299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4,449</w:t>
            </w:r>
          </w:p>
        </w:tc>
      </w:tr>
      <w:tr w:rsidR="00EF5862" w:rsidRPr="00F25831" w14:paraId="1D846F5F" w14:textId="77777777" w:rsidTr="006D6A11">
        <w:tc>
          <w:tcPr>
            <w:tcW w:w="2520" w:type="dxa"/>
            <w:shd w:val="clear" w:color="auto" w:fill="auto"/>
          </w:tcPr>
          <w:p w14:paraId="0E20BB10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52045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70" w:type="dxa"/>
            <w:shd w:val="clear" w:color="auto" w:fill="auto"/>
          </w:tcPr>
          <w:p w14:paraId="77A3A72B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C510DFC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927602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C5EF11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270" w:type="dxa"/>
            <w:gridSpan w:val="2"/>
          </w:tcPr>
          <w:p w14:paraId="09710578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FEB791A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91B03E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B22ED2D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F1A919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0DE13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</w:tr>
      <w:tr w:rsidR="00EF5862" w:rsidRPr="00F25831" w14:paraId="72F9C5B5" w14:textId="77777777" w:rsidTr="00E05251">
        <w:tc>
          <w:tcPr>
            <w:tcW w:w="2520" w:type="dxa"/>
            <w:shd w:val="clear" w:color="auto" w:fill="auto"/>
          </w:tcPr>
          <w:p w14:paraId="7CB15BB6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84AE8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18,889</w:t>
            </w:r>
          </w:p>
        </w:tc>
        <w:tc>
          <w:tcPr>
            <w:tcW w:w="270" w:type="dxa"/>
            <w:shd w:val="clear" w:color="auto" w:fill="auto"/>
          </w:tcPr>
          <w:p w14:paraId="2DFE6E70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F9575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3,218</w:t>
            </w:r>
          </w:p>
        </w:tc>
        <w:tc>
          <w:tcPr>
            <w:tcW w:w="270" w:type="dxa"/>
            <w:shd w:val="clear" w:color="auto" w:fill="auto"/>
          </w:tcPr>
          <w:p w14:paraId="60756A04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371045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832</w:t>
            </w:r>
          </w:p>
        </w:tc>
        <w:tc>
          <w:tcPr>
            <w:tcW w:w="270" w:type="dxa"/>
            <w:gridSpan w:val="2"/>
          </w:tcPr>
          <w:p w14:paraId="71C0D5EC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BA7CA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70" w:type="dxa"/>
            <w:shd w:val="clear" w:color="auto" w:fill="auto"/>
          </w:tcPr>
          <w:p w14:paraId="3EC096F9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C96D6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1,425</w:t>
            </w:r>
          </w:p>
        </w:tc>
        <w:tc>
          <w:tcPr>
            <w:tcW w:w="270" w:type="dxa"/>
            <w:shd w:val="clear" w:color="auto" w:fill="auto"/>
          </w:tcPr>
          <w:p w14:paraId="49E37B6A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26C19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24,806</w:t>
            </w:r>
          </w:p>
        </w:tc>
      </w:tr>
      <w:tr w:rsidR="00EF5862" w:rsidRPr="00F25831" w14:paraId="5EBADBAF" w14:textId="77777777" w:rsidTr="00E05251">
        <w:tc>
          <w:tcPr>
            <w:tcW w:w="2520" w:type="dxa"/>
            <w:shd w:val="clear" w:color="auto" w:fill="auto"/>
          </w:tcPr>
          <w:p w14:paraId="7322ADA8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6CFE72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6A0AFF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349939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E70F92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24D5B83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CBC73A6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AD96F4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84CB8E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81FA47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6B3AA6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B5EFBD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5862" w:rsidRPr="00F25831" w14:paraId="5E8B5B2F" w14:textId="77777777" w:rsidTr="00E05251">
        <w:tc>
          <w:tcPr>
            <w:tcW w:w="2520" w:type="dxa"/>
            <w:shd w:val="clear" w:color="auto" w:fill="auto"/>
          </w:tcPr>
          <w:p w14:paraId="418AA0FE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  <w:p w14:paraId="7E4EFC19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2A4464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8E8D29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CA601E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D6536A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54ACE4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1D8E359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96877A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D82B5C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0452A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E459B0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51A09C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5862" w:rsidRPr="00F25831" w14:paraId="0759383F" w14:textId="77777777" w:rsidTr="00E05251">
        <w:tc>
          <w:tcPr>
            <w:tcW w:w="2520" w:type="dxa"/>
            <w:shd w:val="clear" w:color="auto" w:fill="auto"/>
          </w:tcPr>
          <w:p w14:paraId="2336041A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480DBE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6,194</w:t>
            </w:r>
          </w:p>
        </w:tc>
        <w:tc>
          <w:tcPr>
            <w:tcW w:w="270" w:type="dxa"/>
            <w:shd w:val="clear" w:color="auto" w:fill="auto"/>
          </w:tcPr>
          <w:p w14:paraId="694429FB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0B7AF7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4,434</w:t>
            </w:r>
          </w:p>
        </w:tc>
        <w:tc>
          <w:tcPr>
            <w:tcW w:w="270" w:type="dxa"/>
            <w:shd w:val="clear" w:color="auto" w:fill="auto"/>
          </w:tcPr>
          <w:p w14:paraId="0E794E71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C31081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  <w:gridSpan w:val="2"/>
          </w:tcPr>
          <w:p w14:paraId="7C5CFB54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22B6E3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270" w:type="dxa"/>
            <w:shd w:val="clear" w:color="auto" w:fill="auto"/>
          </w:tcPr>
          <w:p w14:paraId="4CCECF32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4EF9BDD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3B39EF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62A7F0E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11,322</w:t>
            </w:r>
          </w:p>
        </w:tc>
      </w:tr>
      <w:tr w:rsidR="00EF5862" w:rsidRPr="00F25831" w14:paraId="1345D782" w14:textId="77777777" w:rsidTr="0055353A">
        <w:tc>
          <w:tcPr>
            <w:tcW w:w="2520" w:type="dxa"/>
            <w:shd w:val="clear" w:color="auto" w:fill="auto"/>
          </w:tcPr>
          <w:p w14:paraId="04CF7B8B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6C32EE2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EA4E19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  <w:tab w:val="decimal" w:pos="1044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FC2DF30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F90091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978322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78E7BA1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029A5E2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CD9322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1927CDC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2,651</w:t>
            </w:r>
          </w:p>
        </w:tc>
        <w:tc>
          <w:tcPr>
            <w:tcW w:w="270" w:type="dxa"/>
            <w:shd w:val="clear" w:color="auto" w:fill="auto"/>
          </w:tcPr>
          <w:p w14:paraId="6BCCC0FC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914852D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2,651</w:t>
            </w:r>
          </w:p>
        </w:tc>
      </w:tr>
      <w:tr w:rsidR="00EF5862" w:rsidRPr="00F25831" w14:paraId="1EE38203" w14:textId="77777777" w:rsidTr="00E05251">
        <w:tc>
          <w:tcPr>
            <w:tcW w:w="2520" w:type="dxa"/>
            <w:shd w:val="clear" w:color="auto" w:fill="auto"/>
          </w:tcPr>
          <w:p w14:paraId="796946A1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C7755D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6,194</w:t>
            </w:r>
          </w:p>
        </w:tc>
        <w:tc>
          <w:tcPr>
            <w:tcW w:w="270" w:type="dxa"/>
            <w:shd w:val="clear" w:color="auto" w:fill="auto"/>
          </w:tcPr>
          <w:p w14:paraId="3CEE59C3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F653AD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4,434</w:t>
            </w:r>
          </w:p>
        </w:tc>
        <w:tc>
          <w:tcPr>
            <w:tcW w:w="270" w:type="dxa"/>
            <w:shd w:val="clear" w:color="auto" w:fill="auto"/>
          </w:tcPr>
          <w:p w14:paraId="6AF4D269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38F9AF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70" w:type="dxa"/>
            <w:gridSpan w:val="2"/>
          </w:tcPr>
          <w:p w14:paraId="1DCF8C03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B15F9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270" w:type="dxa"/>
            <w:shd w:val="clear" w:color="auto" w:fill="auto"/>
          </w:tcPr>
          <w:p w14:paraId="7BC6C4D9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ABF68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2,651</w:t>
            </w:r>
          </w:p>
        </w:tc>
        <w:tc>
          <w:tcPr>
            <w:tcW w:w="270" w:type="dxa"/>
            <w:shd w:val="clear" w:color="auto" w:fill="auto"/>
          </w:tcPr>
          <w:p w14:paraId="670DB4F2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3A2A6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13,973</w:t>
            </w:r>
          </w:p>
        </w:tc>
      </w:tr>
      <w:tr w:rsidR="00EF5862" w:rsidRPr="00F25831" w14:paraId="150FE7A1" w14:textId="77777777" w:rsidTr="00E05251">
        <w:tc>
          <w:tcPr>
            <w:tcW w:w="2520" w:type="dxa"/>
            <w:shd w:val="clear" w:color="auto" w:fill="auto"/>
            <w:vAlign w:val="bottom"/>
          </w:tcPr>
          <w:p w14:paraId="18FF806A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EE1563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B73740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9  </w:t>
            </w:r>
          </w:p>
          <w:p w14:paraId="33CF8C9C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5207FA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08CA5A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47B1F2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823CD2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A642F10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06E4C6F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770D14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3D6811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CE5008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E1267D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8E4C3F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5862" w:rsidRPr="00F25831" w14:paraId="60D5824B" w14:textId="77777777" w:rsidTr="00E05251">
        <w:tc>
          <w:tcPr>
            <w:tcW w:w="2520" w:type="dxa"/>
            <w:shd w:val="clear" w:color="auto" w:fill="auto"/>
          </w:tcPr>
          <w:p w14:paraId="1E35BDB1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shd w:val="clear" w:color="auto" w:fill="auto"/>
          </w:tcPr>
          <w:p w14:paraId="0EBAFD9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6,331</w:t>
            </w:r>
          </w:p>
        </w:tc>
        <w:tc>
          <w:tcPr>
            <w:tcW w:w="270" w:type="dxa"/>
            <w:shd w:val="clear" w:color="auto" w:fill="auto"/>
          </w:tcPr>
          <w:p w14:paraId="369FCFA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BEE9AF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4,812</w:t>
            </w:r>
          </w:p>
        </w:tc>
        <w:tc>
          <w:tcPr>
            <w:tcW w:w="270" w:type="dxa"/>
            <w:shd w:val="clear" w:color="auto" w:fill="auto"/>
          </w:tcPr>
          <w:p w14:paraId="7BBC4A13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72B244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70" w:type="dxa"/>
            <w:gridSpan w:val="2"/>
          </w:tcPr>
          <w:p w14:paraId="282D9BD1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8BF74D8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70" w:type="dxa"/>
            <w:shd w:val="clear" w:color="auto" w:fill="auto"/>
          </w:tcPr>
          <w:p w14:paraId="63F27897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80933A9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0FCF6F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D95A486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11,688</w:t>
            </w:r>
          </w:p>
        </w:tc>
      </w:tr>
      <w:tr w:rsidR="00EF5862" w:rsidRPr="00F25831" w14:paraId="0B98AF2B" w14:textId="77777777" w:rsidTr="00E05251">
        <w:tc>
          <w:tcPr>
            <w:tcW w:w="2520" w:type="dxa"/>
            <w:shd w:val="clear" w:color="auto" w:fill="auto"/>
          </w:tcPr>
          <w:p w14:paraId="79F45A5F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E3BFAA1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14:paraId="4E0ABFBD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D6A99E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9F8132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2C372C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A4D9548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D64E690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EE025E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FDDCB1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2,183</w:t>
            </w:r>
          </w:p>
        </w:tc>
        <w:tc>
          <w:tcPr>
            <w:tcW w:w="270" w:type="dxa"/>
            <w:shd w:val="clear" w:color="auto" w:fill="auto"/>
          </w:tcPr>
          <w:p w14:paraId="5AC5A76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BB4A130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2,336</w:t>
            </w:r>
          </w:p>
        </w:tc>
      </w:tr>
      <w:tr w:rsidR="00EF5862" w:rsidRPr="00F25831" w14:paraId="66452ECD" w14:textId="77777777" w:rsidTr="00E05251">
        <w:tc>
          <w:tcPr>
            <w:tcW w:w="2520" w:type="dxa"/>
            <w:shd w:val="clear" w:color="auto" w:fill="auto"/>
          </w:tcPr>
          <w:p w14:paraId="7B84BA7E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3649E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6,484</w:t>
            </w:r>
          </w:p>
        </w:tc>
        <w:tc>
          <w:tcPr>
            <w:tcW w:w="270" w:type="dxa"/>
            <w:shd w:val="clear" w:color="auto" w:fill="auto"/>
          </w:tcPr>
          <w:p w14:paraId="6D67CA27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32252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4,812</w:t>
            </w:r>
          </w:p>
        </w:tc>
        <w:tc>
          <w:tcPr>
            <w:tcW w:w="270" w:type="dxa"/>
            <w:shd w:val="clear" w:color="auto" w:fill="auto"/>
          </w:tcPr>
          <w:p w14:paraId="760869D8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BD17D4E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70" w:type="dxa"/>
            <w:gridSpan w:val="2"/>
          </w:tcPr>
          <w:p w14:paraId="6EC0DA4C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381F4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70" w:type="dxa"/>
            <w:shd w:val="clear" w:color="auto" w:fill="auto"/>
          </w:tcPr>
          <w:p w14:paraId="0B1D60A9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1DFF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2,183</w:t>
            </w:r>
          </w:p>
        </w:tc>
        <w:tc>
          <w:tcPr>
            <w:tcW w:w="270" w:type="dxa"/>
            <w:shd w:val="clear" w:color="auto" w:fill="auto"/>
          </w:tcPr>
          <w:p w14:paraId="25CA5695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86706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14,024</w:t>
            </w:r>
          </w:p>
        </w:tc>
      </w:tr>
      <w:tr w:rsidR="00EF5862" w:rsidRPr="00F25831" w14:paraId="54AA9A02" w14:textId="77777777" w:rsidTr="00E05251">
        <w:tc>
          <w:tcPr>
            <w:tcW w:w="2520" w:type="dxa"/>
            <w:shd w:val="clear" w:color="auto" w:fill="auto"/>
          </w:tcPr>
          <w:p w14:paraId="072159EC" w14:textId="77777777" w:rsidR="00EF5862" w:rsidRPr="00F25831" w:rsidRDefault="00EF5862" w:rsidP="00EF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837858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AC97FE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4FC4D0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3E3BBA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861214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6707C5B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5F88E7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13B13A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82D775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909817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279C78" w14:textId="77777777" w:rsidR="00EF5862" w:rsidRPr="00F25831" w:rsidRDefault="00EF5862" w:rsidP="00EF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2B90" w:rsidRPr="00F25831" w14:paraId="18A9FDDB" w14:textId="77777777" w:rsidTr="00E05251">
        <w:tc>
          <w:tcPr>
            <w:tcW w:w="2520" w:type="dxa"/>
            <w:shd w:val="clear" w:color="auto" w:fill="auto"/>
          </w:tcPr>
          <w:p w14:paraId="2FE32694" w14:textId="77777777" w:rsidR="00AF2B90" w:rsidRPr="00F25831" w:rsidRDefault="00AF2B90" w:rsidP="00AF2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shd w:val="clear" w:color="auto" w:fill="auto"/>
          </w:tcPr>
          <w:p w14:paraId="384BCC2A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6,601</w:t>
            </w:r>
          </w:p>
        </w:tc>
        <w:tc>
          <w:tcPr>
            <w:tcW w:w="270" w:type="dxa"/>
            <w:shd w:val="clear" w:color="auto" w:fill="auto"/>
          </w:tcPr>
          <w:p w14:paraId="4EE43D46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50F945A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5,267</w:t>
            </w:r>
          </w:p>
        </w:tc>
        <w:tc>
          <w:tcPr>
            <w:tcW w:w="270" w:type="dxa"/>
            <w:shd w:val="clear" w:color="auto" w:fill="auto"/>
          </w:tcPr>
          <w:p w14:paraId="61BB0614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E50EBF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70" w:type="dxa"/>
            <w:gridSpan w:val="2"/>
          </w:tcPr>
          <w:p w14:paraId="14739B4B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21940EC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14:paraId="0DDC6BD0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C20C860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B40574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54239A3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12,194</w:t>
            </w:r>
          </w:p>
        </w:tc>
      </w:tr>
      <w:tr w:rsidR="00AF2B90" w:rsidRPr="00F25831" w14:paraId="43C1A052" w14:textId="77777777" w:rsidTr="00E05251">
        <w:tc>
          <w:tcPr>
            <w:tcW w:w="2520" w:type="dxa"/>
            <w:shd w:val="clear" w:color="auto" w:fill="auto"/>
          </w:tcPr>
          <w:p w14:paraId="4C7C73A7" w14:textId="77777777" w:rsidR="00AF2B90" w:rsidRPr="00F25831" w:rsidRDefault="00AF2B90" w:rsidP="00AF2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D6DB73E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14:paraId="551B9CBD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58E8FC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EEDBB9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700952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32262B6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931A460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7BE2ED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BBD4EE1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1,715</w:t>
            </w:r>
          </w:p>
        </w:tc>
        <w:tc>
          <w:tcPr>
            <w:tcW w:w="270" w:type="dxa"/>
            <w:shd w:val="clear" w:color="auto" w:fill="auto"/>
          </w:tcPr>
          <w:p w14:paraId="1887CABC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C7947BB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1,836</w:t>
            </w:r>
          </w:p>
        </w:tc>
      </w:tr>
      <w:tr w:rsidR="00AF2B90" w:rsidRPr="00F25831" w14:paraId="0E720386" w14:textId="77777777" w:rsidTr="00E05251">
        <w:tc>
          <w:tcPr>
            <w:tcW w:w="2520" w:type="dxa"/>
            <w:shd w:val="clear" w:color="auto" w:fill="auto"/>
          </w:tcPr>
          <w:p w14:paraId="763041A4" w14:textId="77777777" w:rsidR="00AF2B90" w:rsidRPr="00F25831" w:rsidRDefault="00AF2B90" w:rsidP="00AF2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31CA0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6,722</w:t>
            </w:r>
          </w:p>
        </w:tc>
        <w:tc>
          <w:tcPr>
            <w:tcW w:w="270" w:type="dxa"/>
            <w:shd w:val="clear" w:color="auto" w:fill="auto"/>
          </w:tcPr>
          <w:p w14:paraId="737DFD44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69FD0F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5,267</w:t>
            </w:r>
          </w:p>
        </w:tc>
        <w:tc>
          <w:tcPr>
            <w:tcW w:w="270" w:type="dxa"/>
            <w:shd w:val="clear" w:color="auto" w:fill="auto"/>
          </w:tcPr>
          <w:p w14:paraId="541DFCE4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7BABDE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70" w:type="dxa"/>
            <w:gridSpan w:val="2"/>
          </w:tcPr>
          <w:p w14:paraId="2C7D32D9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48872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14:paraId="60C3608B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B9A40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1,715</w:t>
            </w:r>
          </w:p>
        </w:tc>
        <w:tc>
          <w:tcPr>
            <w:tcW w:w="270" w:type="dxa"/>
            <w:shd w:val="clear" w:color="auto" w:fill="auto"/>
          </w:tcPr>
          <w:p w14:paraId="4F39565A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29103" w14:textId="77777777" w:rsidR="00AF2B90" w:rsidRPr="00F25831" w:rsidRDefault="00AF2B90" w:rsidP="00AF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14,030</w:t>
            </w:r>
          </w:p>
        </w:tc>
      </w:tr>
    </w:tbl>
    <w:p w14:paraId="46FDE094" w14:textId="77777777" w:rsidR="00783F83" w:rsidRPr="00F25831" w:rsidRDefault="00783F83" w:rsidP="0027645D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149D70C0" w14:textId="77777777" w:rsidR="00783F83" w:rsidRPr="00F25831" w:rsidRDefault="00783F83" w:rsidP="00E05251">
      <w:pPr>
        <w:tabs>
          <w:tab w:val="clear" w:pos="227"/>
          <w:tab w:val="clear" w:pos="454"/>
        </w:tabs>
        <w:ind w:left="540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ราคาทรัพย์สินของบริษัทก่อนหักค่าเสื่อมราคาสะสมของอุปกรณ์ ซึ่งได้คิดค่าเสื่อมราคาเต็มจำนวนแ</w:t>
      </w:r>
      <w:r w:rsidRPr="00F25831">
        <w:rPr>
          <w:rFonts w:ascii="Angsana New" w:hAnsi="Angsana New" w:hint="cs"/>
          <w:sz w:val="30"/>
          <w:szCs w:val="30"/>
          <w:cs/>
        </w:rPr>
        <w:t>ล้</w:t>
      </w:r>
      <w:r w:rsidRPr="00F25831">
        <w:rPr>
          <w:rFonts w:ascii="Angsana New" w:hAnsi="Angsana New"/>
          <w:sz w:val="30"/>
          <w:szCs w:val="30"/>
          <w:cs/>
        </w:rPr>
        <w:t xml:space="preserve">ว แต่ยังคงใช้งานจนถึง ณ วันที่ </w:t>
      </w:r>
      <w:r w:rsidRPr="00F25831">
        <w:rPr>
          <w:rFonts w:ascii="Angsana New" w:hAnsi="Angsana New"/>
          <w:sz w:val="30"/>
          <w:szCs w:val="30"/>
        </w:rPr>
        <w:t xml:space="preserve">31 </w:t>
      </w:r>
      <w:r w:rsidRPr="00F2583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25831">
        <w:rPr>
          <w:rFonts w:ascii="Angsana New" w:hAnsi="Angsana New"/>
          <w:sz w:val="30"/>
          <w:szCs w:val="30"/>
        </w:rPr>
        <w:t>25</w:t>
      </w:r>
      <w:r w:rsidR="00737484" w:rsidRPr="00F25831">
        <w:rPr>
          <w:rFonts w:ascii="Angsana New" w:hAnsi="Angsana New"/>
          <w:sz w:val="30"/>
          <w:szCs w:val="30"/>
        </w:rPr>
        <w:t>60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 xml:space="preserve">มีจำนวน </w:t>
      </w:r>
      <w:r w:rsidR="00AF2B90" w:rsidRPr="00F25831">
        <w:rPr>
          <w:rFonts w:ascii="Angsana New" w:hAnsi="Angsana New"/>
          <w:sz w:val="30"/>
          <w:szCs w:val="30"/>
        </w:rPr>
        <w:t>1</w:t>
      </w:r>
      <w:r w:rsidR="00CF0736" w:rsidRPr="00F25831">
        <w:rPr>
          <w:rFonts w:ascii="Angsana New" w:hAnsi="Angsana New"/>
          <w:sz w:val="30"/>
          <w:szCs w:val="30"/>
        </w:rPr>
        <w:t>4</w:t>
      </w:r>
      <w:r w:rsidR="00AF2B90" w:rsidRPr="00F25831">
        <w:rPr>
          <w:rFonts w:ascii="Angsana New" w:hAnsi="Angsana New"/>
          <w:sz w:val="30"/>
          <w:szCs w:val="30"/>
        </w:rPr>
        <w:t>.3</w:t>
      </w:r>
      <w:r w:rsidR="00A82D64" w:rsidRPr="00F25831">
        <w:rPr>
          <w:rFonts w:ascii="Angsana New" w:hAnsi="Angsana New"/>
          <w:sz w:val="30"/>
          <w:szCs w:val="30"/>
        </w:rPr>
        <w:t>6</w:t>
      </w:r>
      <w:r w:rsidR="00AF2B90"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25831">
        <w:rPr>
          <w:rFonts w:ascii="Angsana New" w:hAnsi="Angsana New"/>
          <w:i/>
          <w:iCs/>
          <w:sz w:val="30"/>
          <w:szCs w:val="30"/>
          <w:cs/>
        </w:rPr>
        <w:t>(</w:t>
      </w:r>
      <w:r w:rsidRPr="00F25831">
        <w:rPr>
          <w:rFonts w:ascii="Angsana New" w:hAnsi="Angsana New"/>
          <w:i/>
          <w:iCs/>
          <w:sz w:val="30"/>
          <w:szCs w:val="30"/>
        </w:rPr>
        <w:t>255</w:t>
      </w:r>
      <w:r w:rsidR="00737484" w:rsidRPr="00F25831">
        <w:rPr>
          <w:rFonts w:ascii="Angsana New" w:hAnsi="Angsana New"/>
          <w:i/>
          <w:iCs/>
          <w:sz w:val="30"/>
          <w:szCs w:val="30"/>
        </w:rPr>
        <w:t>9</w:t>
      </w:r>
      <w:r w:rsidRPr="00F25831">
        <w:rPr>
          <w:rFonts w:ascii="Angsana New" w:hAnsi="Angsana New"/>
          <w:i/>
          <w:iCs/>
          <w:sz w:val="30"/>
          <w:szCs w:val="30"/>
        </w:rPr>
        <w:t xml:space="preserve">: </w:t>
      </w:r>
      <w:r w:rsidR="00737484" w:rsidRPr="00F25831">
        <w:rPr>
          <w:rFonts w:ascii="Angsana New" w:hAnsi="Angsana New"/>
          <w:i/>
          <w:iCs/>
          <w:sz w:val="30"/>
          <w:szCs w:val="30"/>
        </w:rPr>
        <w:t>13.64</w:t>
      </w:r>
      <w:r w:rsidRPr="00F25831">
        <w:rPr>
          <w:rFonts w:ascii="Angsana New" w:hAnsi="Angsana New"/>
          <w:i/>
          <w:iCs/>
          <w:sz w:val="30"/>
          <w:szCs w:val="30"/>
        </w:rPr>
        <w:t xml:space="preserve"> </w:t>
      </w:r>
      <w:r w:rsidRPr="00F2583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76FB2733" w14:textId="77777777" w:rsidR="00783F83" w:rsidRPr="00F25831" w:rsidRDefault="00783F83" w:rsidP="0027645D">
      <w:pPr>
        <w:spacing w:line="240" w:lineRule="auto"/>
        <w:rPr>
          <w:rFonts w:ascii="Angsana New" w:hAnsi="Angsana New"/>
          <w:sz w:val="30"/>
          <w:szCs w:val="30"/>
          <w:lang w:eastAsia="x-none"/>
        </w:rPr>
        <w:sectPr w:rsidR="00783F83" w:rsidRPr="00F25831" w:rsidSect="002A0540">
          <w:pgSz w:w="11909" w:h="16834" w:code="9"/>
          <w:pgMar w:top="1152" w:right="1019" w:bottom="1152" w:left="1440" w:header="720" w:footer="720" w:gutter="0"/>
          <w:cols w:space="720"/>
          <w:docGrid w:linePitch="360"/>
        </w:sectPr>
      </w:pPr>
    </w:p>
    <w:p w14:paraId="1C1BCB3D" w14:textId="77777777" w:rsidR="0027645D" w:rsidRPr="00F25831" w:rsidRDefault="0027645D" w:rsidP="007E1360">
      <w:pPr>
        <w:pStyle w:val="Heading6"/>
        <w:numPr>
          <w:ilvl w:val="0"/>
          <w:numId w:val="34"/>
        </w:numPr>
        <w:tabs>
          <w:tab w:val="left" w:pos="540"/>
        </w:tabs>
        <w:ind w:hanging="720"/>
        <w:jc w:val="thaiDistribute"/>
        <w:rPr>
          <w:rFonts w:ascii="Angsana New" w:hAnsi="Angsana New"/>
          <w:sz w:val="30"/>
          <w:szCs w:val="30"/>
          <w:lang w:val="en-US"/>
        </w:rPr>
      </w:pPr>
      <w:r w:rsidRPr="00F25831">
        <w:rPr>
          <w:rFonts w:ascii="Angsana New" w:hAnsi="Angsana New"/>
          <w:sz w:val="30"/>
          <w:szCs w:val="30"/>
          <w:cs/>
          <w:lang w:val="en-US"/>
        </w:rPr>
        <w:lastRenderedPageBreak/>
        <w:t>สินทรัพย์ไม่มีตัวตน</w:t>
      </w:r>
    </w:p>
    <w:p w14:paraId="71509270" w14:textId="77777777" w:rsidR="007C564C" w:rsidRPr="00F25831" w:rsidRDefault="007C564C" w:rsidP="007C564C">
      <w:pPr>
        <w:rPr>
          <w:rFonts w:ascii="Angsana New" w:hAnsi="Angsana New"/>
          <w:sz w:val="28"/>
          <w:szCs w:val="28"/>
          <w:lang w:eastAsia="x-none"/>
        </w:rPr>
      </w:pPr>
    </w:p>
    <w:tbl>
      <w:tblPr>
        <w:tblW w:w="89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62"/>
        <w:gridCol w:w="270"/>
        <w:gridCol w:w="1080"/>
        <w:gridCol w:w="270"/>
        <w:gridCol w:w="1080"/>
      </w:tblGrid>
      <w:tr w:rsidR="00E44332" w:rsidRPr="00F25831" w14:paraId="699B1B8D" w14:textId="77777777" w:rsidTr="00640ABD">
        <w:trPr>
          <w:tblHeader/>
        </w:trPr>
        <w:tc>
          <w:tcPr>
            <w:tcW w:w="3870" w:type="dxa"/>
            <w:shd w:val="clear" w:color="auto" w:fill="auto"/>
          </w:tcPr>
          <w:p w14:paraId="3B0EC421" w14:textId="77777777" w:rsidR="00E44332" w:rsidRPr="00F25831" w:rsidRDefault="00E44332" w:rsidP="0034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32" w:type="dxa"/>
            <w:gridSpan w:val="6"/>
            <w:shd w:val="clear" w:color="auto" w:fill="auto"/>
          </w:tcPr>
          <w:p w14:paraId="40870021" w14:textId="77777777" w:rsidR="00E44332" w:rsidRPr="00F25831" w:rsidRDefault="00E44332" w:rsidP="0034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61CB92C" w14:textId="77777777" w:rsidR="00E44332" w:rsidRPr="00F25831" w:rsidRDefault="00E44332" w:rsidP="007C5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80" w:type="dxa"/>
          </w:tcPr>
          <w:p w14:paraId="66F895E3" w14:textId="77777777" w:rsidR="00E44332" w:rsidRPr="00F25831" w:rsidRDefault="00E44332" w:rsidP="007C5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4332" w:rsidRPr="00F25831" w14:paraId="695B7BFB" w14:textId="77777777" w:rsidTr="00640ABD">
        <w:trPr>
          <w:tblHeader/>
        </w:trPr>
        <w:tc>
          <w:tcPr>
            <w:tcW w:w="3870" w:type="dxa"/>
            <w:shd w:val="clear" w:color="auto" w:fill="auto"/>
          </w:tcPr>
          <w:p w14:paraId="7E7CD440" w14:textId="77777777" w:rsidR="00E44332" w:rsidRPr="00F25831" w:rsidRDefault="00E44332" w:rsidP="00E4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E787E6" w14:textId="77777777" w:rsidR="00E44332" w:rsidRPr="00F25831" w:rsidRDefault="00E44332" w:rsidP="007C564C">
            <w:pPr>
              <w:tabs>
                <w:tab w:val="clear" w:pos="907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70" w:type="dxa"/>
            <w:shd w:val="clear" w:color="auto" w:fill="auto"/>
          </w:tcPr>
          <w:p w14:paraId="6E5544B7" w14:textId="77777777" w:rsidR="00E44332" w:rsidRPr="00F25831" w:rsidRDefault="00E44332" w:rsidP="00E4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83A093B" w14:textId="77777777" w:rsidR="00E44332" w:rsidRPr="00F25831" w:rsidRDefault="00E44332" w:rsidP="007C564C">
            <w:pPr>
              <w:tabs>
                <w:tab w:val="clear" w:pos="907"/>
                <w:tab w:val="decimal" w:pos="114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</w:p>
        </w:tc>
        <w:tc>
          <w:tcPr>
            <w:tcW w:w="270" w:type="dxa"/>
            <w:shd w:val="clear" w:color="auto" w:fill="auto"/>
          </w:tcPr>
          <w:p w14:paraId="4580F3E0" w14:textId="77777777" w:rsidR="00E44332" w:rsidRPr="00F25831" w:rsidRDefault="00E44332" w:rsidP="00E4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18B13D" w14:textId="77777777" w:rsidR="00E44332" w:rsidRPr="00F25831" w:rsidRDefault="00E44332" w:rsidP="00E4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45B55" w14:textId="77777777" w:rsidR="00E44332" w:rsidRPr="00F25831" w:rsidRDefault="00E44332" w:rsidP="00E4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40B48E" w14:textId="77777777" w:rsidR="00E44332" w:rsidRPr="00F25831" w:rsidRDefault="00E44332" w:rsidP="007C564C">
            <w:pPr>
              <w:tabs>
                <w:tab w:val="clear" w:pos="907"/>
                <w:tab w:val="decimal" w:pos="114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</w:tr>
      <w:tr w:rsidR="00E44332" w:rsidRPr="00F25831" w14:paraId="5E5F2F18" w14:textId="77777777" w:rsidTr="00640ABD">
        <w:trPr>
          <w:tblHeader/>
        </w:trPr>
        <w:tc>
          <w:tcPr>
            <w:tcW w:w="3870" w:type="dxa"/>
            <w:shd w:val="clear" w:color="auto" w:fill="auto"/>
          </w:tcPr>
          <w:p w14:paraId="75B04890" w14:textId="77777777" w:rsidR="00E44332" w:rsidRPr="00F25831" w:rsidRDefault="00E44332" w:rsidP="00E4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DCAA3C" w14:textId="77777777" w:rsidR="00E44332" w:rsidRPr="00F25831" w:rsidRDefault="00E44332" w:rsidP="007C564C">
            <w:pPr>
              <w:tabs>
                <w:tab w:val="clear" w:pos="907"/>
                <w:tab w:val="decimal" w:pos="1145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  <w:shd w:val="clear" w:color="auto" w:fill="auto"/>
          </w:tcPr>
          <w:p w14:paraId="5A7B8541" w14:textId="77777777" w:rsidR="00E44332" w:rsidRPr="00F25831" w:rsidRDefault="00E44332" w:rsidP="00E4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FB3F710" w14:textId="77777777" w:rsidR="00E44332" w:rsidRPr="00F25831" w:rsidRDefault="00E44332" w:rsidP="007C564C">
            <w:pPr>
              <w:tabs>
                <w:tab w:val="clear" w:pos="907"/>
                <w:tab w:val="decimal" w:pos="114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270" w:type="dxa"/>
            <w:shd w:val="clear" w:color="auto" w:fill="auto"/>
          </w:tcPr>
          <w:p w14:paraId="461A0298" w14:textId="77777777" w:rsidR="00E44332" w:rsidRPr="00F25831" w:rsidRDefault="00E44332" w:rsidP="00E4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E25CA1" w14:textId="77777777" w:rsidR="00E44332" w:rsidRPr="00F25831" w:rsidRDefault="00E44332" w:rsidP="007C5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D087D67" w14:textId="77777777" w:rsidR="00E44332" w:rsidRPr="00F25831" w:rsidRDefault="00E44332" w:rsidP="00E4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BFCE6E" w14:textId="77777777" w:rsidR="00E44332" w:rsidRPr="00F25831" w:rsidRDefault="00E44332" w:rsidP="007C564C">
            <w:pPr>
              <w:tabs>
                <w:tab w:val="clear" w:pos="907"/>
                <w:tab w:val="decimal" w:pos="114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</w:tr>
      <w:tr w:rsidR="00E44332" w:rsidRPr="00F25831" w14:paraId="4F560786" w14:textId="77777777" w:rsidTr="00640ABD">
        <w:trPr>
          <w:tblHeader/>
        </w:trPr>
        <w:tc>
          <w:tcPr>
            <w:tcW w:w="3870" w:type="dxa"/>
            <w:shd w:val="clear" w:color="auto" w:fill="auto"/>
          </w:tcPr>
          <w:p w14:paraId="049EA375" w14:textId="77777777" w:rsidR="00E44332" w:rsidRPr="00F25831" w:rsidRDefault="00E44332" w:rsidP="0078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54F17D05" w14:textId="77777777" w:rsidR="00E44332" w:rsidRPr="00F25831" w:rsidRDefault="00E44332" w:rsidP="007C5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4332" w:rsidRPr="00F25831" w14:paraId="1AB84B9D" w14:textId="77777777" w:rsidTr="00640ABD">
        <w:tc>
          <w:tcPr>
            <w:tcW w:w="3870" w:type="dxa"/>
            <w:shd w:val="clear" w:color="auto" w:fill="auto"/>
          </w:tcPr>
          <w:p w14:paraId="326B904C" w14:textId="77777777" w:rsidR="00E44332" w:rsidRPr="00F25831" w:rsidRDefault="00E44332" w:rsidP="0078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8B8DAC" w14:textId="77777777" w:rsidR="00E44332" w:rsidRPr="00F25831" w:rsidRDefault="00E44332" w:rsidP="0078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C6E60F" w14:textId="77777777" w:rsidR="00E44332" w:rsidRPr="00F25831" w:rsidRDefault="00E44332" w:rsidP="0078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874C0D7" w14:textId="77777777" w:rsidR="00E44332" w:rsidRPr="00F25831" w:rsidRDefault="00E44332" w:rsidP="0078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16C774" w14:textId="77777777" w:rsidR="00E44332" w:rsidRPr="00F25831" w:rsidRDefault="00E44332" w:rsidP="0078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EE94B1" w14:textId="77777777" w:rsidR="00E44332" w:rsidRPr="00F25831" w:rsidRDefault="00E44332" w:rsidP="0078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CB2531" w14:textId="77777777" w:rsidR="00E44332" w:rsidRPr="00F25831" w:rsidRDefault="00E44332" w:rsidP="0078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E88F0" w14:textId="77777777" w:rsidR="00E44332" w:rsidRPr="00F25831" w:rsidRDefault="00E44332" w:rsidP="0078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5353A" w:rsidRPr="00F25831" w14:paraId="20696AFF" w14:textId="77777777" w:rsidTr="00640ABD">
        <w:tc>
          <w:tcPr>
            <w:tcW w:w="3870" w:type="dxa"/>
            <w:shd w:val="clear" w:color="auto" w:fill="auto"/>
          </w:tcPr>
          <w:p w14:paraId="2B397325" w14:textId="77777777" w:rsidR="0055353A" w:rsidRPr="00F25831" w:rsidRDefault="0055353A" w:rsidP="0060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602FA9" w:rsidRPr="00F25831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031341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5,907</w:t>
            </w:r>
          </w:p>
        </w:tc>
        <w:tc>
          <w:tcPr>
            <w:tcW w:w="270" w:type="dxa"/>
            <w:shd w:val="clear" w:color="auto" w:fill="auto"/>
          </w:tcPr>
          <w:p w14:paraId="4F068306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7DD51EC" w14:textId="77777777" w:rsidR="0055353A" w:rsidRPr="00F25831" w:rsidRDefault="0055353A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9CB549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E3703C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5,907</w:t>
            </w:r>
          </w:p>
        </w:tc>
        <w:tc>
          <w:tcPr>
            <w:tcW w:w="270" w:type="dxa"/>
          </w:tcPr>
          <w:p w14:paraId="3E5588E9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7227AF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5,907</w:t>
            </w:r>
          </w:p>
        </w:tc>
      </w:tr>
      <w:tr w:rsidR="0055353A" w:rsidRPr="00F25831" w14:paraId="679B0BCE" w14:textId="77777777" w:rsidTr="00640ABD">
        <w:tc>
          <w:tcPr>
            <w:tcW w:w="3870" w:type="dxa"/>
            <w:shd w:val="clear" w:color="auto" w:fill="auto"/>
          </w:tcPr>
          <w:p w14:paraId="073A8D62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4EACC9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70" w:type="dxa"/>
            <w:shd w:val="clear" w:color="auto" w:fill="auto"/>
          </w:tcPr>
          <w:p w14:paraId="2147801A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F0A1A45" w14:textId="77777777" w:rsidR="0055353A" w:rsidRPr="00F25831" w:rsidRDefault="0055353A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9EA514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2FCC34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70" w:type="dxa"/>
          </w:tcPr>
          <w:p w14:paraId="1AB9BBDD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68C003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145</w:t>
            </w:r>
          </w:p>
        </w:tc>
      </w:tr>
      <w:tr w:rsidR="0055353A" w:rsidRPr="00F25831" w14:paraId="41C03CAA" w14:textId="77777777" w:rsidTr="00640ABD">
        <w:tc>
          <w:tcPr>
            <w:tcW w:w="3870" w:type="dxa"/>
            <w:shd w:val="clear" w:color="auto" w:fill="auto"/>
          </w:tcPr>
          <w:p w14:paraId="4220BA13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80" w:type="dxa"/>
            <w:shd w:val="clear" w:color="auto" w:fill="auto"/>
          </w:tcPr>
          <w:p w14:paraId="7C8F3561" w14:textId="77777777" w:rsidR="0055353A" w:rsidRPr="00F25831" w:rsidRDefault="0055353A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FFB936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971008C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6,109</w:t>
            </w:r>
          </w:p>
        </w:tc>
        <w:tc>
          <w:tcPr>
            <w:tcW w:w="270" w:type="dxa"/>
            <w:shd w:val="clear" w:color="auto" w:fill="auto"/>
          </w:tcPr>
          <w:p w14:paraId="1F2EA99E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DD30F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6,109</w:t>
            </w:r>
          </w:p>
        </w:tc>
        <w:tc>
          <w:tcPr>
            <w:tcW w:w="270" w:type="dxa"/>
          </w:tcPr>
          <w:p w14:paraId="6506DD49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641681" w14:textId="77777777" w:rsidR="0055353A" w:rsidRPr="00F25831" w:rsidRDefault="0055353A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353A" w:rsidRPr="00F25831" w14:paraId="08826CBD" w14:textId="77777777" w:rsidTr="00640ABD">
        <w:tc>
          <w:tcPr>
            <w:tcW w:w="3870" w:type="dxa"/>
            <w:shd w:val="clear" w:color="auto" w:fill="auto"/>
          </w:tcPr>
          <w:p w14:paraId="06E40B85" w14:textId="77777777" w:rsidR="0055353A" w:rsidRPr="00F25831" w:rsidRDefault="0055353A" w:rsidP="0055353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AA4E9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B5764E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86B52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8A1297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7F09D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D694FF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1ECBF0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5353A" w:rsidRPr="00F25831" w14:paraId="268A9C2D" w14:textId="77777777" w:rsidTr="00640ABD">
        <w:tc>
          <w:tcPr>
            <w:tcW w:w="3870" w:type="dxa"/>
            <w:shd w:val="clear" w:color="auto" w:fill="auto"/>
          </w:tcPr>
          <w:p w14:paraId="0E924B21" w14:textId="77777777" w:rsidR="0055353A" w:rsidRPr="00F25831" w:rsidRDefault="0055353A" w:rsidP="0055353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2560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58FADF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6,820</w:t>
            </w:r>
          </w:p>
        </w:tc>
        <w:tc>
          <w:tcPr>
            <w:tcW w:w="270" w:type="dxa"/>
            <w:shd w:val="clear" w:color="auto" w:fill="auto"/>
          </w:tcPr>
          <w:p w14:paraId="799CF43B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552769E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6,109</w:t>
            </w:r>
          </w:p>
        </w:tc>
        <w:tc>
          <w:tcPr>
            <w:tcW w:w="270" w:type="dxa"/>
            <w:shd w:val="clear" w:color="auto" w:fill="auto"/>
          </w:tcPr>
          <w:p w14:paraId="179D568E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0E402F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12,929</w:t>
            </w:r>
          </w:p>
        </w:tc>
        <w:tc>
          <w:tcPr>
            <w:tcW w:w="270" w:type="dxa"/>
          </w:tcPr>
          <w:p w14:paraId="5FC10032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31760E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6,052</w:t>
            </w:r>
          </w:p>
        </w:tc>
      </w:tr>
      <w:tr w:rsidR="009D766E" w:rsidRPr="00F25831" w14:paraId="406FC1B6" w14:textId="77777777" w:rsidTr="00D04D94">
        <w:tc>
          <w:tcPr>
            <w:tcW w:w="3870" w:type="dxa"/>
            <w:shd w:val="clear" w:color="auto" w:fill="auto"/>
          </w:tcPr>
          <w:p w14:paraId="2E9640D1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415CEE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695</w:t>
            </w:r>
          </w:p>
        </w:tc>
        <w:tc>
          <w:tcPr>
            <w:tcW w:w="270" w:type="dxa"/>
            <w:shd w:val="clear" w:color="auto" w:fill="auto"/>
          </w:tcPr>
          <w:p w14:paraId="4796E97B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387F76B" w14:textId="77777777" w:rsidR="009D766E" w:rsidRPr="00F25831" w:rsidRDefault="009D766E" w:rsidP="009D7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2B6E49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3292A7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695</w:t>
            </w:r>
          </w:p>
        </w:tc>
        <w:tc>
          <w:tcPr>
            <w:tcW w:w="270" w:type="dxa"/>
          </w:tcPr>
          <w:p w14:paraId="5A30E9FB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8D2FCE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9D766E" w:rsidRPr="00F25831" w14:paraId="6BA144EB" w14:textId="77777777" w:rsidTr="00640ABD">
        <w:tc>
          <w:tcPr>
            <w:tcW w:w="3870" w:type="dxa"/>
            <w:shd w:val="clear" w:color="auto" w:fill="auto"/>
          </w:tcPr>
          <w:p w14:paraId="1A672EB9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82D40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7,515</w:t>
            </w:r>
          </w:p>
        </w:tc>
        <w:tc>
          <w:tcPr>
            <w:tcW w:w="270" w:type="dxa"/>
            <w:shd w:val="clear" w:color="auto" w:fill="auto"/>
          </w:tcPr>
          <w:p w14:paraId="346CB303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C4DDC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6,109</w:t>
            </w:r>
          </w:p>
        </w:tc>
        <w:tc>
          <w:tcPr>
            <w:tcW w:w="270" w:type="dxa"/>
            <w:shd w:val="clear" w:color="auto" w:fill="auto"/>
          </w:tcPr>
          <w:p w14:paraId="5DE3CD9B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3A79A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13,624</w:t>
            </w:r>
          </w:p>
        </w:tc>
        <w:tc>
          <w:tcPr>
            <w:tcW w:w="270" w:type="dxa"/>
          </w:tcPr>
          <w:p w14:paraId="2F516ED3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15711D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6,134</w:t>
            </w:r>
          </w:p>
        </w:tc>
      </w:tr>
      <w:tr w:rsidR="009D766E" w:rsidRPr="00F25831" w14:paraId="08F0E78C" w14:textId="77777777" w:rsidTr="00640ABD">
        <w:tc>
          <w:tcPr>
            <w:tcW w:w="3870" w:type="dxa"/>
            <w:shd w:val="clear" w:color="auto" w:fill="auto"/>
          </w:tcPr>
          <w:p w14:paraId="24DDCDFB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3CB28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05A77C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6ED87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0337B2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C97D6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D99CFF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68BB93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766E" w:rsidRPr="00F25831" w14:paraId="37420666" w14:textId="77777777" w:rsidTr="00640ABD">
        <w:tc>
          <w:tcPr>
            <w:tcW w:w="3870" w:type="dxa"/>
            <w:shd w:val="clear" w:color="auto" w:fill="auto"/>
          </w:tcPr>
          <w:p w14:paraId="1CEFA421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Pr="00F258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78374B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EDFFA8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B75877A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DB3D0B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C1B426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8F7E3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BA9063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766E" w:rsidRPr="00F25831" w14:paraId="3AC46A2F" w14:textId="77777777" w:rsidTr="00640ABD">
        <w:tc>
          <w:tcPr>
            <w:tcW w:w="3870" w:type="dxa"/>
            <w:shd w:val="clear" w:color="auto" w:fill="auto"/>
          </w:tcPr>
          <w:p w14:paraId="7AFC4820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67E1FF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5,505</w:t>
            </w:r>
          </w:p>
        </w:tc>
        <w:tc>
          <w:tcPr>
            <w:tcW w:w="270" w:type="dxa"/>
            <w:shd w:val="clear" w:color="auto" w:fill="auto"/>
          </w:tcPr>
          <w:p w14:paraId="1B55BC8B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32EF038" w14:textId="77777777" w:rsidR="009D766E" w:rsidRPr="00F25831" w:rsidRDefault="009D766E" w:rsidP="009D7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C2785F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90C129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5,505</w:t>
            </w:r>
          </w:p>
        </w:tc>
        <w:tc>
          <w:tcPr>
            <w:tcW w:w="270" w:type="dxa"/>
          </w:tcPr>
          <w:p w14:paraId="794F040E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75B75D5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5,505</w:t>
            </w:r>
          </w:p>
        </w:tc>
      </w:tr>
      <w:tr w:rsidR="009D766E" w:rsidRPr="00F25831" w14:paraId="40B17077" w14:textId="77777777" w:rsidTr="00640ABD">
        <w:tc>
          <w:tcPr>
            <w:tcW w:w="3870" w:type="dxa"/>
            <w:shd w:val="clear" w:color="auto" w:fill="auto"/>
          </w:tcPr>
          <w:p w14:paraId="1C2A65F1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95925D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70" w:type="dxa"/>
            <w:shd w:val="clear" w:color="auto" w:fill="auto"/>
          </w:tcPr>
          <w:p w14:paraId="021CBC07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365FB89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1A6F89F2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0BC4DB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270" w:type="dxa"/>
          </w:tcPr>
          <w:p w14:paraId="128BEB64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D20909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9D766E" w:rsidRPr="00F25831" w14:paraId="4FCBE202" w14:textId="77777777" w:rsidTr="00640ABD">
        <w:trPr>
          <w:trHeight w:val="197"/>
        </w:trPr>
        <w:tc>
          <w:tcPr>
            <w:tcW w:w="3870" w:type="dxa"/>
            <w:shd w:val="clear" w:color="auto" w:fill="auto"/>
          </w:tcPr>
          <w:p w14:paraId="72346908" w14:textId="77777777" w:rsidR="009D766E" w:rsidRPr="00F25831" w:rsidRDefault="009D766E" w:rsidP="009D76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9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E5602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267F8A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7B1CA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6C785C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2436D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F19CEB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1DA191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766E" w:rsidRPr="00F25831" w14:paraId="487CDCB8" w14:textId="77777777" w:rsidTr="00640ABD">
        <w:tc>
          <w:tcPr>
            <w:tcW w:w="3870" w:type="dxa"/>
            <w:shd w:val="clear" w:color="auto" w:fill="auto"/>
          </w:tcPr>
          <w:p w14:paraId="5BAA589E" w14:textId="77777777" w:rsidR="009D766E" w:rsidRPr="00F25831" w:rsidRDefault="009D766E" w:rsidP="009D76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2560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1682D6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5,651</w:t>
            </w:r>
          </w:p>
        </w:tc>
        <w:tc>
          <w:tcPr>
            <w:tcW w:w="270" w:type="dxa"/>
            <w:shd w:val="clear" w:color="auto" w:fill="auto"/>
          </w:tcPr>
          <w:p w14:paraId="47A612A0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9255785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389B6986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2C1C36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6,262</w:t>
            </w:r>
          </w:p>
        </w:tc>
        <w:tc>
          <w:tcPr>
            <w:tcW w:w="270" w:type="dxa"/>
          </w:tcPr>
          <w:p w14:paraId="604317FC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FC0C9F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5,640</w:t>
            </w:r>
          </w:p>
        </w:tc>
      </w:tr>
      <w:tr w:rsidR="009D766E" w:rsidRPr="00F25831" w14:paraId="46DB8469" w14:textId="77777777" w:rsidTr="00640ABD">
        <w:tc>
          <w:tcPr>
            <w:tcW w:w="3870" w:type="dxa"/>
            <w:shd w:val="clear" w:color="auto" w:fill="auto"/>
          </w:tcPr>
          <w:p w14:paraId="792C5815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3C0448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70" w:type="dxa"/>
            <w:shd w:val="clear" w:color="auto" w:fill="auto"/>
          </w:tcPr>
          <w:p w14:paraId="5A7D124D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B33ED24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1,833</w:t>
            </w:r>
          </w:p>
        </w:tc>
        <w:tc>
          <w:tcPr>
            <w:tcW w:w="270" w:type="dxa"/>
            <w:shd w:val="clear" w:color="auto" w:fill="auto"/>
          </w:tcPr>
          <w:p w14:paraId="621D3766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E31C2C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2,160</w:t>
            </w:r>
          </w:p>
        </w:tc>
        <w:tc>
          <w:tcPr>
            <w:tcW w:w="270" w:type="dxa"/>
          </w:tcPr>
          <w:p w14:paraId="44BC8ED6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C09331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9D766E" w:rsidRPr="00F25831" w14:paraId="6148548C" w14:textId="77777777" w:rsidTr="00640ABD">
        <w:tc>
          <w:tcPr>
            <w:tcW w:w="3870" w:type="dxa"/>
            <w:shd w:val="clear" w:color="auto" w:fill="auto"/>
          </w:tcPr>
          <w:p w14:paraId="6E73802A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8CB29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5,978</w:t>
            </w:r>
          </w:p>
        </w:tc>
        <w:tc>
          <w:tcPr>
            <w:tcW w:w="270" w:type="dxa"/>
            <w:shd w:val="clear" w:color="auto" w:fill="auto"/>
          </w:tcPr>
          <w:p w14:paraId="4C66C021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5A2D5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2,444</w:t>
            </w:r>
          </w:p>
        </w:tc>
        <w:tc>
          <w:tcPr>
            <w:tcW w:w="270" w:type="dxa"/>
            <w:shd w:val="clear" w:color="auto" w:fill="auto"/>
          </w:tcPr>
          <w:p w14:paraId="30A48DFC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7D6C3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8,422</w:t>
            </w:r>
          </w:p>
        </w:tc>
        <w:tc>
          <w:tcPr>
            <w:tcW w:w="270" w:type="dxa"/>
          </w:tcPr>
          <w:p w14:paraId="6026C4FD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60090F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5,778</w:t>
            </w:r>
          </w:p>
        </w:tc>
      </w:tr>
      <w:tr w:rsidR="009D766E" w:rsidRPr="00F25831" w14:paraId="404CFED2" w14:textId="77777777" w:rsidTr="00640ABD">
        <w:tc>
          <w:tcPr>
            <w:tcW w:w="3870" w:type="dxa"/>
            <w:shd w:val="clear" w:color="auto" w:fill="auto"/>
          </w:tcPr>
          <w:p w14:paraId="2EE05F5E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77130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7E28B0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BB14B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FD5D6B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59D2C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9B8FE2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EB7DFD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766E" w:rsidRPr="00F25831" w14:paraId="454E8F00" w14:textId="77777777" w:rsidTr="00640ABD">
        <w:tc>
          <w:tcPr>
            <w:tcW w:w="3870" w:type="dxa"/>
            <w:shd w:val="clear" w:color="auto" w:fill="auto"/>
          </w:tcPr>
          <w:p w14:paraId="64D882B2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1AE0A5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290F0E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336241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4D2D1B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C84851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B074B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A3A71A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66E" w:rsidRPr="00F25831" w14:paraId="0F2585DF" w14:textId="77777777" w:rsidTr="00640ABD">
        <w:tc>
          <w:tcPr>
            <w:tcW w:w="3870" w:type="dxa"/>
            <w:shd w:val="clear" w:color="auto" w:fill="auto"/>
          </w:tcPr>
          <w:p w14:paraId="71D0C4E5" w14:textId="77777777" w:rsidR="009D766E" w:rsidRPr="00F25831" w:rsidRDefault="009D766E" w:rsidP="009D76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1E737C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270" w:type="dxa"/>
            <w:shd w:val="clear" w:color="auto" w:fill="auto"/>
          </w:tcPr>
          <w:p w14:paraId="38414446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14:paraId="3AE4FE62" w14:textId="77777777" w:rsidR="009D766E" w:rsidRPr="00F25831" w:rsidRDefault="009D766E" w:rsidP="009D7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FFBDFB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2831DB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270" w:type="dxa"/>
          </w:tcPr>
          <w:p w14:paraId="3C0D7926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BED716E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</w:p>
        </w:tc>
      </w:tr>
      <w:tr w:rsidR="009D766E" w:rsidRPr="00F25831" w14:paraId="4653DE59" w14:textId="77777777" w:rsidTr="00640ABD">
        <w:tc>
          <w:tcPr>
            <w:tcW w:w="3870" w:type="dxa"/>
            <w:shd w:val="clear" w:color="auto" w:fill="auto"/>
          </w:tcPr>
          <w:p w14:paraId="2D8D67B2" w14:textId="77777777" w:rsidR="009D766E" w:rsidRPr="00F25831" w:rsidRDefault="009D766E" w:rsidP="009D76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FED89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D85A63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07BF5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70205F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6C976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BB6B8B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196567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766E" w:rsidRPr="00F25831" w14:paraId="5A9FDF82" w14:textId="77777777" w:rsidTr="00640ABD">
        <w:tc>
          <w:tcPr>
            <w:tcW w:w="3870" w:type="dxa"/>
            <w:shd w:val="clear" w:color="auto" w:fill="auto"/>
          </w:tcPr>
          <w:p w14:paraId="1A85C7D3" w14:textId="77777777" w:rsidR="009D766E" w:rsidRPr="00F25831" w:rsidRDefault="009D766E" w:rsidP="009D76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2560     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4FBBED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1,169</w:t>
            </w:r>
          </w:p>
        </w:tc>
        <w:tc>
          <w:tcPr>
            <w:tcW w:w="270" w:type="dxa"/>
            <w:shd w:val="clear" w:color="auto" w:fill="auto"/>
          </w:tcPr>
          <w:p w14:paraId="22E93782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0349D8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5,498</w:t>
            </w:r>
          </w:p>
        </w:tc>
        <w:tc>
          <w:tcPr>
            <w:tcW w:w="270" w:type="dxa"/>
            <w:shd w:val="clear" w:color="auto" w:fill="auto"/>
          </w:tcPr>
          <w:p w14:paraId="6134D894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65A24C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6,667</w:t>
            </w:r>
          </w:p>
        </w:tc>
        <w:tc>
          <w:tcPr>
            <w:tcW w:w="270" w:type="dxa"/>
          </w:tcPr>
          <w:p w14:paraId="2D10131B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CB9AFF3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412</w:t>
            </w:r>
          </w:p>
        </w:tc>
      </w:tr>
      <w:tr w:rsidR="009D766E" w:rsidRPr="00F25831" w14:paraId="48D7A392" w14:textId="77777777" w:rsidTr="00966DD9">
        <w:tc>
          <w:tcPr>
            <w:tcW w:w="3870" w:type="dxa"/>
            <w:shd w:val="clear" w:color="auto" w:fill="auto"/>
          </w:tcPr>
          <w:p w14:paraId="424E5D16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5ED2F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1,537</w:t>
            </w:r>
          </w:p>
        </w:tc>
        <w:tc>
          <w:tcPr>
            <w:tcW w:w="270" w:type="dxa"/>
            <w:shd w:val="clear" w:color="auto" w:fill="auto"/>
          </w:tcPr>
          <w:p w14:paraId="2278F5E6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E3985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3,665</w:t>
            </w:r>
          </w:p>
        </w:tc>
        <w:tc>
          <w:tcPr>
            <w:tcW w:w="270" w:type="dxa"/>
            <w:shd w:val="clear" w:color="auto" w:fill="auto"/>
          </w:tcPr>
          <w:p w14:paraId="2671694D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17B79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5,202</w:t>
            </w:r>
          </w:p>
        </w:tc>
        <w:tc>
          <w:tcPr>
            <w:tcW w:w="270" w:type="dxa"/>
          </w:tcPr>
          <w:p w14:paraId="504ABC41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24E7A6" w14:textId="77777777" w:rsidR="009D766E" w:rsidRPr="00F25831" w:rsidRDefault="009D766E" w:rsidP="009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356</w:t>
            </w:r>
          </w:p>
        </w:tc>
      </w:tr>
    </w:tbl>
    <w:p w14:paraId="13AAF0D5" w14:textId="77777777" w:rsidR="00966DD9" w:rsidRPr="00F25831" w:rsidRDefault="00966DD9" w:rsidP="00966D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E5D839" w14:textId="77777777" w:rsidR="00966DD9" w:rsidRPr="00F25831" w:rsidRDefault="00966DD9" w:rsidP="00966D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5831">
        <w:rPr>
          <w:rFonts w:asciiTheme="majorBidi" w:hAnsiTheme="majorBidi" w:cstheme="majorBidi"/>
          <w:sz w:val="30"/>
          <w:szCs w:val="30"/>
          <w:cs/>
        </w:rPr>
        <w:t xml:space="preserve">สัญญาให้บริการดังกล่าวข้างต้นเป็นสินทรัพย์ที่ได้มาจากการรวมธุรกิจ โดยเมื่อวันที่ </w:t>
      </w:r>
      <w:r w:rsidRPr="00F25831">
        <w:rPr>
          <w:rFonts w:asciiTheme="majorBidi" w:hAnsiTheme="majorBidi" w:cstheme="majorBidi"/>
          <w:sz w:val="30"/>
          <w:szCs w:val="30"/>
        </w:rPr>
        <w:t xml:space="preserve">23 </w:t>
      </w:r>
      <w:r w:rsidRPr="00F25831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F25831">
        <w:rPr>
          <w:rFonts w:asciiTheme="majorBidi" w:hAnsiTheme="majorBidi" w:cstheme="majorBidi"/>
          <w:sz w:val="30"/>
          <w:szCs w:val="30"/>
        </w:rPr>
        <w:t xml:space="preserve">2559 </w:t>
      </w:r>
      <w:r w:rsidRPr="00F25831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บริษัทย่อยได้ทำสัญญาซื้อส่วนงานธุรกิจบริการเกี่ยวกับคอมพิวเตอร์จากบริษัทในประเทศแห่งหนึ่ง</w:t>
      </w:r>
    </w:p>
    <w:p w14:paraId="4FA4C910" w14:textId="77777777" w:rsidR="00593A74" w:rsidRPr="00F25831" w:rsidRDefault="00593A74" w:rsidP="007E1360">
      <w:pPr>
        <w:pStyle w:val="Heading6"/>
        <w:numPr>
          <w:ilvl w:val="0"/>
          <w:numId w:val="34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25831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ภาษีเงินได้รอการตัดบัญชี</w:t>
      </w:r>
    </w:p>
    <w:p w14:paraId="7FC25A27" w14:textId="77777777" w:rsidR="00593A74" w:rsidRPr="00F25831" w:rsidRDefault="00593A74" w:rsidP="00652EDE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5E098739" w14:textId="77777777" w:rsidR="00B65EF6" w:rsidRPr="00F25831" w:rsidRDefault="00B65EF6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5831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F25831">
        <w:rPr>
          <w:rFonts w:asciiTheme="majorBidi" w:hAnsiTheme="majorBidi" w:cstheme="majorBidi"/>
          <w:sz w:val="30"/>
          <w:szCs w:val="30"/>
        </w:rPr>
        <w:t>31</w:t>
      </w:r>
      <w:r w:rsidRPr="00F2583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7F6B3C" w:rsidRPr="00F25831">
        <w:rPr>
          <w:rFonts w:asciiTheme="majorBidi" w:hAnsiTheme="majorBidi" w:cstheme="majorBidi"/>
          <w:sz w:val="30"/>
          <w:szCs w:val="30"/>
        </w:rPr>
        <w:t xml:space="preserve"> </w:t>
      </w:r>
      <w:r w:rsidRPr="00F2583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E9575B1" w14:textId="77777777" w:rsidR="0037791C" w:rsidRPr="00F25831" w:rsidRDefault="0037791C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37791C" w:rsidRPr="00F25831" w14:paraId="3F3AB041" w14:textId="77777777" w:rsidTr="0055353A">
        <w:tc>
          <w:tcPr>
            <w:tcW w:w="3960" w:type="dxa"/>
            <w:shd w:val="clear" w:color="auto" w:fill="auto"/>
          </w:tcPr>
          <w:p w14:paraId="36D0D4ED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48568D6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D1379F7" w14:textId="77777777" w:rsidR="0037791C" w:rsidRPr="00F25831" w:rsidRDefault="0037791C" w:rsidP="003779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7791C" w:rsidRPr="00F25831" w14:paraId="2E6271C3" w14:textId="77777777" w:rsidTr="0037791C">
        <w:tc>
          <w:tcPr>
            <w:tcW w:w="3960" w:type="dxa"/>
            <w:shd w:val="clear" w:color="auto" w:fill="auto"/>
          </w:tcPr>
          <w:p w14:paraId="498877F1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36E3996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6A3EB97" w14:textId="77777777" w:rsidR="0037791C" w:rsidRPr="00F25831" w:rsidRDefault="0037791C" w:rsidP="0055353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hint="cs"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62" w:type="dxa"/>
            <w:shd w:val="clear" w:color="auto" w:fill="auto"/>
          </w:tcPr>
          <w:p w14:paraId="5991A6E4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43BC6B05" w14:textId="77777777" w:rsidR="0037791C" w:rsidRPr="00F25831" w:rsidRDefault="0037791C" w:rsidP="0055353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37791C" w:rsidRPr="00F25831" w14:paraId="00DA432F" w14:textId="77777777" w:rsidTr="0037791C">
        <w:tc>
          <w:tcPr>
            <w:tcW w:w="3960" w:type="dxa"/>
            <w:shd w:val="clear" w:color="auto" w:fill="auto"/>
          </w:tcPr>
          <w:p w14:paraId="11B3229B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04342D7" w14:textId="77777777" w:rsidR="0037791C" w:rsidRPr="00F25831" w:rsidRDefault="0037791C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68043A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647701E8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490FD25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094C4272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D9DC643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38CBD0AE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1182F7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B11A98" w:rsidRPr="00F25831" w14:paraId="13CB0811" w14:textId="77777777" w:rsidTr="0037791C">
        <w:tc>
          <w:tcPr>
            <w:tcW w:w="3960" w:type="dxa"/>
            <w:shd w:val="clear" w:color="auto" w:fill="auto"/>
          </w:tcPr>
          <w:p w14:paraId="50500284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87D74BF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6FF48CD0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791C" w:rsidRPr="00F25831" w14:paraId="42711093" w14:textId="77777777" w:rsidTr="0037791C">
        <w:trPr>
          <w:trHeight w:val="80"/>
        </w:trPr>
        <w:tc>
          <w:tcPr>
            <w:tcW w:w="3960" w:type="dxa"/>
            <w:shd w:val="clear" w:color="auto" w:fill="auto"/>
          </w:tcPr>
          <w:p w14:paraId="6F013B6E" w14:textId="77777777" w:rsidR="0037791C" w:rsidRPr="00F25831" w:rsidRDefault="0037791C" w:rsidP="0037791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D51E133" w14:textId="77777777" w:rsidR="0037791C" w:rsidRPr="00F25831" w:rsidRDefault="0037791C" w:rsidP="0037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392D47" w14:textId="77777777" w:rsidR="0037791C" w:rsidRPr="00F25831" w:rsidRDefault="00D54FA6" w:rsidP="003779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8,328</w:t>
            </w:r>
          </w:p>
        </w:tc>
        <w:tc>
          <w:tcPr>
            <w:tcW w:w="262" w:type="dxa"/>
            <w:shd w:val="clear" w:color="auto" w:fill="auto"/>
          </w:tcPr>
          <w:p w14:paraId="518AEF22" w14:textId="77777777" w:rsidR="0037791C" w:rsidRPr="00F25831" w:rsidRDefault="0037791C" w:rsidP="003779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A04CC3C" w14:textId="77777777" w:rsidR="0037791C" w:rsidRPr="00F25831" w:rsidRDefault="0037791C" w:rsidP="003779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7,742</w:t>
            </w:r>
          </w:p>
        </w:tc>
        <w:tc>
          <w:tcPr>
            <w:tcW w:w="262" w:type="dxa"/>
            <w:shd w:val="clear" w:color="auto" w:fill="auto"/>
          </w:tcPr>
          <w:p w14:paraId="051BEE52" w14:textId="77777777" w:rsidR="0037791C" w:rsidRPr="00F25831" w:rsidRDefault="0037791C" w:rsidP="0037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1B926F12" w14:textId="77777777" w:rsidR="0037791C" w:rsidRPr="00F25831" w:rsidRDefault="00D54FA6" w:rsidP="003779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(956)</w:t>
            </w:r>
          </w:p>
        </w:tc>
        <w:tc>
          <w:tcPr>
            <w:tcW w:w="270" w:type="dxa"/>
            <w:shd w:val="clear" w:color="auto" w:fill="auto"/>
          </w:tcPr>
          <w:p w14:paraId="5BBBD09E" w14:textId="77777777" w:rsidR="0037791C" w:rsidRPr="00F25831" w:rsidRDefault="0037791C" w:rsidP="0037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F3F1763" w14:textId="77777777" w:rsidR="0037791C" w:rsidRPr="00F25831" w:rsidRDefault="0037791C" w:rsidP="003779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(1,447)</w:t>
            </w:r>
          </w:p>
        </w:tc>
      </w:tr>
      <w:tr w:rsidR="0037791C" w:rsidRPr="00F25831" w14:paraId="5724C042" w14:textId="77777777" w:rsidTr="0037791C">
        <w:tc>
          <w:tcPr>
            <w:tcW w:w="3960" w:type="dxa"/>
          </w:tcPr>
          <w:p w14:paraId="0695A88E" w14:textId="77777777" w:rsidR="0037791C" w:rsidRPr="00F25831" w:rsidRDefault="0037791C" w:rsidP="0037791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66FF833" w14:textId="77777777" w:rsidR="0037791C" w:rsidRPr="00F25831" w:rsidRDefault="0037791C" w:rsidP="0037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91813E" w14:textId="77777777" w:rsidR="0037791C" w:rsidRPr="00F25831" w:rsidRDefault="006D2F22" w:rsidP="003779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(429</w:t>
            </w:r>
            <w:r w:rsidR="00D54FA6" w:rsidRPr="00F258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917CA4A" w14:textId="77777777" w:rsidR="0037791C" w:rsidRPr="00F25831" w:rsidRDefault="0037791C" w:rsidP="003779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0B85D83" w14:textId="77777777" w:rsidR="0037791C" w:rsidRPr="00F25831" w:rsidRDefault="0037791C" w:rsidP="003779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(98)</w:t>
            </w:r>
          </w:p>
        </w:tc>
        <w:tc>
          <w:tcPr>
            <w:tcW w:w="262" w:type="dxa"/>
            <w:shd w:val="clear" w:color="auto" w:fill="auto"/>
          </w:tcPr>
          <w:p w14:paraId="4BE84DB8" w14:textId="77777777" w:rsidR="0037791C" w:rsidRPr="00F25831" w:rsidRDefault="0037791C" w:rsidP="0037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29FA7199" w14:textId="77777777" w:rsidR="0037791C" w:rsidRPr="00F25831" w:rsidRDefault="006D2F22" w:rsidP="003779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70" w:type="dxa"/>
            <w:shd w:val="clear" w:color="auto" w:fill="auto"/>
          </w:tcPr>
          <w:p w14:paraId="07E4C7B0" w14:textId="77777777" w:rsidR="0037791C" w:rsidRPr="00F25831" w:rsidRDefault="0037791C" w:rsidP="0037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ECD5AE4" w14:textId="77777777" w:rsidR="0037791C" w:rsidRPr="00F25831" w:rsidRDefault="0037791C" w:rsidP="003779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37791C" w:rsidRPr="00F25831" w14:paraId="7A5D3C52" w14:textId="77777777" w:rsidTr="0055353A">
        <w:tc>
          <w:tcPr>
            <w:tcW w:w="4230" w:type="dxa"/>
            <w:gridSpan w:val="2"/>
            <w:shd w:val="clear" w:color="auto" w:fill="auto"/>
          </w:tcPr>
          <w:p w14:paraId="37F07F51" w14:textId="77777777" w:rsidR="0037791C" w:rsidRPr="00F25831" w:rsidRDefault="0037791C" w:rsidP="0037791C">
            <w:pPr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หนี้สิน) ภาษีเงินได้รอการตัดบัญชีสุทธิ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10A03" w14:textId="77777777" w:rsidR="0037791C" w:rsidRPr="00F25831" w:rsidRDefault="006D2F22" w:rsidP="006D2F2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7,899</w:t>
            </w:r>
          </w:p>
        </w:tc>
        <w:tc>
          <w:tcPr>
            <w:tcW w:w="262" w:type="dxa"/>
            <w:shd w:val="clear" w:color="auto" w:fill="auto"/>
          </w:tcPr>
          <w:p w14:paraId="5FF9E8C8" w14:textId="77777777" w:rsidR="0037791C" w:rsidRPr="00F25831" w:rsidRDefault="0037791C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43CBE" w14:textId="77777777" w:rsidR="0037791C" w:rsidRPr="00F25831" w:rsidRDefault="0037791C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7,644</w:t>
            </w:r>
          </w:p>
        </w:tc>
        <w:tc>
          <w:tcPr>
            <w:tcW w:w="262" w:type="dxa"/>
            <w:shd w:val="clear" w:color="auto" w:fill="auto"/>
          </w:tcPr>
          <w:p w14:paraId="4D7AF0B5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125A0" w14:textId="77777777" w:rsidR="0037791C" w:rsidRPr="00F25831" w:rsidRDefault="006D2F22" w:rsidP="006D2F2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54FA6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D54FA6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BD24C0" w14:textId="77777777" w:rsidR="0037791C" w:rsidRPr="00F25831" w:rsidRDefault="0037791C" w:rsidP="0055353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78103" w14:textId="77777777" w:rsidR="0037791C" w:rsidRPr="00F25831" w:rsidRDefault="0037791C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(1,349)</w:t>
            </w:r>
          </w:p>
        </w:tc>
      </w:tr>
      <w:tr w:rsidR="0037791C" w:rsidRPr="00F25831" w14:paraId="0AD6ED9E" w14:textId="77777777" w:rsidTr="0037791C">
        <w:trPr>
          <w:trHeight w:val="80"/>
        </w:trPr>
        <w:tc>
          <w:tcPr>
            <w:tcW w:w="3960" w:type="dxa"/>
            <w:shd w:val="clear" w:color="auto" w:fill="auto"/>
          </w:tcPr>
          <w:p w14:paraId="65E0116B" w14:textId="77777777" w:rsidR="0037791C" w:rsidRPr="00F25831" w:rsidRDefault="0037791C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0092AFB" w14:textId="77777777" w:rsidR="0037791C" w:rsidRPr="00F25831" w:rsidRDefault="0037791C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C2DBB7" w14:textId="77777777" w:rsidR="0037791C" w:rsidRPr="00F25831" w:rsidRDefault="0037791C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073D0FA" w14:textId="77777777" w:rsidR="0037791C" w:rsidRPr="00F25831" w:rsidRDefault="0037791C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624C3F5" w14:textId="77777777" w:rsidR="0037791C" w:rsidRPr="00F25831" w:rsidRDefault="0037791C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B7E9699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4264560E" w14:textId="77777777" w:rsidR="0037791C" w:rsidRPr="00F25831" w:rsidRDefault="0037791C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463546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6767E46" w14:textId="77777777" w:rsidR="0037791C" w:rsidRPr="00F25831" w:rsidRDefault="0037791C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791C" w:rsidRPr="00F25831" w14:paraId="5245C838" w14:textId="77777777" w:rsidTr="0055353A">
        <w:tc>
          <w:tcPr>
            <w:tcW w:w="3960" w:type="dxa"/>
            <w:shd w:val="clear" w:color="auto" w:fill="auto"/>
          </w:tcPr>
          <w:p w14:paraId="726683FD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1E26696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5867510" w14:textId="77777777" w:rsidR="0037791C" w:rsidRPr="00F25831" w:rsidRDefault="0037791C" w:rsidP="005535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791C" w:rsidRPr="00F25831" w14:paraId="0963C20C" w14:textId="77777777" w:rsidTr="0055353A">
        <w:tc>
          <w:tcPr>
            <w:tcW w:w="3960" w:type="dxa"/>
            <w:shd w:val="clear" w:color="auto" w:fill="auto"/>
          </w:tcPr>
          <w:p w14:paraId="5A1EEB47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F34E1F3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5ACD1B57" w14:textId="77777777" w:rsidR="0037791C" w:rsidRPr="00F25831" w:rsidRDefault="0037791C" w:rsidP="0055353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hint="cs"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62" w:type="dxa"/>
            <w:shd w:val="clear" w:color="auto" w:fill="auto"/>
          </w:tcPr>
          <w:p w14:paraId="099EC063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A473908" w14:textId="77777777" w:rsidR="0037791C" w:rsidRPr="00F25831" w:rsidRDefault="0037791C" w:rsidP="0055353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37791C" w:rsidRPr="00F25831" w14:paraId="16AB7334" w14:textId="77777777" w:rsidTr="0055353A">
        <w:tc>
          <w:tcPr>
            <w:tcW w:w="3960" w:type="dxa"/>
            <w:shd w:val="clear" w:color="auto" w:fill="auto"/>
          </w:tcPr>
          <w:p w14:paraId="53180D8A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CCC5666" w14:textId="77777777" w:rsidR="0037791C" w:rsidRPr="00F25831" w:rsidRDefault="0037791C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61B7D25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079CB21C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169A275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6C8A2483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AA7B6C5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5F1B5CBC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C188D7" w14:textId="77777777" w:rsidR="0037791C" w:rsidRPr="00F25831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B11A98" w:rsidRPr="00F25831" w14:paraId="3317840F" w14:textId="77777777" w:rsidTr="0055353A">
        <w:tc>
          <w:tcPr>
            <w:tcW w:w="3960" w:type="dxa"/>
            <w:shd w:val="clear" w:color="auto" w:fill="auto"/>
          </w:tcPr>
          <w:p w14:paraId="4A6F563A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C4BBBB9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706D7B13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F0736" w:rsidRPr="00F25831" w14:paraId="238AC50E" w14:textId="77777777" w:rsidTr="006D6A11">
        <w:trPr>
          <w:trHeight w:val="80"/>
        </w:trPr>
        <w:tc>
          <w:tcPr>
            <w:tcW w:w="3960" w:type="dxa"/>
            <w:shd w:val="clear" w:color="auto" w:fill="auto"/>
          </w:tcPr>
          <w:p w14:paraId="28320C8A" w14:textId="77777777" w:rsidR="00CF0736" w:rsidRPr="00F25831" w:rsidRDefault="00CF0736" w:rsidP="00CF073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317E2DA" w14:textId="77777777" w:rsidR="00CF0736" w:rsidRPr="00F25831" w:rsidRDefault="00CF0736" w:rsidP="00CF0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667B11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7,899</w:t>
            </w:r>
          </w:p>
        </w:tc>
        <w:tc>
          <w:tcPr>
            <w:tcW w:w="262" w:type="dxa"/>
            <w:shd w:val="clear" w:color="auto" w:fill="auto"/>
          </w:tcPr>
          <w:p w14:paraId="048C2C06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081846D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7,644</w:t>
            </w:r>
          </w:p>
        </w:tc>
        <w:tc>
          <w:tcPr>
            <w:tcW w:w="262" w:type="dxa"/>
            <w:shd w:val="clear" w:color="auto" w:fill="auto"/>
          </w:tcPr>
          <w:p w14:paraId="53C1FD72" w14:textId="77777777" w:rsidR="00CF0736" w:rsidRPr="00F25831" w:rsidRDefault="00CF0736" w:rsidP="00CF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424F2ED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88593F" w14:textId="77777777" w:rsidR="00CF0736" w:rsidRPr="00F25831" w:rsidRDefault="00CF0736" w:rsidP="00CF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D495FD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0736" w:rsidRPr="00F25831" w14:paraId="0EFA0C25" w14:textId="77777777" w:rsidTr="006D6A11">
        <w:tc>
          <w:tcPr>
            <w:tcW w:w="3960" w:type="dxa"/>
          </w:tcPr>
          <w:p w14:paraId="1DB68221" w14:textId="77777777" w:rsidR="00CF0736" w:rsidRPr="00F25831" w:rsidRDefault="00CF0736" w:rsidP="00CF073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DAAEFDF" w14:textId="77777777" w:rsidR="00CF0736" w:rsidRPr="00F25831" w:rsidRDefault="00CF0736" w:rsidP="00CF0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C12D95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AFE7271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E790D33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4FC478D" w14:textId="77777777" w:rsidR="00CF0736" w:rsidRPr="00F25831" w:rsidRDefault="00CF0736" w:rsidP="00CF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D51C6E3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47C411" w14:textId="77777777" w:rsidR="00CF0736" w:rsidRPr="00F25831" w:rsidRDefault="00CF0736" w:rsidP="00CF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96C3C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0736" w:rsidRPr="00F25831" w14:paraId="5BE07421" w14:textId="77777777" w:rsidTr="006D6A11">
        <w:trPr>
          <w:trHeight w:val="449"/>
        </w:trPr>
        <w:tc>
          <w:tcPr>
            <w:tcW w:w="4230" w:type="dxa"/>
            <w:gridSpan w:val="2"/>
            <w:shd w:val="clear" w:color="auto" w:fill="auto"/>
          </w:tcPr>
          <w:p w14:paraId="29B0B2D2" w14:textId="77777777" w:rsidR="00CF0736" w:rsidRPr="00F25831" w:rsidRDefault="00CF0736" w:rsidP="00CF0736">
            <w:pPr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หนี้สิน) ภาษีเงินได้รอการตัดบัญชีสุทธิ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8F1C9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7,899</w:t>
            </w:r>
          </w:p>
        </w:tc>
        <w:tc>
          <w:tcPr>
            <w:tcW w:w="262" w:type="dxa"/>
            <w:shd w:val="clear" w:color="auto" w:fill="auto"/>
          </w:tcPr>
          <w:p w14:paraId="09F0A183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0CADF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7,644</w:t>
            </w:r>
          </w:p>
        </w:tc>
        <w:tc>
          <w:tcPr>
            <w:tcW w:w="262" w:type="dxa"/>
            <w:shd w:val="clear" w:color="auto" w:fill="auto"/>
          </w:tcPr>
          <w:p w14:paraId="5523B443" w14:textId="77777777" w:rsidR="00CF0736" w:rsidRPr="00F25831" w:rsidRDefault="00CF0736" w:rsidP="00CF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753DE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E94A35" w14:textId="77777777" w:rsidR="00CF0736" w:rsidRPr="00F25831" w:rsidRDefault="00CF0736" w:rsidP="00CF073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D0B5EF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CD3FBD1" w14:textId="77777777" w:rsidR="00B65EF6" w:rsidRPr="00F25831" w:rsidRDefault="0033592B" w:rsidP="006D2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Theme="majorBidi" w:hAnsiTheme="majorBidi" w:cstheme="majorBidi"/>
          <w:sz w:val="30"/>
          <w:szCs w:val="30"/>
        </w:rPr>
        <w:br w:type="page"/>
      </w:r>
      <w:r w:rsidR="00B65EF6" w:rsidRPr="00F25831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</w:t>
      </w:r>
      <w:r w:rsidR="00DC30DF" w:rsidRPr="00F25831">
        <w:rPr>
          <w:rFonts w:ascii="Angsana New" w:hAnsi="Angsana New" w:hint="cs"/>
          <w:sz w:val="30"/>
          <w:szCs w:val="30"/>
          <w:cs/>
        </w:rPr>
        <w:t>รวม</w:t>
      </w:r>
      <w:r w:rsidR="00B65EF6" w:rsidRPr="00F25831">
        <w:rPr>
          <w:rFonts w:ascii="Angsana New" w:hAnsi="Angsana New"/>
          <w:sz w:val="30"/>
          <w:szCs w:val="30"/>
          <w:cs/>
        </w:rPr>
        <w:t>ที่เกิดขึ้นในระหว่างปี</w:t>
      </w:r>
      <w:r w:rsidR="00B65EF6" w:rsidRPr="00F25831">
        <w:rPr>
          <w:rFonts w:ascii="Angsana New" w:hAnsi="Angsana New"/>
          <w:sz w:val="30"/>
          <w:szCs w:val="30"/>
        </w:rPr>
        <w:t xml:space="preserve"> </w:t>
      </w:r>
      <w:r w:rsidR="00B65EF6" w:rsidRPr="00F25831">
        <w:rPr>
          <w:rFonts w:ascii="Angsana New" w:hAnsi="Angsana New"/>
          <w:sz w:val="30"/>
          <w:szCs w:val="30"/>
          <w:cs/>
        </w:rPr>
        <w:t>มีดังนี้</w:t>
      </w:r>
    </w:p>
    <w:p w14:paraId="7B7054FE" w14:textId="77777777" w:rsidR="00B65EF6" w:rsidRPr="00F25831" w:rsidRDefault="00B65EF6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C63CD5" w:rsidRPr="00F25831" w14:paraId="25F8E731" w14:textId="77777777" w:rsidTr="0055353A">
        <w:tc>
          <w:tcPr>
            <w:tcW w:w="3960" w:type="dxa"/>
            <w:shd w:val="clear" w:color="auto" w:fill="auto"/>
          </w:tcPr>
          <w:p w14:paraId="1F798CD6" w14:textId="77777777" w:rsidR="00C63CD5" w:rsidRPr="00F25831" w:rsidRDefault="00C63CD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51CAB43" w14:textId="77777777" w:rsidR="00C63CD5" w:rsidRPr="00F25831" w:rsidRDefault="00C63CD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7E2E1B1" w14:textId="77777777" w:rsidR="00C63CD5" w:rsidRPr="00F25831" w:rsidRDefault="00C63CD5" w:rsidP="005535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63CD5" w:rsidRPr="00F25831" w14:paraId="676BD8F5" w14:textId="77777777" w:rsidTr="00C63CD5">
        <w:tc>
          <w:tcPr>
            <w:tcW w:w="3960" w:type="dxa"/>
            <w:shd w:val="clear" w:color="auto" w:fill="auto"/>
          </w:tcPr>
          <w:p w14:paraId="58CA1CDD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CC230DC" w14:textId="77777777" w:rsidR="00C63CD5" w:rsidRPr="00F25831" w:rsidRDefault="00C63CD5" w:rsidP="00C63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D95B50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4D90DB69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3E32B2" w14:textId="77777777" w:rsidR="00C63CD5" w:rsidRPr="00F25831" w:rsidRDefault="00C63CD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F25831">
              <w:rPr>
                <w:rFonts w:ascii="Angsana New" w:hAnsi="Angsana New"/>
                <w:sz w:val="30"/>
                <w:szCs w:val="30"/>
              </w:rPr>
              <w:t>(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จ่าย)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14:paraId="722BB18D" w14:textId="77777777" w:rsidR="00C63CD5" w:rsidRPr="00F25831" w:rsidRDefault="00C63CD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114754BA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8A29A0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C63CD5" w:rsidRPr="00F25831" w14:paraId="1D024C20" w14:textId="77777777" w:rsidTr="0055353A">
        <w:tc>
          <w:tcPr>
            <w:tcW w:w="3960" w:type="dxa"/>
            <w:shd w:val="clear" w:color="auto" w:fill="auto"/>
          </w:tcPr>
          <w:p w14:paraId="2F6F1655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3B880DC" w14:textId="77777777" w:rsidR="00C63CD5" w:rsidRPr="00F25831" w:rsidRDefault="00C63CD5" w:rsidP="00C63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8346AC9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2" w:type="dxa"/>
            <w:shd w:val="clear" w:color="auto" w:fill="auto"/>
          </w:tcPr>
          <w:p w14:paraId="3DF18C51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6A0DD75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45CD023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7A9814B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D1E506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4BFBA9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63CD5" w:rsidRPr="00F25831" w14:paraId="5BB4D48B" w14:textId="77777777" w:rsidTr="0055353A">
        <w:tc>
          <w:tcPr>
            <w:tcW w:w="3960" w:type="dxa"/>
            <w:shd w:val="clear" w:color="auto" w:fill="auto"/>
          </w:tcPr>
          <w:p w14:paraId="7C2F3745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A68557E" w14:textId="77777777" w:rsidR="00C63CD5" w:rsidRPr="00F25831" w:rsidRDefault="00C63CD5" w:rsidP="00C63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A48D54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2" w:type="dxa"/>
            <w:shd w:val="clear" w:color="auto" w:fill="auto"/>
          </w:tcPr>
          <w:p w14:paraId="76CE9F16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FBA0B72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4F560960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2B2968C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08463734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C07E2A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63CD5" w:rsidRPr="00F25831" w14:paraId="01BF4486" w14:textId="77777777" w:rsidTr="0055353A">
        <w:tc>
          <w:tcPr>
            <w:tcW w:w="3960" w:type="dxa"/>
            <w:shd w:val="clear" w:color="auto" w:fill="auto"/>
          </w:tcPr>
          <w:p w14:paraId="434AB6AE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44F176A" w14:textId="77777777" w:rsidR="00C63CD5" w:rsidRPr="00F25831" w:rsidRDefault="00C63CD5" w:rsidP="00C63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9420E0F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4622130A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4414C50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78195F31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065DB9B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5EA68613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726CA8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B11A98" w:rsidRPr="00F25831" w14:paraId="4A069A2C" w14:textId="77777777" w:rsidTr="0055353A">
        <w:tc>
          <w:tcPr>
            <w:tcW w:w="3960" w:type="dxa"/>
            <w:shd w:val="clear" w:color="auto" w:fill="auto"/>
          </w:tcPr>
          <w:p w14:paraId="21B473D7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2CCCA90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583BD6C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63CD5" w:rsidRPr="00F25831" w14:paraId="21D5CE85" w14:textId="77777777" w:rsidTr="0055353A">
        <w:trPr>
          <w:trHeight w:val="80"/>
        </w:trPr>
        <w:tc>
          <w:tcPr>
            <w:tcW w:w="3960" w:type="dxa"/>
            <w:shd w:val="clear" w:color="auto" w:fill="auto"/>
          </w:tcPr>
          <w:p w14:paraId="7A555DD3" w14:textId="77777777" w:rsidR="00C63CD5" w:rsidRPr="00F25831" w:rsidRDefault="00C63CD5" w:rsidP="00C63CD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7FD71AC" w14:textId="77777777" w:rsidR="00C63CD5" w:rsidRPr="00F25831" w:rsidRDefault="00C63CD5" w:rsidP="00C63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FE9D71" w14:textId="77777777" w:rsidR="00C63CD5" w:rsidRPr="00F25831" w:rsidRDefault="00C63CD5" w:rsidP="00C63C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2EAB63F" w14:textId="77777777" w:rsidR="00C63CD5" w:rsidRPr="00F25831" w:rsidRDefault="00C63CD5" w:rsidP="00C63C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15E3938" w14:textId="77777777" w:rsidR="00C63CD5" w:rsidRPr="00F25831" w:rsidRDefault="00C63CD5" w:rsidP="00C63C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6C60B3D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16A9DA3C" w14:textId="77777777" w:rsidR="00C63CD5" w:rsidRPr="00F25831" w:rsidRDefault="00C63CD5" w:rsidP="00C63C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25F6AF" w14:textId="77777777" w:rsidR="00C63CD5" w:rsidRPr="00F25831" w:rsidRDefault="00C63CD5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475449C" w14:textId="77777777" w:rsidR="00C63CD5" w:rsidRPr="00F25831" w:rsidRDefault="00C63CD5" w:rsidP="00C63C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F7C" w:rsidRPr="00F25831" w14:paraId="29FFC21A" w14:textId="77777777" w:rsidTr="006D6A11">
        <w:trPr>
          <w:trHeight w:val="80"/>
        </w:trPr>
        <w:tc>
          <w:tcPr>
            <w:tcW w:w="3960" w:type="dxa"/>
            <w:shd w:val="clear" w:color="auto" w:fill="auto"/>
          </w:tcPr>
          <w:p w14:paraId="2260807C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B2DE96A" w14:textId="77777777" w:rsidR="00713F7C" w:rsidRPr="00F25831" w:rsidRDefault="00713F7C" w:rsidP="0071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607593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62" w:type="dxa"/>
            <w:shd w:val="clear" w:color="auto" w:fill="auto"/>
          </w:tcPr>
          <w:p w14:paraId="1E8B822A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90D3F1A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262" w:type="dxa"/>
            <w:shd w:val="clear" w:color="auto" w:fill="auto"/>
          </w:tcPr>
          <w:p w14:paraId="3C3AAAFA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1BE0D31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0CD881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DAC68B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3F7C" w:rsidRPr="00F25831" w14:paraId="50F7D3D6" w14:textId="77777777" w:rsidTr="006D6A11">
        <w:trPr>
          <w:trHeight w:val="80"/>
        </w:trPr>
        <w:tc>
          <w:tcPr>
            <w:tcW w:w="3960" w:type="dxa"/>
            <w:shd w:val="clear" w:color="auto" w:fill="auto"/>
          </w:tcPr>
          <w:p w14:paraId="53C61FCF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2BF2329" w14:textId="77777777" w:rsidR="00713F7C" w:rsidRPr="00F25831" w:rsidRDefault="00713F7C" w:rsidP="0071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B4C95E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62" w:type="dxa"/>
            <w:shd w:val="clear" w:color="auto" w:fill="auto"/>
          </w:tcPr>
          <w:p w14:paraId="179DDD2A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E3A48B6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62" w:type="dxa"/>
            <w:shd w:val="clear" w:color="auto" w:fill="auto"/>
          </w:tcPr>
          <w:p w14:paraId="3D04274A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3640C0F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2F94E9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C7072FC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</w:tr>
      <w:tr w:rsidR="00713F7C" w:rsidRPr="00F25831" w14:paraId="4F2A1737" w14:textId="77777777" w:rsidTr="0055353A">
        <w:trPr>
          <w:trHeight w:val="80"/>
        </w:trPr>
        <w:tc>
          <w:tcPr>
            <w:tcW w:w="3960" w:type="dxa"/>
            <w:shd w:val="clear" w:color="auto" w:fill="auto"/>
          </w:tcPr>
          <w:p w14:paraId="4E868B9D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AA6DBD5" w14:textId="77777777" w:rsidR="00713F7C" w:rsidRPr="00F25831" w:rsidRDefault="00713F7C" w:rsidP="0071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4C2D09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1,740</w:t>
            </w:r>
          </w:p>
        </w:tc>
        <w:tc>
          <w:tcPr>
            <w:tcW w:w="262" w:type="dxa"/>
            <w:shd w:val="clear" w:color="auto" w:fill="auto"/>
          </w:tcPr>
          <w:p w14:paraId="1B685DA8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DDDB007" w14:textId="77777777" w:rsidR="00713F7C" w:rsidRPr="00F25831" w:rsidRDefault="00D54FA6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262" w:type="dxa"/>
            <w:shd w:val="clear" w:color="auto" w:fill="auto"/>
          </w:tcPr>
          <w:p w14:paraId="0CB6C6A7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5AEF9A6E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5045CC8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36830F0" w14:textId="77777777" w:rsidR="00713F7C" w:rsidRPr="00F25831" w:rsidRDefault="00D54FA6" w:rsidP="00D54F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2,394</w:t>
            </w:r>
          </w:p>
        </w:tc>
      </w:tr>
      <w:tr w:rsidR="00713F7C" w:rsidRPr="00F25831" w14:paraId="1219FA77" w14:textId="77777777" w:rsidTr="006D6A11">
        <w:tc>
          <w:tcPr>
            <w:tcW w:w="3960" w:type="dxa"/>
          </w:tcPr>
          <w:p w14:paraId="1CC98362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9C1F760" w14:textId="77777777" w:rsidR="00713F7C" w:rsidRPr="00F25831" w:rsidRDefault="00713F7C" w:rsidP="0071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3C2798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5,769</w:t>
            </w:r>
          </w:p>
        </w:tc>
        <w:tc>
          <w:tcPr>
            <w:tcW w:w="262" w:type="dxa"/>
            <w:shd w:val="clear" w:color="auto" w:fill="auto"/>
          </w:tcPr>
          <w:p w14:paraId="1BC7C6AA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A1D366E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(69)</w:t>
            </w:r>
          </w:p>
        </w:tc>
        <w:tc>
          <w:tcPr>
            <w:tcW w:w="262" w:type="dxa"/>
            <w:shd w:val="clear" w:color="auto" w:fill="auto"/>
          </w:tcPr>
          <w:p w14:paraId="2DBE0F86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F66614B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AF5D60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39E11B3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5,700</w:t>
            </w:r>
          </w:p>
        </w:tc>
      </w:tr>
      <w:tr w:rsidR="00713F7C" w:rsidRPr="00F25831" w14:paraId="2E59C47A" w14:textId="77777777" w:rsidTr="0055353A">
        <w:trPr>
          <w:trHeight w:val="449"/>
        </w:trPr>
        <w:tc>
          <w:tcPr>
            <w:tcW w:w="4230" w:type="dxa"/>
            <w:gridSpan w:val="2"/>
            <w:shd w:val="clear" w:color="auto" w:fill="auto"/>
          </w:tcPr>
          <w:p w14:paraId="09AA5338" w14:textId="77777777" w:rsidR="00713F7C" w:rsidRPr="00F25831" w:rsidRDefault="00713F7C" w:rsidP="00713F7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7305B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7,742</w:t>
            </w:r>
          </w:p>
        </w:tc>
        <w:tc>
          <w:tcPr>
            <w:tcW w:w="262" w:type="dxa"/>
            <w:shd w:val="clear" w:color="auto" w:fill="auto"/>
          </w:tcPr>
          <w:p w14:paraId="541708EB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E14DD" w14:textId="77777777" w:rsidR="00713F7C" w:rsidRPr="00F25831" w:rsidRDefault="00D54FA6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262" w:type="dxa"/>
            <w:shd w:val="clear" w:color="auto" w:fill="auto"/>
          </w:tcPr>
          <w:p w14:paraId="21330E92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2B7ED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F16E47A" w14:textId="77777777" w:rsidR="00713F7C" w:rsidRPr="00F25831" w:rsidRDefault="00713F7C" w:rsidP="00713F7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7ECF2" w14:textId="77777777" w:rsidR="00713F7C" w:rsidRPr="00F25831" w:rsidRDefault="00D54FA6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8,328</w:t>
            </w:r>
          </w:p>
        </w:tc>
      </w:tr>
      <w:tr w:rsidR="00713F7C" w:rsidRPr="00F25831" w14:paraId="747CCF77" w14:textId="77777777" w:rsidTr="0055353A">
        <w:tc>
          <w:tcPr>
            <w:tcW w:w="3960" w:type="dxa"/>
            <w:shd w:val="clear" w:color="auto" w:fill="auto"/>
          </w:tcPr>
          <w:p w14:paraId="44D33784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6058975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D774AC9" w14:textId="77777777" w:rsidR="00713F7C" w:rsidRPr="00F25831" w:rsidRDefault="00713F7C" w:rsidP="00713F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13F7C" w:rsidRPr="00F25831" w14:paraId="01CAEC8D" w14:textId="77777777" w:rsidTr="0055353A">
        <w:trPr>
          <w:trHeight w:val="80"/>
        </w:trPr>
        <w:tc>
          <w:tcPr>
            <w:tcW w:w="3960" w:type="dxa"/>
            <w:shd w:val="clear" w:color="auto" w:fill="auto"/>
          </w:tcPr>
          <w:p w14:paraId="73300F40" w14:textId="77777777" w:rsidR="00713F7C" w:rsidRPr="00F25831" w:rsidRDefault="00713F7C" w:rsidP="00713F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5C5F061" w14:textId="77777777" w:rsidR="00713F7C" w:rsidRPr="00F25831" w:rsidRDefault="00713F7C" w:rsidP="0071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A382E4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CE153DF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B5B7331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E5F0F31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1FD6B653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1D5ACF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03163B6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F7C" w:rsidRPr="00F25831" w14:paraId="2B5FB6D0" w14:textId="77777777" w:rsidTr="006D6A11">
        <w:trPr>
          <w:trHeight w:val="80"/>
        </w:trPr>
        <w:tc>
          <w:tcPr>
            <w:tcW w:w="3960" w:type="dxa"/>
            <w:shd w:val="clear" w:color="auto" w:fill="auto"/>
          </w:tcPr>
          <w:p w14:paraId="60E18FE0" w14:textId="77777777" w:rsidR="00713F7C" w:rsidRPr="00F25831" w:rsidRDefault="00713F7C" w:rsidP="00713F7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859647F" w14:textId="77777777" w:rsidR="00713F7C" w:rsidRPr="00F25831" w:rsidRDefault="00713F7C" w:rsidP="0071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7137C7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(1,100)</w:t>
            </w:r>
          </w:p>
        </w:tc>
        <w:tc>
          <w:tcPr>
            <w:tcW w:w="262" w:type="dxa"/>
            <w:shd w:val="clear" w:color="auto" w:fill="auto"/>
          </w:tcPr>
          <w:p w14:paraId="1A758664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9B16D8A" w14:textId="77777777" w:rsidR="00713F7C" w:rsidRPr="00F25831" w:rsidRDefault="00D54FA6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262" w:type="dxa"/>
            <w:shd w:val="clear" w:color="auto" w:fill="auto"/>
          </w:tcPr>
          <w:p w14:paraId="16C41E5A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CCD26A7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50CB34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7907184" w14:textId="77777777" w:rsidR="00713F7C" w:rsidRPr="00F25831" w:rsidRDefault="00D54FA6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(733)</w:t>
            </w:r>
          </w:p>
        </w:tc>
      </w:tr>
      <w:tr w:rsidR="00713F7C" w:rsidRPr="00F25831" w14:paraId="3CDFA10F" w14:textId="77777777" w:rsidTr="006D6A11">
        <w:trPr>
          <w:trHeight w:val="80"/>
        </w:trPr>
        <w:tc>
          <w:tcPr>
            <w:tcW w:w="3960" w:type="dxa"/>
            <w:shd w:val="clear" w:color="auto" w:fill="auto"/>
          </w:tcPr>
          <w:p w14:paraId="11F50595" w14:textId="77777777" w:rsidR="00713F7C" w:rsidRPr="00F25831" w:rsidRDefault="00713F7C" w:rsidP="00713F7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ดอกเบี้ยจ่ายรอการตัดบัญชี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FE3EB8F" w14:textId="77777777" w:rsidR="00713F7C" w:rsidRPr="00F25831" w:rsidRDefault="00713F7C" w:rsidP="0071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D0C342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(347)</w:t>
            </w:r>
          </w:p>
        </w:tc>
        <w:tc>
          <w:tcPr>
            <w:tcW w:w="262" w:type="dxa"/>
            <w:shd w:val="clear" w:color="auto" w:fill="auto"/>
          </w:tcPr>
          <w:p w14:paraId="14DFB3FD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508B1CC" w14:textId="77777777" w:rsidR="00713F7C" w:rsidRPr="00F25831" w:rsidRDefault="00D54FA6" w:rsidP="00D54F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62" w:type="dxa"/>
            <w:shd w:val="clear" w:color="auto" w:fill="auto"/>
          </w:tcPr>
          <w:p w14:paraId="1999C47D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B13C009" w14:textId="77777777" w:rsidR="00713F7C" w:rsidRPr="00F25831" w:rsidRDefault="00713F7C" w:rsidP="00713F7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BADDD3" w14:textId="77777777" w:rsidR="00713F7C" w:rsidRPr="00F25831" w:rsidRDefault="00713F7C" w:rsidP="0071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EDCEF93" w14:textId="77777777" w:rsidR="00713F7C" w:rsidRPr="00F25831" w:rsidRDefault="00D54FA6" w:rsidP="00D54F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(223)</w:t>
            </w:r>
          </w:p>
        </w:tc>
      </w:tr>
      <w:tr w:rsidR="00D54FA6" w:rsidRPr="00F25831" w14:paraId="205C849E" w14:textId="77777777" w:rsidTr="006D6A11">
        <w:trPr>
          <w:trHeight w:val="449"/>
        </w:trPr>
        <w:tc>
          <w:tcPr>
            <w:tcW w:w="4230" w:type="dxa"/>
            <w:gridSpan w:val="2"/>
            <w:shd w:val="clear" w:color="auto" w:fill="auto"/>
          </w:tcPr>
          <w:p w14:paraId="6A32A14D" w14:textId="77777777" w:rsidR="00D54FA6" w:rsidRPr="00F25831" w:rsidRDefault="00D54FA6" w:rsidP="00D54FA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2F38B" w14:textId="77777777" w:rsidR="00D54FA6" w:rsidRPr="00F25831" w:rsidRDefault="00D54FA6" w:rsidP="00D54F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(1,447)</w:t>
            </w:r>
          </w:p>
        </w:tc>
        <w:tc>
          <w:tcPr>
            <w:tcW w:w="262" w:type="dxa"/>
            <w:shd w:val="clear" w:color="auto" w:fill="auto"/>
          </w:tcPr>
          <w:p w14:paraId="7625FCE6" w14:textId="77777777" w:rsidR="00D54FA6" w:rsidRPr="00F25831" w:rsidRDefault="00D54FA6" w:rsidP="00D54F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408DB" w14:textId="77777777" w:rsidR="00D54FA6" w:rsidRPr="00F25831" w:rsidRDefault="00D54FA6" w:rsidP="00D54F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</w:p>
        </w:tc>
        <w:tc>
          <w:tcPr>
            <w:tcW w:w="262" w:type="dxa"/>
            <w:shd w:val="clear" w:color="auto" w:fill="auto"/>
          </w:tcPr>
          <w:p w14:paraId="5AB4726E" w14:textId="77777777" w:rsidR="00D54FA6" w:rsidRPr="00F25831" w:rsidRDefault="00D54FA6" w:rsidP="00D5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96BAA1" w14:textId="77777777" w:rsidR="00D54FA6" w:rsidRPr="00F25831" w:rsidRDefault="00D54FA6" w:rsidP="00D54FA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829611" w14:textId="77777777" w:rsidR="00D54FA6" w:rsidRPr="00F25831" w:rsidRDefault="00D54FA6" w:rsidP="00D54FA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3F360" w14:textId="77777777" w:rsidR="00D54FA6" w:rsidRPr="00F25831" w:rsidRDefault="00D54FA6" w:rsidP="00D54F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(956)</w:t>
            </w:r>
          </w:p>
        </w:tc>
      </w:tr>
      <w:tr w:rsidR="00D54FA6" w:rsidRPr="00F25831" w14:paraId="4FAC321E" w14:textId="77777777" w:rsidTr="00A00BB7">
        <w:trPr>
          <w:trHeight w:val="80"/>
        </w:trPr>
        <w:tc>
          <w:tcPr>
            <w:tcW w:w="3960" w:type="dxa"/>
            <w:shd w:val="clear" w:color="auto" w:fill="auto"/>
          </w:tcPr>
          <w:p w14:paraId="1858539A" w14:textId="77777777" w:rsidR="00D54FA6" w:rsidRPr="00F25831" w:rsidRDefault="00D54FA6" w:rsidP="00D54FA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F8C0940" w14:textId="77777777" w:rsidR="00D54FA6" w:rsidRPr="00F25831" w:rsidRDefault="00D54FA6" w:rsidP="00D54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4B889C" w14:textId="77777777" w:rsidR="00D54FA6" w:rsidRPr="00F25831" w:rsidRDefault="00D54FA6" w:rsidP="00D54F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EC49088" w14:textId="77777777" w:rsidR="00D54FA6" w:rsidRPr="00F25831" w:rsidRDefault="00D54FA6" w:rsidP="00D54F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5E96C4D" w14:textId="77777777" w:rsidR="00D54FA6" w:rsidRPr="00F25831" w:rsidRDefault="00D54FA6" w:rsidP="00D54F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6EC96F9" w14:textId="77777777" w:rsidR="00D54FA6" w:rsidRPr="00F25831" w:rsidRDefault="00D54FA6" w:rsidP="00D5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3D688F7F" w14:textId="77777777" w:rsidR="00D54FA6" w:rsidRPr="00F25831" w:rsidRDefault="00D54FA6" w:rsidP="00D54F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55C816" w14:textId="77777777" w:rsidR="00D54FA6" w:rsidRPr="00F25831" w:rsidRDefault="00D54FA6" w:rsidP="00D5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8E9E2BC" w14:textId="77777777" w:rsidR="00D54FA6" w:rsidRPr="00F25831" w:rsidRDefault="00D54FA6" w:rsidP="00D54F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FA6" w:rsidRPr="00F25831" w14:paraId="3F2BB44C" w14:textId="77777777" w:rsidTr="00A00BB7">
        <w:trPr>
          <w:trHeight w:val="449"/>
        </w:trPr>
        <w:tc>
          <w:tcPr>
            <w:tcW w:w="4230" w:type="dxa"/>
            <w:gridSpan w:val="2"/>
            <w:shd w:val="clear" w:color="auto" w:fill="auto"/>
          </w:tcPr>
          <w:p w14:paraId="1C0B915A" w14:textId="77777777" w:rsidR="00D54FA6" w:rsidRPr="00F25831" w:rsidRDefault="00D54FA6" w:rsidP="00D54FA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58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2D3E51E" w14:textId="77777777" w:rsidR="00D54FA6" w:rsidRPr="00F25831" w:rsidRDefault="00D54FA6" w:rsidP="00D54F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6,295</w:t>
            </w:r>
          </w:p>
        </w:tc>
        <w:tc>
          <w:tcPr>
            <w:tcW w:w="262" w:type="dxa"/>
            <w:shd w:val="clear" w:color="auto" w:fill="auto"/>
          </w:tcPr>
          <w:p w14:paraId="160964F3" w14:textId="77777777" w:rsidR="00D54FA6" w:rsidRPr="00F25831" w:rsidRDefault="00D54FA6" w:rsidP="00D54F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017288D6" w14:textId="77777777" w:rsidR="00D54FA6" w:rsidRPr="00F25831" w:rsidRDefault="00D54FA6" w:rsidP="00D54F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1,075</w:t>
            </w:r>
          </w:p>
        </w:tc>
        <w:tc>
          <w:tcPr>
            <w:tcW w:w="262" w:type="dxa"/>
            <w:shd w:val="clear" w:color="auto" w:fill="auto"/>
          </w:tcPr>
          <w:p w14:paraId="21F839F5" w14:textId="77777777" w:rsidR="00D54FA6" w:rsidRPr="00F25831" w:rsidRDefault="00D54FA6" w:rsidP="00D5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4AD43908" w14:textId="77777777" w:rsidR="00D54FA6" w:rsidRPr="00F25831" w:rsidRDefault="00D54FA6" w:rsidP="00D54F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A9CC2C2" w14:textId="77777777" w:rsidR="00D54FA6" w:rsidRPr="00F25831" w:rsidRDefault="00D54FA6" w:rsidP="00D54FA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AE85C59" w14:textId="77777777" w:rsidR="00D54FA6" w:rsidRPr="00F25831" w:rsidRDefault="00D54FA6" w:rsidP="00D54F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7,372</w:t>
            </w:r>
          </w:p>
        </w:tc>
      </w:tr>
    </w:tbl>
    <w:p w14:paraId="0AB0AC17" w14:textId="77777777" w:rsidR="00644205" w:rsidRPr="00F25831" w:rsidRDefault="00644205" w:rsidP="005E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sz w:val="30"/>
          <w:szCs w:val="30"/>
          <w:cs/>
        </w:rPr>
      </w:pPr>
    </w:p>
    <w:p w14:paraId="36C6B816" w14:textId="77777777" w:rsidR="00644205" w:rsidRPr="00F25831" w:rsidRDefault="00644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5E277B" w:rsidRPr="00F25831" w14:paraId="4894D8FC" w14:textId="77777777" w:rsidTr="00644205">
        <w:trPr>
          <w:tblHeader/>
        </w:trPr>
        <w:tc>
          <w:tcPr>
            <w:tcW w:w="2970" w:type="dxa"/>
          </w:tcPr>
          <w:p w14:paraId="0090F3A5" w14:textId="77777777" w:rsidR="005E277B" w:rsidRPr="00F25831" w:rsidRDefault="005E277B" w:rsidP="004D4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9"/>
          </w:tcPr>
          <w:p w14:paraId="53DFB7A3" w14:textId="77777777" w:rsidR="005E277B" w:rsidRPr="00F25831" w:rsidRDefault="005E277B" w:rsidP="004D4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44205" w:rsidRPr="00F25831" w14:paraId="58FAB4E6" w14:textId="77777777" w:rsidTr="00644205">
        <w:trPr>
          <w:tblHeader/>
        </w:trPr>
        <w:tc>
          <w:tcPr>
            <w:tcW w:w="2970" w:type="dxa"/>
          </w:tcPr>
          <w:p w14:paraId="115508A7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399EA0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871D30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977BC10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7694F1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Merge w:val="restart"/>
            <w:tcBorders>
              <w:bottom w:val="single" w:sz="4" w:space="0" w:color="auto"/>
            </w:tcBorders>
          </w:tcPr>
          <w:p w14:paraId="7D3CC74D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F25831">
              <w:rPr>
                <w:rFonts w:ascii="Angsana New" w:hAnsi="Angsana New"/>
                <w:sz w:val="30"/>
                <w:szCs w:val="30"/>
              </w:rPr>
              <w:t>(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จ่าย)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14:paraId="1FB6C871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42344714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A97B4A9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44205" w:rsidRPr="00F25831" w14:paraId="2097E8A4" w14:textId="77777777" w:rsidTr="00644205">
        <w:trPr>
          <w:tblHeader/>
        </w:trPr>
        <w:tc>
          <w:tcPr>
            <w:tcW w:w="2970" w:type="dxa"/>
          </w:tcPr>
          <w:p w14:paraId="24FABEE9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7AC4F0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E21249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E47853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E8E117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Merge/>
            <w:tcBorders>
              <w:bottom w:val="single" w:sz="4" w:space="0" w:color="auto"/>
            </w:tcBorders>
          </w:tcPr>
          <w:p w14:paraId="11102080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BB8C9E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00E5320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44205" w:rsidRPr="00F25831" w14:paraId="689C2E49" w14:textId="77777777" w:rsidTr="00644205">
        <w:trPr>
          <w:tblHeader/>
        </w:trPr>
        <w:tc>
          <w:tcPr>
            <w:tcW w:w="2970" w:type="dxa"/>
          </w:tcPr>
          <w:p w14:paraId="7EC49246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2C7832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030BFE3E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E254F76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ได้มาจาก</w:t>
            </w:r>
          </w:p>
        </w:tc>
        <w:tc>
          <w:tcPr>
            <w:tcW w:w="270" w:type="dxa"/>
          </w:tcPr>
          <w:p w14:paraId="786651E2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605127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15F6FE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B16675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B47DD4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E4C1A5D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44205" w:rsidRPr="00F25831" w14:paraId="15F34714" w14:textId="77777777" w:rsidTr="00644205">
        <w:trPr>
          <w:tblHeader/>
        </w:trPr>
        <w:tc>
          <w:tcPr>
            <w:tcW w:w="2970" w:type="dxa"/>
          </w:tcPr>
          <w:p w14:paraId="4AA891D1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EEDCF6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99FA1A2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C089CA5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16E22C9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9393F61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64413537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A37C09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EDA452D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69CBC5F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44205" w:rsidRPr="00F25831" w14:paraId="46DCB88A" w14:textId="77777777" w:rsidTr="00644205">
        <w:trPr>
          <w:trHeight w:val="315"/>
          <w:tblHeader/>
        </w:trPr>
        <w:tc>
          <w:tcPr>
            <w:tcW w:w="2970" w:type="dxa"/>
          </w:tcPr>
          <w:p w14:paraId="30FA9771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90A757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 w:rsidR="00A00BB7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00706D8E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42795DB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270" w:type="dxa"/>
          </w:tcPr>
          <w:p w14:paraId="2DACF862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FC19659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0B1D0DD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0A683C7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6F1A4CCC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F011057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255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644205" w:rsidRPr="00F25831" w14:paraId="43E91A9D" w14:textId="77777777" w:rsidTr="00644205">
        <w:trPr>
          <w:tblHeader/>
        </w:trPr>
        <w:tc>
          <w:tcPr>
            <w:tcW w:w="2970" w:type="dxa"/>
          </w:tcPr>
          <w:p w14:paraId="1CA0654B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9"/>
          </w:tcPr>
          <w:p w14:paraId="505ABBF2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4205" w:rsidRPr="00F25831" w14:paraId="6B9FF1F0" w14:textId="77777777" w:rsidTr="00644205">
        <w:trPr>
          <w:trHeight w:val="288"/>
        </w:trPr>
        <w:tc>
          <w:tcPr>
            <w:tcW w:w="2970" w:type="dxa"/>
          </w:tcPr>
          <w:p w14:paraId="60AEE1DC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01B932F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EA38E2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950288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8ED95F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35F3AC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D1BF03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99B267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5DEADE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080B22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44205" w:rsidRPr="00F25831" w14:paraId="172F8234" w14:textId="77777777" w:rsidTr="00644205">
        <w:trPr>
          <w:trHeight w:val="288"/>
        </w:trPr>
        <w:tc>
          <w:tcPr>
            <w:tcW w:w="2970" w:type="dxa"/>
          </w:tcPr>
          <w:p w14:paraId="7211752D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22C93C41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 32 </w:t>
            </w:r>
          </w:p>
        </w:tc>
        <w:tc>
          <w:tcPr>
            <w:tcW w:w="270" w:type="dxa"/>
          </w:tcPr>
          <w:p w14:paraId="1D195BAA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DE3842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214253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FA37DA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3D8DE5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797305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3E3ECA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FB9928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644205" w:rsidRPr="00F25831" w14:paraId="2647A449" w14:textId="77777777" w:rsidTr="00644205">
        <w:trPr>
          <w:trHeight w:val="288"/>
        </w:trPr>
        <w:tc>
          <w:tcPr>
            <w:tcW w:w="2970" w:type="dxa"/>
          </w:tcPr>
          <w:p w14:paraId="14A2C33C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43288D11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 298 </w:t>
            </w:r>
          </w:p>
        </w:tc>
        <w:tc>
          <w:tcPr>
            <w:tcW w:w="270" w:type="dxa"/>
          </w:tcPr>
          <w:p w14:paraId="05B8AED4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17B2D7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34A1F2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7359177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(97)</w:t>
            </w:r>
          </w:p>
        </w:tc>
        <w:tc>
          <w:tcPr>
            <w:tcW w:w="270" w:type="dxa"/>
            <w:shd w:val="clear" w:color="auto" w:fill="auto"/>
          </w:tcPr>
          <w:p w14:paraId="4D1A3FD2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0F40F9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3C3039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12FB83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644205" w:rsidRPr="00F25831" w14:paraId="68DD617B" w14:textId="77777777" w:rsidTr="00644205">
        <w:trPr>
          <w:trHeight w:val="288"/>
        </w:trPr>
        <w:tc>
          <w:tcPr>
            <w:tcW w:w="2970" w:type="dxa"/>
          </w:tcPr>
          <w:p w14:paraId="25765A3D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990" w:type="dxa"/>
          </w:tcPr>
          <w:p w14:paraId="4870A835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 1,380 </w:t>
            </w:r>
          </w:p>
        </w:tc>
        <w:tc>
          <w:tcPr>
            <w:tcW w:w="270" w:type="dxa"/>
          </w:tcPr>
          <w:p w14:paraId="24F1CF20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A3B83E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E01684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9CC8052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6563B6BC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663F2F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92D5B4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1D15E3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1,740</w:t>
            </w:r>
          </w:p>
        </w:tc>
      </w:tr>
      <w:tr w:rsidR="00644205" w:rsidRPr="00F25831" w14:paraId="77C0376C" w14:textId="77777777" w:rsidTr="00644205">
        <w:trPr>
          <w:trHeight w:val="288"/>
        </w:trPr>
        <w:tc>
          <w:tcPr>
            <w:tcW w:w="2970" w:type="dxa"/>
          </w:tcPr>
          <w:p w14:paraId="0FF1987C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7376A2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 7,439</w:t>
            </w:r>
          </w:p>
        </w:tc>
        <w:tc>
          <w:tcPr>
            <w:tcW w:w="270" w:type="dxa"/>
          </w:tcPr>
          <w:p w14:paraId="629AF76C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12CA84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F01373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271963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(1,670)</w:t>
            </w:r>
          </w:p>
        </w:tc>
        <w:tc>
          <w:tcPr>
            <w:tcW w:w="270" w:type="dxa"/>
            <w:shd w:val="clear" w:color="auto" w:fill="auto"/>
          </w:tcPr>
          <w:p w14:paraId="4105D969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260F2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FDE88C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CF2B63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5,769</w:t>
            </w:r>
          </w:p>
        </w:tc>
      </w:tr>
      <w:tr w:rsidR="00644205" w:rsidRPr="00F25831" w14:paraId="317FE157" w14:textId="77777777" w:rsidTr="00644205">
        <w:trPr>
          <w:trHeight w:val="288"/>
        </w:trPr>
        <w:tc>
          <w:tcPr>
            <w:tcW w:w="2970" w:type="dxa"/>
          </w:tcPr>
          <w:p w14:paraId="241B2EDC" w14:textId="77777777" w:rsidR="00644205" w:rsidRPr="00F25831" w:rsidRDefault="00644205" w:rsidP="0064420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E174E1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9,149 </w:t>
            </w:r>
          </w:p>
        </w:tc>
        <w:tc>
          <w:tcPr>
            <w:tcW w:w="270" w:type="dxa"/>
          </w:tcPr>
          <w:p w14:paraId="014DB61B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FDF89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3F4751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FA469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(1,407)</w:t>
            </w:r>
          </w:p>
        </w:tc>
        <w:tc>
          <w:tcPr>
            <w:tcW w:w="270" w:type="dxa"/>
            <w:shd w:val="clear" w:color="auto" w:fill="auto"/>
          </w:tcPr>
          <w:p w14:paraId="01733843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42118C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A7EBF8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472AB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7,742</w:t>
            </w:r>
          </w:p>
        </w:tc>
      </w:tr>
      <w:tr w:rsidR="00644205" w:rsidRPr="00F25831" w14:paraId="4E7E8F6D" w14:textId="77777777" w:rsidTr="00644205">
        <w:trPr>
          <w:trHeight w:val="288"/>
        </w:trPr>
        <w:tc>
          <w:tcPr>
            <w:tcW w:w="2970" w:type="dxa"/>
          </w:tcPr>
          <w:p w14:paraId="11F48A92" w14:textId="77777777" w:rsidR="00644205" w:rsidRPr="00F25831" w:rsidRDefault="00644205" w:rsidP="0064420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D74ACD9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7E84F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037F2B2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661E5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BC64FC0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EE767C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4441EBB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5BC1CE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F26CC76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4205" w:rsidRPr="00F25831" w14:paraId="6009F44C" w14:textId="77777777" w:rsidTr="00644205">
        <w:trPr>
          <w:trHeight w:val="288"/>
        </w:trPr>
        <w:tc>
          <w:tcPr>
            <w:tcW w:w="2970" w:type="dxa"/>
          </w:tcPr>
          <w:p w14:paraId="68512A27" w14:textId="77777777" w:rsidR="00644205" w:rsidRPr="00F25831" w:rsidRDefault="00644205" w:rsidP="0064420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CCB070B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D9E18C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AEACAC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232325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F08020D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3B517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8723AC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0621D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670CA33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4205" w:rsidRPr="00F25831" w14:paraId="4FFE5F22" w14:textId="77777777" w:rsidTr="00644205">
        <w:trPr>
          <w:trHeight w:val="288"/>
        </w:trPr>
        <w:tc>
          <w:tcPr>
            <w:tcW w:w="2970" w:type="dxa"/>
          </w:tcPr>
          <w:p w14:paraId="78EDE57E" w14:textId="77777777" w:rsidR="00644205" w:rsidRPr="00F25831" w:rsidRDefault="00644205" w:rsidP="0064420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8A0377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B3CD44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D665CB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(1,221)</w:t>
            </w:r>
          </w:p>
        </w:tc>
        <w:tc>
          <w:tcPr>
            <w:tcW w:w="270" w:type="dxa"/>
          </w:tcPr>
          <w:p w14:paraId="260C1083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7E23D7E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14:paraId="7D5DE4AF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1B0C95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E5F1C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538ABD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(1,100)</w:t>
            </w:r>
          </w:p>
        </w:tc>
      </w:tr>
      <w:tr w:rsidR="00644205" w:rsidRPr="00F25831" w14:paraId="4E7F094A" w14:textId="77777777" w:rsidTr="00644205">
        <w:trPr>
          <w:trHeight w:val="288"/>
        </w:trPr>
        <w:tc>
          <w:tcPr>
            <w:tcW w:w="2970" w:type="dxa"/>
          </w:tcPr>
          <w:p w14:paraId="6C947989" w14:textId="77777777" w:rsidR="00644205" w:rsidRPr="00F25831" w:rsidRDefault="00644205" w:rsidP="0064420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ดอกเบี้ยจ่ายรอการตัดบัญชี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0762F9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6CBB02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4EF952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BF7E1A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5597F0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(347)</w:t>
            </w:r>
          </w:p>
        </w:tc>
        <w:tc>
          <w:tcPr>
            <w:tcW w:w="270" w:type="dxa"/>
          </w:tcPr>
          <w:p w14:paraId="36B2D2FD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5516F8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EE084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D7F92D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(347)</w:t>
            </w:r>
          </w:p>
        </w:tc>
      </w:tr>
      <w:tr w:rsidR="00644205" w:rsidRPr="00F25831" w14:paraId="5BBAAC96" w14:textId="77777777" w:rsidTr="00644205">
        <w:trPr>
          <w:trHeight w:val="288"/>
        </w:trPr>
        <w:tc>
          <w:tcPr>
            <w:tcW w:w="2970" w:type="dxa"/>
          </w:tcPr>
          <w:p w14:paraId="7A9442D5" w14:textId="77777777" w:rsidR="00644205" w:rsidRPr="00F25831" w:rsidRDefault="00644205" w:rsidP="0064420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4D540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05B312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38392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(1,221)</w:t>
            </w:r>
          </w:p>
        </w:tc>
        <w:tc>
          <w:tcPr>
            <w:tcW w:w="270" w:type="dxa"/>
          </w:tcPr>
          <w:p w14:paraId="36CB3D33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DF79A1B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(226)</w:t>
            </w:r>
          </w:p>
        </w:tc>
        <w:tc>
          <w:tcPr>
            <w:tcW w:w="270" w:type="dxa"/>
          </w:tcPr>
          <w:p w14:paraId="0EDFC9B7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A4A2508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7B7C8C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165DC21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(1,447)</w:t>
            </w:r>
          </w:p>
        </w:tc>
      </w:tr>
      <w:tr w:rsidR="00644205" w:rsidRPr="00F25831" w14:paraId="5133BB66" w14:textId="77777777" w:rsidTr="00644205">
        <w:trPr>
          <w:trHeight w:val="288"/>
        </w:trPr>
        <w:tc>
          <w:tcPr>
            <w:tcW w:w="2970" w:type="dxa"/>
          </w:tcPr>
          <w:p w14:paraId="237BE517" w14:textId="77777777" w:rsidR="00644205" w:rsidRPr="00F25831" w:rsidRDefault="00644205" w:rsidP="0064420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3105ABA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57454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5FC7D6E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4A04E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966A4C8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C5B54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7D89B13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227E1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280C5DE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4205" w:rsidRPr="00F25831" w14:paraId="25F27AD3" w14:textId="77777777" w:rsidTr="00644205">
        <w:trPr>
          <w:trHeight w:val="288"/>
        </w:trPr>
        <w:tc>
          <w:tcPr>
            <w:tcW w:w="2970" w:type="dxa"/>
          </w:tcPr>
          <w:p w14:paraId="48A92BAB" w14:textId="77777777" w:rsidR="00644205" w:rsidRPr="00F25831" w:rsidRDefault="00644205" w:rsidP="0064420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CFD2361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9,149</w:t>
            </w:r>
          </w:p>
        </w:tc>
        <w:tc>
          <w:tcPr>
            <w:tcW w:w="270" w:type="dxa"/>
          </w:tcPr>
          <w:p w14:paraId="3642F510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1C042D3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(1,221)</w:t>
            </w:r>
          </w:p>
        </w:tc>
        <w:tc>
          <w:tcPr>
            <w:tcW w:w="270" w:type="dxa"/>
          </w:tcPr>
          <w:p w14:paraId="07D07498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31599D3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(1,633)</w:t>
            </w:r>
          </w:p>
        </w:tc>
        <w:tc>
          <w:tcPr>
            <w:tcW w:w="270" w:type="dxa"/>
          </w:tcPr>
          <w:p w14:paraId="4EBB0CBE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8E4ADBC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A07E5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3DCD1B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6,295</w:t>
            </w:r>
          </w:p>
        </w:tc>
      </w:tr>
    </w:tbl>
    <w:p w14:paraId="625EA759" w14:textId="77777777" w:rsidR="00644205" w:rsidRPr="00F25831" w:rsidRDefault="00644205" w:rsidP="00652EDE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6446F219" w14:textId="77777777" w:rsidR="00644205" w:rsidRPr="00F25831" w:rsidRDefault="00644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644205" w:rsidRPr="00F25831" w14:paraId="081D6089" w14:textId="77777777" w:rsidTr="0055353A">
        <w:tc>
          <w:tcPr>
            <w:tcW w:w="3960" w:type="dxa"/>
            <w:shd w:val="clear" w:color="auto" w:fill="auto"/>
          </w:tcPr>
          <w:p w14:paraId="10C29116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344B0F7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D45C181" w14:textId="77777777" w:rsidR="00644205" w:rsidRPr="00F25831" w:rsidRDefault="00644205" w:rsidP="006442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F25831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44205" w:rsidRPr="00F25831" w14:paraId="15CB37BC" w14:textId="77777777" w:rsidTr="0055353A">
        <w:tc>
          <w:tcPr>
            <w:tcW w:w="3960" w:type="dxa"/>
            <w:shd w:val="clear" w:color="auto" w:fill="auto"/>
          </w:tcPr>
          <w:p w14:paraId="6A0D261C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57BDECF" w14:textId="77777777" w:rsidR="00644205" w:rsidRPr="00F25831" w:rsidRDefault="00644205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1F6E7C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6CDE693B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77E2A3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F25831">
              <w:rPr>
                <w:rFonts w:ascii="Angsana New" w:hAnsi="Angsana New"/>
                <w:sz w:val="30"/>
                <w:szCs w:val="30"/>
              </w:rPr>
              <w:t>(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จ่าย)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14:paraId="313E57C4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3FB9B7CB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CCCC6C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644205" w:rsidRPr="00F25831" w14:paraId="48A964FF" w14:textId="77777777" w:rsidTr="0055353A">
        <w:tc>
          <w:tcPr>
            <w:tcW w:w="3960" w:type="dxa"/>
            <w:shd w:val="clear" w:color="auto" w:fill="auto"/>
          </w:tcPr>
          <w:p w14:paraId="3025DB60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75DAE91" w14:textId="77777777" w:rsidR="00644205" w:rsidRPr="00F25831" w:rsidRDefault="00644205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FFECF76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2" w:type="dxa"/>
            <w:shd w:val="clear" w:color="auto" w:fill="auto"/>
          </w:tcPr>
          <w:p w14:paraId="0D69B318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B084F4D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8D6FD8F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ACA46D1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0BA11B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307946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44205" w:rsidRPr="00F25831" w14:paraId="25835A62" w14:textId="77777777" w:rsidTr="0055353A">
        <w:tc>
          <w:tcPr>
            <w:tcW w:w="3960" w:type="dxa"/>
            <w:shd w:val="clear" w:color="auto" w:fill="auto"/>
          </w:tcPr>
          <w:p w14:paraId="25945A23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752BFD7" w14:textId="77777777" w:rsidR="00644205" w:rsidRPr="00F25831" w:rsidRDefault="00644205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966DC0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2" w:type="dxa"/>
            <w:shd w:val="clear" w:color="auto" w:fill="auto"/>
          </w:tcPr>
          <w:p w14:paraId="41FD4600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C735361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5F5280DC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B2662D7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0AAADA07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7B0533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44205" w:rsidRPr="00F25831" w14:paraId="38212E4B" w14:textId="77777777" w:rsidTr="0055353A">
        <w:tc>
          <w:tcPr>
            <w:tcW w:w="3960" w:type="dxa"/>
            <w:shd w:val="clear" w:color="auto" w:fill="auto"/>
          </w:tcPr>
          <w:p w14:paraId="3B2F27CF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B17119C" w14:textId="77777777" w:rsidR="00644205" w:rsidRPr="00F25831" w:rsidRDefault="00644205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0B463E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4E9297AF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8D1E246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56E27F21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A33FDD0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479CF2D2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1C4F75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B11A98" w:rsidRPr="00F25831" w14:paraId="792B093B" w14:textId="77777777" w:rsidTr="0055353A">
        <w:tc>
          <w:tcPr>
            <w:tcW w:w="3960" w:type="dxa"/>
            <w:shd w:val="clear" w:color="auto" w:fill="auto"/>
          </w:tcPr>
          <w:p w14:paraId="6BF9D793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AD0048E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94BB9FD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4205" w:rsidRPr="00F25831" w14:paraId="461E4A07" w14:textId="77777777" w:rsidTr="0055353A">
        <w:trPr>
          <w:trHeight w:val="80"/>
        </w:trPr>
        <w:tc>
          <w:tcPr>
            <w:tcW w:w="3960" w:type="dxa"/>
            <w:shd w:val="clear" w:color="auto" w:fill="auto"/>
          </w:tcPr>
          <w:p w14:paraId="030E12F9" w14:textId="77777777" w:rsidR="00644205" w:rsidRPr="00F25831" w:rsidRDefault="00644205" w:rsidP="0055353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DFA9BB8" w14:textId="77777777" w:rsidR="00644205" w:rsidRPr="00F25831" w:rsidRDefault="00644205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34C3B4" w14:textId="77777777" w:rsidR="00644205" w:rsidRPr="00F25831" w:rsidRDefault="00644205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D44A369" w14:textId="77777777" w:rsidR="00644205" w:rsidRPr="00F25831" w:rsidRDefault="00644205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D3DD6E0" w14:textId="77777777" w:rsidR="00644205" w:rsidRPr="00F25831" w:rsidRDefault="00644205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8692026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3403244D" w14:textId="77777777" w:rsidR="00644205" w:rsidRPr="00F25831" w:rsidRDefault="00644205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947749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5B11924" w14:textId="77777777" w:rsidR="00644205" w:rsidRPr="00F25831" w:rsidRDefault="00644205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0736" w:rsidRPr="00F25831" w14:paraId="0616329F" w14:textId="77777777" w:rsidTr="006D6A11">
        <w:trPr>
          <w:trHeight w:val="80"/>
        </w:trPr>
        <w:tc>
          <w:tcPr>
            <w:tcW w:w="3960" w:type="dxa"/>
            <w:shd w:val="clear" w:color="auto" w:fill="auto"/>
          </w:tcPr>
          <w:p w14:paraId="130AC11E" w14:textId="77777777" w:rsidR="00CF0736" w:rsidRPr="00F25831" w:rsidRDefault="00CF0736" w:rsidP="00CF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E9F55D2" w14:textId="77777777" w:rsidR="00CF0736" w:rsidRPr="00F25831" w:rsidRDefault="00CF0736" w:rsidP="00CF0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AC1C6C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62" w:type="dxa"/>
            <w:shd w:val="clear" w:color="auto" w:fill="auto"/>
          </w:tcPr>
          <w:p w14:paraId="22CB51D9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D0FB9E9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262" w:type="dxa"/>
            <w:shd w:val="clear" w:color="auto" w:fill="auto"/>
          </w:tcPr>
          <w:p w14:paraId="0F5C15CF" w14:textId="77777777" w:rsidR="00CF0736" w:rsidRPr="00F25831" w:rsidRDefault="00CF0736" w:rsidP="00CF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ABD6AE8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BB35C7" w14:textId="77777777" w:rsidR="00CF0736" w:rsidRPr="00F25831" w:rsidRDefault="00CF0736" w:rsidP="00CF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0AD18F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0736" w:rsidRPr="00F25831" w14:paraId="3CFF5A40" w14:textId="77777777" w:rsidTr="006D6A11">
        <w:trPr>
          <w:trHeight w:val="80"/>
        </w:trPr>
        <w:tc>
          <w:tcPr>
            <w:tcW w:w="3960" w:type="dxa"/>
            <w:shd w:val="clear" w:color="auto" w:fill="auto"/>
          </w:tcPr>
          <w:p w14:paraId="1CA09ECF" w14:textId="77777777" w:rsidR="00CF0736" w:rsidRPr="00F25831" w:rsidRDefault="00CF0736" w:rsidP="00CF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8F922A5" w14:textId="77777777" w:rsidR="00CF0736" w:rsidRPr="00F25831" w:rsidRDefault="00CF0736" w:rsidP="00CF0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B2FDAA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62" w:type="dxa"/>
            <w:shd w:val="clear" w:color="auto" w:fill="auto"/>
          </w:tcPr>
          <w:p w14:paraId="35BA47E9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66597BA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62" w:type="dxa"/>
            <w:shd w:val="clear" w:color="auto" w:fill="auto"/>
          </w:tcPr>
          <w:p w14:paraId="427A8B7E" w14:textId="77777777" w:rsidR="00CF0736" w:rsidRPr="00F25831" w:rsidRDefault="00CF0736" w:rsidP="00CF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2464134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405F54" w14:textId="77777777" w:rsidR="00CF0736" w:rsidRPr="00F25831" w:rsidRDefault="00CF0736" w:rsidP="00CF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C95E1AD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</w:tr>
      <w:tr w:rsidR="00CF0736" w:rsidRPr="00F25831" w14:paraId="3E0519A1" w14:textId="77777777" w:rsidTr="0055353A">
        <w:trPr>
          <w:trHeight w:val="80"/>
        </w:trPr>
        <w:tc>
          <w:tcPr>
            <w:tcW w:w="3960" w:type="dxa"/>
            <w:shd w:val="clear" w:color="auto" w:fill="auto"/>
          </w:tcPr>
          <w:p w14:paraId="2B363021" w14:textId="77777777" w:rsidR="00CF0736" w:rsidRPr="00F25831" w:rsidRDefault="00CF0736" w:rsidP="00CF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8E12486" w14:textId="77777777" w:rsidR="00CF0736" w:rsidRPr="00F25831" w:rsidRDefault="00CF0736" w:rsidP="00CF0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430DE8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1,642</w:t>
            </w:r>
          </w:p>
        </w:tc>
        <w:tc>
          <w:tcPr>
            <w:tcW w:w="262" w:type="dxa"/>
            <w:shd w:val="clear" w:color="auto" w:fill="auto"/>
          </w:tcPr>
          <w:p w14:paraId="37796655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75797AE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13F7C"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62" w:type="dxa"/>
            <w:shd w:val="clear" w:color="auto" w:fill="auto"/>
          </w:tcPr>
          <w:p w14:paraId="0662CF06" w14:textId="77777777" w:rsidR="00CF0736" w:rsidRPr="00F25831" w:rsidRDefault="00CF0736" w:rsidP="00CF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17ACC05F" w14:textId="77777777" w:rsidR="00CF0736" w:rsidRPr="00F25831" w:rsidRDefault="00713F7C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95CAFE9" w14:textId="77777777" w:rsidR="00CF0736" w:rsidRPr="00F25831" w:rsidRDefault="00CF0736" w:rsidP="00CF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3D56EB6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1,965</w:t>
            </w:r>
          </w:p>
        </w:tc>
      </w:tr>
      <w:tr w:rsidR="00CF0736" w:rsidRPr="00F25831" w14:paraId="6D1562D7" w14:textId="77777777" w:rsidTr="006D6A11">
        <w:tc>
          <w:tcPr>
            <w:tcW w:w="3960" w:type="dxa"/>
          </w:tcPr>
          <w:p w14:paraId="64B50356" w14:textId="77777777" w:rsidR="00CF0736" w:rsidRPr="00F25831" w:rsidRDefault="00CF0736" w:rsidP="00CF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F4DEFE2" w14:textId="77777777" w:rsidR="00CF0736" w:rsidRPr="00F25831" w:rsidRDefault="00CF0736" w:rsidP="00CF0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F86B52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5,769</w:t>
            </w:r>
          </w:p>
        </w:tc>
        <w:tc>
          <w:tcPr>
            <w:tcW w:w="262" w:type="dxa"/>
            <w:shd w:val="clear" w:color="auto" w:fill="auto"/>
          </w:tcPr>
          <w:p w14:paraId="443A07CC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14A033E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(69)</w:t>
            </w:r>
          </w:p>
        </w:tc>
        <w:tc>
          <w:tcPr>
            <w:tcW w:w="262" w:type="dxa"/>
            <w:shd w:val="clear" w:color="auto" w:fill="auto"/>
          </w:tcPr>
          <w:p w14:paraId="0F6B04BE" w14:textId="77777777" w:rsidR="00CF0736" w:rsidRPr="00F25831" w:rsidRDefault="00CF0736" w:rsidP="00CF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7A1AEBD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B9531A" w14:textId="77777777" w:rsidR="00CF0736" w:rsidRPr="00F25831" w:rsidRDefault="00CF0736" w:rsidP="00CF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0B5E4BF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5,700</w:t>
            </w:r>
          </w:p>
        </w:tc>
      </w:tr>
      <w:tr w:rsidR="00CF0736" w:rsidRPr="00F25831" w14:paraId="5B62F640" w14:textId="77777777" w:rsidTr="0055353A">
        <w:trPr>
          <w:trHeight w:val="449"/>
        </w:trPr>
        <w:tc>
          <w:tcPr>
            <w:tcW w:w="4230" w:type="dxa"/>
            <w:gridSpan w:val="2"/>
            <w:shd w:val="clear" w:color="auto" w:fill="auto"/>
          </w:tcPr>
          <w:p w14:paraId="687DC664" w14:textId="77777777" w:rsidR="00CF0736" w:rsidRPr="00F25831" w:rsidRDefault="00CF0736" w:rsidP="00CF073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0E6EF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7,644</w:t>
            </w:r>
          </w:p>
        </w:tc>
        <w:tc>
          <w:tcPr>
            <w:tcW w:w="262" w:type="dxa"/>
            <w:shd w:val="clear" w:color="auto" w:fill="auto"/>
          </w:tcPr>
          <w:p w14:paraId="3B183B49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73EE8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13F7C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62" w:type="dxa"/>
            <w:shd w:val="clear" w:color="auto" w:fill="auto"/>
          </w:tcPr>
          <w:p w14:paraId="4A250686" w14:textId="77777777" w:rsidR="00CF0736" w:rsidRPr="00F25831" w:rsidRDefault="00CF0736" w:rsidP="00CF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81E05" w14:textId="77777777" w:rsidR="00CF0736" w:rsidRPr="00F25831" w:rsidRDefault="00713F7C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0246966" w14:textId="77777777" w:rsidR="00CF0736" w:rsidRPr="00F25831" w:rsidRDefault="00CF0736" w:rsidP="00CF073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C681C" w14:textId="77777777" w:rsidR="00CF0736" w:rsidRPr="00F25831" w:rsidRDefault="00CF0736" w:rsidP="00CF073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7,899</w:t>
            </w:r>
          </w:p>
        </w:tc>
      </w:tr>
    </w:tbl>
    <w:p w14:paraId="7E8DEDA8" w14:textId="77777777" w:rsidR="005E277B" w:rsidRPr="00F25831" w:rsidRDefault="005E277B" w:rsidP="00652EDE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644205" w:rsidRPr="00F25831" w14:paraId="03B0B3D0" w14:textId="77777777" w:rsidTr="0055353A">
        <w:tc>
          <w:tcPr>
            <w:tcW w:w="3960" w:type="dxa"/>
            <w:shd w:val="clear" w:color="auto" w:fill="auto"/>
          </w:tcPr>
          <w:p w14:paraId="25E34244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A71E47A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1E56D186" w14:textId="77777777" w:rsidR="00644205" w:rsidRPr="00F25831" w:rsidRDefault="00644205" w:rsidP="005535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F25831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44205" w:rsidRPr="00F25831" w14:paraId="703FE863" w14:textId="77777777" w:rsidTr="0055353A">
        <w:tc>
          <w:tcPr>
            <w:tcW w:w="3960" w:type="dxa"/>
            <w:shd w:val="clear" w:color="auto" w:fill="auto"/>
          </w:tcPr>
          <w:p w14:paraId="2CEED388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135DF3F" w14:textId="77777777" w:rsidR="00644205" w:rsidRPr="00F25831" w:rsidRDefault="00644205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AC261BB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3E2C27B6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FC56B8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F25831">
              <w:rPr>
                <w:rFonts w:ascii="Angsana New" w:hAnsi="Angsana New"/>
                <w:sz w:val="30"/>
                <w:szCs w:val="30"/>
              </w:rPr>
              <w:t>(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จ่าย)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14:paraId="7197B65E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643C3912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664A5E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644205" w:rsidRPr="00F25831" w14:paraId="23928681" w14:textId="77777777" w:rsidTr="0055353A">
        <w:tc>
          <w:tcPr>
            <w:tcW w:w="3960" w:type="dxa"/>
            <w:shd w:val="clear" w:color="auto" w:fill="auto"/>
          </w:tcPr>
          <w:p w14:paraId="5EC32210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EFEA2A4" w14:textId="77777777" w:rsidR="00644205" w:rsidRPr="00F25831" w:rsidRDefault="00644205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9B25DD3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2" w:type="dxa"/>
            <w:shd w:val="clear" w:color="auto" w:fill="auto"/>
          </w:tcPr>
          <w:p w14:paraId="1AC61F07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DA10BF0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653B919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4F0D5CA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467AD4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E2E5B1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44205" w:rsidRPr="00F25831" w14:paraId="3E6A9FBB" w14:textId="77777777" w:rsidTr="0055353A">
        <w:tc>
          <w:tcPr>
            <w:tcW w:w="3960" w:type="dxa"/>
            <w:shd w:val="clear" w:color="auto" w:fill="auto"/>
          </w:tcPr>
          <w:p w14:paraId="473EB61D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BDD59AA" w14:textId="77777777" w:rsidR="00644205" w:rsidRPr="00F25831" w:rsidRDefault="00644205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5C5B484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2" w:type="dxa"/>
            <w:shd w:val="clear" w:color="auto" w:fill="auto"/>
          </w:tcPr>
          <w:p w14:paraId="0CAAD2B2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061A69F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0D41DED5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30E4648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45AAF4C6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7D27BF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44205" w:rsidRPr="00F25831" w14:paraId="78AAD841" w14:textId="77777777" w:rsidTr="0055353A">
        <w:tc>
          <w:tcPr>
            <w:tcW w:w="3960" w:type="dxa"/>
            <w:shd w:val="clear" w:color="auto" w:fill="auto"/>
          </w:tcPr>
          <w:p w14:paraId="1B7E9E81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3937EF9" w14:textId="77777777" w:rsidR="00644205" w:rsidRPr="00F25831" w:rsidRDefault="00644205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C7AF492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62" w:type="dxa"/>
            <w:shd w:val="clear" w:color="auto" w:fill="auto"/>
          </w:tcPr>
          <w:p w14:paraId="04053DEA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824E850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1AF128A5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0B104C7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12112109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2D0879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</w:tr>
      <w:tr w:rsidR="00B11A98" w:rsidRPr="00F25831" w14:paraId="683DCD6B" w14:textId="77777777" w:rsidTr="0055353A">
        <w:tc>
          <w:tcPr>
            <w:tcW w:w="3960" w:type="dxa"/>
            <w:shd w:val="clear" w:color="auto" w:fill="auto"/>
          </w:tcPr>
          <w:p w14:paraId="4D372EB2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90750E2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8B6CF5D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4205" w:rsidRPr="00F25831" w14:paraId="5B7EBE97" w14:textId="77777777" w:rsidTr="0055353A">
        <w:trPr>
          <w:trHeight w:val="80"/>
        </w:trPr>
        <w:tc>
          <w:tcPr>
            <w:tcW w:w="3960" w:type="dxa"/>
            <w:shd w:val="clear" w:color="auto" w:fill="auto"/>
          </w:tcPr>
          <w:p w14:paraId="25FE6946" w14:textId="77777777" w:rsidR="00644205" w:rsidRPr="00F25831" w:rsidRDefault="00644205" w:rsidP="0055353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C196F62" w14:textId="77777777" w:rsidR="00644205" w:rsidRPr="00F25831" w:rsidRDefault="00644205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D2CAFB" w14:textId="77777777" w:rsidR="00644205" w:rsidRPr="00F25831" w:rsidRDefault="00644205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FC1EADB" w14:textId="77777777" w:rsidR="00644205" w:rsidRPr="00F25831" w:rsidRDefault="00644205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D5BAE13" w14:textId="77777777" w:rsidR="00644205" w:rsidRPr="00F25831" w:rsidRDefault="00644205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131D291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3F67B8FA" w14:textId="77777777" w:rsidR="00644205" w:rsidRPr="00F25831" w:rsidRDefault="00644205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30206C" w14:textId="77777777" w:rsidR="00644205" w:rsidRPr="00F25831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6587B4C" w14:textId="77777777" w:rsidR="00644205" w:rsidRPr="00F25831" w:rsidRDefault="00644205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4205" w:rsidRPr="00F25831" w14:paraId="40AAA765" w14:textId="77777777" w:rsidTr="0055353A">
        <w:trPr>
          <w:trHeight w:val="80"/>
        </w:trPr>
        <w:tc>
          <w:tcPr>
            <w:tcW w:w="3960" w:type="dxa"/>
            <w:shd w:val="clear" w:color="auto" w:fill="auto"/>
          </w:tcPr>
          <w:p w14:paraId="28629899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984F514" w14:textId="77777777" w:rsidR="00644205" w:rsidRPr="00F25831" w:rsidRDefault="00644205" w:rsidP="0064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BAF5C1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 32 </w:t>
            </w:r>
          </w:p>
        </w:tc>
        <w:tc>
          <w:tcPr>
            <w:tcW w:w="262" w:type="dxa"/>
            <w:shd w:val="clear" w:color="auto" w:fill="auto"/>
          </w:tcPr>
          <w:p w14:paraId="1B72BFC3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C335CBB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97930F2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957AAE7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442479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383DE1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644205" w:rsidRPr="00F25831" w14:paraId="74FC8CD3" w14:textId="77777777" w:rsidTr="0055353A">
        <w:trPr>
          <w:trHeight w:val="80"/>
        </w:trPr>
        <w:tc>
          <w:tcPr>
            <w:tcW w:w="3960" w:type="dxa"/>
            <w:shd w:val="clear" w:color="auto" w:fill="auto"/>
          </w:tcPr>
          <w:p w14:paraId="6DE4B28B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9A26B10" w14:textId="77777777" w:rsidR="00644205" w:rsidRPr="00F25831" w:rsidRDefault="00644205" w:rsidP="0064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F24CA8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298 </w:t>
            </w:r>
          </w:p>
        </w:tc>
        <w:tc>
          <w:tcPr>
            <w:tcW w:w="262" w:type="dxa"/>
            <w:shd w:val="clear" w:color="auto" w:fill="auto"/>
          </w:tcPr>
          <w:p w14:paraId="7873AF01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90DC1BD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(97)</w:t>
            </w:r>
          </w:p>
        </w:tc>
        <w:tc>
          <w:tcPr>
            <w:tcW w:w="262" w:type="dxa"/>
            <w:shd w:val="clear" w:color="auto" w:fill="auto"/>
          </w:tcPr>
          <w:p w14:paraId="6FCE1340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FC562CE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6C49AF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539809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644205" w:rsidRPr="00F25831" w14:paraId="32F1F45C" w14:textId="77777777" w:rsidTr="0055353A">
        <w:trPr>
          <w:trHeight w:val="80"/>
        </w:trPr>
        <w:tc>
          <w:tcPr>
            <w:tcW w:w="3960" w:type="dxa"/>
            <w:shd w:val="clear" w:color="auto" w:fill="auto"/>
          </w:tcPr>
          <w:p w14:paraId="17B368BA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8C5549A" w14:textId="77777777" w:rsidR="00644205" w:rsidRPr="00F25831" w:rsidRDefault="00644205" w:rsidP="0064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4B7828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 1,380 </w:t>
            </w:r>
          </w:p>
        </w:tc>
        <w:tc>
          <w:tcPr>
            <w:tcW w:w="262" w:type="dxa"/>
            <w:shd w:val="clear" w:color="auto" w:fill="auto"/>
          </w:tcPr>
          <w:p w14:paraId="5B4D52B3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06A7166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62" w:type="dxa"/>
            <w:shd w:val="clear" w:color="auto" w:fill="auto"/>
          </w:tcPr>
          <w:p w14:paraId="4E8D1DC3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6BB952A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561F23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F54201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1,642</w:t>
            </w:r>
          </w:p>
        </w:tc>
      </w:tr>
      <w:tr w:rsidR="00644205" w:rsidRPr="00F25831" w14:paraId="3EE977F7" w14:textId="77777777" w:rsidTr="0055353A">
        <w:tc>
          <w:tcPr>
            <w:tcW w:w="3960" w:type="dxa"/>
          </w:tcPr>
          <w:p w14:paraId="073838A7" w14:textId="77777777" w:rsidR="00644205" w:rsidRPr="00F25831" w:rsidRDefault="00644205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2E2203C" w14:textId="77777777" w:rsidR="00644205" w:rsidRPr="00F25831" w:rsidRDefault="00644205" w:rsidP="0064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FB4ECE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 7,439</w:t>
            </w:r>
          </w:p>
        </w:tc>
        <w:tc>
          <w:tcPr>
            <w:tcW w:w="262" w:type="dxa"/>
            <w:shd w:val="clear" w:color="auto" w:fill="auto"/>
          </w:tcPr>
          <w:p w14:paraId="4F0AE05E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F4E6471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(1,670)</w:t>
            </w:r>
          </w:p>
        </w:tc>
        <w:tc>
          <w:tcPr>
            <w:tcW w:w="262" w:type="dxa"/>
            <w:shd w:val="clear" w:color="auto" w:fill="auto"/>
          </w:tcPr>
          <w:p w14:paraId="2D702B47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3390FBF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1DDAC4" w14:textId="77777777" w:rsidR="00644205" w:rsidRPr="00F25831" w:rsidRDefault="00644205" w:rsidP="0064420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5E7CE0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5,769</w:t>
            </w:r>
          </w:p>
        </w:tc>
      </w:tr>
      <w:tr w:rsidR="00644205" w:rsidRPr="00F25831" w14:paraId="4A896C56" w14:textId="77777777" w:rsidTr="0055353A">
        <w:trPr>
          <w:trHeight w:val="449"/>
        </w:trPr>
        <w:tc>
          <w:tcPr>
            <w:tcW w:w="4230" w:type="dxa"/>
            <w:gridSpan w:val="2"/>
            <w:shd w:val="clear" w:color="auto" w:fill="auto"/>
          </w:tcPr>
          <w:p w14:paraId="1DAC095D" w14:textId="77777777" w:rsidR="00644205" w:rsidRPr="00F25831" w:rsidRDefault="00644205" w:rsidP="0064420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FE4F6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9,149 </w:t>
            </w:r>
          </w:p>
        </w:tc>
        <w:tc>
          <w:tcPr>
            <w:tcW w:w="262" w:type="dxa"/>
            <w:shd w:val="clear" w:color="auto" w:fill="auto"/>
          </w:tcPr>
          <w:p w14:paraId="6D2FA9B3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E2D70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(1,505)</w:t>
            </w:r>
          </w:p>
        </w:tc>
        <w:tc>
          <w:tcPr>
            <w:tcW w:w="262" w:type="dxa"/>
            <w:shd w:val="clear" w:color="auto" w:fill="auto"/>
          </w:tcPr>
          <w:p w14:paraId="617213CD" w14:textId="77777777" w:rsidR="00644205" w:rsidRPr="00F25831" w:rsidRDefault="00644205" w:rsidP="006442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E91D0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DCB971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31F03" w14:textId="77777777" w:rsidR="00644205" w:rsidRPr="00F25831" w:rsidRDefault="00644205" w:rsidP="0064420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7,644</w:t>
            </w:r>
          </w:p>
        </w:tc>
      </w:tr>
    </w:tbl>
    <w:p w14:paraId="150E0C91" w14:textId="77777777" w:rsidR="005E277B" w:rsidRPr="00F25831" w:rsidRDefault="005E277B" w:rsidP="00652EDE">
      <w:pPr>
        <w:spacing w:line="240" w:lineRule="auto"/>
        <w:rPr>
          <w:rFonts w:ascii="Angsana New" w:hAnsi="Angsana New"/>
          <w:sz w:val="30"/>
          <w:szCs w:val="30"/>
        </w:rPr>
      </w:pPr>
    </w:p>
    <w:p w14:paraId="5704CAAD" w14:textId="77777777" w:rsidR="00080E58" w:rsidRPr="00F25831" w:rsidRDefault="00080E58" w:rsidP="00652EDE">
      <w:pPr>
        <w:spacing w:line="240" w:lineRule="auto"/>
        <w:rPr>
          <w:rFonts w:ascii="Angsana New" w:hAnsi="Angsana New"/>
          <w:sz w:val="30"/>
          <w:szCs w:val="30"/>
        </w:rPr>
      </w:pPr>
    </w:p>
    <w:p w14:paraId="6DE02AEF" w14:textId="77777777" w:rsidR="005E277B" w:rsidRPr="00F25831" w:rsidRDefault="005E277B">
      <w:r w:rsidRPr="00F25831">
        <w:br w:type="page"/>
      </w:r>
    </w:p>
    <w:p w14:paraId="4BDBF5BB" w14:textId="77777777" w:rsidR="00A57F80" w:rsidRPr="00F25831" w:rsidRDefault="00A57F80" w:rsidP="007E1360">
      <w:pPr>
        <w:pStyle w:val="Heading6"/>
        <w:numPr>
          <w:ilvl w:val="0"/>
          <w:numId w:val="34"/>
        </w:numPr>
        <w:tabs>
          <w:tab w:val="left" w:pos="540"/>
        </w:tabs>
        <w:ind w:hanging="72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25831">
        <w:rPr>
          <w:rFonts w:asciiTheme="majorBidi" w:eastAsia="MS Mincho" w:hAnsiTheme="majorBidi" w:cstheme="majorBidi"/>
          <w:sz w:val="30"/>
          <w:szCs w:val="30"/>
          <w:cs/>
        </w:rPr>
        <w:lastRenderedPageBreak/>
        <w:t>เจ้าหนี้การค้าและเจ้าหนี้อื่น</w:t>
      </w:r>
    </w:p>
    <w:p w14:paraId="506ED7C8" w14:textId="77777777" w:rsidR="0055353A" w:rsidRPr="00F25831" w:rsidRDefault="0055353A" w:rsidP="0055353A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55353A" w:rsidRPr="00F25831" w14:paraId="7A6BC90B" w14:textId="77777777" w:rsidTr="006D2F22">
        <w:tc>
          <w:tcPr>
            <w:tcW w:w="3330" w:type="dxa"/>
            <w:shd w:val="clear" w:color="auto" w:fill="auto"/>
          </w:tcPr>
          <w:p w14:paraId="4758ED1F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98D9375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75EB724" w14:textId="77777777" w:rsidR="0055353A" w:rsidRPr="00F25831" w:rsidRDefault="0055353A" w:rsidP="0055353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7A48611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5DB81789" w14:textId="77777777" w:rsidR="0055353A" w:rsidRPr="00F25831" w:rsidRDefault="0055353A" w:rsidP="0055353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5353A" w:rsidRPr="00F25831" w14:paraId="42C771D7" w14:textId="77777777" w:rsidTr="006D2F22">
        <w:tc>
          <w:tcPr>
            <w:tcW w:w="3330" w:type="dxa"/>
            <w:shd w:val="clear" w:color="auto" w:fill="auto"/>
          </w:tcPr>
          <w:p w14:paraId="140CA8E1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4B77935" w14:textId="77777777" w:rsidR="0055353A" w:rsidRPr="00F25831" w:rsidRDefault="0055353A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4DB1CC4E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38F7B550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1F383E6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4617CD1F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A24EB71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156904FA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F0A3C3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B11A98" w:rsidRPr="00F25831" w14:paraId="1481757B" w14:textId="77777777" w:rsidTr="006D2F22">
        <w:tc>
          <w:tcPr>
            <w:tcW w:w="3330" w:type="dxa"/>
            <w:shd w:val="clear" w:color="auto" w:fill="auto"/>
          </w:tcPr>
          <w:p w14:paraId="786724A3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7F571C2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E19F2BA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5353A" w:rsidRPr="00F25831" w14:paraId="0B4FDB24" w14:textId="77777777" w:rsidTr="006D2F22">
        <w:tc>
          <w:tcPr>
            <w:tcW w:w="3330" w:type="dxa"/>
            <w:shd w:val="clear" w:color="auto" w:fill="auto"/>
          </w:tcPr>
          <w:p w14:paraId="4584B418" w14:textId="77777777" w:rsidR="0055353A" w:rsidRPr="00F25831" w:rsidRDefault="0055353A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EFDD058" w14:textId="77777777" w:rsidR="0055353A" w:rsidRPr="00F25831" w:rsidRDefault="0055353A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2E685B" w14:textId="77777777" w:rsidR="0055353A" w:rsidRPr="00F25831" w:rsidRDefault="0055353A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166413A" w14:textId="77777777" w:rsidR="0055353A" w:rsidRPr="00F25831" w:rsidRDefault="0055353A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AE12390" w14:textId="77777777" w:rsidR="0055353A" w:rsidRPr="00F25831" w:rsidRDefault="0055353A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A1E2ED1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2F6EA28" w14:textId="77777777" w:rsidR="0055353A" w:rsidRPr="00F25831" w:rsidRDefault="0055353A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81DF63" w14:textId="77777777" w:rsidR="0055353A" w:rsidRPr="00F25831" w:rsidRDefault="0055353A" w:rsidP="0055353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63D785" w14:textId="77777777" w:rsidR="0055353A" w:rsidRPr="00F25831" w:rsidRDefault="0055353A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C3D" w:rsidRPr="00F25831" w14:paraId="70F111F4" w14:textId="77777777" w:rsidTr="00BB0AB0">
        <w:tc>
          <w:tcPr>
            <w:tcW w:w="3330" w:type="dxa"/>
            <w:shd w:val="clear" w:color="auto" w:fill="auto"/>
          </w:tcPr>
          <w:p w14:paraId="1196B50B" w14:textId="77777777" w:rsidR="00782C3D" w:rsidRPr="00F25831" w:rsidRDefault="00782C3D" w:rsidP="0078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DAC2CFA" w14:textId="77777777" w:rsidR="00782C3D" w:rsidRPr="00F25831" w:rsidRDefault="00782C3D" w:rsidP="0078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4665B0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4B7D5DE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4B94AA0C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2,610</w:t>
            </w:r>
          </w:p>
        </w:tc>
        <w:tc>
          <w:tcPr>
            <w:tcW w:w="262" w:type="dxa"/>
            <w:shd w:val="clear" w:color="auto" w:fill="auto"/>
          </w:tcPr>
          <w:p w14:paraId="214C66B4" w14:textId="77777777" w:rsidR="00782C3D" w:rsidRPr="00F25831" w:rsidRDefault="00782C3D" w:rsidP="0078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B0CC0CA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034CBE1C" w14:textId="77777777" w:rsidR="00782C3D" w:rsidRPr="00F25831" w:rsidRDefault="00782C3D" w:rsidP="00782C3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25D88B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</w:tr>
      <w:tr w:rsidR="00782C3D" w:rsidRPr="00F25831" w14:paraId="1173DD1D" w14:textId="77777777" w:rsidTr="006D2F22">
        <w:tc>
          <w:tcPr>
            <w:tcW w:w="3330" w:type="dxa"/>
            <w:shd w:val="clear" w:color="auto" w:fill="auto"/>
          </w:tcPr>
          <w:p w14:paraId="6B4ABD17" w14:textId="77777777" w:rsidR="00782C3D" w:rsidRPr="00F25831" w:rsidRDefault="00782C3D" w:rsidP="0078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D451A83" w14:textId="77777777" w:rsidR="00782C3D" w:rsidRPr="00F25831" w:rsidRDefault="00782C3D" w:rsidP="0078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16D082" w14:textId="77777777" w:rsidR="00782C3D" w:rsidRPr="00F25831" w:rsidRDefault="000959EC" w:rsidP="000959E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="00782C3D" w:rsidRPr="00F258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5831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62" w:type="dxa"/>
            <w:shd w:val="clear" w:color="auto" w:fill="auto"/>
          </w:tcPr>
          <w:p w14:paraId="3949D88E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58471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163,358</w:t>
            </w:r>
          </w:p>
        </w:tc>
        <w:tc>
          <w:tcPr>
            <w:tcW w:w="262" w:type="dxa"/>
            <w:shd w:val="clear" w:color="auto" w:fill="auto"/>
          </w:tcPr>
          <w:p w14:paraId="2BB6E07B" w14:textId="77777777" w:rsidR="00782C3D" w:rsidRPr="00F25831" w:rsidRDefault="00782C3D" w:rsidP="0078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21CEAB13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90,598</w:t>
            </w:r>
          </w:p>
        </w:tc>
        <w:tc>
          <w:tcPr>
            <w:tcW w:w="270" w:type="dxa"/>
            <w:shd w:val="clear" w:color="auto" w:fill="auto"/>
          </w:tcPr>
          <w:p w14:paraId="1085A9F5" w14:textId="77777777" w:rsidR="00782C3D" w:rsidRPr="00F25831" w:rsidRDefault="00782C3D" w:rsidP="00782C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D5DC5D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161,979</w:t>
            </w:r>
          </w:p>
        </w:tc>
      </w:tr>
      <w:tr w:rsidR="00782C3D" w:rsidRPr="00F25831" w14:paraId="0BEB7CA7" w14:textId="77777777" w:rsidTr="006D2F22">
        <w:tc>
          <w:tcPr>
            <w:tcW w:w="3330" w:type="dxa"/>
            <w:shd w:val="clear" w:color="auto" w:fill="auto"/>
          </w:tcPr>
          <w:p w14:paraId="24F668CB" w14:textId="77777777" w:rsidR="00782C3D" w:rsidRPr="00F25831" w:rsidRDefault="00782C3D" w:rsidP="0078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C1F039F" w14:textId="77777777" w:rsidR="00782C3D" w:rsidRPr="00F25831" w:rsidRDefault="00782C3D" w:rsidP="0078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DAB65D" w14:textId="77777777" w:rsidR="00782C3D" w:rsidRPr="00F25831" w:rsidRDefault="000959EC" w:rsidP="000959E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  <w:r w:rsidR="00782C3D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62" w:type="dxa"/>
            <w:shd w:val="clear" w:color="auto" w:fill="auto"/>
          </w:tcPr>
          <w:p w14:paraId="1D92F231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20490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165,968</w:t>
            </w:r>
          </w:p>
        </w:tc>
        <w:tc>
          <w:tcPr>
            <w:tcW w:w="262" w:type="dxa"/>
            <w:shd w:val="clear" w:color="auto" w:fill="auto"/>
          </w:tcPr>
          <w:p w14:paraId="3055DC15" w14:textId="77777777" w:rsidR="00782C3D" w:rsidRPr="00F25831" w:rsidRDefault="00782C3D" w:rsidP="0078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8E8EE50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90,637</w:t>
            </w:r>
          </w:p>
        </w:tc>
        <w:tc>
          <w:tcPr>
            <w:tcW w:w="270" w:type="dxa"/>
            <w:shd w:val="clear" w:color="auto" w:fill="auto"/>
          </w:tcPr>
          <w:p w14:paraId="4B0B675A" w14:textId="77777777" w:rsidR="00782C3D" w:rsidRPr="00F25831" w:rsidRDefault="00782C3D" w:rsidP="00782C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F88BDF1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162,461</w:t>
            </w:r>
          </w:p>
        </w:tc>
      </w:tr>
      <w:tr w:rsidR="00782C3D" w:rsidRPr="00F25831" w14:paraId="0E6DB963" w14:textId="77777777" w:rsidTr="006D2F22">
        <w:tc>
          <w:tcPr>
            <w:tcW w:w="3330" w:type="dxa"/>
            <w:shd w:val="clear" w:color="auto" w:fill="auto"/>
          </w:tcPr>
          <w:p w14:paraId="6419CBB0" w14:textId="77777777" w:rsidR="00782C3D" w:rsidRPr="00F25831" w:rsidRDefault="00782C3D" w:rsidP="0078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CA8018B" w14:textId="77777777" w:rsidR="00782C3D" w:rsidRPr="00F25831" w:rsidRDefault="00782C3D" w:rsidP="0078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4500CD5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E093153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71B63735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670E868" w14:textId="77777777" w:rsidR="00782C3D" w:rsidRPr="00F25831" w:rsidRDefault="00782C3D" w:rsidP="0078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490DD3B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841F97" w14:textId="77777777" w:rsidR="00782C3D" w:rsidRPr="00F25831" w:rsidRDefault="00782C3D" w:rsidP="00782C3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BBCA0B2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82C3D" w:rsidRPr="00F25831" w14:paraId="3141132D" w14:textId="77777777" w:rsidTr="006D2F22">
        <w:tc>
          <w:tcPr>
            <w:tcW w:w="3330" w:type="dxa"/>
            <w:shd w:val="clear" w:color="auto" w:fill="auto"/>
          </w:tcPr>
          <w:p w14:paraId="226DD406" w14:textId="77777777" w:rsidR="00782C3D" w:rsidRPr="00F25831" w:rsidRDefault="00782C3D" w:rsidP="0078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A6BA179" w14:textId="77777777" w:rsidR="00782C3D" w:rsidRPr="00F25831" w:rsidRDefault="00782C3D" w:rsidP="0078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1EA11C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8177634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71E8A38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9A984AC" w14:textId="77777777" w:rsidR="00782C3D" w:rsidRPr="00F25831" w:rsidRDefault="00782C3D" w:rsidP="0078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7539DEB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DDF545" w14:textId="77777777" w:rsidR="00782C3D" w:rsidRPr="00F25831" w:rsidRDefault="00782C3D" w:rsidP="00782C3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173B0C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C3D" w:rsidRPr="00F25831" w14:paraId="46EAA2FE" w14:textId="77777777" w:rsidTr="006D2F22">
        <w:tc>
          <w:tcPr>
            <w:tcW w:w="3330" w:type="dxa"/>
            <w:shd w:val="clear" w:color="auto" w:fill="auto"/>
          </w:tcPr>
          <w:p w14:paraId="28897AB1" w14:textId="77777777" w:rsidR="00782C3D" w:rsidRPr="00F25831" w:rsidRDefault="00782C3D" w:rsidP="0078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D34ADDF" w14:textId="77777777" w:rsidR="00782C3D" w:rsidRPr="00F25831" w:rsidRDefault="00782C3D" w:rsidP="0078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28FF0820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62" w:type="dxa"/>
            <w:shd w:val="clear" w:color="auto" w:fill="auto"/>
          </w:tcPr>
          <w:p w14:paraId="5AE76B5F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7B0EFABE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7,799</w:t>
            </w:r>
          </w:p>
        </w:tc>
        <w:tc>
          <w:tcPr>
            <w:tcW w:w="262" w:type="dxa"/>
            <w:shd w:val="clear" w:color="auto" w:fill="auto"/>
          </w:tcPr>
          <w:p w14:paraId="08B6460F" w14:textId="77777777" w:rsidR="00782C3D" w:rsidRPr="00F25831" w:rsidRDefault="00782C3D" w:rsidP="0078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3AA6AD1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4BD0A4B3" w14:textId="77777777" w:rsidR="00782C3D" w:rsidRPr="00F25831" w:rsidRDefault="00782C3D" w:rsidP="00782C3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4B3987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</w:tr>
      <w:tr w:rsidR="00782C3D" w:rsidRPr="00F25831" w14:paraId="43A82C58" w14:textId="77777777" w:rsidTr="006D2F22">
        <w:tc>
          <w:tcPr>
            <w:tcW w:w="3330" w:type="dxa"/>
            <w:shd w:val="clear" w:color="auto" w:fill="auto"/>
          </w:tcPr>
          <w:p w14:paraId="327BD7E5" w14:textId="77777777" w:rsidR="00782C3D" w:rsidRPr="00F25831" w:rsidRDefault="00782C3D" w:rsidP="0078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4163C10" w14:textId="77777777" w:rsidR="00782C3D" w:rsidRPr="00F25831" w:rsidRDefault="00782C3D" w:rsidP="0078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0B23C7" w14:textId="77777777" w:rsidR="00782C3D" w:rsidRPr="00F25831" w:rsidRDefault="001371D4" w:rsidP="005613A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613A5" w:rsidRPr="00F2583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258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13A5" w:rsidRPr="00F25831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62" w:type="dxa"/>
            <w:shd w:val="clear" w:color="auto" w:fill="auto"/>
          </w:tcPr>
          <w:p w14:paraId="6A686DB2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52ECA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149,191</w:t>
            </w:r>
          </w:p>
        </w:tc>
        <w:tc>
          <w:tcPr>
            <w:tcW w:w="262" w:type="dxa"/>
            <w:shd w:val="clear" w:color="auto" w:fill="auto"/>
          </w:tcPr>
          <w:p w14:paraId="5020CF27" w14:textId="77777777" w:rsidR="00782C3D" w:rsidRPr="00F25831" w:rsidRDefault="00782C3D" w:rsidP="0078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5B7E7DB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163,347</w:t>
            </w:r>
          </w:p>
        </w:tc>
        <w:tc>
          <w:tcPr>
            <w:tcW w:w="270" w:type="dxa"/>
            <w:shd w:val="clear" w:color="auto" w:fill="auto"/>
          </w:tcPr>
          <w:p w14:paraId="4B468A7C" w14:textId="77777777" w:rsidR="00782C3D" w:rsidRPr="00F25831" w:rsidRDefault="00782C3D" w:rsidP="00782C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B8D49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127,521</w:t>
            </w:r>
          </w:p>
        </w:tc>
      </w:tr>
      <w:tr w:rsidR="00782C3D" w:rsidRPr="00F25831" w14:paraId="5FE08709" w14:textId="77777777" w:rsidTr="006D2F22">
        <w:tc>
          <w:tcPr>
            <w:tcW w:w="3330" w:type="dxa"/>
            <w:shd w:val="clear" w:color="auto" w:fill="auto"/>
          </w:tcPr>
          <w:p w14:paraId="25BA0B81" w14:textId="77777777" w:rsidR="00782C3D" w:rsidRPr="00F25831" w:rsidRDefault="00782C3D" w:rsidP="0078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D581E0A" w14:textId="77777777" w:rsidR="00782C3D" w:rsidRPr="00F25831" w:rsidRDefault="00782C3D" w:rsidP="0078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55F17" w14:textId="77777777" w:rsidR="00782C3D" w:rsidRPr="00F25831" w:rsidRDefault="001371D4" w:rsidP="005613A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13A5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13A5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262" w:type="dxa"/>
            <w:shd w:val="clear" w:color="auto" w:fill="auto"/>
          </w:tcPr>
          <w:p w14:paraId="5F9DE020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C259C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156,990</w:t>
            </w:r>
          </w:p>
        </w:tc>
        <w:tc>
          <w:tcPr>
            <w:tcW w:w="262" w:type="dxa"/>
            <w:shd w:val="clear" w:color="auto" w:fill="auto"/>
          </w:tcPr>
          <w:p w14:paraId="552BA06C" w14:textId="77777777" w:rsidR="00782C3D" w:rsidRPr="00F25831" w:rsidRDefault="00782C3D" w:rsidP="0078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62568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163,503</w:t>
            </w:r>
          </w:p>
        </w:tc>
        <w:tc>
          <w:tcPr>
            <w:tcW w:w="270" w:type="dxa"/>
            <w:shd w:val="clear" w:color="auto" w:fill="auto"/>
          </w:tcPr>
          <w:p w14:paraId="37C5B5E9" w14:textId="77777777" w:rsidR="00782C3D" w:rsidRPr="00F25831" w:rsidRDefault="00782C3D" w:rsidP="00782C3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08F26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127,864</w:t>
            </w:r>
          </w:p>
        </w:tc>
      </w:tr>
      <w:tr w:rsidR="00782C3D" w:rsidRPr="00F25831" w14:paraId="135CCC34" w14:textId="77777777" w:rsidTr="006D2F22">
        <w:tc>
          <w:tcPr>
            <w:tcW w:w="3330" w:type="dxa"/>
            <w:shd w:val="clear" w:color="auto" w:fill="auto"/>
          </w:tcPr>
          <w:p w14:paraId="43A94321" w14:textId="77777777" w:rsidR="00782C3D" w:rsidRPr="00F25831" w:rsidRDefault="00782C3D" w:rsidP="0078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F81212E" w14:textId="77777777" w:rsidR="00782C3D" w:rsidRPr="00F25831" w:rsidRDefault="00782C3D" w:rsidP="0078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2B389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F0E4FBC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315A548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07287A9" w14:textId="77777777" w:rsidR="00782C3D" w:rsidRPr="00F25831" w:rsidRDefault="00782C3D" w:rsidP="0078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B2355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172B8D" w14:textId="77777777" w:rsidR="00782C3D" w:rsidRPr="00F25831" w:rsidRDefault="00782C3D" w:rsidP="00782C3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3EE987D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C3D" w:rsidRPr="00F25831" w14:paraId="5DB85C00" w14:textId="77777777" w:rsidTr="006D2F22">
        <w:tc>
          <w:tcPr>
            <w:tcW w:w="3330" w:type="dxa"/>
            <w:shd w:val="clear" w:color="auto" w:fill="auto"/>
          </w:tcPr>
          <w:p w14:paraId="6A12A3BB" w14:textId="77777777" w:rsidR="00782C3D" w:rsidRPr="00F25831" w:rsidRDefault="00782C3D" w:rsidP="0078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82029A7" w14:textId="77777777" w:rsidR="00782C3D" w:rsidRPr="00F25831" w:rsidRDefault="00782C3D" w:rsidP="0078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4EADB03" w14:textId="77777777" w:rsidR="00782C3D" w:rsidRPr="00F25831" w:rsidRDefault="001371D4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328,900</w:t>
            </w:r>
          </w:p>
        </w:tc>
        <w:tc>
          <w:tcPr>
            <w:tcW w:w="262" w:type="dxa"/>
            <w:shd w:val="clear" w:color="auto" w:fill="auto"/>
          </w:tcPr>
          <w:p w14:paraId="30E0D8C8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3CE95091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322,958</w:t>
            </w:r>
          </w:p>
        </w:tc>
        <w:tc>
          <w:tcPr>
            <w:tcW w:w="262" w:type="dxa"/>
            <w:shd w:val="clear" w:color="auto" w:fill="auto"/>
          </w:tcPr>
          <w:p w14:paraId="5DC49155" w14:textId="77777777" w:rsidR="00782C3D" w:rsidRPr="00F25831" w:rsidRDefault="00782C3D" w:rsidP="0078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59084EBB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254,140</w:t>
            </w:r>
          </w:p>
        </w:tc>
        <w:tc>
          <w:tcPr>
            <w:tcW w:w="270" w:type="dxa"/>
            <w:shd w:val="clear" w:color="auto" w:fill="auto"/>
          </w:tcPr>
          <w:p w14:paraId="2EC14882" w14:textId="77777777" w:rsidR="00782C3D" w:rsidRPr="00F25831" w:rsidRDefault="00782C3D" w:rsidP="00782C3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8075E45" w14:textId="77777777" w:rsidR="00782C3D" w:rsidRPr="00F25831" w:rsidRDefault="00782C3D" w:rsidP="00782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290,325</w:t>
            </w:r>
          </w:p>
        </w:tc>
      </w:tr>
    </w:tbl>
    <w:p w14:paraId="04AE4B2A" w14:textId="77777777" w:rsidR="00D23EF4" w:rsidRPr="00F25831" w:rsidRDefault="00597156" w:rsidP="00261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F25831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2913A2" w:rsidRPr="00F25831">
        <w:rPr>
          <w:rFonts w:asciiTheme="majorBidi" w:hAnsiTheme="majorBidi" w:cstheme="majorBidi"/>
          <w:sz w:val="30"/>
          <w:szCs w:val="30"/>
          <w:lang w:val="x-none" w:eastAsia="x-none"/>
        </w:rPr>
        <w:tab/>
      </w:r>
    </w:p>
    <w:p w14:paraId="2D863199" w14:textId="77777777" w:rsidR="00A57F80" w:rsidRPr="00F25831" w:rsidRDefault="002913A2" w:rsidP="00261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rPr>
          <w:rFonts w:asciiTheme="majorBidi" w:hAnsiTheme="majorBidi" w:cstheme="majorBidi"/>
          <w:sz w:val="30"/>
          <w:szCs w:val="30"/>
        </w:rPr>
      </w:pPr>
      <w:r w:rsidRPr="00F25831">
        <w:rPr>
          <w:rFonts w:asciiTheme="majorBidi" w:hAnsiTheme="majorBidi" w:cstheme="majorBidi"/>
          <w:sz w:val="30"/>
          <w:szCs w:val="30"/>
          <w:lang w:val="x-none" w:eastAsia="x-none"/>
        </w:rPr>
        <w:tab/>
      </w:r>
      <w:r w:rsidRPr="00F25831">
        <w:rPr>
          <w:rFonts w:asciiTheme="majorBidi" w:hAnsiTheme="majorBidi" w:cstheme="majorBidi"/>
          <w:sz w:val="30"/>
          <w:szCs w:val="30"/>
          <w:lang w:val="x-none" w:eastAsia="x-none"/>
        </w:rPr>
        <w:tab/>
      </w:r>
      <w:r w:rsidR="00597156" w:rsidRPr="00F25831">
        <w:rPr>
          <w:rFonts w:asciiTheme="majorBidi" w:hAnsiTheme="majorBidi" w:cstheme="majorBidi"/>
          <w:sz w:val="30"/>
          <w:szCs w:val="30"/>
          <w:cs/>
        </w:rPr>
        <w:t>เจ้าหนี้อื่นประกอบด้วย</w:t>
      </w:r>
    </w:p>
    <w:p w14:paraId="10297BEC" w14:textId="77777777" w:rsidR="0055353A" w:rsidRPr="00F25831" w:rsidRDefault="0055353A" w:rsidP="00261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55353A" w:rsidRPr="00F25831" w14:paraId="7D14D45B" w14:textId="77777777" w:rsidTr="006D2F22">
        <w:tc>
          <w:tcPr>
            <w:tcW w:w="3330" w:type="dxa"/>
            <w:shd w:val="clear" w:color="auto" w:fill="auto"/>
          </w:tcPr>
          <w:p w14:paraId="2283CF33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5B08F6D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517B0F67" w14:textId="77777777" w:rsidR="0055353A" w:rsidRPr="00F25831" w:rsidRDefault="0055353A" w:rsidP="0055353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790AD534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FA23696" w14:textId="77777777" w:rsidR="0055353A" w:rsidRPr="00F25831" w:rsidRDefault="0055353A" w:rsidP="0055353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5353A" w:rsidRPr="00F25831" w14:paraId="223817D7" w14:textId="77777777" w:rsidTr="006D2F22">
        <w:tc>
          <w:tcPr>
            <w:tcW w:w="3330" w:type="dxa"/>
            <w:shd w:val="clear" w:color="auto" w:fill="auto"/>
          </w:tcPr>
          <w:p w14:paraId="2323AC48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A951E80" w14:textId="77777777" w:rsidR="0055353A" w:rsidRPr="00F25831" w:rsidRDefault="0055353A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5BFCDE5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1A4AA947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D4CCF87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46C23380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33E9DF4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343E550F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51FBDC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B11A98" w:rsidRPr="00F25831" w14:paraId="53BE808C" w14:textId="77777777" w:rsidTr="006D2F22">
        <w:tc>
          <w:tcPr>
            <w:tcW w:w="3330" w:type="dxa"/>
            <w:shd w:val="clear" w:color="auto" w:fill="auto"/>
          </w:tcPr>
          <w:p w14:paraId="5CF762AE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991834E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7E6715DB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5353A" w:rsidRPr="00F25831" w14:paraId="563B3B6C" w14:textId="77777777" w:rsidTr="006D2F22">
        <w:tc>
          <w:tcPr>
            <w:tcW w:w="3330" w:type="dxa"/>
            <w:shd w:val="clear" w:color="auto" w:fill="auto"/>
            <w:vAlign w:val="center"/>
          </w:tcPr>
          <w:p w14:paraId="4E565CCA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2329ABB" w14:textId="77777777" w:rsidR="0055353A" w:rsidRPr="00F25831" w:rsidRDefault="0055353A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66E09C" w14:textId="77777777" w:rsidR="0055353A" w:rsidRPr="00F25831" w:rsidRDefault="0093219B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86,917</w:t>
            </w:r>
          </w:p>
        </w:tc>
        <w:tc>
          <w:tcPr>
            <w:tcW w:w="262" w:type="dxa"/>
            <w:shd w:val="clear" w:color="auto" w:fill="auto"/>
          </w:tcPr>
          <w:p w14:paraId="67C390FE" w14:textId="77777777" w:rsidR="0055353A" w:rsidRPr="00F25831" w:rsidRDefault="0055353A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549E55AF" w14:textId="77777777" w:rsidR="0055353A" w:rsidRPr="00F25831" w:rsidRDefault="0055353A" w:rsidP="009933E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71,249</w:t>
            </w:r>
          </w:p>
        </w:tc>
        <w:tc>
          <w:tcPr>
            <w:tcW w:w="262" w:type="dxa"/>
            <w:shd w:val="clear" w:color="auto" w:fill="auto"/>
          </w:tcPr>
          <w:p w14:paraId="594A0C9D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8D2CE69" w14:textId="77777777" w:rsidR="0055353A" w:rsidRPr="00F25831" w:rsidRDefault="001371D4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73,331</w:t>
            </w:r>
          </w:p>
        </w:tc>
        <w:tc>
          <w:tcPr>
            <w:tcW w:w="270" w:type="dxa"/>
            <w:shd w:val="clear" w:color="auto" w:fill="auto"/>
          </w:tcPr>
          <w:p w14:paraId="1A4550CA" w14:textId="77777777" w:rsidR="0055353A" w:rsidRPr="00F25831" w:rsidRDefault="0055353A" w:rsidP="0055353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0390329" w14:textId="77777777" w:rsidR="0055353A" w:rsidRPr="00F25831" w:rsidRDefault="0055353A" w:rsidP="009933E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67,190</w:t>
            </w:r>
          </w:p>
        </w:tc>
      </w:tr>
      <w:tr w:rsidR="0055353A" w:rsidRPr="00F25831" w14:paraId="69BC23FC" w14:textId="77777777" w:rsidTr="006D2F22">
        <w:tc>
          <w:tcPr>
            <w:tcW w:w="3330" w:type="dxa"/>
            <w:shd w:val="clear" w:color="auto" w:fill="auto"/>
            <w:vAlign w:val="center"/>
          </w:tcPr>
          <w:p w14:paraId="39637E12" w14:textId="77777777" w:rsidR="0055353A" w:rsidRPr="00F25831" w:rsidRDefault="0055353A" w:rsidP="0055353A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8E8383B" w14:textId="77777777" w:rsidR="0055353A" w:rsidRPr="00F25831" w:rsidRDefault="0055353A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C1F20C" w14:textId="77777777" w:rsidR="0055353A" w:rsidRPr="00F25831" w:rsidRDefault="0093219B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86,303</w:t>
            </w:r>
          </w:p>
        </w:tc>
        <w:tc>
          <w:tcPr>
            <w:tcW w:w="262" w:type="dxa"/>
            <w:shd w:val="clear" w:color="auto" w:fill="auto"/>
          </w:tcPr>
          <w:p w14:paraId="0E6F7C32" w14:textId="77777777" w:rsidR="0055353A" w:rsidRPr="00F25831" w:rsidRDefault="0055353A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65FC48BA" w14:textId="77777777" w:rsidR="0055353A" w:rsidRPr="00F25831" w:rsidRDefault="0055353A" w:rsidP="009933E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61,152</w:t>
            </w:r>
          </w:p>
        </w:tc>
        <w:tc>
          <w:tcPr>
            <w:tcW w:w="262" w:type="dxa"/>
            <w:shd w:val="clear" w:color="auto" w:fill="auto"/>
          </w:tcPr>
          <w:p w14:paraId="1A7EFB1D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4743E76" w14:textId="77777777" w:rsidR="0055353A" w:rsidRPr="00F25831" w:rsidRDefault="001371D4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63,567</w:t>
            </w:r>
          </w:p>
        </w:tc>
        <w:tc>
          <w:tcPr>
            <w:tcW w:w="270" w:type="dxa"/>
            <w:shd w:val="clear" w:color="auto" w:fill="auto"/>
          </w:tcPr>
          <w:p w14:paraId="4A8CEDD0" w14:textId="77777777" w:rsidR="0055353A" w:rsidRPr="00F25831" w:rsidRDefault="0055353A" w:rsidP="0055353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B8C2034" w14:textId="77777777" w:rsidR="0055353A" w:rsidRPr="00F25831" w:rsidRDefault="0055353A" w:rsidP="009933E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47,441</w:t>
            </w:r>
          </w:p>
        </w:tc>
      </w:tr>
      <w:tr w:rsidR="0055353A" w:rsidRPr="00F25831" w14:paraId="017A0CDB" w14:textId="77777777" w:rsidTr="006D2F22">
        <w:tc>
          <w:tcPr>
            <w:tcW w:w="3330" w:type="dxa"/>
            <w:shd w:val="clear" w:color="auto" w:fill="auto"/>
            <w:vAlign w:val="center"/>
          </w:tcPr>
          <w:p w14:paraId="71BD641E" w14:textId="77777777" w:rsidR="0055353A" w:rsidRPr="00F25831" w:rsidRDefault="0055353A" w:rsidP="0055353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9B6D07B" w14:textId="77777777" w:rsidR="0055353A" w:rsidRPr="00F25831" w:rsidRDefault="0055353A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68C2A5" w14:textId="77777777" w:rsidR="0055353A" w:rsidRPr="00F25831" w:rsidRDefault="0093219B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14,042</w:t>
            </w:r>
          </w:p>
        </w:tc>
        <w:tc>
          <w:tcPr>
            <w:tcW w:w="262" w:type="dxa"/>
            <w:shd w:val="clear" w:color="auto" w:fill="auto"/>
          </w:tcPr>
          <w:p w14:paraId="5F00041D" w14:textId="77777777" w:rsidR="0055353A" w:rsidRPr="00F25831" w:rsidRDefault="0055353A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1EAAB403" w14:textId="77777777" w:rsidR="0055353A" w:rsidRPr="00F25831" w:rsidRDefault="0055353A" w:rsidP="009933E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4,227</w:t>
            </w:r>
          </w:p>
        </w:tc>
        <w:tc>
          <w:tcPr>
            <w:tcW w:w="262" w:type="dxa"/>
            <w:shd w:val="clear" w:color="auto" w:fill="auto"/>
          </w:tcPr>
          <w:p w14:paraId="15C8AB03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E555659" w14:textId="77777777" w:rsidR="0055353A" w:rsidRPr="00F25831" w:rsidRDefault="001371D4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12,868</w:t>
            </w:r>
          </w:p>
        </w:tc>
        <w:tc>
          <w:tcPr>
            <w:tcW w:w="270" w:type="dxa"/>
            <w:shd w:val="clear" w:color="auto" w:fill="auto"/>
          </w:tcPr>
          <w:p w14:paraId="3ADE8061" w14:textId="77777777" w:rsidR="0055353A" w:rsidRPr="00F25831" w:rsidRDefault="0055353A" w:rsidP="005535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4EFE03C" w14:textId="77777777" w:rsidR="0055353A" w:rsidRPr="00F25831" w:rsidRDefault="0055353A" w:rsidP="009933E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3,726</w:t>
            </w:r>
          </w:p>
        </w:tc>
      </w:tr>
      <w:tr w:rsidR="0055353A" w:rsidRPr="00F25831" w14:paraId="33C26BA3" w14:textId="77777777" w:rsidTr="006D2F22">
        <w:tc>
          <w:tcPr>
            <w:tcW w:w="3330" w:type="dxa"/>
            <w:shd w:val="clear" w:color="auto" w:fill="auto"/>
            <w:vAlign w:val="center"/>
          </w:tcPr>
          <w:p w14:paraId="424BE3BB" w14:textId="77777777" w:rsidR="0055353A" w:rsidRPr="00F25831" w:rsidRDefault="0055353A" w:rsidP="0055353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46C6349" w14:textId="77777777" w:rsidR="0055353A" w:rsidRPr="00F25831" w:rsidRDefault="0055353A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29D177" w14:textId="77777777" w:rsidR="0055353A" w:rsidRPr="00F25831" w:rsidRDefault="0093219B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10,541</w:t>
            </w:r>
          </w:p>
        </w:tc>
        <w:tc>
          <w:tcPr>
            <w:tcW w:w="262" w:type="dxa"/>
            <w:shd w:val="clear" w:color="auto" w:fill="auto"/>
          </w:tcPr>
          <w:p w14:paraId="4855BC70" w14:textId="77777777" w:rsidR="0055353A" w:rsidRPr="00F25831" w:rsidRDefault="0055353A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1C2AF86B" w14:textId="77777777" w:rsidR="0055353A" w:rsidRPr="00F25831" w:rsidRDefault="0055353A" w:rsidP="009933E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3,728</w:t>
            </w:r>
          </w:p>
        </w:tc>
        <w:tc>
          <w:tcPr>
            <w:tcW w:w="262" w:type="dxa"/>
            <w:shd w:val="clear" w:color="auto" w:fill="auto"/>
          </w:tcPr>
          <w:p w14:paraId="3788F1A5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BAB1971" w14:textId="77777777" w:rsidR="0055353A" w:rsidRPr="00F25831" w:rsidRDefault="001371D4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9,764</w:t>
            </w:r>
          </w:p>
        </w:tc>
        <w:tc>
          <w:tcPr>
            <w:tcW w:w="270" w:type="dxa"/>
            <w:shd w:val="clear" w:color="auto" w:fill="auto"/>
          </w:tcPr>
          <w:p w14:paraId="0DFBB701" w14:textId="77777777" w:rsidR="0055353A" w:rsidRPr="00F25831" w:rsidRDefault="0055353A" w:rsidP="005535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CA868A0" w14:textId="77777777" w:rsidR="0055353A" w:rsidRPr="00F25831" w:rsidRDefault="0055353A" w:rsidP="009933E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3,247</w:t>
            </w:r>
          </w:p>
        </w:tc>
      </w:tr>
      <w:tr w:rsidR="0055353A" w:rsidRPr="00F25831" w14:paraId="6486C28E" w14:textId="77777777" w:rsidTr="006D2F22">
        <w:tc>
          <w:tcPr>
            <w:tcW w:w="3330" w:type="dxa"/>
            <w:shd w:val="clear" w:color="auto" w:fill="auto"/>
          </w:tcPr>
          <w:p w14:paraId="44A817D1" w14:textId="77777777" w:rsidR="0055353A" w:rsidRPr="00F25831" w:rsidRDefault="0055353A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FA69153" w14:textId="77777777" w:rsidR="0055353A" w:rsidRPr="00F25831" w:rsidRDefault="0055353A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222CA4" w14:textId="77777777" w:rsidR="0055353A" w:rsidRPr="00F25831" w:rsidRDefault="0093219B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11,723</w:t>
            </w:r>
          </w:p>
        </w:tc>
        <w:tc>
          <w:tcPr>
            <w:tcW w:w="262" w:type="dxa"/>
            <w:shd w:val="clear" w:color="auto" w:fill="auto"/>
          </w:tcPr>
          <w:p w14:paraId="1E17636D" w14:textId="77777777" w:rsidR="0055353A" w:rsidRPr="00F25831" w:rsidRDefault="0055353A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E09E5" w14:textId="77777777" w:rsidR="0055353A" w:rsidRPr="00F25831" w:rsidRDefault="0055353A" w:rsidP="009933E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16,634</w:t>
            </w:r>
          </w:p>
        </w:tc>
        <w:tc>
          <w:tcPr>
            <w:tcW w:w="262" w:type="dxa"/>
            <w:shd w:val="clear" w:color="auto" w:fill="auto"/>
          </w:tcPr>
          <w:p w14:paraId="06DE39A3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655D279" w14:textId="77777777" w:rsidR="0055353A" w:rsidRPr="00F25831" w:rsidRDefault="001371D4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3,97</w:t>
            </w:r>
            <w:r w:rsidR="00846A28"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5783586" w14:textId="77777777" w:rsidR="0055353A" w:rsidRPr="00F25831" w:rsidRDefault="0055353A" w:rsidP="005535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A54DF" w14:textId="77777777" w:rsidR="0055353A" w:rsidRPr="00F25831" w:rsidRDefault="0055353A" w:rsidP="009933E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6,260</w:t>
            </w:r>
          </w:p>
        </w:tc>
      </w:tr>
      <w:tr w:rsidR="0055353A" w:rsidRPr="00F25831" w14:paraId="432965BC" w14:textId="77777777" w:rsidTr="006D2F22">
        <w:tc>
          <w:tcPr>
            <w:tcW w:w="3330" w:type="dxa"/>
            <w:shd w:val="clear" w:color="auto" w:fill="auto"/>
          </w:tcPr>
          <w:p w14:paraId="20E2AFBC" w14:textId="77777777" w:rsidR="0055353A" w:rsidRPr="00F25831" w:rsidRDefault="0055353A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37C7339" w14:textId="77777777" w:rsidR="0055353A" w:rsidRPr="00F25831" w:rsidRDefault="0055353A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D26D3" w14:textId="77777777" w:rsidR="0055353A" w:rsidRPr="00F25831" w:rsidRDefault="005613A5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209,526</w:t>
            </w:r>
          </w:p>
        </w:tc>
        <w:tc>
          <w:tcPr>
            <w:tcW w:w="262" w:type="dxa"/>
            <w:shd w:val="clear" w:color="auto" w:fill="auto"/>
          </w:tcPr>
          <w:p w14:paraId="38A753AE" w14:textId="77777777" w:rsidR="0055353A" w:rsidRPr="00F25831" w:rsidRDefault="0055353A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420AB0" w14:textId="77777777" w:rsidR="0055353A" w:rsidRPr="00F25831" w:rsidRDefault="0055353A" w:rsidP="009933E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156,990</w:t>
            </w:r>
          </w:p>
        </w:tc>
        <w:tc>
          <w:tcPr>
            <w:tcW w:w="262" w:type="dxa"/>
            <w:shd w:val="clear" w:color="auto" w:fill="auto"/>
          </w:tcPr>
          <w:p w14:paraId="2EA0B890" w14:textId="77777777" w:rsidR="0055353A" w:rsidRPr="00F25831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52FBF" w14:textId="77777777" w:rsidR="0055353A" w:rsidRPr="00F25831" w:rsidRDefault="001371D4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163,503</w:t>
            </w:r>
          </w:p>
        </w:tc>
        <w:tc>
          <w:tcPr>
            <w:tcW w:w="270" w:type="dxa"/>
            <w:shd w:val="clear" w:color="auto" w:fill="auto"/>
          </w:tcPr>
          <w:p w14:paraId="1B959E83" w14:textId="77777777" w:rsidR="0055353A" w:rsidRPr="00F25831" w:rsidRDefault="0055353A" w:rsidP="0055353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EEBF30" w14:textId="77777777" w:rsidR="0055353A" w:rsidRPr="00F25831" w:rsidRDefault="0055353A" w:rsidP="009933E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127,864</w:t>
            </w:r>
          </w:p>
        </w:tc>
      </w:tr>
    </w:tbl>
    <w:p w14:paraId="2630BA36" w14:textId="77777777" w:rsidR="0055353A" w:rsidRPr="00F25831" w:rsidRDefault="0055353A" w:rsidP="00261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36646616" w14:textId="77777777" w:rsidR="00B750A8" w:rsidRPr="00F25831" w:rsidRDefault="00B750A8" w:rsidP="00EF6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44AD23DF" w14:textId="77777777" w:rsidR="00EF646D" w:rsidRPr="00F25831" w:rsidRDefault="00EF646D" w:rsidP="00EF646D">
      <w:pPr>
        <w:spacing w:line="240" w:lineRule="auto"/>
        <w:ind w:left="540"/>
        <w:rPr>
          <w:rFonts w:ascii="Angsana New" w:hAnsi="Angsana New"/>
          <w:sz w:val="30"/>
          <w:szCs w:val="30"/>
          <w:lang w:eastAsia="x-none"/>
        </w:rPr>
      </w:pPr>
    </w:p>
    <w:p w14:paraId="4145FF99" w14:textId="77777777" w:rsidR="003F3A28" w:rsidRPr="00F25831" w:rsidRDefault="009933E2" w:rsidP="009933E2">
      <w:pPr>
        <w:pStyle w:val="Heading6"/>
        <w:numPr>
          <w:ilvl w:val="0"/>
          <w:numId w:val="34"/>
        </w:numPr>
        <w:ind w:left="540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F25831">
        <w:rPr>
          <w:rFonts w:ascii="Angsana New" w:eastAsia="MS Mincho" w:hAnsi="Angsana New" w:hint="cs"/>
          <w:sz w:val="30"/>
          <w:szCs w:val="30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356B6567" w14:textId="77777777" w:rsidR="00D1278D" w:rsidRPr="00F25831" w:rsidRDefault="00D1278D" w:rsidP="00D12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45"/>
        </w:tabs>
        <w:rPr>
          <w:rFonts w:asciiTheme="majorBidi" w:hAnsiTheme="majorBidi" w:cstheme="majorBidi"/>
          <w:sz w:val="30"/>
          <w:szCs w:val="30"/>
          <w:lang w:eastAsia="x-none"/>
        </w:rPr>
      </w:pPr>
      <w:r w:rsidRPr="00F25831">
        <w:rPr>
          <w:rFonts w:asciiTheme="majorBidi" w:hAnsiTheme="majorBidi" w:cstheme="majorBidi"/>
          <w:sz w:val="30"/>
          <w:szCs w:val="30"/>
          <w:lang w:eastAsia="x-none"/>
        </w:rPr>
        <w:tab/>
      </w:r>
    </w:p>
    <w:p w14:paraId="741DEB91" w14:textId="77777777" w:rsidR="003F3A28" w:rsidRPr="00F25831" w:rsidRDefault="003F3A28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กลุ่มบริษัท</w:t>
      </w:r>
      <w:r w:rsidR="00A3398D" w:rsidRPr="00F25831">
        <w:rPr>
          <w:rFonts w:ascii="Angsana New" w:hAnsi="Angsana New" w:hint="cs"/>
          <w:sz w:val="30"/>
          <w:szCs w:val="30"/>
          <w:cs/>
        </w:rPr>
        <w:t>/</w:t>
      </w:r>
      <w:r w:rsidRPr="00F25831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="00D23EF4" w:rsidRPr="00F25831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F25831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F25831">
        <w:rPr>
          <w:rFonts w:ascii="Angsana New" w:hAnsi="Angsana New"/>
          <w:sz w:val="30"/>
          <w:szCs w:val="30"/>
        </w:rPr>
        <w:t xml:space="preserve">2541 </w:t>
      </w:r>
      <w:r w:rsidRPr="00F25831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3AE320FF" w14:textId="77777777" w:rsidR="003F3A28" w:rsidRPr="00F25831" w:rsidRDefault="003F3A28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675B246" w14:textId="77777777" w:rsidR="003F3A28" w:rsidRPr="00F25831" w:rsidRDefault="003F3A28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5C4506E3" w14:textId="77777777" w:rsidR="00DD5A8A" w:rsidRPr="00F25831" w:rsidRDefault="00DD5A8A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261C0A" w14:textId="77777777" w:rsidR="004D37B2" w:rsidRPr="00F25831" w:rsidRDefault="00261FAD" w:rsidP="00261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  <w:r w:rsidRPr="00F25831">
        <w:rPr>
          <w:rFonts w:ascii="Angsana New" w:hAnsi="Angsana New" w:hint="cs"/>
          <w:sz w:val="30"/>
          <w:szCs w:val="30"/>
        </w:rPr>
        <w:tab/>
      </w:r>
      <w:r w:rsidR="004D37B2" w:rsidRPr="00F25831">
        <w:rPr>
          <w:rFonts w:ascii="Angsana New" w:hAnsi="Angsana New"/>
          <w:b/>
          <w:sz w:val="30"/>
          <w:szCs w:val="30"/>
          <w:cs/>
        </w:rPr>
        <w:t>ภาระผูกพันตามงบแสดงฐานะการเงินมีดังต่อไปนี้</w:t>
      </w:r>
    </w:p>
    <w:p w14:paraId="540E82D9" w14:textId="77777777" w:rsidR="00D1278D" w:rsidRPr="00F25831" w:rsidRDefault="00D1278D" w:rsidP="00261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D1278D" w:rsidRPr="00F25831" w14:paraId="0BFD858D" w14:textId="77777777" w:rsidTr="00320CA3">
        <w:tc>
          <w:tcPr>
            <w:tcW w:w="3240" w:type="dxa"/>
            <w:shd w:val="clear" w:color="auto" w:fill="auto"/>
          </w:tcPr>
          <w:p w14:paraId="4BBEA928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C6C33B4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E0867DF" w14:textId="77777777" w:rsidR="00D1278D" w:rsidRPr="00F25831" w:rsidRDefault="00D1278D" w:rsidP="00320C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738583A4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64181C2B" w14:textId="77777777" w:rsidR="00D1278D" w:rsidRPr="00F25831" w:rsidRDefault="00D1278D" w:rsidP="00320C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278D" w:rsidRPr="00F25831" w14:paraId="6E93173E" w14:textId="77777777" w:rsidTr="00320CA3">
        <w:tc>
          <w:tcPr>
            <w:tcW w:w="3240" w:type="dxa"/>
            <w:shd w:val="clear" w:color="auto" w:fill="auto"/>
          </w:tcPr>
          <w:p w14:paraId="17F9233B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BC939F7" w14:textId="77777777" w:rsidR="00D1278D" w:rsidRPr="00F25831" w:rsidRDefault="00D1278D" w:rsidP="0032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1C1A707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7D317967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E0B57A8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442EC6E3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190B9DF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38377DD3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E2CB03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B11A98" w:rsidRPr="00F25831" w14:paraId="2C13409D" w14:textId="77777777" w:rsidTr="00320CA3">
        <w:tc>
          <w:tcPr>
            <w:tcW w:w="3240" w:type="dxa"/>
            <w:shd w:val="clear" w:color="auto" w:fill="auto"/>
          </w:tcPr>
          <w:p w14:paraId="1BEF879B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F32164E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F8E95BD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278D" w:rsidRPr="00F25831" w14:paraId="7F297743" w14:textId="77777777" w:rsidTr="00320CA3">
        <w:tc>
          <w:tcPr>
            <w:tcW w:w="3240" w:type="dxa"/>
            <w:shd w:val="clear" w:color="auto" w:fill="auto"/>
          </w:tcPr>
          <w:p w14:paraId="79A28F6A" w14:textId="77777777" w:rsidR="00D1278D" w:rsidRPr="00F25831" w:rsidRDefault="00D1278D" w:rsidP="00D127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มูลค่าปัจจุบันของภาระผูกพันที่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C64C12D" w14:textId="77777777" w:rsidR="00D1278D" w:rsidRPr="00F25831" w:rsidRDefault="00D1278D" w:rsidP="00D12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53DC4C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C3740AD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EB90A6F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BD21925" w14:textId="77777777" w:rsidR="00D1278D" w:rsidRPr="00F25831" w:rsidRDefault="00D1278D" w:rsidP="00D1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61B6B98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FB872D" w14:textId="77777777" w:rsidR="00D1278D" w:rsidRPr="00F25831" w:rsidRDefault="00D1278D" w:rsidP="00D1278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7DA4D6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278D" w:rsidRPr="00F25831" w14:paraId="0F76F8B2" w14:textId="77777777" w:rsidTr="00320CA3">
        <w:tc>
          <w:tcPr>
            <w:tcW w:w="3240" w:type="dxa"/>
            <w:shd w:val="clear" w:color="auto" w:fill="auto"/>
          </w:tcPr>
          <w:p w14:paraId="74D13727" w14:textId="77777777" w:rsidR="00D1278D" w:rsidRPr="00F25831" w:rsidRDefault="00D1278D" w:rsidP="00D1278D">
            <w:pPr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ไม่ได้จัดให้มีกองทุน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93DD013" w14:textId="77777777" w:rsidR="00D1278D" w:rsidRPr="00F25831" w:rsidRDefault="00D1278D" w:rsidP="00D12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3643AF2" w14:textId="77777777" w:rsidR="00D1278D" w:rsidRPr="00F25831" w:rsidRDefault="00744B45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11,972</w:t>
            </w:r>
          </w:p>
        </w:tc>
        <w:tc>
          <w:tcPr>
            <w:tcW w:w="262" w:type="dxa"/>
            <w:shd w:val="clear" w:color="auto" w:fill="auto"/>
          </w:tcPr>
          <w:p w14:paraId="67365225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29FA3593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8,700</w:t>
            </w:r>
          </w:p>
        </w:tc>
        <w:tc>
          <w:tcPr>
            <w:tcW w:w="262" w:type="dxa"/>
            <w:shd w:val="clear" w:color="auto" w:fill="auto"/>
          </w:tcPr>
          <w:p w14:paraId="7EE623F6" w14:textId="77777777" w:rsidR="00D1278D" w:rsidRPr="00F25831" w:rsidRDefault="00D1278D" w:rsidP="00D1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5DFE9338" w14:textId="77777777" w:rsidR="00D1278D" w:rsidRPr="00F25831" w:rsidRDefault="00744B45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9,827</w:t>
            </w:r>
          </w:p>
        </w:tc>
        <w:tc>
          <w:tcPr>
            <w:tcW w:w="270" w:type="dxa"/>
            <w:shd w:val="clear" w:color="auto" w:fill="auto"/>
          </w:tcPr>
          <w:p w14:paraId="0A62B91E" w14:textId="77777777" w:rsidR="00D1278D" w:rsidRPr="00F25831" w:rsidRDefault="00D1278D" w:rsidP="00D1278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8646B59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8,211</w:t>
            </w:r>
          </w:p>
        </w:tc>
      </w:tr>
    </w:tbl>
    <w:p w14:paraId="622F8374" w14:textId="77777777" w:rsidR="00D1278D" w:rsidRPr="00F25831" w:rsidRDefault="00D1278D" w:rsidP="00261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53D2DB39" w14:textId="77777777" w:rsidR="00C0725B" w:rsidRPr="00F25831" w:rsidRDefault="00C07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  <w:cs/>
        </w:rPr>
        <w:br w:type="page"/>
      </w:r>
    </w:p>
    <w:p w14:paraId="5B30EAA1" w14:textId="77777777" w:rsidR="00D1278D" w:rsidRPr="00F25831" w:rsidRDefault="00D1278D" w:rsidP="00D12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lastRenderedPageBreak/>
        <w:t>การเปลี่ยนแปลงของภาระผูกพันผลประโยชน์พนักงาน</w:t>
      </w:r>
    </w:p>
    <w:p w14:paraId="7EA602EB" w14:textId="77777777" w:rsidR="00D1278D" w:rsidRPr="00F25831" w:rsidRDefault="00D1278D" w:rsidP="00261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D1278D" w:rsidRPr="00F25831" w14:paraId="4B14A8C7" w14:textId="77777777" w:rsidTr="00C0725B">
        <w:trPr>
          <w:tblHeader/>
        </w:trPr>
        <w:tc>
          <w:tcPr>
            <w:tcW w:w="3240" w:type="dxa"/>
            <w:shd w:val="clear" w:color="auto" w:fill="auto"/>
          </w:tcPr>
          <w:p w14:paraId="41CAE8CF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052155C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80A1AD4" w14:textId="77777777" w:rsidR="00D1278D" w:rsidRPr="00F25831" w:rsidRDefault="00D1278D" w:rsidP="00320C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6B3F788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412BDEF1" w14:textId="77777777" w:rsidR="00D1278D" w:rsidRPr="00F25831" w:rsidRDefault="00D1278D" w:rsidP="00320C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278D" w:rsidRPr="00F25831" w14:paraId="3A6A4AB6" w14:textId="77777777" w:rsidTr="00C0725B">
        <w:trPr>
          <w:tblHeader/>
        </w:trPr>
        <w:tc>
          <w:tcPr>
            <w:tcW w:w="3240" w:type="dxa"/>
            <w:shd w:val="clear" w:color="auto" w:fill="auto"/>
          </w:tcPr>
          <w:p w14:paraId="729BC357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CA1D3C5" w14:textId="77777777" w:rsidR="00D1278D" w:rsidRPr="00F25831" w:rsidRDefault="00D1278D" w:rsidP="0032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47460D73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657EC94B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BFD3E41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4D4A0EB1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D22764B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1E20D47E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84B6EB" w14:textId="77777777" w:rsidR="00D1278D" w:rsidRPr="00F25831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B11A98" w:rsidRPr="00F25831" w14:paraId="22F0F4B0" w14:textId="77777777" w:rsidTr="00C0725B">
        <w:trPr>
          <w:tblHeader/>
        </w:trPr>
        <w:tc>
          <w:tcPr>
            <w:tcW w:w="3240" w:type="dxa"/>
            <w:shd w:val="clear" w:color="auto" w:fill="auto"/>
          </w:tcPr>
          <w:p w14:paraId="1AC0ECFB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65009E2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779825D9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278D" w:rsidRPr="00F25831" w14:paraId="3FE0B3EF" w14:textId="77777777" w:rsidTr="00320CA3">
        <w:tc>
          <w:tcPr>
            <w:tcW w:w="3240" w:type="dxa"/>
            <w:shd w:val="clear" w:color="auto" w:fill="auto"/>
          </w:tcPr>
          <w:p w14:paraId="10E7CB59" w14:textId="77777777" w:rsidR="00D1278D" w:rsidRPr="00F25831" w:rsidRDefault="00320CA3" w:rsidP="00D1278D">
            <w:pPr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770CCC8" w14:textId="77777777" w:rsidR="00D1278D" w:rsidRPr="00F25831" w:rsidRDefault="00D1278D" w:rsidP="00D12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6CD805" w14:textId="77777777" w:rsidR="00D1278D" w:rsidRPr="00F25831" w:rsidRDefault="00744B45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8,700</w:t>
            </w:r>
          </w:p>
        </w:tc>
        <w:tc>
          <w:tcPr>
            <w:tcW w:w="262" w:type="dxa"/>
            <w:shd w:val="clear" w:color="auto" w:fill="auto"/>
          </w:tcPr>
          <w:p w14:paraId="43A7F69B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1DAC7A64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 w:rsidRPr="00F25831"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262" w:type="dxa"/>
            <w:shd w:val="clear" w:color="auto" w:fill="auto"/>
          </w:tcPr>
          <w:p w14:paraId="7CE01F3F" w14:textId="77777777" w:rsidR="00D1278D" w:rsidRPr="00F25831" w:rsidRDefault="00D1278D" w:rsidP="00D1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D1BBAAF" w14:textId="77777777" w:rsidR="00D1278D" w:rsidRPr="00F25831" w:rsidRDefault="00744B45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8,211</w:t>
            </w:r>
          </w:p>
        </w:tc>
        <w:tc>
          <w:tcPr>
            <w:tcW w:w="270" w:type="dxa"/>
            <w:shd w:val="clear" w:color="auto" w:fill="auto"/>
          </w:tcPr>
          <w:p w14:paraId="6BD59CB8" w14:textId="77777777" w:rsidR="00D1278D" w:rsidRPr="00F25831" w:rsidRDefault="00D1278D" w:rsidP="00D1278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EA342E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6,902</w:t>
            </w:r>
          </w:p>
        </w:tc>
      </w:tr>
      <w:tr w:rsidR="00D1278D" w:rsidRPr="00F25831" w14:paraId="49CF1AF0" w14:textId="77777777" w:rsidTr="00320CA3">
        <w:tc>
          <w:tcPr>
            <w:tcW w:w="3240" w:type="dxa"/>
            <w:shd w:val="clear" w:color="auto" w:fill="auto"/>
          </w:tcPr>
          <w:p w14:paraId="2A63AEF8" w14:textId="77777777" w:rsidR="00D1278D" w:rsidRPr="00F25831" w:rsidRDefault="00D1278D" w:rsidP="00D1278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D3C1D16" w14:textId="77777777" w:rsidR="00D1278D" w:rsidRPr="00F25831" w:rsidRDefault="00D1278D" w:rsidP="00D12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34A94A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D4F3C9E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63D57734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F4ADED5" w14:textId="77777777" w:rsidR="00D1278D" w:rsidRPr="00F25831" w:rsidRDefault="00D1278D" w:rsidP="00D1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6535C28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034F04" w14:textId="77777777" w:rsidR="00D1278D" w:rsidRPr="00F25831" w:rsidRDefault="00D1278D" w:rsidP="00D1278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FAEFD2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1278D" w:rsidRPr="00F25831" w14:paraId="26B2DA80" w14:textId="77777777" w:rsidTr="00320CA3">
        <w:tc>
          <w:tcPr>
            <w:tcW w:w="3240" w:type="dxa"/>
            <w:shd w:val="clear" w:color="auto" w:fill="auto"/>
          </w:tcPr>
          <w:p w14:paraId="29494640" w14:textId="77777777" w:rsidR="00D1278D" w:rsidRPr="00F25831" w:rsidRDefault="00D1278D" w:rsidP="00D1278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B18CFA7" w14:textId="77777777" w:rsidR="00D1278D" w:rsidRPr="00F25831" w:rsidRDefault="00D1278D" w:rsidP="00D12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21</w:t>
            </w:r>
          </w:p>
        </w:tc>
        <w:tc>
          <w:tcPr>
            <w:tcW w:w="990" w:type="dxa"/>
            <w:shd w:val="clear" w:color="auto" w:fill="auto"/>
          </w:tcPr>
          <w:p w14:paraId="01E321AC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18F7B76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8800547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2577A75" w14:textId="77777777" w:rsidR="00D1278D" w:rsidRPr="00F25831" w:rsidRDefault="00D1278D" w:rsidP="00D1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101C979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9B012C" w14:textId="77777777" w:rsidR="00D1278D" w:rsidRPr="00F25831" w:rsidRDefault="00D1278D" w:rsidP="00D1278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88C322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278D" w:rsidRPr="00F25831" w14:paraId="1AB713AD" w14:textId="77777777" w:rsidTr="00320CA3">
        <w:tc>
          <w:tcPr>
            <w:tcW w:w="3240" w:type="dxa"/>
            <w:shd w:val="clear" w:color="auto" w:fill="auto"/>
          </w:tcPr>
          <w:p w14:paraId="367530C0" w14:textId="77777777" w:rsidR="00D1278D" w:rsidRPr="00F25831" w:rsidRDefault="00D1278D" w:rsidP="00D1278D">
            <w:pPr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8DBFDD5" w14:textId="77777777" w:rsidR="00D1278D" w:rsidRPr="00F25831" w:rsidRDefault="00D1278D" w:rsidP="00D12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A5A42E" w14:textId="77777777" w:rsidR="00D1278D" w:rsidRPr="00F25831" w:rsidRDefault="0069699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3,043</w:t>
            </w:r>
          </w:p>
        </w:tc>
        <w:tc>
          <w:tcPr>
            <w:tcW w:w="262" w:type="dxa"/>
            <w:shd w:val="clear" w:color="auto" w:fill="auto"/>
          </w:tcPr>
          <w:p w14:paraId="7F983D57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E76417F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1,589</w:t>
            </w:r>
          </w:p>
        </w:tc>
        <w:tc>
          <w:tcPr>
            <w:tcW w:w="262" w:type="dxa"/>
            <w:shd w:val="clear" w:color="auto" w:fill="auto"/>
          </w:tcPr>
          <w:p w14:paraId="69BB6799" w14:textId="77777777" w:rsidR="00D1278D" w:rsidRPr="00F25831" w:rsidRDefault="00D1278D" w:rsidP="00D1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58236D7" w14:textId="77777777" w:rsidR="00D1278D" w:rsidRPr="00F25831" w:rsidRDefault="0069699D" w:rsidP="006969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1,398</w:t>
            </w:r>
          </w:p>
        </w:tc>
        <w:tc>
          <w:tcPr>
            <w:tcW w:w="270" w:type="dxa"/>
            <w:shd w:val="clear" w:color="auto" w:fill="auto"/>
          </w:tcPr>
          <w:p w14:paraId="7F7EC346" w14:textId="77777777" w:rsidR="00D1278D" w:rsidRPr="00F25831" w:rsidRDefault="00D1278D" w:rsidP="00D1278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164738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1,100</w:t>
            </w:r>
          </w:p>
        </w:tc>
      </w:tr>
      <w:tr w:rsidR="00D1278D" w:rsidRPr="00F25831" w14:paraId="577A05E5" w14:textId="77777777" w:rsidTr="00320CA3">
        <w:tc>
          <w:tcPr>
            <w:tcW w:w="3240" w:type="dxa"/>
            <w:shd w:val="clear" w:color="auto" w:fill="auto"/>
          </w:tcPr>
          <w:p w14:paraId="7C7A8FA3" w14:textId="77777777" w:rsidR="00D1278D" w:rsidRPr="00F25831" w:rsidRDefault="00D1278D" w:rsidP="00D1278D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4E55E79" w14:textId="77777777" w:rsidR="00D1278D" w:rsidRPr="00F25831" w:rsidRDefault="00D1278D" w:rsidP="00D12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65FDFA" w14:textId="77777777" w:rsidR="00D1278D" w:rsidRPr="00F25831" w:rsidRDefault="00EE5087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62" w:type="dxa"/>
            <w:shd w:val="clear" w:color="auto" w:fill="auto"/>
          </w:tcPr>
          <w:p w14:paraId="59CD5E99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6B2FA4F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262" w:type="dxa"/>
            <w:shd w:val="clear" w:color="auto" w:fill="auto"/>
          </w:tcPr>
          <w:p w14:paraId="0B3983AA" w14:textId="77777777" w:rsidR="00D1278D" w:rsidRPr="00F25831" w:rsidRDefault="00D1278D" w:rsidP="00D1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87CD7DE" w14:textId="77777777" w:rsidR="00D1278D" w:rsidRPr="00F25831" w:rsidRDefault="00744B45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14:paraId="28722196" w14:textId="77777777" w:rsidR="00D1278D" w:rsidRPr="00F25831" w:rsidRDefault="00D1278D" w:rsidP="00D1278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7F4B56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</w:p>
        </w:tc>
      </w:tr>
      <w:tr w:rsidR="00D1278D" w:rsidRPr="00F25831" w14:paraId="41C9CA48" w14:textId="77777777" w:rsidTr="00320CA3">
        <w:tc>
          <w:tcPr>
            <w:tcW w:w="3240" w:type="dxa"/>
            <w:shd w:val="clear" w:color="auto" w:fill="auto"/>
          </w:tcPr>
          <w:p w14:paraId="7F41125B" w14:textId="77777777" w:rsidR="00D1278D" w:rsidRPr="00F25831" w:rsidRDefault="00D1278D" w:rsidP="00D1278D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E6A2A09" w14:textId="77777777" w:rsidR="00D1278D" w:rsidRPr="00F25831" w:rsidRDefault="00D1278D" w:rsidP="00D12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9DB9A93" w14:textId="77777777" w:rsidR="00D1278D" w:rsidRPr="00F25831" w:rsidRDefault="0069699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3,263</w:t>
            </w:r>
          </w:p>
        </w:tc>
        <w:tc>
          <w:tcPr>
            <w:tcW w:w="262" w:type="dxa"/>
            <w:shd w:val="clear" w:color="auto" w:fill="auto"/>
          </w:tcPr>
          <w:p w14:paraId="08C5C442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606DD10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1,798</w:t>
            </w:r>
          </w:p>
        </w:tc>
        <w:tc>
          <w:tcPr>
            <w:tcW w:w="262" w:type="dxa"/>
            <w:shd w:val="clear" w:color="auto" w:fill="auto"/>
          </w:tcPr>
          <w:p w14:paraId="705B746B" w14:textId="77777777" w:rsidR="00D1278D" w:rsidRPr="00F25831" w:rsidRDefault="00D1278D" w:rsidP="00D1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7F8E2341" w14:textId="77777777" w:rsidR="00D1278D" w:rsidRPr="00F25831" w:rsidRDefault="006D6A11" w:rsidP="006969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1,6</w:t>
            </w:r>
            <w:r w:rsidR="0069699D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70" w:type="dxa"/>
            <w:shd w:val="clear" w:color="auto" w:fill="auto"/>
          </w:tcPr>
          <w:p w14:paraId="0AEB7485" w14:textId="77777777" w:rsidR="00D1278D" w:rsidRPr="00F25831" w:rsidRDefault="00D1278D" w:rsidP="00D1278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E1C832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1,309</w:t>
            </w:r>
          </w:p>
        </w:tc>
      </w:tr>
      <w:tr w:rsidR="00D1278D" w:rsidRPr="00F25831" w14:paraId="0345F4D9" w14:textId="77777777" w:rsidTr="00320CA3">
        <w:tc>
          <w:tcPr>
            <w:tcW w:w="3240" w:type="dxa"/>
            <w:shd w:val="clear" w:color="auto" w:fill="auto"/>
          </w:tcPr>
          <w:p w14:paraId="7561F4C2" w14:textId="77777777" w:rsidR="00C0725B" w:rsidRPr="00F25831" w:rsidRDefault="00C0725B" w:rsidP="00D1278D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9F7B70E" w14:textId="77777777" w:rsidR="00D1278D" w:rsidRPr="00F25831" w:rsidRDefault="00D1278D" w:rsidP="00D12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36623D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46382F2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8A34E04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BF4A999" w14:textId="77777777" w:rsidR="00D1278D" w:rsidRPr="00F25831" w:rsidRDefault="00D1278D" w:rsidP="00D1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41B2AA0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3F0003" w14:textId="77777777" w:rsidR="00D1278D" w:rsidRPr="00F25831" w:rsidRDefault="00D1278D" w:rsidP="00D1278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F03C4C" w14:textId="77777777" w:rsidR="00D1278D" w:rsidRPr="00F25831" w:rsidRDefault="00D1278D" w:rsidP="00D1278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0725B" w:rsidRPr="00F25831" w14:paraId="6B8D66FC" w14:textId="77777777" w:rsidTr="00F97EDE">
        <w:tc>
          <w:tcPr>
            <w:tcW w:w="3240" w:type="dxa"/>
            <w:shd w:val="clear" w:color="auto" w:fill="auto"/>
          </w:tcPr>
          <w:p w14:paraId="2DCED604" w14:textId="77777777" w:rsidR="00C0725B" w:rsidRPr="00F25831" w:rsidRDefault="00C0725B" w:rsidP="00D1278D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2F51F3C" w14:textId="77777777" w:rsidR="00C0725B" w:rsidRPr="00F25831" w:rsidRDefault="00C0725B" w:rsidP="00D12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BC3217" w14:textId="77777777" w:rsidR="00C0725B" w:rsidRPr="00F25831" w:rsidRDefault="00C0725B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EDA6869" w14:textId="77777777" w:rsidR="00C0725B" w:rsidRPr="00F25831" w:rsidRDefault="00C0725B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BE445A1" w14:textId="77777777" w:rsidR="00C0725B" w:rsidRPr="00F25831" w:rsidRDefault="00C0725B" w:rsidP="00D1278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F502840" w14:textId="77777777" w:rsidR="00C0725B" w:rsidRPr="00F25831" w:rsidRDefault="00C0725B" w:rsidP="00D1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124F558" w14:textId="77777777" w:rsidR="00C0725B" w:rsidRPr="00F25831" w:rsidRDefault="00C0725B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E4FF7E" w14:textId="77777777" w:rsidR="00C0725B" w:rsidRPr="00F25831" w:rsidRDefault="00C0725B" w:rsidP="00D1278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2A6C65" w14:textId="77777777" w:rsidR="00C0725B" w:rsidRPr="00F25831" w:rsidRDefault="00C0725B" w:rsidP="00D1278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0725B" w:rsidRPr="00F25831" w14:paraId="5A748DAD" w14:textId="77777777" w:rsidTr="00F97EDE">
        <w:tc>
          <w:tcPr>
            <w:tcW w:w="3240" w:type="dxa"/>
            <w:shd w:val="clear" w:color="auto" w:fill="auto"/>
          </w:tcPr>
          <w:p w14:paraId="2AB4BAF9" w14:textId="77777777" w:rsidR="00C0725B" w:rsidRPr="00F25831" w:rsidRDefault="00C0725B" w:rsidP="00C0725B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275ABCF" w14:textId="77777777" w:rsidR="00C0725B" w:rsidRPr="00F25831" w:rsidRDefault="00C0725B" w:rsidP="00C0725B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74D1DBC" w14:textId="77777777" w:rsidR="00C0725B" w:rsidRPr="00F25831" w:rsidRDefault="00C0725B" w:rsidP="00C07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7A80C0" w14:textId="77777777" w:rsidR="00BB6CAF" w:rsidRPr="00F25831" w:rsidRDefault="00BB6CAF" w:rsidP="00C072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AAA1C37" w14:textId="77777777" w:rsidR="00C0725B" w:rsidRPr="00F25831" w:rsidRDefault="00EE5087" w:rsidP="006969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6B095B58" w14:textId="77777777" w:rsidR="00C0725B" w:rsidRPr="00F25831" w:rsidRDefault="00C0725B" w:rsidP="00C072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102386D" w14:textId="77777777" w:rsidR="00C0725B" w:rsidRPr="00F25831" w:rsidRDefault="00C0725B" w:rsidP="00C07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D3B985F" w14:textId="77777777" w:rsidR="00C0725B" w:rsidRPr="00F25831" w:rsidRDefault="00C0725B" w:rsidP="00C07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2514821" w14:textId="77777777" w:rsidR="00C0725B" w:rsidRPr="00F25831" w:rsidRDefault="00C0725B" w:rsidP="00C0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3490F19" w14:textId="77777777" w:rsidR="00BB6CAF" w:rsidRPr="00F25831" w:rsidRDefault="00BB6CAF" w:rsidP="00C072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4D52E9E" w14:textId="77777777" w:rsidR="00C0725B" w:rsidRPr="00F25831" w:rsidRDefault="00744B45" w:rsidP="006969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16A1288" w14:textId="77777777" w:rsidR="00C0725B" w:rsidRPr="00F25831" w:rsidRDefault="00C0725B" w:rsidP="00C0725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D55A88C" w14:textId="77777777" w:rsidR="00C0725B" w:rsidRPr="00F25831" w:rsidRDefault="00C0725B" w:rsidP="00C07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A2FE518" w14:textId="77777777" w:rsidR="00C0725B" w:rsidRPr="00F25831" w:rsidRDefault="00C0725B" w:rsidP="00C07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0725B" w:rsidRPr="00F25831" w14:paraId="2654AB59" w14:textId="77777777" w:rsidTr="00F97EDE">
        <w:tc>
          <w:tcPr>
            <w:tcW w:w="3240" w:type="dxa"/>
            <w:shd w:val="clear" w:color="auto" w:fill="auto"/>
          </w:tcPr>
          <w:p w14:paraId="446C1C62" w14:textId="77777777" w:rsidR="00C0725B" w:rsidRPr="00F25831" w:rsidRDefault="00C0725B" w:rsidP="00C0725B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289C315" w14:textId="77777777" w:rsidR="00C0725B" w:rsidRPr="00F25831" w:rsidRDefault="00C0725B" w:rsidP="00C07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A0DAA2F" w14:textId="77777777" w:rsidR="00C0725B" w:rsidRPr="00F25831" w:rsidRDefault="00C0725B" w:rsidP="00C072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946B7B2" w14:textId="77777777" w:rsidR="00C0725B" w:rsidRPr="00F25831" w:rsidRDefault="00C0725B" w:rsidP="00C072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9022AB7" w14:textId="77777777" w:rsidR="00C0725B" w:rsidRPr="00F25831" w:rsidRDefault="00C0725B" w:rsidP="00C0725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32D7C7B" w14:textId="77777777" w:rsidR="00C0725B" w:rsidRPr="00F25831" w:rsidRDefault="00C0725B" w:rsidP="00C0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130D57E6" w14:textId="77777777" w:rsidR="00C0725B" w:rsidRPr="00F25831" w:rsidRDefault="00C0725B" w:rsidP="00C072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F1C489" w14:textId="77777777" w:rsidR="00C0725B" w:rsidRPr="00F25831" w:rsidRDefault="00C0725B" w:rsidP="00C0725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30D752A" w14:textId="77777777" w:rsidR="00C0725B" w:rsidRPr="00F25831" w:rsidRDefault="00C0725B" w:rsidP="00C0725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0725B" w:rsidRPr="00F25831" w14:paraId="1B173B56" w14:textId="77777777" w:rsidTr="00320CA3">
        <w:tc>
          <w:tcPr>
            <w:tcW w:w="3240" w:type="dxa"/>
            <w:shd w:val="clear" w:color="auto" w:fill="auto"/>
          </w:tcPr>
          <w:p w14:paraId="193E2CB5" w14:textId="77777777" w:rsidR="00C0725B" w:rsidRPr="00F25831" w:rsidRDefault="00C0725B" w:rsidP="00C0725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145D826" w14:textId="77777777" w:rsidR="00C0725B" w:rsidRPr="00F25831" w:rsidRDefault="00C0725B" w:rsidP="00C07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F81ECB7" w14:textId="77777777" w:rsidR="00C0725B" w:rsidRPr="00F25831" w:rsidRDefault="00EE5087" w:rsidP="00C072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11,972</w:t>
            </w:r>
          </w:p>
        </w:tc>
        <w:tc>
          <w:tcPr>
            <w:tcW w:w="262" w:type="dxa"/>
            <w:shd w:val="clear" w:color="auto" w:fill="auto"/>
          </w:tcPr>
          <w:p w14:paraId="66630A30" w14:textId="77777777" w:rsidR="00C0725B" w:rsidRPr="00F25831" w:rsidRDefault="00C0725B" w:rsidP="00C072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008AB36D" w14:textId="77777777" w:rsidR="00C0725B" w:rsidRPr="00F25831" w:rsidRDefault="00C0725B" w:rsidP="00C072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8,700</w:t>
            </w:r>
          </w:p>
        </w:tc>
        <w:tc>
          <w:tcPr>
            <w:tcW w:w="262" w:type="dxa"/>
            <w:shd w:val="clear" w:color="auto" w:fill="auto"/>
          </w:tcPr>
          <w:p w14:paraId="641203DC" w14:textId="77777777" w:rsidR="00C0725B" w:rsidRPr="00F25831" w:rsidRDefault="00C0725B" w:rsidP="00C0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222AEFA8" w14:textId="77777777" w:rsidR="00C0725B" w:rsidRPr="00F25831" w:rsidRDefault="00744B45" w:rsidP="00BB6CA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9,827</w:t>
            </w:r>
          </w:p>
        </w:tc>
        <w:tc>
          <w:tcPr>
            <w:tcW w:w="270" w:type="dxa"/>
            <w:shd w:val="clear" w:color="auto" w:fill="auto"/>
          </w:tcPr>
          <w:p w14:paraId="6438D213" w14:textId="77777777" w:rsidR="00C0725B" w:rsidRPr="00F25831" w:rsidRDefault="00C0725B" w:rsidP="00C0725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2E01F21" w14:textId="77777777" w:rsidR="00C0725B" w:rsidRPr="00F25831" w:rsidRDefault="00C0725B" w:rsidP="00C072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8,211</w:t>
            </w:r>
          </w:p>
        </w:tc>
      </w:tr>
    </w:tbl>
    <w:p w14:paraId="654C1FF1" w14:textId="77777777" w:rsidR="00981910" w:rsidRPr="00F25831" w:rsidRDefault="00981910" w:rsidP="00981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4724841" w14:textId="77777777" w:rsidR="003F3A28" w:rsidRPr="00F25831" w:rsidRDefault="00EF09E1" w:rsidP="00C02C2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25831">
        <w:rPr>
          <w:rFonts w:ascii="Angsana New" w:eastAsia="Calibri" w:hAnsi="Angsana New" w:hint="cs"/>
          <w:sz w:val="30"/>
          <w:szCs w:val="30"/>
          <w:cs/>
        </w:rPr>
        <w:t>กำไรและ</w:t>
      </w:r>
      <w:r w:rsidR="003F3A28" w:rsidRPr="00F25831">
        <w:rPr>
          <w:rFonts w:ascii="Angsana New" w:eastAsia="Calibri" w:hAnsi="Angsana New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1F4AA814" w14:textId="77777777" w:rsidR="003F3A28" w:rsidRPr="00F25831" w:rsidRDefault="003F3A28" w:rsidP="003F3A2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C0725B" w:rsidRPr="00F25831" w14:paraId="5BA7CA62" w14:textId="77777777" w:rsidTr="00180CED">
        <w:tc>
          <w:tcPr>
            <w:tcW w:w="3240" w:type="dxa"/>
            <w:shd w:val="clear" w:color="auto" w:fill="auto"/>
          </w:tcPr>
          <w:p w14:paraId="0E1EBF2A" w14:textId="77777777" w:rsidR="00C0725B" w:rsidRPr="00F25831" w:rsidRDefault="00C0725B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C987511" w14:textId="77777777" w:rsidR="00C0725B" w:rsidRPr="00F25831" w:rsidRDefault="00C0725B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FCFD99B" w14:textId="77777777" w:rsidR="00C0725B" w:rsidRPr="00F25831" w:rsidRDefault="00C0725B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33DBCD46" w14:textId="77777777" w:rsidR="00C0725B" w:rsidRPr="00F25831" w:rsidRDefault="00C0725B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125ED897" w14:textId="77777777" w:rsidR="00C0725B" w:rsidRPr="00F25831" w:rsidRDefault="00C0725B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0725B" w:rsidRPr="00F25831" w14:paraId="55ABBE8B" w14:textId="77777777" w:rsidTr="00180CED">
        <w:tc>
          <w:tcPr>
            <w:tcW w:w="3240" w:type="dxa"/>
            <w:shd w:val="clear" w:color="auto" w:fill="auto"/>
          </w:tcPr>
          <w:p w14:paraId="4F0BEDEA" w14:textId="77777777" w:rsidR="00C0725B" w:rsidRPr="00F25831" w:rsidRDefault="00C0725B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7B2FB75" w14:textId="77777777" w:rsidR="00C0725B" w:rsidRPr="00F25831" w:rsidRDefault="00C0725B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8657BFD" w14:textId="77777777" w:rsidR="00C0725B" w:rsidRPr="00F25831" w:rsidRDefault="00C0725B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7852737F" w14:textId="77777777" w:rsidR="00C0725B" w:rsidRPr="00F25831" w:rsidRDefault="00C0725B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E25C022" w14:textId="77777777" w:rsidR="00C0725B" w:rsidRPr="00F25831" w:rsidRDefault="00C0725B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59488887" w14:textId="77777777" w:rsidR="00C0725B" w:rsidRPr="00F25831" w:rsidRDefault="00C0725B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EAA9B61" w14:textId="77777777" w:rsidR="00C0725B" w:rsidRPr="00F25831" w:rsidRDefault="00C0725B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0217A724" w14:textId="77777777" w:rsidR="00C0725B" w:rsidRPr="00F25831" w:rsidRDefault="00C0725B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73CDD1" w14:textId="77777777" w:rsidR="00C0725B" w:rsidRPr="00F25831" w:rsidRDefault="00C0725B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B11A98" w:rsidRPr="00F25831" w14:paraId="57E643E5" w14:textId="77777777" w:rsidTr="00180CED">
        <w:tc>
          <w:tcPr>
            <w:tcW w:w="3240" w:type="dxa"/>
            <w:shd w:val="clear" w:color="auto" w:fill="auto"/>
          </w:tcPr>
          <w:p w14:paraId="38B9AF64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68A6173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5C9559D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05E9B" w:rsidRPr="00F25831" w14:paraId="551B1308" w14:textId="77777777" w:rsidTr="00180CED">
        <w:tc>
          <w:tcPr>
            <w:tcW w:w="3240" w:type="dxa"/>
            <w:shd w:val="clear" w:color="auto" w:fill="auto"/>
          </w:tcPr>
          <w:p w14:paraId="37C79C8E" w14:textId="77777777" w:rsidR="00105E9B" w:rsidRPr="00F25831" w:rsidRDefault="00105E9B" w:rsidP="00105E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FCDD0CB" w14:textId="77777777" w:rsidR="00105E9B" w:rsidRPr="00F25831" w:rsidRDefault="00105E9B" w:rsidP="0010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5CFFA74" w14:textId="77777777" w:rsidR="00105E9B" w:rsidRPr="00F25831" w:rsidRDefault="00105E9B" w:rsidP="006969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62" w:type="dxa"/>
            <w:shd w:val="clear" w:color="auto" w:fill="auto"/>
          </w:tcPr>
          <w:p w14:paraId="66C7ED9C" w14:textId="77777777" w:rsidR="00105E9B" w:rsidRPr="00F25831" w:rsidRDefault="00105E9B" w:rsidP="00105E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EF35FBA" w14:textId="77777777" w:rsidR="00105E9B" w:rsidRPr="00F25831" w:rsidRDefault="00105E9B" w:rsidP="0010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9AC252E" w14:textId="77777777" w:rsidR="00105E9B" w:rsidRPr="00F25831" w:rsidRDefault="00105E9B" w:rsidP="0010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C1B41E8" w14:textId="77777777" w:rsidR="00105E9B" w:rsidRPr="00F25831" w:rsidRDefault="00105E9B" w:rsidP="006969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70" w:type="dxa"/>
            <w:shd w:val="clear" w:color="auto" w:fill="auto"/>
          </w:tcPr>
          <w:p w14:paraId="1CBC4636" w14:textId="77777777" w:rsidR="00105E9B" w:rsidRPr="00F25831" w:rsidRDefault="00105E9B" w:rsidP="00105E9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DE52CA" w14:textId="77777777" w:rsidR="00105E9B" w:rsidRPr="00F25831" w:rsidRDefault="00105E9B" w:rsidP="0010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5E9B" w:rsidRPr="00F25831" w14:paraId="14BB4161" w14:textId="77777777" w:rsidTr="00C0725B">
        <w:tc>
          <w:tcPr>
            <w:tcW w:w="3240" w:type="dxa"/>
            <w:shd w:val="clear" w:color="auto" w:fill="auto"/>
          </w:tcPr>
          <w:p w14:paraId="0AB5F94B" w14:textId="77777777" w:rsidR="00105E9B" w:rsidRPr="00F25831" w:rsidRDefault="00105E9B" w:rsidP="00105E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2296E7E" w14:textId="77777777" w:rsidR="00105E9B" w:rsidRPr="00F25831" w:rsidRDefault="00105E9B" w:rsidP="0010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808CC0" w14:textId="77777777" w:rsidR="00105E9B" w:rsidRPr="00F25831" w:rsidRDefault="0069699D" w:rsidP="00105E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</w:t>
            </w:r>
            <w:r w:rsidR="00105E9B" w:rsidRPr="00F25831">
              <w:rPr>
                <w:rFonts w:ascii="Angsana New" w:hAnsi="Angsana New"/>
                <w:sz w:val="30"/>
                <w:szCs w:val="30"/>
              </w:rPr>
              <w:t>881</w:t>
            </w:r>
            <w:r w:rsidRPr="00F258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0A46558" w14:textId="77777777" w:rsidR="00105E9B" w:rsidRPr="00F25831" w:rsidRDefault="00105E9B" w:rsidP="00105E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DD07EEE" w14:textId="77777777" w:rsidR="00105E9B" w:rsidRPr="00F25831" w:rsidRDefault="00105E9B" w:rsidP="0010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2A25439" w14:textId="77777777" w:rsidR="00105E9B" w:rsidRPr="00F25831" w:rsidRDefault="00105E9B" w:rsidP="0010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885CC00" w14:textId="77777777" w:rsidR="00105E9B" w:rsidRPr="00F25831" w:rsidRDefault="0069699D" w:rsidP="00105E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</w:t>
            </w:r>
            <w:r w:rsidR="00105E9B" w:rsidRPr="00F25831">
              <w:rPr>
                <w:rFonts w:ascii="Angsana New" w:hAnsi="Angsana New"/>
                <w:sz w:val="30"/>
                <w:szCs w:val="30"/>
              </w:rPr>
              <w:t>881</w:t>
            </w:r>
            <w:r w:rsidRPr="00F258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EFE5CF" w14:textId="77777777" w:rsidR="00105E9B" w:rsidRPr="00F25831" w:rsidRDefault="00105E9B" w:rsidP="00105E9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4FFD75" w14:textId="77777777" w:rsidR="00105E9B" w:rsidRPr="00F25831" w:rsidRDefault="00105E9B" w:rsidP="0010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5E9B" w:rsidRPr="00F25831" w14:paraId="6C8C7C1C" w14:textId="77777777" w:rsidTr="00C0725B">
        <w:tc>
          <w:tcPr>
            <w:tcW w:w="3240" w:type="dxa"/>
            <w:shd w:val="clear" w:color="auto" w:fill="auto"/>
          </w:tcPr>
          <w:p w14:paraId="6EC7F1D7" w14:textId="77777777" w:rsidR="00105E9B" w:rsidRPr="00F25831" w:rsidRDefault="00105E9B" w:rsidP="00105E9B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2583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795A983" w14:textId="77777777" w:rsidR="00105E9B" w:rsidRPr="00F25831" w:rsidRDefault="00105E9B" w:rsidP="0010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94C95B" w14:textId="77777777" w:rsidR="00105E9B" w:rsidRPr="00F25831" w:rsidRDefault="00105E9B" w:rsidP="006969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262" w:type="dxa"/>
            <w:shd w:val="clear" w:color="auto" w:fill="auto"/>
          </w:tcPr>
          <w:p w14:paraId="4DFD5577" w14:textId="77777777" w:rsidR="00105E9B" w:rsidRPr="00F25831" w:rsidRDefault="00105E9B" w:rsidP="00105E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AC492EC" w14:textId="77777777" w:rsidR="00105E9B" w:rsidRPr="00F25831" w:rsidRDefault="00105E9B" w:rsidP="0010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2450F4C" w14:textId="77777777" w:rsidR="00105E9B" w:rsidRPr="00F25831" w:rsidRDefault="00105E9B" w:rsidP="0010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E68ACDB" w14:textId="77777777" w:rsidR="00105E9B" w:rsidRPr="00F25831" w:rsidRDefault="00105E9B" w:rsidP="006969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270" w:type="dxa"/>
            <w:shd w:val="clear" w:color="auto" w:fill="auto"/>
          </w:tcPr>
          <w:p w14:paraId="30BC03A8" w14:textId="77777777" w:rsidR="00105E9B" w:rsidRPr="00F25831" w:rsidRDefault="00105E9B" w:rsidP="00105E9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E5236A" w14:textId="77777777" w:rsidR="00105E9B" w:rsidRPr="00F25831" w:rsidRDefault="00105E9B" w:rsidP="0010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5E9B" w:rsidRPr="00F25831" w14:paraId="10F86C13" w14:textId="77777777" w:rsidTr="00C0725B">
        <w:tc>
          <w:tcPr>
            <w:tcW w:w="3240" w:type="dxa"/>
            <w:shd w:val="clear" w:color="auto" w:fill="auto"/>
          </w:tcPr>
          <w:p w14:paraId="64823FDF" w14:textId="77777777" w:rsidR="00105E9B" w:rsidRPr="00F25831" w:rsidRDefault="00105E9B" w:rsidP="00105E9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3D93808" w14:textId="77777777" w:rsidR="00105E9B" w:rsidRPr="00F25831" w:rsidRDefault="00105E9B" w:rsidP="0010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78BEE" w14:textId="77777777" w:rsidR="00105E9B" w:rsidRPr="00F25831" w:rsidRDefault="00105E9B" w:rsidP="006969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26D02193" w14:textId="77777777" w:rsidR="00105E9B" w:rsidRPr="00F25831" w:rsidRDefault="00105E9B" w:rsidP="00105E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4BE79" w14:textId="77777777" w:rsidR="00105E9B" w:rsidRPr="00F25831" w:rsidRDefault="00105E9B" w:rsidP="0010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02BF907" w14:textId="77777777" w:rsidR="00105E9B" w:rsidRPr="00F25831" w:rsidRDefault="00105E9B" w:rsidP="0010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D6FEA" w14:textId="77777777" w:rsidR="00105E9B" w:rsidRPr="00F25831" w:rsidRDefault="00105E9B" w:rsidP="006969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2BB2CD7" w14:textId="77777777" w:rsidR="00105E9B" w:rsidRPr="00F25831" w:rsidRDefault="00105E9B" w:rsidP="00105E9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3FCDD" w14:textId="77777777" w:rsidR="00105E9B" w:rsidRPr="00F25831" w:rsidRDefault="00105E9B" w:rsidP="0010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556DAD0" w14:textId="77777777" w:rsidR="00C0725B" w:rsidRPr="00F25831" w:rsidRDefault="00C0725B" w:rsidP="003F3A2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0152319" w14:textId="77777777" w:rsidR="00C0725B" w:rsidRPr="00F25831" w:rsidRDefault="00C0725B" w:rsidP="003F3A2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5F03F24" w14:textId="77777777" w:rsidR="00661593" w:rsidRPr="00F25831" w:rsidRDefault="00661593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3CB2FF60" w14:textId="77777777" w:rsidR="003F3A28" w:rsidRPr="00F25831" w:rsidRDefault="005E277B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F25831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  <w:r w:rsidR="003F3A28" w:rsidRPr="00F25831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ข้อสมมติในการประมาณการตามหลักคณิตศาสตร์ประกันภัย </w:t>
      </w:r>
    </w:p>
    <w:p w14:paraId="39FBE1AA" w14:textId="77777777" w:rsidR="003F3A28" w:rsidRPr="00F25831" w:rsidRDefault="003F3A28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</w:p>
    <w:p w14:paraId="0F0CFDCB" w14:textId="77777777" w:rsidR="003F3A28" w:rsidRPr="00F25831" w:rsidRDefault="003F3A28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00710FB8" w14:textId="77777777" w:rsidR="003F3A28" w:rsidRPr="00F25831" w:rsidRDefault="003F3A28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46"/>
        <w:gridCol w:w="1134"/>
        <w:gridCol w:w="262"/>
        <w:gridCol w:w="998"/>
        <w:gridCol w:w="262"/>
        <w:gridCol w:w="998"/>
        <w:gridCol w:w="270"/>
        <w:gridCol w:w="990"/>
      </w:tblGrid>
      <w:tr w:rsidR="00434822" w:rsidRPr="00F25831" w14:paraId="44A88154" w14:textId="77777777" w:rsidTr="0096059B">
        <w:tc>
          <w:tcPr>
            <w:tcW w:w="3240" w:type="dxa"/>
            <w:shd w:val="clear" w:color="auto" w:fill="auto"/>
          </w:tcPr>
          <w:p w14:paraId="0C74B773" w14:textId="77777777" w:rsidR="00434822" w:rsidRPr="00F25831" w:rsidRDefault="00434822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6" w:type="dxa"/>
            <w:tcBorders>
              <w:left w:val="nil"/>
            </w:tcBorders>
            <w:shd w:val="clear" w:color="auto" w:fill="auto"/>
          </w:tcPr>
          <w:p w14:paraId="74AE73B1" w14:textId="77777777" w:rsidR="00434822" w:rsidRPr="00F25831" w:rsidRDefault="00434822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  <w:vAlign w:val="bottom"/>
          </w:tcPr>
          <w:p w14:paraId="63994C7D" w14:textId="77777777" w:rsidR="00434822" w:rsidRPr="00F25831" w:rsidRDefault="00434822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B185152" w14:textId="77777777" w:rsidR="00434822" w:rsidRPr="00F25831" w:rsidRDefault="00434822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3EF47E92" w14:textId="77777777" w:rsidR="00434822" w:rsidRPr="00F25831" w:rsidRDefault="00434822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4822" w:rsidRPr="00F25831" w14:paraId="1C6EA3F1" w14:textId="77777777" w:rsidTr="0096059B">
        <w:tc>
          <w:tcPr>
            <w:tcW w:w="3240" w:type="dxa"/>
            <w:shd w:val="clear" w:color="auto" w:fill="auto"/>
          </w:tcPr>
          <w:p w14:paraId="0F7648A3" w14:textId="77777777" w:rsidR="00434822" w:rsidRPr="00F25831" w:rsidRDefault="00434822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6" w:type="dxa"/>
            <w:tcBorders>
              <w:left w:val="nil"/>
            </w:tcBorders>
            <w:shd w:val="clear" w:color="auto" w:fill="auto"/>
          </w:tcPr>
          <w:p w14:paraId="47CD55E1" w14:textId="77777777" w:rsidR="00434822" w:rsidRPr="00F25831" w:rsidRDefault="00434822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B646936" w14:textId="77777777" w:rsidR="00434822" w:rsidRPr="00F25831" w:rsidRDefault="00434822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4625199A" w14:textId="77777777" w:rsidR="00434822" w:rsidRPr="00F25831" w:rsidRDefault="00434822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85412BF" w14:textId="77777777" w:rsidR="00434822" w:rsidRPr="00F25831" w:rsidRDefault="00434822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6C5FEF25" w14:textId="77777777" w:rsidR="00434822" w:rsidRPr="00F25831" w:rsidRDefault="00434822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7663C67" w14:textId="77777777" w:rsidR="00434822" w:rsidRPr="00F25831" w:rsidRDefault="00434822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68280CDD" w14:textId="77777777" w:rsidR="00434822" w:rsidRPr="00F25831" w:rsidRDefault="00434822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826522" w14:textId="77777777" w:rsidR="00434822" w:rsidRPr="00F25831" w:rsidRDefault="00434822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434822" w:rsidRPr="00F25831" w14:paraId="3338AA65" w14:textId="77777777" w:rsidTr="0096059B">
        <w:tc>
          <w:tcPr>
            <w:tcW w:w="3240" w:type="dxa"/>
            <w:shd w:val="clear" w:color="auto" w:fill="auto"/>
          </w:tcPr>
          <w:p w14:paraId="5B941F2E" w14:textId="77777777" w:rsidR="00434822" w:rsidRPr="00F25831" w:rsidRDefault="00434822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6" w:type="dxa"/>
            <w:tcBorders>
              <w:left w:val="nil"/>
            </w:tcBorders>
            <w:shd w:val="clear" w:color="auto" w:fill="auto"/>
          </w:tcPr>
          <w:p w14:paraId="5C7CFE40" w14:textId="77777777" w:rsidR="00434822" w:rsidRPr="00F25831" w:rsidRDefault="00434822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4" w:type="dxa"/>
            <w:gridSpan w:val="7"/>
            <w:shd w:val="clear" w:color="auto" w:fill="auto"/>
            <w:vAlign w:val="bottom"/>
          </w:tcPr>
          <w:p w14:paraId="4232D596" w14:textId="77777777" w:rsidR="00434822" w:rsidRPr="00F25831" w:rsidRDefault="007F0ABC" w:rsidP="004348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96059B" w:rsidRPr="00F25831" w14:paraId="3EAA6764" w14:textId="77777777" w:rsidTr="0096059B">
        <w:tc>
          <w:tcPr>
            <w:tcW w:w="3240" w:type="dxa"/>
            <w:shd w:val="clear" w:color="auto" w:fill="auto"/>
          </w:tcPr>
          <w:p w14:paraId="1FEDA26F" w14:textId="77777777" w:rsidR="0096059B" w:rsidRPr="00F25831" w:rsidRDefault="0096059B" w:rsidP="009605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846" w:type="dxa"/>
            <w:tcBorders>
              <w:left w:val="nil"/>
            </w:tcBorders>
            <w:shd w:val="clear" w:color="auto" w:fill="auto"/>
          </w:tcPr>
          <w:p w14:paraId="7A7D4992" w14:textId="77777777" w:rsidR="0096059B" w:rsidRPr="00F25831" w:rsidRDefault="0096059B" w:rsidP="0096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37C70A8" w14:textId="77777777" w:rsidR="0096059B" w:rsidRPr="00F25831" w:rsidRDefault="00EF09E1" w:rsidP="009605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2.16 -</w:t>
            </w:r>
            <w:r w:rsidR="0096059B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2.55</w:t>
            </w:r>
          </w:p>
        </w:tc>
        <w:tc>
          <w:tcPr>
            <w:tcW w:w="262" w:type="dxa"/>
            <w:shd w:val="clear" w:color="auto" w:fill="auto"/>
          </w:tcPr>
          <w:p w14:paraId="47FAB85E" w14:textId="77777777" w:rsidR="0096059B" w:rsidRPr="00F25831" w:rsidRDefault="0096059B" w:rsidP="00960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87FD818" w14:textId="77777777" w:rsidR="0096059B" w:rsidRPr="00F25831" w:rsidRDefault="0096059B" w:rsidP="009605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2.16 - 3.03</w:t>
            </w:r>
          </w:p>
        </w:tc>
        <w:tc>
          <w:tcPr>
            <w:tcW w:w="262" w:type="dxa"/>
            <w:shd w:val="clear" w:color="auto" w:fill="auto"/>
          </w:tcPr>
          <w:p w14:paraId="5B920AC7" w14:textId="77777777" w:rsidR="0096059B" w:rsidRPr="00F25831" w:rsidRDefault="0096059B" w:rsidP="0096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CB44A17" w14:textId="77777777" w:rsidR="0096059B" w:rsidRPr="00F25831" w:rsidRDefault="0096059B" w:rsidP="009605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2.55</w:t>
            </w:r>
          </w:p>
        </w:tc>
        <w:tc>
          <w:tcPr>
            <w:tcW w:w="270" w:type="dxa"/>
            <w:shd w:val="clear" w:color="auto" w:fill="auto"/>
          </w:tcPr>
          <w:p w14:paraId="7B8B0701" w14:textId="77777777" w:rsidR="0096059B" w:rsidRPr="00F25831" w:rsidRDefault="0096059B" w:rsidP="0096059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98A97A" w14:textId="77777777" w:rsidR="0096059B" w:rsidRPr="00F25831" w:rsidRDefault="0096059B" w:rsidP="009605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3.03</w:t>
            </w:r>
          </w:p>
        </w:tc>
      </w:tr>
      <w:tr w:rsidR="0096059B" w:rsidRPr="00F25831" w14:paraId="14798B41" w14:textId="77777777" w:rsidTr="0096059B">
        <w:tc>
          <w:tcPr>
            <w:tcW w:w="3240" w:type="dxa"/>
            <w:shd w:val="clear" w:color="auto" w:fill="auto"/>
          </w:tcPr>
          <w:p w14:paraId="2A4D3867" w14:textId="77777777" w:rsidR="0096059B" w:rsidRPr="00F25831" w:rsidRDefault="0096059B" w:rsidP="009605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46" w:type="dxa"/>
            <w:tcBorders>
              <w:left w:val="nil"/>
            </w:tcBorders>
            <w:shd w:val="clear" w:color="auto" w:fill="auto"/>
          </w:tcPr>
          <w:p w14:paraId="6F798F6C" w14:textId="77777777" w:rsidR="0096059B" w:rsidRPr="00F25831" w:rsidRDefault="0096059B" w:rsidP="0096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580116E" w14:textId="77777777" w:rsidR="0096059B" w:rsidRPr="00F25831" w:rsidRDefault="007C47E9" w:rsidP="009605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5.5</w:t>
            </w:r>
            <w:r w:rsidR="00EF09E1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0 -</w:t>
            </w:r>
            <w:r w:rsidR="0096059B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6.00</w:t>
            </w:r>
          </w:p>
        </w:tc>
        <w:tc>
          <w:tcPr>
            <w:tcW w:w="262" w:type="dxa"/>
            <w:shd w:val="clear" w:color="auto" w:fill="auto"/>
          </w:tcPr>
          <w:p w14:paraId="3D2971B8" w14:textId="77777777" w:rsidR="0096059B" w:rsidRPr="00F25831" w:rsidRDefault="0096059B" w:rsidP="00960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9FC61A1" w14:textId="77777777" w:rsidR="0096059B" w:rsidRPr="00F25831" w:rsidRDefault="0096059B" w:rsidP="009605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5.00 - 5.50</w:t>
            </w:r>
          </w:p>
        </w:tc>
        <w:tc>
          <w:tcPr>
            <w:tcW w:w="262" w:type="dxa"/>
            <w:shd w:val="clear" w:color="auto" w:fill="auto"/>
          </w:tcPr>
          <w:p w14:paraId="623A49C2" w14:textId="77777777" w:rsidR="0096059B" w:rsidRPr="00F25831" w:rsidRDefault="0096059B" w:rsidP="0096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12C8372" w14:textId="77777777" w:rsidR="0096059B" w:rsidRPr="00F25831" w:rsidRDefault="0096059B" w:rsidP="009605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270" w:type="dxa"/>
            <w:shd w:val="clear" w:color="auto" w:fill="auto"/>
          </w:tcPr>
          <w:p w14:paraId="53BBA2CD" w14:textId="77777777" w:rsidR="0096059B" w:rsidRPr="00F25831" w:rsidRDefault="0096059B" w:rsidP="0096059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616C03" w14:textId="77777777" w:rsidR="0096059B" w:rsidRPr="00F25831" w:rsidRDefault="0096059B" w:rsidP="009605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5.00</w:t>
            </w:r>
          </w:p>
        </w:tc>
      </w:tr>
      <w:tr w:rsidR="0096059B" w:rsidRPr="00F25831" w14:paraId="549EFD03" w14:textId="77777777" w:rsidTr="0096059B">
        <w:tc>
          <w:tcPr>
            <w:tcW w:w="3240" w:type="dxa"/>
            <w:shd w:val="clear" w:color="auto" w:fill="auto"/>
          </w:tcPr>
          <w:p w14:paraId="15E00020" w14:textId="77777777" w:rsidR="0096059B" w:rsidRPr="00F25831" w:rsidRDefault="0096059B" w:rsidP="009605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846" w:type="dxa"/>
            <w:tcBorders>
              <w:left w:val="nil"/>
            </w:tcBorders>
            <w:shd w:val="clear" w:color="auto" w:fill="auto"/>
          </w:tcPr>
          <w:p w14:paraId="4D71985A" w14:textId="77777777" w:rsidR="0096059B" w:rsidRPr="00F25831" w:rsidRDefault="0096059B" w:rsidP="0096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9EE8E89" w14:textId="77777777" w:rsidR="0096059B" w:rsidRPr="00F25831" w:rsidRDefault="0096059B" w:rsidP="00EF09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 </w:t>
            </w:r>
            <w:r w:rsidR="00EF09E1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34</w:t>
            </w:r>
          </w:p>
        </w:tc>
        <w:tc>
          <w:tcPr>
            <w:tcW w:w="262" w:type="dxa"/>
            <w:shd w:val="clear" w:color="auto" w:fill="auto"/>
          </w:tcPr>
          <w:p w14:paraId="6FDEEF70" w14:textId="77777777" w:rsidR="0096059B" w:rsidRPr="00F25831" w:rsidRDefault="0096059B" w:rsidP="00960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6949B70" w14:textId="77777777" w:rsidR="0096059B" w:rsidRPr="00F25831" w:rsidRDefault="0096059B" w:rsidP="009605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0 - 34</w:t>
            </w:r>
          </w:p>
        </w:tc>
        <w:tc>
          <w:tcPr>
            <w:tcW w:w="262" w:type="dxa"/>
            <w:shd w:val="clear" w:color="auto" w:fill="auto"/>
          </w:tcPr>
          <w:p w14:paraId="1E1C0C5A" w14:textId="77777777" w:rsidR="0096059B" w:rsidRPr="00F25831" w:rsidRDefault="0096059B" w:rsidP="0096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512AB6B" w14:textId="77777777" w:rsidR="0096059B" w:rsidRPr="00F25831" w:rsidRDefault="0096059B" w:rsidP="009605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0 - 31</w:t>
            </w:r>
          </w:p>
        </w:tc>
        <w:tc>
          <w:tcPr>
            <w:tcW w:w="270" w:type="dxa"/>
            <w:shd w:val="clear" w:color="auto" w:fill="auto"/>
          </w:tcPr>
          <w:p w14:paraId="2846EFBB" w14:textId="77777777" w:rsidR="0096059B" w:rsidRPr="00F25831" w:rsidRDefault="0096059B" w:rsidP="0096059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6793D4" w14:textId="77777777" w:rsidR="0096059B" w:rsidRPr="00F25831" w:rsidRDefault="0096059B" w:rsidP="009605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0 - 30</w:t>
            </w:r>
          </w:p>
        </w:tc>
      </w:tr>
    </w:tbl>
    <w:p w14:paraId="725D437D" w14:textId="77777777" w:rsidR="003F3A28" w:rsidRPr="00F25831" w:rsidRDefault="003F3A28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EF305B9" w14:textId="77777777" w:rsidR="003F3A28" w:rsidRPr="00F25831" w:rsidRDefault="003F3A28" w:rsidP="003F3A28">
      <w:pPr>
        <w:spacing w:line="276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C2F7907" w14:textId="77777777" w:rsidR="003F3A28" w:rsidRPr="00F25831" w:rsidRDefault="003F3A28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5442CDE5" w14:textId="77777777" w:rsidR="003F3A28" w:rsidRPr="00F25831" w:rsidRDefault="003F3A28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25831">
        <w:rPr>
          <w:rFonts w:ascii="Angsana New" w:hAnsi="Angsana New"/>
          <w:sz w:val="30"/>
          <w:szCs w:val="30"/>
        </w:rPr>
        <w:t xml:space="preserve">31 </w:t>
      </w:r>
      <w:r w:rsidRPr="00F25831">
        <w:rPr>
          <w:rFonts w:ascii="Angsana New" w:hAnsi="Angsana New"/>
          <w:sz w:val="30"/>
          <w:szCs w:val="30"/>
          <w:cs/>
        </w:rPr>
        <w:t xml:space="preserve">ธันวาคม </w:t>
      </w:r>
      <w:r w:rsidR="00434822" w:rsidRPr="00F25831">
        <w:rPr>
          <w:rFonts w:ascii="Angsana New" w:hAnsi="Angsana New"/>
          <w:sz w:val="30"/>
          <w:szCs w:val="30"/>
        </w:rPr>
        <w:t>2560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ระยะเวลาถัวเฉลี่ยถ่วงน้ำหนักของภาระผูกพันผลประโยชน์ที่กำหนดไว้สำหร</w:t>
      </w:r>
      <w:r w:rsidR="001564ED" w:rsidRPr="00F25831">
        <w:rPr>
          <w:rFonts w:ascii="Angsana New" w:hAnsi="Angsana New"/>
          <w:sz w:val="30"/>
          <w:szCs w:val="30"/>
          <w:cs/>
        </w:rPr>
        <w:t>ับกลุ่มบริษัทอยู่ในช่วงระยะเวลา</w:t>
      </w:r>
      <w:r w:rsidR="0096059B" w:rsidRPr="00F25831">
        <w:rPr>
          <w:rFonts w:ascii="Angsana New" w:hAnsi="Angsana New"/>
          <w:sz w:val="30"/>
          <w:szCs w:val="30"/>
        </w:rPr>
        <w:t xml:space="preserve"> 25.32 - 26.22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 xml:space="preserve">ปี </w:t>
      </w:r>
      <w:r w:rsidRPr="00F25831">
        <w:rPr>
          <w:rFonts w:ascii="Angsana New" w:hAnsi="Angsana New"/>
          <w:i/>
          <w:iCs/>
          <w:sz w:val="30"/>
          <w:szCs w:val="30"/>
          <w:cs/>
        </w:rPr>
        <w:t>(</w:t>
      </w:r>
      <w:r w:rsidRPr="00F25831">
        <w:rPr>
          <w:rFonts w:ascii="Angsana New" w:hAnsi="Angsana New"/>
          <w:i/>
          <w:iCs/>
          <w:sz w:val="30"/>
          <w:szCs w:val="30"/>
        </w:rPr>
        <w:t>255</w:t>
      </w:r>
      <w:r w:rsidR="00EF1C79" w:rsidRPr="00F25831">
        <w:rPr>
          <w:rFonts w:ascii="Angsana New" w:hAnsi="Angsana New" w:hint="cs"/>
          <w:i/>
          <w:iCs/>
          <w:sz w:val="30"/>
          <w:szCs w:val="30"/>
          <w:cs/>
        </w:rPr>
        <w:t>9</w:t>
      </w:r>
      <w:r w:rsidRPr="00F25831">
        <w:rPr>
          <w:rFonts w:ascii="Angsana New" w:hAnsi="Angsana New"/>
          <w:i/>
          <w:iCs/>
          <w:sz w:val="30"/>
          <w:szCs w:val="30"/>
        </w:rPr>
        <w:t>:</w:t>
      </w:r>
      <w:r w:rsidRPr="00F2583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F09E1" w:rsidRPr="00F25831">
        <w:rPr>
          <w:rFonts w:ascii="Angsana New" w:hAnsi="Angsana New"/>
          <w:i/>
          <w:iCs/>
          <w:sz w:val="30"/>
          <w:szCs w:val="30"/>
        </w:rPr>
        <w:t>24.69 -</w:t>
      </w:r>
      <w:r w:rsidR="00434822" w:rsidRPr="00F25831">
        <w:rPr>
          <w:rFonts w:ascii="Angsana New" w:hAnsi="Angsana New"/>
          <w:i/>
          <w:iCs/>
          <w:sz w:val="30"/>
          <w:szCs w:val="30"/>
        </w:rPr>
        <w:t xml:space="preserve"> 27.22 </w:t>
      </w:r>
      <w:r w:rsidRPr="00F25831">
        <w:rPr>
          <w:rFonts w:ascii="Angsana New" w:hAnsi="Angsana New"/>
          <w:i/>
          <w:iCs/>
          <w:sz w:val="30"/>
          <w:szCs w:val="30"/>
          <w:cs/>
        </w:rPr>
        <w:t>ปี</w:t>
      </w:r>
      <w:r w:rsidRPr="00F25831">
        <w:rPr>
          <w:rFonts w:ascii="Angsana New" w:hAnsi="Angsana New"/>
          <w:i/>
          <w:iCs/>
          <w:sz w:val="30"/>
          <w:szCs w:val="30"/>
        </w:rPr>
        <w:t>)</w:t>
      </w:r>
      <w:r w:rsidRPr="00F2583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และสำหรับบริษัทเป็นระยะเวลา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="0096059B" w:rsidRPr="00F25831">
        <w:rPr>
          <w:rFonts w:ascii="Angsana New" w:hAnsi="Angsana New"/>
          <w:sz w:val="30"/>
          <w:szCs w:val="30"/>
        </w:rPr>
        <w:t xml:space="preserve">25.32 </w:t>
      </w:r>
      <w:r w:rsidRPr="00F25831">
        <w:rPr>
          <w:rFonts w:ascii="Angsana New" w:hAnsi="Angsana New"/>
          <w:sz w:val="30"/>
          <w:szCs w:val="30"/>
          <w:cs/>
        </w:rPr>
        <w:t xml:space="preserve">ปี </w:t>
      </w:r>
      <w:r w:rsidRPr="00F25831">
        <w:rPr>
          <w:rFonts w:ascii="Angsana New" w:hAnsi="Angsana New"/>
          <w:i/>
          <w:iCs/>
          <w:sz w:val="30"/>
          <w:szCs w:val="30"/>
          <w:cs/>
        </w:rPr>
        <w:t>(</w:t>
      </w:r>
      <w:r w:rsidR="00EF1C79" w:rsidRPr="00F25831">
        <w:rPr>
          <w:rFonts w:ascii="Angsana New" w:hAnsi="Angsana New"/>
          <w:i/>
          <w:iCs/>
          <w:sz w:val="30"/>
          <w:szCs w:val="30"/>
        </w:rPr>
        <w:t>255</w:t>
      </w:r>
      <w:r w:rsidR="00EF1C79" w:rsidRPr="00F25831">
        <w:rPr>
          <w:rFonts w:ascii="Angsana New" w:hAnsi="Angsana New" w:hint="cs"/>
          <w:i/>
          <w:iCs/>
          <w:sz w:val="30"/>
          <w:szCs w:val="30"/>
          <w:cs/>
        </w:rPr>
        <w:t>9</w:t>
      </w:r>
      <w:r w:rsidRPr="00F25831">
        <w:rPr>
          <w:rFonts w:ascii="Angsana New" w:hAnsi="Angsana New"/>
          <w:i/>
          <w:iCs/>
          <w:sz w:val="30"/>
          <w:szCs w:val="30"/>
        </w:rPr>
        <w:t>:</w:t>
      </w:r>
      <w:r w:rsidRPr="00F2583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34822" w:rsidRPr="00F25831">
        <w:rPr>
          <w:rFonts w:ascii="Angsana New" w:hAnsi="Angsana New"/>
          <w:i/>
          <w:iCs/>
          <w:sz w:val="30"/>
          <w:szCs w:val="30"/>
        </w:rPr>
        <w:t>24</w:t>
      </w:r>
      <w:r w:rsidR="00947976" w:rsidRPr="00F25831">
        <w:rPr>
          <w:rFonts w:ascii="Angsana New" w:hAnsi="Angsana New"/>
          <w:i/>
          <w:iCs/>
          <w:sz w:val="30"/>
          <w:szCs w:val="30"/>
        </w:rPr>
        <w:t xml:space="preserve">.69 </w:t>
      </w:r>
      <w:r w:rsidRPr="00F25831">
        <w:rPr>
          <w:rFonts w:ascii="Angsana New" w:hAnsi="Angsana New"/>
          <w:i/>
          <w:iCs/>
          <w:sz w:val="30"/>
          <w:szCs w:val="30"/>
          <w:cs/>
        </w:rPr>
        <w:t>ปี</w:t>
      </w:r>
      <w:r w:rsidRPr="00F25831">
        <w:rPr>
          <w:rFonts w:ascii="Angsana New" w:hAnsi="Angsana New"/>
          <w:i/>
          <w:iCs/>
          <w:sz w:val="30"/>
          <w:szCs w:val="30"/>
        </w:rPr>
        <w:t>)</w:t>
      </w:r>
    </w:p>
    <w:p w14:paraId="21E1A78E" w14:textId="77777777" w:rsidR="003F3A28" w:rsidRPr="00F25831" w:rsidRDefault="003F3A28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8E5B27F" w14:textId="77777777" w:rsidR="00E673B7" w:rsidRPr="00F25831" w:rsidRDefault="00E67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4EFDB004" w14:textId="77777777" w:rsidR="003F3A28" w:rsidRPr="00F25831" w:rsidRDefault="003F3A28" w:rsidP="003F3A28">
      <w:pPr>
        <w:spacing w:line="276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F25831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75566949" w14:textId="77777777" w:rsidR="003F3A28" w:rsidRPr="00F25831" w:rsidRDefault="003F3A28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0F11FB93" w14:textId="77777777" w:rsidR="003F3A28" w:rsidRPr="00F25831" w:rsidRDefault="003F3A28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</w:t>
      </w:r>
      <w:r w:rsidR="00EF1C79" w:rsidRPr="00F25831">
        <w:rPr>
          <w:rFonts w:ascii="Angsana New" w:hAnsi="Angsana New" w:hint="cs"/>
          <w:sz w:val="30"/>
          <w:szCs w:val="30"/>
          <w:cs/>
        </w:rPr>
        <w:t>ของโครงการ</w:t>
      </w:r>
      <w:r w:rsidRPr="00F25831">
        <w:rPr>
          <w:rFonts w:ascii="Angsana New" w:hAnsi="Angsana New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14:paraId="3FECF92A" w14:textId="77777777" w:rsidR="00A90AAE" w:rsidRPr="00F25831" w:rsidRDefault="00A90AA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A90AAE" w:rsidRPr="00F25831" w14:paraId="69A34CF1" w14:textId="77777777" w:rsidTr="00A90AAE">
        <w:tc>
          <w:tcPr>
            <w:tcW w:w="3960" w:type="dxa"/>
            <w:shd w:val="clear" w:color="auto" w:fill="auto"/>
          </w:tcPr>
          <w:p w14:paraId="011F9408" w14:textId="77777777" w:rsidR="00A90AAE" w:rsidRPr="00F25831" w:rsidRDefault="00A90AA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37EAD3B" w14:textId="77777777" w:rsidR="00A90AAE" w:rsidRPr="00F25831" w:rsidRDefault="00A90AA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DC87E5D" w14:textId="77777777" w:rsidR="00A90AAE" w:rsidRPr="00F25831" w:rsidRDefault="00A90AAE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2FA4712B" w14:textId="77777777" w:rsidR="00A90AAE" w:rsidRPr="00F25831" w:rsidRDefault="00A90AA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5296435E" w14:textId="77777777" w:rsidR="00A90AAE" w:rsidRPr="00F25831" w:rsidRDefault="00A90AAE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90AAE" w:rsidRPr="00F25831" w14:paraId="3000C8E1" w14:textId="77777777" w:rsidTr="00A90AAE">
        <w:tc>
          <w:tcPr>
            <w:tcW w:w="3960" w:type="dxa"/>
            <w:shd w:val="clear" w:color="auto" w:fill="auto"/>
          </w:tcPr>
          <w:p w14:paraId="38CBAF57" w14:textId="77777777" w:rsidR="00A90AAE" w:rsidRPr="00F25831" w:rsidRDefault="00A90AAE" w:rsidP="00A90A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91264C2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B0639B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2" w:type="dxa"/>
            <w:shd w:val="clear" w:color="auto" w:fill="auto"/>
          </w:tcPr>
          <w:p w14:paraId="76EA1855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DB46BB8" w14:textId="77777777" w:rsidR="00A90AAE" w:rsidRPr="00F25831" w:rsidRDefault="00A90AAE" w:rsidP="00A90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2" w:type="dxa"/>
            <w:shd w:val="clear" w:color="auto" w:fill="auto"/>
          </w:tcPr>
          <w:p w14:paraId="5D95289D" w14:textId="77777777" w:rsidR="00A90AAE" w:rsidRPr="00F25831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E4406C5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52C49772" w14:textId="77777777" w:rsidR="00A90AAE" w:rsidRPr="00F25831" w:rsidRDefault="00A90AAE" w:rsidP="00A90A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F2CF1F" w14:textId="77777777" w:rsidR="00A90AAE" w:rsidRPr="00F25831" w:rsidRDefault="00A90AAE" w:rsidP="00A90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B11A98" w:rsidRPr="00F25831" w14:paraId="37CDEC1A" w14:textId="77777777" w:rsidTr="00180CED">
        <w:tc>
          <w:tcPr>
            <w:tcW w:w="3960" w:type="dxa"/>
            <w:shd w:val="clear" w:color="auto" w:fill="auto"/>
          </w:tcPr>
          <w:p w14:paraId="292739CE" w14:textId="77777777" w:rsidR="00B11A98" w:rsidRPr="00F25831" w:rsidRDefault="00B11A98" w:rsidP="00B11A98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0E1540C" w14:textId="77777777" w:rsidR="00B11A98" w:rsidRPr="00F25831" w:rsidRDefault="00B11A98" w:rsidP="00B11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F6243C0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90AAE" w:rsidRPr="00F25831" w14:paraId="76D1C3D5" w14:textId="77777777" w:rsidTr="00180CED">
        <w:tc>
          <w:tcPr>
            <w:tcW w:w="3960" w:type="dxa"/>
            <w:shd w:val="clear" w:color="auto" w:fill="auto"/>
          </w:tcPr>
          <w:p w14:paraId="71E762A1" w14:textId="77777777" w:rsidR="00A90AAE" w:rsidRPr="00F25831" w:rsidRDefault="00A90AAE" w:rsidP="00A90AA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4BFBBBD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92283C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341E7930" w14:textId="77777777" w:rsidR="00A90AAE" w:rsidRPr="00F25831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101BF5CA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1BB10793" w14:textId="77777777" w:rsidR="00A90AAE" w:rsidRPr="00F25831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717C46ED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7B9D899" w14:textId="77777777" w:rsidR="00A90AAE" w:rsidRPr="00F25831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FB75201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186" w:rsidRPr="00F25831" w14:paraId="0ACEEE72" w14:textId="77777777" w:rsidTr="00180CED">
        <w:tc>
          <w:tcPr>
            <w:tcW w:w="3960" w:type="dxa"/>
            <w:shd w:val="clear" w:color="auto" w:fill="auto"/>
          </w:tcPr>
          <w:p w14:paraId="6852A98E" w14:textId="77777777" w:rsidR="00224186" w:rsidRPr="00F25831" w:rsidRDefault="00224186" w:rsidP="0022418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F25831">
              <w:rPr>
                <w:rFonts w:ascii="Angsana New" w:hAnsi="Angsana New"/>
                <w:sz w:val="30"/>
                <w:szCs w:val="30"/>
              </w:rPr>
              <w:t>1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63F8B12" w14:textId="77777777" w:rsidR="00224186" w:rsidRPr="00F25831" w:rsidRDefault="00224186" w:rsidP="00224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EC70D41" w14:textId="77777777" w:rsidR="00224186" w:rsidRPr="00F25831" w:rsidRDefault="00224186" w:rsidP="002241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(928)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55436AE" w14:textId="77777777" w:rsidR="00224186" w:rsidRPr="00F25831" w:rsidRDefault="00224186" w:rsidP="0022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0AC2704E" w14:textId="77777777" w:rsidR="00224186" w:rsidRPr="00F25831" w:rsidRDefault="00224186" w:rsidP="00E673B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1,06</w:t>
            </w:r>
            <w:r w:rsidR="00E673B7" w:rsidRPr="00F258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05B1190" w14:textId="77777777" w:rsidR="00224186" w:rsidRPr="00F25831" w:rsidRDefault="00224186" w:rsidP="0022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20BDA81E" w14:textId="77777777" w:rsidR="00224186" w:rsidRPr="00F25831" w:rsidRDefault="00224186" w:rsidP="002241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(736)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E74278" w14:textId="77777777" w:rsidR="00224186" w:rsidRPr="00F25831" w:rsidRDefault="00224186" w:rsidP="0022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0EDB895" w14:textId="77777777" w:rsidR="00224186" w:rsidRPr="00F25831" w:rsidRDefault="00224186" w:rsidP="002241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</w:tr>
      <w:tr w:rsidR="00224186" w:rsidRPr="00F25831" w14:paraId="2A54F511" w14:textId="77777777" w:rsidTr="00A90AAE">
        <w:tc>
          <w:tcPr>
            <w:tcW w:w="3960" w:type="dxa"/>
            <w:shd w:val="clear" w:color="auto" w:fill="auto"/>
          </w:tcPr>
          <w:p w14:paraId="3F9E3560" w14:textId="77777777" w:rsidR="00224186" w:rsidRPr="00F25831" w:rsidRDefault="00224186" w:rsidP="0022418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  <w:p w14:paraId="337272ED" w14:textId="77777777" w:rsidR="00224186" w:rsidRPr="00F25831" w:rsidRDefault="00224186" w:rsidP="00224186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F25831">
              <w:rPr>
                <w:rFonts w:ascii="Angsana New" w:hAnsi="Angsana New"/>
                <w:sz w:val="30"/>
                <w:szCs w:val="30"/>
              </w:rPr>
              <w:t>1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8AFB9C6" w14:textId="77777777" w:rsidR="00224186" w:rsidRPr="00F25831" w:rsidRDefault="00224186" w:rsidP="00224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76CC4E" w14:textId="77777777" w:rsidR="007C47E9" w:rsidRPr="00F25831" w:rsidRDefault="007C47E9" w:rsidP="002241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888AFA" w14:textId="77777777" w:rsidR="00224186" w:rsidRPr="00F25831" w:rsidRDefault="00224186" w:rsidP="002241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1,039</w:t>
            </w:r>
          </w:p>
        </w:tc>
        <w:tc>
          <w:tcPr>
            <w:tcW w:w="262" w:type="dxa"/>
            <w:shd w:val="clear" w:color="auto" w:fill="auto"/>
          </w:tcPr>
          <w:p w14:paraId="31486CF7" w14:textId="77777777" w:rsidR="00224186" w:rsidRPr="00F25831" w:rsidRDefault="00224186" w:rsidP="0022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28918E5" w14:textId="77777777" w:rsidR="007C47E9" w:rsidRPr="00F25831" w:rsidRDefault="007C47E9" w:rsidP="005B67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8CE8E1" w14:textId="77777777" w:rsidR="00224186" w:rsidRPr="00F25831" w:rsidRDefault="00224186" w:rsidP="005B67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6759" w:rsidRPr="00F25831">
              <w:rPr>
                <w:rFonts w:asciiTheme="majorBidi" w:hAnsiTheme="majorBidi" w:cstheme="majorBidi"/>
                <w:sz w:val="30"/>
                <w:szCs w:val="30"/>
              </w:rPr>
              <w:t>923</w:t>
            </w:r>
            <w:r w:rsidRPr="00F258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58CEB17D" w14:textId="77777777" w:rsidR="00224186" w:rsidRPr="00F25831" w:rsidRDefault="00224186" w:rsidP="0022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C7BF9A1" w14:textId="77777777" w:rsidR="007C47E9" w:rsidRPr="00F25831" w:rsidRDefault="007C47E9" w:rsidP="002241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245A93" w14:textId="77777777" w:rsidR="00224186" w:rsidRPr="00F25831" w:rsidRDefault="00224186" w:rsidP="002241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270" w:type="dxa"/>
            <w:shd w:val="clear" w:color="auto" w:fill="auto"/>
          </w:tcPr>
          <w:p w14:paraId="0CB37F04" w14:textId="77777777" w:rsidR="00224186" w:rsidRPr="00F25831" w:rsidRDefault="00224186" w:rsidP="0022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1C661D" w14:textId="77777777" w:rsidR="007C47E9" w:rsidRPr="00F25831" w:rsidRDefault="007C47E9" w:rsidP="002241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864014" w14:textId="77777777" w:rsidR="00224186" w:rsidRPr="00F25831" w:rsidRDefault="00224186" w:rsidP="002241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(719)</w:t>
            </w:r>
          </w:p>
        </w:tc>
      </w:tr>
      <w:tr w:rsidR="007C47E9" w:rsidRPr="00F25831" w14:paraId="14D6307F" w14:textId="77777777" w:rsidTr="00A90AAE">
        <w:tc>
          <w:tcPr>
            <w:tcW w:w="3960" w:type="dxa"/>
            <w:shd w:val="clear" w:color="auto" w:fill="auto"/>
          </w:tcPr>
          <w:p w14:paraId="184A50B0" w14:textId="77777777" w:rsidR="007C47E9" w:rsidRPr="00F25831" w:rsidRDefault="007C47E9" w:rsidP="0022418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  <w:p w14:paraId="76063CA9" w14:textId="77777777" w:rsidR="007C47E9" w:rsidRPr="00F25831" w:rsidRDefault="007C47E9" w:rsidP="0022418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F25831">
              <w:rPr>
                <w:rFonts w:ascii="Angsana New" w:hAnsi="Angsana New"/>
                <w:sz w:val="30"/>
                <w:szCs w:val="30"/>
              </w:rPr>
              <w:t>1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8521F98" w14:textId="77777777" w:rsidR="007C47E9" w:rsidRPr="00F25831" w:rsidRDefault="007C47E9" w:rsidP="00224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930254" w14:textId="77777777" w:rsidR="007C47E9" w:rsidRPr="00F25831" w:rsidRDefault="007C47E9" w:rsidP="002241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CD30DF" w14:textId="77777777" w:rsidR="00E673B7" w:rsidRPr="00F25831" w:rsidRDefault="00E673B7" w:rsidP="002241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(994)</w:t>
            </w:r>
          </w:p>
        </w:tc>
        <w:tc>
          <w:tcPr>
            <w:tcW w:w="262" w:type="dxa"/>
            <w:shd w:val="clear" w:color="auto" w:fill="auto"/>
          </w:tcPr>
          <w:p w14:paraId="2DD8CB7B" w14:textId="77777777" w:rsidR="007C47E9" w:rsidRPr="00F25831" w:rsidRDefault="007C47E9" w:rsidP="0022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102F9E2" w14:textId="77777777" w:rsidR="007C47E9" w:rsidRPr="00F25831" w:rsidRDefault="007C47E9" w:rsidP="005B67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3948E4" w14:textId="77777777" w:rsidR="00E673B7" w:rsidRPr="00F25831" w:rsidRDefault="00E673B7" w:rsidP="005B67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262" w:type="dxa"/>
            <w:shd w:val="clear" w:color="auto" w:fill="auto"/>
          </w:tcPr>
          <w:p w14:paraId="22AE1AFC" w14:textId="77777777" w:rsidR="007C47E9" w:rsidRPr="00F25831" w:rsidRDefault="007C47E9" w:rsidP="0022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C4E0C51" w14:textId="77777777" w:rsidR="007C47E9" w:rsidRPr="00F25831" w:rsidRDefault="007C47E9" w:rsidP="002241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3B3FF1" w14:textId="77777777" w:rsidR="007C47E9" w:rsidRPr="00F25831" w:rsidRDefault="007C47E9" w:rsidP="002241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(788)</w:t>
            </w:r>
          </w:p>
        </w:tc>
        <w:tc>
          <w:tcPr>
            <w:tcW w:w="270" w:type="dxa"/>
            <w:shd w:val="clear" w:color="auto" w:fill="auto"/>
          </w:tcPr>
          <w:p w14:paraId="6110C316" w14:textId="77777777" w:rsidR="007C47E9" w:rsidRPr="00F25831" w:rsidRDefault="007C47E9" w:rsidP="0022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190838" w14:textId="77777777" w:rsidR="007C47E9" w:rsidRPr="00F25831" w:rsidRDefault="007C47E9" w:rsidP="002241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5D3564" w14:textId="77777777" w:rsidR="007C47E9" w:rsidRPr="00F25831" w:rsidRDefault="007C47E9" w:rsidP="002241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224186" w:rsidRPr="00F25831" w14:paraId="6F4ED09B" w14:textId="77777777" w:rsidTr="00A90AAE">
        <w:tc>
          <w:tcPr>
            <w:tcW w:w="3960" w:type="dxa"/>
            <w:shd w:val="clear" w:color="auto" w:fill="auto"/>
          </w:tcPr>
          <w:p w14:paraId="780F3294" w14:textId="77777777" w:rsidR="00224186" w:rsidRPr="00F25831" w:rsidRDefault="00224186" w:rsidP="0022418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อัตรามรณะในอนาคต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A144BAD" w14:textId="77777777" w:rsidR="00224186" w:rsidRPr="00F25831" w:rsidRDefault="00224186" w:rsidP="00224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A82C0C" w14:textId="77777777" w:rsidR="00224186" w:rsidRPr="00F25831" w:rsidRDefault="005B6759" w:rsidP="002241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24186" w:rsidRPr="00F258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09AEC079" w14:textId="77777777" w:rsidR="00224186" w:rsidRPr="00F25831" w:rsidRDefault="00224186" w:rsidP="0022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01A9C08" w14:textId="77777777" w:rsidR="00224186" w:rsidRPr="00F25831" w:rsidRDefault="00E673B7" w:rsidP="002241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(84</w:t>
            </w:r>
            <w:r w:rsidR="00224186" w:rsidRPr="00F258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7E0899D" w14:textId="77777777" w:rsidR="00224186" w:rsidRPr="00F25831" w:rsidRDefault="00224186" w:rsidP="0022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C0C3A68" w14:textId="77777777" w:rsidR="00224186" w:rsidRPr="00F25831" w:rsidRDefault="00E673B7" w:rsidP="005B67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6C29709C" w14:textId="77777777" w:rsidR="00224186" w:rsidRPr="00F25831" w:rsidRDefault="00224186" w:rsidP="00224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D1FFCB" w14:textId="77777777" w:rsidR="00224186" w:rsidRPr="00F25831" w:rsidRDefault="00224186" w:rsidP="002241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(65)</w:t>
            </w:r>
          </w:p>
        </w:tc>
      </w:tr>
      <w:tr w:rsidR="00A90AAE" w:rsidRPr="00F25831" w14:paraId="409428DD" w14:textId="77777777" w:rsidTr="00180CED">
        <w:tc>
          <w:tcPr>
            <w:tcW w:w="3960" w:type="dxa"/>
            <w:shd w:val="clear" w:color="auto" w:fill="auto"/>
          </w:tcPr>
          <w:p w14:paraId="3DA5BD8C" w14:textId="77777777" w:rsidR="00A90AAE" w:rsidRPr="00F25831" w:rsidRDefault="00A90AA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A658BCA" w14:textId="77777777" w:rsidR="00A90AAE" w:rsidRPr="00F25831" w:rsidRDefault="00A90AA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4B07563" w14:textId="77777777" w:rsidR="00A90AAE" w:rsidRPr="00F25831" w:rsidRDefault="00A90AAE" w:rsidP="00180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90AAE" w:rsidRPr="00F25831" w14:paraId="765EB8C5" w14:textId="77777777" w:rsidTr="00180CED">
        <w:tc>
          <w:tcPr>
            <w:tcW w:w="3960" w:type="dxa"/>
            <w:shd w:val="clear" w:color="auto" w:fill="auto"/>
          </w:tcPr>
          <w:p w14:paraId="0EF06E38" w14:textId="77777777" w:rsidR="00A90AAE" w:rsidRPr="00F25831" w:rsidRDefault="00A90AAE" w:rsidP="00A90AA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8C11C35" w14:textId="77777777" w:rsidR="00A90AAE" w:rsidRPr="00F25831" w:rsidRDefault="00A90AAE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63EA21" w14:textId="77777777" w:rsidR="00A90AAE" w:rsidRPr="00F25831" w:rsidRDefault="00A90AAE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B19DBC4" w14:textId="77777777" w:rsidR="00A90AAE" w:rsidRPr="00F25831" w:rsidRDefault="00A90AAE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A10B7A1" w14:textId="77777777" w:rsidR="00A90AAE" w:rsidRPr="00F25831" w:rsidRDefault="00A90AAE" w:rsidP="00180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E619BFD" w14:textId="77777777" w:rsidR="00A90AAE" w:rsidRPr="00F25831" w:rsidRDefault="00A90AA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1AA2688" w14:textId="77777777" w:rsidR="00A90AAE" w:rsidRPr="00F25831" w:rsidRDefault="00A90AAE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94FF5A" w14:textId="77777777" w:rsidR="00A90AAE" w:rsidRPr="00F25831" w:rsidRDefault="00A90AAE" w:rsidP="00180CE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1518A1" w14:textId="77777777" w:rsidR="00A90AAE" w:rsidRPr="00F25831" w:rsidRDefault="00A90AAE" w:rsidP="00180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AAE" w:rsidRPr="00F25831" w14:paraId="45D814A5" w14:textId="77777777" w:rsidTr="00180CED">
        <w:tc>
          <w:tcPr>
            <w:tcW w:w="3960" w:type="dxa"/>
            <w:shd w:val="clear" w:color="auto" w:fill="auto"/>
          </w:tcPr>
          <w:p w14:paraId="2AE34711" w14:textId="77777777" w:rsidR="00A90AAE" w:rsidRPr="00F25831" w:rsidRDefault="00A90AAE" w:rsidP="00A90AA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F25831">
              <w:rPr>
                <w:rFonts w:ascii="Angsana New" w:hAnsi="Angsana New"/>
                <w:sz w:val="30"/>
                <w:szCs w:val="30"/>
              </w:rPr>
              <w:t>1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C2A276C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3748AE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(718)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BEC0B28" w14:textId="77777777" w:rsidR="00A90AAE" w:rsidRPr="00F25831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5974F677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72013A9" w14:textId="77777777" w:rsidR="00A90AAE" w:rsidRPr="00F25831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249F31D5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(672)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47808A" w14:textId="77777777" w:rsidR="00A90AAE" w:rsidRPr="00F25831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41ADE89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</w:tr>
      <w:tr w:rsidR="00A90AAE" w:rsidRPr="00F25831" w14:paraId="046EC6CB" w14:textId="77777777" w:rsidTr="00180CED">
        <w:tc>
          <w:tcPr>
            <w:tcW w:w="3960" w:type="dxa"/>
            <w:shd w:val="clear" w:color="auto" w:fill="auto"/>
          </w:tcPr>
          <w:p w14:paraId="0D9CE6EB" w14:textId="77777777" w:rsidR="00A90AAE" w:rsidRPr="00F25831" w:rsidRDefault="00A90AAE" w:rsidP="00A90AA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  <w:p w14:paraId="57538B34" w14:textId="77777777" w:rsidR="00A90AAE" w:rsidRPr="00F25831" w:rsidRDefault="00A90AAE" w:rsidP="00A90AAE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F25831">
              <w:rPr>
                <w:rFonts w:ascii="Angsana New" w:hAnsi="Angsana New"/>
                <w:sz w:val="30"/>
                <w:szCs w:val="30"/>
              </w:rPr>
              <w:t>1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B102ED2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E0FB76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1BE184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262" w:type="dxa"/>
            <w:shd w:val="clear" w:color="auto" w:fill="auto"/>
          </w:tcPr>
          <w:p w14:paraId="38A76456" w14:textId="77777777" w:rsidR="00A90AAE" w:rsidRPr="00F25831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8C119DA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09752B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(709)</w:t>
            </w:r>
          </w:p>
        </w:tc>
        <w:tc>
          <w:tcPr>
            <w:tcW w:w="262" w:type="dxa"/>
            <w:shd w:val="clear" w:color="auto" w:fill="auto"/>
          </w:tcPr>
          <w:p w14:paraId="4CE0DC92" w14:textId="77777777" w:rsidR="00A90AAE" w:rsidRPr="00F25831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97AA0E2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7AE1C2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270" w:type="dxa"/>
            <w:shd w:val="clear" w:color="auto" w:fill="auto"/>
          </w:tcPr>
          <w:p w14:paraId="25339948" w14:textId="77777777" w:rsidR="00A90AAE" w:rsidRPr="00F25831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8C35C6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F7C5DE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(665)</w:t>
            </w:r>
          </w:p>
        </w:tc>
      </w:tr>
      <w:tr w:rsidR="00A90AAE" w:rsidRPr="00F25831" w14:paraId="6B360D04" w14:textId="77777777" w:rsidTr="00180CED">
        <w:tc>
          <w:tcPr>
            <w:tcW w:w="3960" w:type="dxa"/>
            <w:shd w:val="clear" w:color="auto" w:fill="auto"/>
          </w:tcPr>
          <w:p w14:paraId="28CD17DD" w14:textId="77777777" w:rsidR="00A90AAE" w:rsidRPr="00F25831" w:rsidRDefault="00A90AAE" w:rsidP="00A90AA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อัตรามรณะในอนาคต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F194303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2CC01A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62" w:type="dxa"/>
            <w:shd w:val="clear" w:color="auto" w:fill="auto"/>
          </w:tcPr>
          <w:p w14:paraId="3AD28282" w14:textId="77777777" w:rsidR="00A90AAE" w:rsidRPr="00F25831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8E57FA2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262" w:type="dxa"/>
            <w:shd w:val="clear" w:color="auto" w:fill="auto"/>
          </w:tcPr>
          <w:p w14:paraId="575E2B7D" w14:textId="77777777" w:rsidR="00A90AAE" w:rsidRPr="00F25831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2B738BE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5A08C529" w14:textId="77777777" w:rsidR="00A90AAE" w:rsidRPr="00F25831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80A491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>(59)</w:t>
            </w:r>
          </w:p>
        </w:tc>
      </w:tr>
    </w:tbl>
    <w:p w14:paraId="139E3117" w14:textId="77777777" w:rsidR="00A90AAE" w:rsidRPr="00F25831" w:rsidRDefault="00A90AAE" w:rsidP="001E0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6CE02B8" w14:textId="77777777" w:rsidR="003F3A28" w:rsidRPr="00F25831" w:rsidRDefault="003F3A28" w:rsidP="00CA4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184B0BA3" w14:textId="77777777" w:rsidR="0010750E" w:rsidRPr="00F25831" w:rsidRDefault="00F217D6" w:rsidP="007E1360">
      <w:pPr>
        <w:pStyle w:val="Heading6"/>
        <w:numPr>
          <w:ilvl w:val="0"/>
          <w:numId w:val="34"/>
        </w:numPr>
        <w:tabs>
          <w:tab w:val="left" w:pos="540"/>
        </w:tabs>
        <w:ind w:hanging="720"/>
        <w:jc w:val="thaiDistribute"/>
        <w:rPr>
          <w:rFonts w:ascii="Angsana New" w:eastAsia="MS Mincho" w:hAnsi="Angsana New"/>
          <w:sz w:val="30"/>
          <w:szCs w:val="30"/>
        </w:rPr>
      </w:pPr>
      <w:r w:rsidRPr="00F25831">
        <w:rPr>
          <w:rFonts w:ascii="Angsana New" w:eastAsia="MS Mincho" w:hAnsi="Angsana New"/>
          <w:sz w:val="30"/>
          <w:szCs w:val="30"/>
          <w:cs/>
        </w:rPr>
        <w:br w:type="page"/>
      </w:r>
      <w:r w:rsidR="00214B3A" w:rsidRPr="00F25831">
        <w:rPr>
          <w:rFonts w:ascii="Angsana New" w:eastAsia="MS Mincho" w:hAnsi="Angsana New"/>
          <w:sz w:val="30"/>
          <w:szCs w:val="30"/>
          <w:cs/>
        </w:rPr>
        <w:lastRenderedPageBreak/>
        <w:t>ทุนเรือนหุ้น</w:t>
      </w:r>
    </w:p>
    <w:p w14:paraId="120A27F0" w14:textId="77777777" w:rsidR="00A90AAE" w:rsidRPr="00F25831" w:rsidRDefault="00A90AAE" w:rsidP="00A90AAE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9"/>
        <w:gridCol w:w="990"/>
        <w:gridCol w:w="274"/>
        <w:gridCol w:w="986"/>
        <w:gridCol w:w="268"/>
        <w:gridCol w:w="992"/>
        <w:gridCol w:w="268"/>
        <w:gridCol w:w="990"/>
        <w:gridCol w:w="265"/>
        <w:gridCol w:w="997"/>
      </w:tblGrid>
      <w:tr w:rsidR="0017393C" w:rsidRPr="00F25831" w14:paraId="5BA7BDC3" w14:textId="77777777" w:rsidTr="00A90AAE">
        <w:trPr>
          <w:tblHeader/>
        </w:trPr>
        <w:tc>
          <w:tcPr>
            <w:tcW w:w="1650" w:type="pct"/>
          </w:tcPr>
          <w:p w14:paraId="2AAACCC0" w14:textId="77777777" w:rsidR="0017393C" w:rsidRPr="00F25831" w:rsidRDefault="0017393C" w:rsidP="0065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0" w:type="pct"/>
            <w:vAlign w:val="bottom"/>
          </w:tcPr>
          <w:p w14:paraId="757D9BD1" w14:textId="77777777" w:rsidR="0017393C" w:rsidRPr="00F25831" w:rsidRDefault="0017393C" w:rsidP="00652ED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52" w:type="pct"/>
          </w:tcPr>
          <w:p w14:paraId="6ECF985C" w14:textId="77777777" w:rsidR="0017393C" w:rsidRPr="00F25831" w:rsidRDefault="0017393C" w:rsidP="0065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  <w:tcBorders>
              <w:bottom w:val="single" w:sz="4" w:space="0" w:color="000000"/>
            </w:tcBorders>
            <w:vAlign w:val="bottom"/>
          </w:tcPr>
          <w:p w14:paraId="2D14EFF1" w14:textId="77777777" w:rsidR="0017393C" w:rsidRPr="00F25831" w:rsidRDefault="0017393C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</w:t>
            </w:r>
            <w:r w:rsidR="005E277B" w:rsidRPr="00F2583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9" w:type="pct"/>
            <w:vAlign w:val="bottom"/>
          </w:tcPr>
          <w:p w14:paraId="1745C765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pct"/>
            <w:gridSpan w:val="3"/>
            <w:tcBorders>
              <w:bottom w:val="single" w:sz="4" w:space="0" w:color="000000"/>
            </w:tcBorders>
            <w:vAlign w:val="bottom"/>
          </w:tcPr>
          <w:p w14:paraId="6AFF352C" w14:textId="77777777" w:rsidR="0017393C" w:rsidRPr="00F25831" w:rsidRDefault="0017393C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255</w:t>
            </w:r>
            <w:r w:rsidR="005E277B" w:rsidRPr="00F25831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90AAE" w:rsidRPr="00F25831" w14:paraId="3C193E0C" w14:textId="77777777" w:rsidTr="00A90AAE">
        <w:trPr>
          <w:trHeight w:val="380"/>
          <w:tblHeader/>
        </w:trPr>
        <w:tc>
          <w:tcPr>
            <w:tcW w:w="1650" w:type="pct"/>
          </w:tcPr>
          <w:p w14:paraId="4D27C784" w14:textId="77777777" w:rsidR="00A90AAE" w:rsidRPr="00F25831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0A1DFF74" w14:textId="77777777" w:rsidR="00A90AAE" w:rsidRPr="00F25831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2" w:type="pct"/>
          </w:tcPr>
          <w:p w14:paraId="3BDDB937" w14:textId="77777777" w:rsidR="00A90AAE" w:rsidRPr="00F25831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14:paraId="44175609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9" w:type="pct"/>
          </w:tcPr>
          <w:p w14:paraId="4E4C760E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6659C84E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9" w:type="pct"/>
          </w:tcPr>
          <w:p w14:paraId="1D6654A5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79C9FE87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</w:tcPr>
          <w:p w14:paraId="553670E9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24967BD4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17393C" w:rsidRPr="00F25831" w14:paraId="6F86B77D" w14:textId="77777777" w:rsidTr="00A90AAE">
        <w:trPr>
          <w:tblHeader/>
        </w:trPr>
        <w:tc>
          <w:tcPr>
            <w:tcW w:w="1650" w:type="pct"/>
          </w:tcPr>
          <w:p w14:paraId="2F6E1785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D8915E5" w14:textId="77777777" w:rsidR="0017393C" w:rsidRPr="00F25831" w:rsidRDefault="0017393C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2" w:type="pct"/>
          </w:tcPr>
          <w:p w14:paraId="7F19BE17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8" w:type="pct"/>
            <w:gridSpan w:val="7"/>
          </w:tcPr>
          <w:p w14:paraId="199E78A3" w14:textId="77777777" w:rsidR="0017393C" w:rsidRPr="00F25831" w:rsidRDefault="0017393C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F2583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7393C" w:rsidRPr="00F25831" w14:paraId="1D0E1BCF" w14:textId="77777777" w:rsidTr="00A90AAE">
        <w:tc>
          <w:tcPr>
            <w:tcW w:w="1650" w:type="pct"/>
          </w:tcPr>
          <w:p w14:paraId="1E3A320B" w14:textId="77777777" w:rsidR="0017393C" w:rsidRPr="00F25831" w:rsidRDefault="0017393C" w:rsidP="0065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50" w:type="pct"/>
          </w:tcPr>
          <w:p w14:paraId="399E9EBF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14:paraId="153CDB8F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ABFAC14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6395EC6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61F58DCC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44DA9F8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527E6749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4D2D57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69D149EE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93C" w:rsidRPr="00F25831" w14:paraId="529BF4A4" w14:textId="77777777" w:rsidTr="00A90AAE">
        <w:tc>
          <w:tcPr>
            <w:tcW w:w="1650" w:type="pct"/>
          </w:tcPr>
          <w:p w14:paraId="414DA0B4" w14:textId="77777777" w:rsidR="0017393C" w:rsidRPr="00F25831" w:rsidRDefault="0017393C" w:rsidP="0065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50" w:type="pct"/>
          </w:tcPr>
          <w:p w14:paraId="5A1ADE53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14:paraId="53CFF430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6BD7ADB3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C2FAB2E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5BC6E6FD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8986B99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0A64B7CF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4EC30FA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041FCA2E" w14:textId="77777777" w:rsidR="0017393C" w:rsidRPr="00F25831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0AAE" w:rsidRPr="00F25831" w14:paraId="01488AD1" w14:textId="77777777" w:rsidTr="00A90AAE">
        <w:tc>
          <w:tcPr>
            <w:tcW w:w="1650" w:type="pct"/>
          </w:tcPr>
          <w:p w14:paraId="44051EAE" w14:textId="77777777" w:rsidR="00A90AAE" w:rsidRPr="00F25831" w:rsidRDefault="00A90AAE" w:rsidP="00A90AAE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14:paraId="1376D0A8" w14:textId="77777777" w:rsidR="00A90AAE" w:rsidRPr="00F25831" w:rsidRDefault="00A90AAE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2" w:type="pct"/>
          </w:tcPr>
          <w:p w14:paraId="502F6F88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6D69E94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28E7C5E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</w:tcPr>
          <w:p w14:paraId="1F45EB81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8688708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0" w:type="pct"/>
          </w:tcPr>
          <w:p w14:paraId="3D112F93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11,000 </w:t>
            </w:r>
          </w:p>
        </w:tc>
        <w:tc>
          <w:tcPr>
            <w:tcW w:w="147" w:type="pct"/>
          </w:tcPr>
          <w:p w14:paraId="575AE2EF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4" w:type="pct"/>
          </w:tcPr>
          <w:p w14:paraId="54C0BE12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110,000 </w:t>
            </w:r>
          </w:p>
        </w:tc>
      </w:tr>
      <w:tr w:rsidR="00A90AAE" w:rsidRPr="00F25831" w14:paraId="5D50E08D" w14:textId="77777777" w:rsidTr="00A90AAE">
        <w:tc>
          <w:tcPr>
            <w:tcW w:w="1650" w:type="pct"/>
          </w:tcPr>
          <w:p w14:paraId="570211F9" w14:textId="77777777" w:rsidR="00A90AAE" w:rsidRPr="00F25831" w:rsidRDefault="00A90AAE" w:rsidP="00A90AAE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14:paraId="05785115" w14:textId="77777777" w:rsidR="00A90AAE" w:rsidRPr="00F25831" w:rsidRDefault="00A90AAE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14:paraId="73CB467A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85BAAD5" w14:textId="77777777" w:rsidR="00A90AAE" w:rsidRPr="00F25831" w:rsidRDefault="00A90AAE" w:rsidP="00016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280,000</w:t>
            </w:r>
          </w:p>
        </w:tc>
        <w:tc>
          <w:tcPr>
            <w:tcW w:w="149" w:type="pct"/>
          </w:tcPr>
          <w:p w14:paraId="4FB5989A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</w:tcPr>
          <w:p w14:paraId="04AC2304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140,000</w:t>
            </w:r>
          </w:p>
        </w:tc>
        <w:tc>
          <w:tcPr>
            <w:tcW w:w="149" w:type="pct"/>
          </w:tcPr>
          <w:p w14:paraId="5AC8067A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0" w:type="pct"/>
          </w:tcPr>
          <w:p w14:paraId="46AD4EBC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1B26907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4" w:type="pct"/>
          </w:tcPr>
          <w:p w14:paraId="3473E625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0AAE" w:rsidRPr="00F25831" w14:paraId="1D1807B8" w14:textId="77777777" w:rsidTr="00A90AAE">
        <w:tc>
          <w:tcPr>
            <w:tcW w:w="1650" w:type="pct"/>
          </w:tcPr>
          <w:p w14:paraId="02C35A2B" w14:textId="77777777" w:rsidR="00A90AAE" w:rsidRPr="00F25831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550" w:type="pct"/>
          </w:tcPr>
          <w:p w14:paraId="1B66C80A" w14:textId="77777777" w:rsidR="00A90AAE" w:rsidRPr="00F25831" w:rsidRDefault="00A90AAE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5114E5C0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29BED77C" w14:textId="77777777" w:rsidR="00A90AAE" w:rsidRPr="00F25831" w:rsidRDefault="00A90AAE" w:rsidP="00A90A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95D76A2" w14:textId="77777777" w:rsidR="00A90AAE" w:rsidRPr="00F25831" w:rsidRDefault="00A90AAE" w:rsidP="00A90A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319CDC60" w14:textId="77777777" w:rsidR="00A90AAE" w:rsidRPr="00F25831" w:rsidRDefault="00A90AAE" w:rsidP="00A90A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9BF1934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336C0EC" w14:textId="77777777" w:rsidR="00A90AAE" w:rsidRPr="00F25831" w:rsidRDefault="00A90AAE" w:rsidP="00A90A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6940031" w14:textId="77777777" w:rsidR="00A90AAE" w:rsidRPr="00F25831" w:rsidRDefault="00A90AAE" w:rsidP="00A90A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36D82534" w14:textId="77777777" w:rsidR="00A90AAE" w:rsidRPr="00F25831" w:rsidRDefault="00A90AAE" w:rsidP="00A90A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0AAE" w:rsidRPr="00F25831" w14:paraId="47B05240" w14:textId="77777777" w:rsidTr="00A90AAE">
        <w:tc>
          <w:tcPr>
            <w:tcW w:w="1650" w:type="pct"/>
          </w:tcPr>
          <w:p w14:paraId="3DECF0CA" w14:textId="77777777" w:rsidR="00A90AAE" w:rsidRPr="00F25831" w:rsidRDefault="00A90AAE" w:rsidP="00A90AAE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จากหุ้นละ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บาท เป็นหุ้นละ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550" w:type="pct"/>
          </w:tcPr>
          <w:p w14:paraId="45DE5225" w14:textId="77777777" w:rsidR="00A90AAE" w:rsidRPr="00F25831" w:rsidRDefault="00A90AAE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7D022A55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71EF75D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5A04879F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7AD3BA9F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7AB5A21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73AD5AE8" w14:textId="77777777" w:rsidR="00A90AAE" w:rsidRPr="00F25831" w:rsidRDefault="00A90AAE" w:rsidP="00A90A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C857BF4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07F11B48" w14:textId="77777777" w:rsidR="00A90AAE" w:rsidRPr="00F25831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3C1" w:rsidRPr="00F25831" w14:paraId="41790C8F" w14:textId="77777777" w:rsidTr="00A90AAE">
        <w:tc>
          <w:tcPr>
            <w:tcW w:w="1650" w:type="pct"/>
          </w:tcPr>
          <w:p w14:paraId="52504AD3" w14:textId="77777777" w:rsidR="000163C1" w:rsidRPr="00F25831" w:rsidRDefault="000163C1" w:rsidP="000163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0.5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550" w:type="pct"/>
          </w:tcPr>
          <w:p w14:paraId="6D5357DE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14:paraId="315EC9F9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1C7725B5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1EE58D6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</w:tcPr>
          <w:p w14:paraId="4FD2D98A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6F06E21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0BDD084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209,000</w:t>
            </w:r>
          </w:p>
        </w:tc>
        <w:tc>
          <w:tcPr>
            <w:tcW w:w="147" w:type="pct"/>
          </w:tcPr>
          <w:p w14:paraId="7CF51A56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620052E5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63C1" w:rsidRPr="00F25831" w14:paraId="568AA37C" w14:textId="77777777" w:rsidTr="00A90AAE">
        <w:tc>
          <w:tcPr>
            <w:tcW w:w="1650" w:type="pct"/>
          </w:tcPr>
          <w:p w14:paraId="5BE39CF8" w14:textId="77777777" w:rsidR="000163C1" w:rsidRPr="00F25831" w:rsidRDefault="000163C1" w:rsidP="0001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550" w:type="pct"/>
          </w:tcPr>
          <w:p w14:paraId="4609B9D3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14:paraId="7E2AA46C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4F2BC18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(60,000)</w:t>
            </w:r>
          </w:p>
        </w:tc>
        <w:tc>
          <w:tcPr>
            <w:tcW w:w="149" w:type="pct"/>
          </w:tcPr>
          <w:p w14:paraId="2F26BE1C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7C580665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(30,000)</w:t>
            </w:r>
          </w:p>
        </w:tc>
        <w:tc>
          <w:tcPr>
            <w:tcW w:w="149" w:type="pct"/>
          </w:tcPr>
          <w:p w14:paraId="57FA42CE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6E1CB41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F3F3E1B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4" w:type="pct"/>
          </w:tcPr>
          <w:p w14:paraId="083E3BD9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63C1" w:rsidRPr="00F25831" w14:paraId="7044FB96" w14:textId="77777777" w:rsidTr="00A90AAE">
        <w:tc>
          <w:tcPr>
            <w:tcW w:w="1650" w:type="pct"/>
          </w:tcPr>
          <w:p w14:paraId="1FAEB9F8" w14:textId="77777777" w:rsidR="000163C1" w:rsidRPr="00F25831" w:rsidRDefault="000163C1" w:rsidP="0001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50" w:type="pct"/>
          </w:tcPr>
          <w:p w14:paraId="0D21247B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14:paraId="4B813DCD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382CC760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149" w:type="pct"/>
          </w:tcPr>
          <w:p w14:paraId="28E988EA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22364716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49" w:type="pct"/>
          </w:tcPr>
          <w:p w14:paraId="1751D4D0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395DDD6B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60,000</w:t>
            </w:r>
          </w:p>
        </w:tc>
        <w:tc>
          <w:tcPr>
            <w:tcW w:w="147" w:type="pct"/>
          </w:tcPr>
          <w:p w14:paraId="61043201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78FF2BEC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30,000 </w:t>
            </w:r>
          </w:p>
        </w:tc>
      </w:tr>
      <w:tr w:rsidR="000163C1" w:rsidRPr="00F25831" w14:paraId="7F948AD0" w14:textId="77777777" w:rsidTr="00A90AAE">
        <w:tc>
          <w:tcPr>
            <w:tcW w:w="1650" w:type="pct"/>
          </w:tcPr>
          <w:p w14:paraId="21749744" w14:textId="77777777" w:rsidR="000163C1" w:rsidRPr="00F25831" w:rsidRDefault="000163C1" w:rsidP="0001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0" w:type="pct"/>
          </w:tcPr>
          <w:p w14:paraId="10DBC33A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59DD5266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1AAEF417" w14:textId="77777777" w:rsidR="000163C1" w:rsidRPr="00F25831" w:rsidRDefault="000163C1" w:rsidP="000163C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4D6D273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0054532F" w14:textId="77777777" w:rsidR="000163C1" w:rsidRPr="00F25831" w:rsidRDefault="000163C1" w:rsidP="000163C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E07D78A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4DE49C14" w14:textId="77777777" w:rsidR="000163C1" w:rsidRPr="00F25831" w:rsidRDefault="000163C1" w:rsidP="000163C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449669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204B309C" w14:textId="77777777" w:rsidR="000163C1" w:rsidRPr="00F25831" w:rsidRDefault="000163C1" w:rsidP="000163C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3C1" w:rsidRPr="00F25831" w14:paraId="45924CC5" w14:textId="77777777" w:rsidTr="00A90AAE">
        <w:tc>
          <w:tcPr>
            <w:tcW w:w="1650" w:type="pct"/>
          </w:tcPr>
          <w:p w14:paraId="009E4BF9" w14:textId="77777777" w:rsidR="000163C1" w:rsidRPr="00F25831" w:rsidRDefault="000163C1" w:rsidP="000163C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14:paraId="53D52D0E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14:paraId="342E4243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</w:tcPr>
          <w:p w14:paraId="6DB0D0EA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9" w:type="pct"/>
          </w:tcPr>
          <w:p w14:paraId="334B9346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755DBE6A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149" w:type="pct"/>
          </w:tcPr>
          <w:p w14:paraId="285EEE7B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5CEFB5D4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280,000 </w:t>
            </w:r>
          </w:p>
        </w:tc>
        <w:tc>
          <w:tcPr>
            <w:tcW w:w="147" w:type="pct"/>
          </w:tcPr>
          <w:p w14:paraId="731F7B5A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</w:tcPr>
          <w:p w14:paraId="19CC16C5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140,000</w:t>
            </w:r>
          </w:p>
        </w:tc>
      </w:tr>
      <w:tr w:rsidR="000163C1" w:rsidRPr="00F25831" w14:paraId="0D2CF0D8" w14:textId="77777777" w:rsidTr="00A90AAE">
        <w:tc>
          <w:tcPr>
            <w:tcW w:w="1650" w:type="pct"/>
          </w:tcPr>
          <w:p w14:paraId="18980D2B" w14:textId="77777777" w:rsidR="000163C1" w:rsidRPr="00F25831" w:rsidRDefault="000163C1" w:rsidP="0001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1C3DD7CE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14:paraId="0B8CC19F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</w:tcPr>
          <w:p w14:paraId="31ECA4B0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E76C90E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14:paraId="0E0C051E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E2CFA01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double" w:sz="4" w:space="0" w:color="auto"/>
            </w:tcBorders>
          </w:tcPr>
          <w:p w14:paraId="1E7FFBB7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EE85EFE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</w:tcPr>
          <w:p w14:paraId="23910301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3C1" w:rsidRPr="00F25831" w14:paraId="0D4A276E" w14:textId="77777777" w:rsidTr="00A90AAE">
        <w:tc>
          <w:tcPr>
            <w:tcW w:w="1650" w:type="pct"/>
          </w:tcPr>
          <w:p w14:paraId="102039C8" w14:textId="77777777" w:rsidR="000163C1" w:rsidRPr="00F25831" w:rsidRDefault="000163C1" w:rsidP="0001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550" w:type="pct"/>
          </w:tcPr>
          <w:p w14:paraId="3F5560AF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14:paraId="496AE7CD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254B6F3A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9F6D00C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6C983D3D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772480B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642A3A3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8C95A9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1D562806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3C1" w:rsidRPr="00F25831" w14:paraId="3FC529A8" w14:textId="77777777" w:rsidTr="00A90AAE">
        <w:tc>
          <w:tcPr>
            <w:tcW w:w="1650" w:type="pct"/>
          </w:tcPr>
          <w:p w14:paraId="70D751BE" w14:textId="77777777" w:rsidR="000163C1" w:rsidRPr="00F25831" w:rsidRDefault="000163C1" w:rsidP="0001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50" w:type="pct"/>
          </w:tcPr>
          <w:p w14:paraId="0F67DB5D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14:paraId="1E5743A6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14CAE803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733711D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1B873DF4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E607A01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46355354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CA84A0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224EB010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3C1" w:rsidRPr="00F25831" w14:paraId="2D6A421B" w14:textId="77777777" w:rsidTr="00A90AAE">
        <w:tc>
          <w:tcPr>
            <w:tcW w:w="1650" w:type="pct"/>
          </w:tcPr>
          <w:p w14:paraId="09DBF5B1" w14:textId="77777777" w:rsidR="000163C1" w:rsidRPr="00F25831" w:rsidRDefault="000163C1" w:rsidP="000163C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14:paraId="566D2ABE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2" w:type="pct"/>
          </w:tcPr>
          <w:p w14:paraId="350D91A4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64991984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074CE18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</w:tcPr>
          <w:p w14:paraId="7C135332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C6B9543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0" w:type="pct"/>
          </w:tcPr>
          <w:p w14:paraId="1649D4A1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11,000 </w:t>
            </w:r>
          </w:p>
        </w:tc>
        <w:tc>
          <w:tcPr>
            <w:tcW w:w="147" w:type="pct"/>
          </w:tcPr>
          <w:p w14:paraId="296EDB30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4" w:type="pct"/>
          </w:tcPr>
          <w:p w14:paraId="1CDB8AD8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110,000 </w:t>
            </w:r>
          </w:p>
        </w:tc>
      </w:tr>
      <w:tr w:rsidR="000163C1" w:rsidRPr="00F25831" w14:paraId="1EF52117" w14:textId="77777777" w:rsidTr="00A90AAE">
        <w:tc>
          <w:tcPr>
            <w:tcW w:w="1650" w:type="pct"/>
          </w:tcPr>
          <w:p w14:paraId="6076E424" w14:textId="77777777" w:rsidR="000163C1" w:rsidRPr="00F25831" w:rsidRDefault="000163C1" w:rsidP="000163C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14:paraId="4C1B2D37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14:paraId="49A285A6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7AEE1601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220,000</w:t>
            </w:r>
          </w:p>
        </w:tc>
        <w:tc>
          <w:tcPr>
            <w:tcW w:w="149" w:type="pct"/>
          </w:tcPr>
          <w:p w14:paraId="1ACF295D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</w:tcPr>
          <w:p w14:paraId="18729826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110,000</w:t>
            </w:r>
          </w:p>
        </w:tc>
        <w:tc>
          <w:tcPr>
            <w:tcW w:w="149" w:type="pct"/>
          </w:tcPr>
          <w:p w14:paraId="7F43A897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0" w:type="pct"/>
          </w:tcPr>
          <w:p w14:paraId="61A7B14C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49A7F8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4" w:type="pct"/>
          </w:tcPr>
          <w:p w14:paraId="19BDBC7F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63C1" w:rsidRPr="00F25831" w14:paraId="076AC3EB" w14:textId="77777777" w:rsidTr="00A90AAE">
        <w:tc>
          <w:tcPr>
            <w:tcW w:w="1650" w:type="pct"/>
          </w:tcPr>
          <w:p w14:paraId="3D0337BD" w14:textId="77777777" w:rsidR="000163C1" w:rsidRPr="00F25831" w:rsidRDefault="000163C1" w:rsidP="0001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550" w:type="pct"/>
          </w:tcPr>
          <w:p w14:paraId="3F7E12F8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62AA8E9B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42DBA55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2952298B" w14:textId="77777777" w:rsidR="000163C1" w:rsidRPr="00F25831" w:rsidRDefault="000163C1" w:rsidP="000163C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50108B18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25B4EA24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887396D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6B2D5F9" w14:textId="77777777" w:rsidR="000163C1" w:rsidRPr="00F25831" w:rsidRDefault="000163C1" w:rsidP="000163C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75C7A751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163C1" w:rsidRPr="00F25831" w14:paraId="4487471F" w14:textId="77777777" w:rsidTr="000163C1">
        <w:tc>
          <w:tcPr>
            <w:tcW w:w="1650" w:type="pct"/>
          </w:tcPr>
          <w:p w14:paraId="25EABAA8" w14:textId="77777777" w:rsidR="000163C1" w:rsidRPr="00F25831" w:rsidRDefault="000163C1" w:rsidP="000163C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จากหุ้นละ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บาท เป็นหุ้นละ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550" w:type="pct"/>
          </w:tcPr>
          <w:p w14:paraId="39077FEB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6FC33FBF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30717960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0C4A1C70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1231AFE2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735379D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FA33296" w14:textId="77777777" w:rsidR="000163C1" w:rsidRPr="00F25831" w:rsidRDefault="000163C1" w:rsidP="000163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2D8994E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2A7E2612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3C1" w:rsidRPr="00F25831" w14:paraId="088366BE" w14:textId="77777777" w:rsidTr="000163C1">
        <w:tc>
          <w:tcPr>
            <w:tcW w:w="1650" w:type="pct"/>
          </w:tcPr>
          <w:p w14:paraId="14C04E26" w14:textId="77777777" w:rsidR="000163C1" w:rsidRPr="00F25831" w:rsidRDefault="000163C1" w:rsidP="000163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0.5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550" w:type="pct"/>
          </w:tcPr>
          <w:p w14:paraId="3082D223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14:paraId="25C44363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7559E90E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54EB1DA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0709C41A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CB4CD00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5F292B46" w14:textId="77777777" w:rsidR="000163C1" w:rsidRPr="00F25831" w:rsidRDefault="000163C1" w:rsidP="006370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209,000</w:t>
            </w:r>
          </w:p>
        </w:tc>
        <w:tc>
          <w:tcPr>
            <w:tcW w:w="147" w:type="pct"/>
            <w:shd w:val="clear" w:color="auto" w:fill="auto"/>
          </w:tcPr>
          <w:p w14:paraId="496E1810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1F9DEC6A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7056" w:rsidRPr="00F25831" w14:paraId="71C8208F" w14:textId="77777777" w:rsidTr="000163C1">
        <w:tc>
          <w:tcPr>
            <w:tcW w:w="1650" w:type="pct"/>
          </w:tcPr>
          <w:p w14:paraId="34093E66" w14:textId="77777777" w:rsidR="00637056" w:rsidRPr="00F25831" w:rsidRDefault="00637056" w:rsidP="0063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50" w:type="pct"/>
          </w:tcPr>
          <w:p w14:paraId="61AB8B72" w14:textId="77777777" w:rsidR="00637056" w:rsidRPr="00F25831" w:rsidRDefault="00637056" w:rsidP="0063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14:paraId="0D117DB1" w14:textId="77777777" w:rsidR="00637056" w:rsidRPr="00F25831" w:rsidRDefault="00637056" w:rsidP="0063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730FAAA4" w14:textId="77777777" w:rsidR="00637056" w:rsidRPr="00F25831" w:rsidRDefault="00637056" w:rsidP="006370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149" w:type="pct"/>
          </w:tcPr>
          <w:p w14:paraId="3B125063" w14:textId="77777777" w:rsidR="00637056" w:rsidRPr="00F25831" w:rsidRDefault="00637056" w:rsidP="0063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48A2B4B7" w14:textId="77777777" w:rsidR="00637056" w:rsidRPr="00F25831" w:rsidRDefault="00637056" w:rsidP="006370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49" w:type="pct"/>
          </w:tcPr>
          <w:p w14:paraId="24FBA6A6" w14:textId="77777777" w:rsidR="00637056" w:rsidRPr="00F25831" w:rsidRDefault="00637056" w:rsidP="0063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653503CC" w14:textId="77777777" w:rsidR="00637056" w:rsidRPr="00F25831" w:rsidRDefault="00637056" w:rsidP="0063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DDF8C9D" w14:textId="77777777" w:rsidR="00637056" w:rsidRPr="00F25831" w:rsidRDefault="00637056" w:rsidP="0063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44224544" w14:textId="77777777" w:rsidR="00637056" w:rsidRPr="00F25831" w:rsidRDefault="00637056" w:rsidP="0063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63C1" w:rsidRPr="00F25831" w14:paraId="07B3473D" w14:textId="77777777" w:rsidTr="00A90AAE">
        <w:tc>
          <w:tcPr>
            <w:tcW w:w="1650" w:type="pct"/>
          </w:tcPr>
          <w:p w14:paraId="25960C81" w14:textId="77777777" w:rsidR="000163C1" w:rsidRPr="00F25831" w:rsidRDefault="000163C1" w:rsidP="0001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0" w:type="pct"/>
          </w:tcPr>
          <w:p w14:paraId="086A82C3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79273AC5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71067FCA" w14:textId="77777777" w:rsidR="000163C1" w:rsidRPr="00F25831" w:rsidRDefault="000163C1" w:rsidP="000163C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1615BB3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2F07AA7C" w14:textId="77777777" w:rsidR="000163C1" w:rsidRPr="00F25831" w:rsidRDefault="000163C1" w:rsidP="000163C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4242353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096BFD8C" w14:textId="77777777" w:rsidR="000163C1" w:rsidRPr="00F25831" w:rsidRDefault="000163C1" w:rsidP="000163C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EAA7E6" w14:textId="77777777" w:rsidR="000163C1" w:rsidRPr="00F25831" w:rsidRDefault="000163C1" w:rsidP="0001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5B37D355" w14:textId="77777777" w:rsidR="000163C1" w:rsidRPr="00F25831" w:rsidRDefault="000163C1" w:rsidP="000163C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056" w:rsidRPr="00F25831" w14:paraId="01F6FE3E" w14:textId="77777777" w:rsidTr="00A90AAE">
        <w:tc>
          <w:tcPr>
            <w:tcW w:w="1650" w:type="pct"/>
          </w:tcPr>
          <w:p w14:paraId="03C09D18" w14:textId="77777777" w:rsidR="00637056" w:rsidRPr="00F25831" w:rsidRDefault="00637056" w:rsidP="0063705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14:paraId="0F576276" w14:textId="77777777" w:rsidR="00637056" w:rsidRPr="00F25831" w:rsidRDefault="00637056" w:rsidP="0063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14:paraId="2668F9F2" w14:textId="77777777" w:rsidR="00637056" w:rsidRPr="00F25831" w:rsidRDefault="00637056" w:rsidP="0063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</w:tcPr>
          <w:p w14:paraId="244991C8" w14:textId="77777777" w:rsidR="00637056" w:rsidRPr="00F25831" w:rsidRDefault="00637056" w:rsidP="006370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9" w:type="pct"/>
          </w:tcPr>
          <w:p w14:paraId="356A6978" w14:textId="77777777" w:rsidR="00637056" w:rsidRPr="00F25831" w:rsidRDefault="00637056" w:rsidP="0063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4E5CE2D4" w14:textId="77777777" w:rsidR="00637056" w:rsidRPr="00F25831" w:rsidRDefault="00637056" w:rsidP="006370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149" w:type="pct"/>
          </w:tcPr>
          <w:p w14:paraId="5C76CEBB" w14:textId="77777777" w:rsidR="00637056" w:rsidRPr="00F25831" w:rsidRDefault="00637056" w:rsidP="0063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54E5D577" w14:textId="77777777" w:rsidR="00637056" w:rsidRPr="00F25831" w:rsidRDefault="00637056" w:rsidP="006370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220,000 </w:t>
            </w:r>
          </w:p>
        </w:tc>
        <w:tc>
          <w:tcPr>
            <w:tcW w:w="147" w:type="pct"/>
          </w:tcPr>
          <w:p w14:paraId="103B27E6" w14:textId="77777777" w:rsidR="00637056" w:rsidRPr="00F25831" w:rsidRDefault="00637056" w:rsidP="0063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</w:tcPr>
          <w:p w14:paraId="48766B16" w14:textId="77777777" w:rsidR="00637056" w:rsidRPr="00F25831" w:rsidRDefault="00637056" w:rsidP="006370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110,000</w:t>
            </w:r>
          </w:p>
        </w:tc>
      </w:tr>
    </w:tbl>
    <w:p w14:paraId="7B843C6E" w14:textId="77777777" w:rsidR="002A6436" w:rsidRPr="00F25831" w:rsidRDefault="002A6436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0F32BD" w14:textId="77777777" w:rsidR="002A6436" w:rsidRPr="00F25831" w:rsidRDefault="003F6B77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 w:hint="cs"/>
          <w:sz w:val="30"/>
          <w:szCs w:val="30"/>
          <w:cs/>
        </w:rPr>
        <w:t xml:space="preserve"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 </w:t>
      </w:r>
    </w:p>
    <w:p w14:paraId="311A40EC" w14:textId="77777777" w:rsidR="00637056" w:rsidRPr="00F25831" w:rsidRDefault="00637056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39636B" w14:textId="77777777" w:rsidR="00637056" w:rsidRPr="00F25831" w:rsidRDefault="00637056" w:rsidP="00637056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  <w:r w:rsidRPr="00F25831">
        <w:rPr>
          <w:rFonts w:hint="cs"/>
          <w:b/>
          <w:bCs/>
          <w:i/>
          <w:iCs/>
          <w:sz w:val="30"/>
          <w:szCs w:val="30"/>
          <w:cs/>
        </w:rPr>
        <w:lastRenderedPageBreak/>
        <w:t>การเสนอขายหุ้นแก่ประชาชนแรกเริ่ม</w:t>
      </w:r>
    </w:p>
    <w:p w14:paraId="4FA7D6DD" w14:textId="77777777" w:rsidR="00637056" w:rsidRPr="00F25831" w:rsidRDefault="00637056" w:rsidP="00637056">
      <w:pPr>
        <w:tabs>
          <w:tab w:val="clear" w:pos="227"/>
          <w:tab w:val="clear" w:pos="454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4EAB1B3" w14:textId="77777777" w:rsidR="00637056" w:rsidRPr="00F25831" w:rsidRDefault="00637056" w:rsidP="0063705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25831">
        <w:rPr>
          <w:rFonts w:ascii="Angsana New" w:hAnsi="Angsana New"/>
          <w:color w:val="000000"/>
          <w:sz w:val="30"/>
          <w:szCs w:val="30"/>
          <w:cs/>
        </w:rPr>
        <w:t>ในเดือน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F2583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hAnsi="Angsana New"/>
          <w:color w:val="000000"/>
          <w:sz w:val="30"/>
          <w:szCs w:val="30"/>
        </w:rPr>
        <w:t xml:space="preserve">2560 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บริษัทได้เสนอขายหุ้นที่ออกใหม่ให้แก่ประชาชนทั่วไปเป็นครั้งแรกจำนวน </w:t>
      </w:r>
      <w:r w:rsidRPr="00F25831">
        <w:rPr>
          <w:rFonts w:ascii="Angsana New" w:hAnsi="Angsana New"/>
          <w:color w:val="000000"/>
          <w:sz w:val="30"/>
          <w:szCs w:val="30"/>
        </w:rPr>
        <w:t xml:space="preserve">80 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ล้านหุ้นโดยการขายหุ้นใหม่ให้แก่ผู้จองในราคาหุ้นละ </w:t>
      </w:r>
      <w:r w:rsidRPr="00F25831">
        <w:rPr>
          <w:rFonts w:ascii="Angsana New" w:hAnsi="Angsana New"/>
          <w:color w:val="000000"/>
          <w:sz w:val="30"/>
          <w:szCs w:val="30"/>
        </w:rPr>
        <w:t>2.88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 บาท </w:t>
      </w:r>
      <w:r w:rsidRPr="00F25831">
        <w:rPr>
          <w:rFonts w:ascii="Angsana New" w:hAnsi="Angsana New"/>
          <w:color w:val="000000"/>
          <w:sz w:val="30"/>
          <w:szCs w:val="30"/>
        </w:rPr>
        <w:t>(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ทุน </w:t>
      </w:r>
      <w:r w:rsidRPr="00F25831">
        <w:rPr>
          <w:rFonts w:ascii="Angsana New" w:hAnsi="Angsana New"/>
          <w:color w:val="000000"/>
          <w:sz w:val="30"/>
          <w:szCs w:val="30"/>
        </w:rPr>
        <w:t>0.5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 บาท และส่วนเกินมูลค่าหุ้น </w:t>
      </w:r>
      <w:r w:rsidRPr="00F25831">
        <w:rPr>
          <w:rFonts w:ascii="Angsana New" w:hAnsi="Angsana New"/>
          <w:color w:val="000000"/>
          <w:sz w:val="30"/>
          <w:szCs w:val="30"/>
        </w:rPr>
        <w:t>2.38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 บาท</w:t>
      </w:r>
      <w:r w:rsidRPr="00F25831">
        <w:rPr>
          <w:rFonts w:ascii="Angsana New" w:hAnsi="Angsana New"/>
          <w:color w:val="000000"/>
          <w:sz w:val="30"/>
          <w:szCs w:val="30"/>
        </w:rPr>
        <w:t>)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hAnsi="Angsana New"/>
          <w:color w:val="000000"/>
          <w:sz w:val="30"/>
          <w:szCs w:val="30"/>
        </w:rPr>
        <w:br/>
      </w:r>
      <w:r w:rsidR="00F374B0" w:rsidRPr="00F25831">
        <w:rPr>
          <w:rFonts w:ascii="Angsana New" w:hAnsi="Angsana New" w:hint="cs"/>
          <w:color w:val="000000"/>
          <w:sz w:val="30"/>
          <w:szCs w:val="30"/>
          <w:cs/>
        </w:rPr>
        <w:t>โดยได้รับเงินจากการขายหุ้นรวม</w:t>
      </w:r>
      <w:r w:rsidR="00F374B0" w:rsidRPr="00F25831">
        <w:rPr>
          <w:rFonts w:ascii="Angsana New" w:hAnsi="Angsana New"/>
          <w:color w:val="000000"/>
          <w:sz w:val="30"/>
          <w:szCs w:val="30"/>
          <w:cs/>
        </w:rPr>
        <w:t xml:space="preserve"> 230.40 </w:t>
      </w:r>
      <w:r w:rsidR="00F374B0" w:rsidRPr="00F25831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F374B0" w:rsidRPr="00F2583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374B0" w:rsidRPr="00F25831">
        <w:rPr>
          <w:rFonts w:ascii="Angsana New" w:hAnsi="Angsana New" w:hint="cs"/>
          <w:color w:val="000000"/>
          <w:sz w:val="30"/>
          <w:szCs w:val="30"/>
          <w:cs/>
        </w:rPr>
        <w:t>แบ่งออกเป็นทุนชำระแล้ว</w:t>
      </w:r>
      <w:r w:rsidR="00F374B0" w:rsidRPr="00F25831">
        <w:rPr>
          <w:rFonts w:ascii="Angsana New" w:hAnsi="Angsana New"/>
          <w:color w:val="000000"/>
          <w:sz w:val="30"/>
          <w:szCs w:val="30"/>
          <w:cs/>
        </w:rPr>
        <w:t xml:space="preserve"> 40 </w:t>
      </w:r>
      <w:r w:rsidR="00F374B0" w:rsidRPr="00F25831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F374B0" w:rsidRPr="00F2583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374B0" w:rsidRPr="00F25831">
        <w:rPr>
          <w:rFonts w:ascii="Angsana New" w:hAnsi="Angsana New" w:hint="cs"/>
          <w:color w:val="000000"/>
          <w:sz w:val="30"/>
          <w:szCs w:val="30"/>
          <w:cs/>
        </w:rPr>
        <w:t>และส่วนเกินมูลค่าหุ้น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hAnsi="Angsana New"/>
          <w:color w:val="000000"/>
          <w:sz w:val="30"/>
          <w:szCs w:val="30"/>
        </w:rPr>
        <w:t>190.40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บริษัทได้จดทะเบียนการเพิ่มทุนที่ชำระแล้วกับกระทรวงพาณิชย์เมื่อวันที่ </w:t>
      </w:r>
      <w:r w:rsidRPr="00F25831">
        <w:rPr>
          <w:rFonts w:ascii="Angsana New" w:hAnsi="Angsana New"/>
          <w:color w:val="000000"/>
          <w:sz w:val="30"/>
          <w:szCs w:val="30"/>
        </w:rPr>
        <w:t xml:space="preserve">18 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F25831">
        <w:rPr>
          <w:rFonts w:ascii="Angsana New" w:hAnsi="Angsana New"/>
          <w:color w:val="000000"/>
          <w:sz w:val="30"/>
          <w:szCs w:val="30"/>
        </w:rPr>
        <w:t>2560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 และหุ้นของบริษัทเริ่มการซื้อขายในตลาดหลักทรัพย์ </w:t>
      </w:r>
      <w:proofErr w:type="spellStart"/>
      <w:r w:rsidRPr="00F25831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F25831">
        <w:rPr>
          <w:rFonts w:ascii="Angsana New" w:hAnsi="Angsana New"/>
          <w:sz w:val="30"/>
          <w:szCs w:val="30"/>
          <w:cs/>
        </w:rPr>
        <w:t xml:space="preserve"> เอ ไอ </w:t>
      </w:r>
      <w:r w:rsidRPr="00F25831">
        <w:rPr>
          <w:rFonts w:ascii="Angsana New" w:hAnsi="Angsana New"/>
          <w:sz w:val="30"/>
          <w:szCs w:val="30"/>
        </w:rPr>
        <w:t xml:space="preserve">(MAI) 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>ในวันที่</w:t>
      </w:r>
      <w:r w:rsidRPr="00F25831">
        <w:rPr>
          <w:rFonts w:ascii="Angsana New" w:hAnsi="Angsana New"/>
          <w:color w:val="000000"/>
          <w:sz w:val="30"/>
          <w:szCs w:val="30"/>
        </w:rPr>
        <w:t xml:space="preserve"> 21 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F25831">
        <w:rPr>
          <w:rFonts w:ascii="Angsana New" w:hAnsi="Angsana New"/>
          <w:color w:val="000000"/>
          <w:sz w:val="30"/>
          <w:szCs w:val="30"/>
        </w:rPr>
        <w:t xml:space="preserve">2560 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ค่าใช้จ่ายที่เกี่ยวข้องโดยตรงกับการเสนอขายหุ้นแก่ประชาชนจำนวนเงิน </w:t>
      </w:r>
      <w:r w:rsidRPr="00F25831">
        <w:rPr>
          <w:rFonts w:ascii="Angsana New" w:hAnsi="Angsana New"/>
          <w:color w:val="000000"/>
          <w:sz w:val="30"/>
          <w:szCs w:val="30"/>
        </w:rPr>
        <w:t xml:space="preserve">7.95 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>ล้านบาท แสดงหักจากส่วนเกินมูลค่าหุ้นที่ได้รับจากการเสนอขายหุ้นแก่ผู้ลงทุนใหม่</w:t>
      </w:r>
    </w:p>
    <w:p w14:paraId="6AB022ED" w14:textId="77777777" w:rsidR="002A6436" w:rsidRPr="00F25831" w:rsidRDefault="002A6436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238C487" w14:textId="77777777" w:rsidR="003F6B77" w:rsidRPr="00F25831" w:rsidRDefault="003F6B77" w:rsidP="003F6B77">
      <w:pPr>
        <w:ind w:firstLine="540"/>
        <w:rPr>
          <w:rFonts w:ascii="Angsana New" w:eastAsia="Cordia New" w:hAnsi="Angsana New"/>
          <w:b/>
          <w:bCs/>
          <w:i/>
          <w:iCs/>
          <w:color w:val="000000"/>
          <w:sz w:val="30"/>
          <w:szCs w:val="30"/>
        </w:rPr>
      </w:pPr>
      <w:r w:rsidRPr="00F25831">
        <w:rPr>
          <w:rFonts w:ascii="Angsana New" w:eastAsia="Cordia New" w:hAnsi="Angsana New" w:hint="cs"/>
          <w:b/>
          <w:bCs/>
          <w:i/>
          <w:iCs/>
          <w:color w:val="000000"/>
          <w:sz w:val="30"/>
          <w:szCs w:val="30"/>
          <w:cs/>
        </w:rPr>
        <w:t>การลดทุนจดทะเบียน และการเพิ่มทุนจดทะเบียน</w:t>
      </w:r>
    </w:p>
    <w:p w14:paraId="56D82E22" w14:textId="77777777" w:rsidR="003F6B77" w:rsidRPr="00F25831" w:rsidRDefault="003F6B77" w:rsidP="003F6B77">
      <w:pPr>
        <w:ind w:firstLine="540"/>
        <w:rPr>
          <w:rFonts w:ascii="Angsana New" w:eastAsia="Cordia New" w:hAnsi="Angsana New"/>
          <w:b/>
          <w:bCs/>
          <w:i/>
          <w:iCs/>
          <w:color w:val="000000"/>
          <w:sz w:val="20"/>
          <w:szCs w:val="20"/>
          <w:cs/>
        </w:rPr>
      </w:pPr>
    </w:p>
    <w:p w14:paraId="3E6EA5F2" w14:textId="77777777" w:rsidR="003F6B77" w:rsidRPr="00F25831" w:rsidRDefault="003F6B77" w:rsidP="003F6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วันที่ </w:t>
      </w:r>
      <w:r w:rsidRPr="00F25831">
        <w:rPr>
          <w:rFonts w:ascii="Angsana New" w:eastAsia="Cordia New" w:hAnsi="Angsana New"/>
          <w:color w:val="000000"/>
          <w:sz w:val="30"/>
          <w:szCs w:val="30"/>
        </w:rPr>
        <w:t>28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เมษายน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/>
          <w:color w:val="000000"/>
          <w:sz w:val="30"/>
          <w:szCs w:val="30"/>
        </w:rPr>
        <w:t>2560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การประชุมสามัญผู้ถือหุ้น มีมติดังนี้</w:t>
      </w:r>
    </w:p>
    <w:p w14:paraId="35E10C5B" w14:textId="77777777" w:rsidR="003F6B77" w:rsidRPr="00F25831" w:rsidRDefault="003F6B77" w:rsidP="003F6B77">
      <w:pPr>
        <w:tabs>
          <w:tab w:val="clear" w:pos="454"/>
        </w:tabs>
        <w:ind w:left="720" w:hanging="18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F25831">
        <w:rPr>
          <w:rFonts w:ascii="Angsana New" w:eastAsia="Cordia New" w:hAnsi="Angsana New"/>
          <w:color w:val="000000"/>
          <w:sz w:val="30"/>
          <w:szCs w:val="30"/>
        </w:rPr>
        <w:t xml:space="preserve">1.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อนุมัติลดทุนจดทะเบียนจำนวน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/>
          <w:color w:val="000000"/>
          <w:sz w:val="30"/>
          <w:szCs w:val="30"/>
        </w:rPr>
        <w:t>30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ล้านบาท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โดยการตัดหุ้นที่ยังไม่ออกจำหน่ายจำนวน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/>
          <w:color w:val="000000"/>
          <w:sz w:val="30"/>
          <w:szCs w:val="30"/>
        </w:rPr>
        <w:t>60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ล้านหุ้น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มูลค่าที่ตราไว้หุ้นละ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/>
          <w:color w:val="000000"/>
          <w:sz w:val="30"/>
          <w:szCs w:val="30"/>
        </w:rPr>
        <w:t>0.50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บาท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จดทะเบียนกับกระทรวงพาณิชย์เมื่อวันที่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/>
          <w:color w:val="000000"/>
          <w:sz w:val="30"/>
          <w:szCs w:val="30"/>
        </w:rPr>
        <w:t>3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พฤษภาคม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/>
          <w:color w:val="000000"/>
          <w:sz w:val="30"/>
          <w:szCs w:val="30"/>
        </w:rPr>
        <w:t xml:space="preserve">2560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เหลือเป็นทุนจดทะเบียนจำนวน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/>
          <w:color w:val="000000"/>
          <w:sz w:val="30"/>
          <w:szCs w:val="30"/>
        </w:rPr>
        <w:t>110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ล้านบาท</w:t>
      </w:r>
    </w:p>
    <w:p w14:paraId="15A3D7ED" w14:textId="77777777" w:rsidR="003F6B77" w:rsidRPr="00F25831" w:rsidRDefault="003F6B77" w:rsidP="003F6B77">
      <w:pPr>
        <w:tabs>
          <w:tab w:val="clear" w:pos="454"/>
        </w:tabs>
        <w:ind w:left="720" w:hanging="18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  <w:r w:rsidRPr="00F25831">
        <w:rPr>
          <w:rFonts w:ascii="Angsana New" w:eastAsia="Cordia New" w:hAnsi="Angsana New"/>
          <w:color w:val="000000"/>
          <w:sz w:val="30"/>
          <w:szCs w:val="30"/>
        </w:rPr>
        <w:t xml:space="preserve">2.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อนุมัติเพิ่มทุนจดทะเบียนจำนวน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/>
          <w:color w:val="000000"/>
          <w:sz w:val="30"/>
          <w:szCs w:val="30"/>
        </w:rPr>
        <w:t xml:space="preserve">40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ล้านบาท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โดยออกเป็นหุ้นสามัญจำนวน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/>
          <w:color w:val="000000"/>
          <w:sz w:val="30"/>
          <w:szCs w:val="30"/>
        </w:rPr>
        <w:t xml:space="preserve">80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ล้านหุ้น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มูลค่าหุ้นละ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/>
          <w:color w:val="000000"/>
          <w:sz w:val="30"/>
          <w:szCs w:val="30"/>
        </w:rPr>
        <w:t xml:space="preserve">0.50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บาท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จดทะเบียนกับกระทรวงพาณิชย์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เมื่อวันที่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/>
          <w:color w:val="000000"/>
          <w:sz w:val="30"/>
          <w:szCs w:val="30"/>
        </w:rPr>
        <w:t xml:space="preserve">4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พฤษภาคม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/>
          <w:color w:val="000000"/>
          <w:sz w:val="30"/>
          <w:szCs w:val="30"/>
        </w:rPr>
        <w:t xml:space="preserve">2560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รวมเป็นทุนจดทะเบียนจำนวน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/>
          <w:color w:val="000000"/>
          <w:sz w:val="30"/>
          <w:szCs w:val="30"/>
        </w:rPr>
        <w:t xml:space="preserve">150 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ล้านบาท </w:t>
      </w:r>
      <w:r w:rsidR="001056C5"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ซึ่งบริษัท</w:t>
      </w:r>
      <w:r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ได้เรียกชำระค่าหุ้นส่วนที่จดทะเบียนเพิ่มทุนดังกล่าว</w:t>
      </w:r>
      <w:r w:rsidR="001056C5"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แล้ว</w:t>
      </w:r>
      <w:r w:rsidR="003A4F74" w:rsidRPr="00F25831">
        <w:rPr>
          <w:rFonts w:ascii="Angsana New" w:eastAsia="Cordia New" w:hAnsi="Angsana New" w:hint="cs"/>
          <w:color w:val="000000"/>
          <w:sz w:val="30"/>
          <w:szCs w:val="30"/>
          <w:cs/>
        </w:rPr>
        <w:t>ในเดือนธันวาคม</w:t>
      </w:r>
    </w:p>
    <w:p w14:paraId="499F62E8" w14:textId="77777777" w:rsidR="003F6B77" w:rsidRPr="00F25831" w:rsidRDefault="003F6B77" w:rsidP="003F6B77">
      <w:pPr>
        <w:tabs>
          <w:tab w:val="clear" w:pos="454"/>
        </w:tabs>
        <w:ind w:left="720" w:hanging="18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02A246E3" w14:textId="77777777" w:rsidR="003F6B77" w:rsidRPr="00F25831" w:rsidRDefault="003F6B77" w:rsidP="003F6B77">
      <w:pPr>
        <w:tabs>
          <w:tab w:val="clear" w:pos="454"/>
        </w:tabs>
        <w:ind w:left="720"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การเปลี่ยนแปลงมูลค่าหุ้นและการเพิ่มทุนจดทะเบียน</w:t>
      </w:r>
    </w:p>
    <w:p w14:paraId="26861575" w14:textId="77777777" w:rsidR="003F6B77" w:rsidRPr="00F25831" w:rsidRDefault="003F6B77" w:rsidP="003F6B77">
      <w:pPr>
        <w:tabs>
          <w:tab w:val="clear" w:pos="454"/>
        </w:tabs>
        <w:ind w:left="720" w:hanging="18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00F1FCAE" w14:textId="77777777" w:rsidR="003F6B77" w:rsidRPr="00F25831" w:rsidRDefault="003F6B77" w:rsidP="003F6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วันที่ 18 เมษายน 2559 การประชุมสามัญผู้ถือหุ้น มีมติดังนี้</w:t>
      </w:r>
    </w:p>
    <w:p w14:paraId="5E775B27" w14:textId="77777777" w:rsidR="003F6B77" w:rsidRPr="00F25831" w:rsidRDefault="003F6B77" w:rsidP="003F6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</w:rPr>
        <w:t xml:space="preserve">1. </w:t>
      </w:r>
      <w:r w:rsidRPr="00F25831">
        <w:rPr>
          <w:rFonts w:ascii="Angsana New" w:hAnsi="Angsana New"/>
          <w:sz w:val="30"/>
          <w:szCs w:val="30"/>
          <w:cs/>
        </w:rPr>
        <w:t xml:space="preserve">เปลี่ยนแปลงมูลค่าหุ้นสามัญจากเดิมมูลค่าหุ้นละ 10 บาท เป็นมูลค่าหุ้นละ 0.50 </w:t>
      </w:r>
      <w:r w:rsidR="00B82709" w:rsidRPr="00F25831">
        <w:rPr>
          <w:rFonts w:ascii="Angsana New" w:hAnsi="Angsana New"/>
          <w:sz w:val="30"/>
          <w:szCs w:val="30"/>
          <w:cs/>
        </w:rPr>
        <w:t xml:space="preserve">บาท จดทะเบียนกับกระทรวงพาณิชย์ เมื่อวันที่ </w:t>
      </w:r>
      <w:r w:rsidRPr="00F25831">
        <w:rPr>
          <w:rFonts w:ascii="Angsana New" w:hAnsi="Angsana New"/>
          <w:sz w:val="30"/>
          <w:szCs w:val="30"/>
          <w:cs/>
        </w:rPr>
        <w:t>29 เมษายน 2559</w:t>
      </w:r>
    </w:p>
    <w:p w14:paraId="23F0CD00" w14:textId="77777777" w:rsidR="003F6B77" w:rsidRPr="00F25831" w:rsidRDefault="003F6B77" w:rsidP="003F6B77">
      <w:pPr>
        <w:tabs>
          <w:tab w:val="clear" w:pos="454"/>
        </w:tabs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</w:rPr>
        <w:t xml:space="preserve">2. </w:t>
      </w:r>
      <w:r w:rsidRPr="00F25831">
        <w:rPr>
          <w:rFonts w:ascii="Angsana New" w:hAnsi="Angsana New"/>
          <w:sz w:val="30"/>
          <w:szCs w:val="30"/>
          <w:cs/>
        </w:rPr>
        <w:t xml:space="preserve">อนุมัติเพิ่มทุนจดทะเบียนจำนวน </w:t>
      </w:r>
      <w:r w:rsidR="00B82709" w:rsidRPr="00F25831">
        <w:rPr>
          <w:rFonts w:ascii="Angsana New" w:hAnsi="Angsana New"/>
          <w:sz w:val="30"/>
          <w:szCs w:val="30"/>
        </w:rPr>
        <w:t xml:space="preserve">30 </w:t>
      </w:r>
      <w:r w:rsidRPr="00F25831">
        <w:rPr>
          <w:rFonts w:ascii="Angsana New" w:hAnsi="Angsana New"/>
          <w:sz w:val="30"/>
          <w:szCs w:val="30"/>
          <w:cs/>
        </w:rPr>
        <w:t xml:space="preserve">ล้านบาท โดยออกเป็นหุ้นสามัญจำนวน </w:t>
      </w:r>
      <w:r w:rsidRPr="00F25831">
        <w:rPr>
          <w:rFonts w:ascii="Angsana New" w:hAnsi="Angsana New"/>
          <w:sz w:val="30"/>
          <w:szCs w:val="30"/>
        </w:rPr>
        <w:t xml:space="preserve">60 </w:t>
      </w:r>
      <w:r w:rsidR="00B82709" w:rsidRPr="00F25831">
        <w:rPr>
          <w:rFonts w:ascii="Angsana New" w:hAnsi="Angsana New"/>
          <w:sz w:val="30"/>
          <w:szCs w:val="30"/>
          <w:cs/>
        </w:rPr>
        <w:t xml:space="preserve">ล้านหุ้น มูลค่าหุ้นละ 0.50 </w:t>
      </w:r>
      <w:r w:rsidRPr="00F25831">
        <w:rPr>
          <w:rFonts w:ascii="Angsana New" w:hAnsi="Angsana New"/>
          <w:sz w:val="30"/>
          <w:szCs w:val="30"/>
          <w:cs/>
        </w:rPr>
        <w:t>บาท  จดทะเบียนกับกระทรวงพาณิชย์ เมื่อวันที่ 29 เมษายน 2559 รวมเป็นทุนจดทะเบียนจำนวน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="00B82709" w:rsidRPr="00F25831">
        <w:rPr>
          <w:rFonts w:ascii="Angsana New" w:hAnsi="Angsana New"/>
          <w:sz w:val="30"/>
          <w:szCs w:val="30"/>
          <w:cs/>
        </w:rPr>
        <w:t>140 ล้านบาท</w:t>
      </w:r>
      <w:r w:rsidRPr="00F25831">
        <w:rPr>
          <w:rFonts w:ascii="Angsana New" w:hAnsi="Angsana New"/>
          <w:sz w:val="30"/>
          <w:szCs w:val="30"/>
          <w:cs/>
        </w:rPr>
        <w:t xml:space="preserve"> ซึ่งบริษัทยังมิได้เรียกชำระค่าหุ้น ส่วนที่จดทะเบียนเพิ่มทุนดังกล่าว</w:t>
      </w:r>
    </w:p>
    <w:p w14:paraId="67F5322B" w14:textId="77777777" w:rsidR="005132C0" w:rsidRPr="00F25831" w:rsidRDefault="005132C0" w:rsidP="00637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4928C2A" w14:textId="77777777" w:rsidR="00637056" w:rsidRPr="00F25831" w:rsidRDefault="00637056" w:rsidP="00637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58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4517FA5A" w14:textId="77777777" w:rsidR="00637056" w:rsidRPr="00F25831" w:rsidRDefault="00637056" w:rsidP="00637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43EC3965" w14:textId="77777777" w:rsidR="00637056" w:rsidRPr="00F25831" w:rsidRDefault="00637056" w:rsidP="00637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25831">
        <w:rPr>
          <w:rFonts w:ascii="Angsana New" w:hAnsi="Angsana New"/>
          <w:sz w:val="30"/>
          <w:szCs w:val="30"/>
        </w:rPr>
        <w:t>2535</w:t>
      </w:r>
      <w:r w:rsidRPr="00F25831">
        <w:rPr>
          <w:rFonts w:ascii="Angsana New" w:hAnsi="Angsana New"/>
          <w:sz w:val="30"/>
          <w:szCs w:val="30"/>
          <w:cs/>
        </w:rPr>
        <w:t xml:space="preserve"> มาตรา </w:t>
      </w:r>
      <w:r w:rsidRPr="00F25831">
        <w:rPr>
          <w:rFonts w:ascii="Angsana New" w:hAnsi="Angsana New"/>
          <w:sz w:val="30"/>
          <w:szCs w:val="30"/>
        </w:rPr>
        <w:t>51</w:t>
      </w:r>
      <w:r w:rsidRPr="00F25831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25831">
        <w:rPr>
          <w:rFonts w:ascii="Angsana New" w:hAnsi="Angsana New"/>
          <w:sz w:val="30"/>
          <w:szCs w:val="30"/>
        </w:rPr>
        <w:t>“</w:t>
      </w:r>
      <w:r w:rsidRPr="00F25831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F25831">
        <w:rPr>
          <w:rFonts w:ascii="Angsana New" w:hAnsi="Angsana New"/>
          <w:sz w:val="30"/>
          <w:szCs w:val="30"/>
        </w:rPr>
        <w:t>”</w:t>
      </w:r>
      <w:r w:rsidRPr="00F25831">
        <w:rPr>
          <w:rFonts w:ascii="Angsana New" w:hAnsi="Angsana New"/>
          <w:sz w:val="30"/>
          <w:szCs w:val="30"/>
          <w:cs/>
        </w:rPr>
        <w:t>)</w:t>
      </w:r>
      <w:r w:rsidRPr="00F25831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</w:t>
      </w:r>
      <w:r w:rsidRPr="00F25831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5862A458" w14:textId="77777777" w:rsidR="00473BF4" w:rsidRPr="00F25831" w:rsidRDefault="00473BF4" w:rsidP="007E1360">
      <w:pPr>
        <w:pStyle w:val="Heading6"/>
        <w:numPr>
          <w:ilvl w:val="0"/>
          <w:numId w:val="34"/>
        </w:numPr>
        <w:tabs>
          <w:tab w:val="left" w:pos="540"/>
        </w:tabs>
        <w:ind w:hanging="720"/>
        <w:jc w:val="thaiDistribute"/>
        <w:rPr>
          <w:rFonts w:ascii="Angsana New" w:eastAsia="MS Mincho" w:hAnsi="Angsana New"/>
          <w:sz w:val="30"/>
          <w:szCs w:val="30"/>
        </w:rPr>
      </w:pPr>
      <w:r w:rsidRPr="00F25831">
        <w:rPr>
          <w:rFonts w:ascii="Angsana New" w:eastAsia="MS Mincho" w:hAnsi="Angsana New"/>
          <w:sz w:val="30"/>
          <w:szCs w:val="30"/>
          <w:cs/>
        </w:rPr>
        <w:lastRenderedPageBreak/>
        <w:t>สำรอง</w:t>
      </w:r>
    </w:p>
    <w:p w14:paraId="5B4796D7" w14:textId="77777777" w:rsidR="002730DE" w:rsidRPr="00F25831" w:rsidRDefault="002730DE" w:rsidP="00652EDE">
      <w:pPr>
        <w:spacing w:line="240" w:lineRule="auto"/>
        <w:rPr>
          <w:rFonts w:ascii="Angsana New" w:eastAsia="MS Mincho" w:hAnsi="Angsana New"/>
          <w:sz w:val="30"/>
          <w:szCs w:val="30"/>
        </w:rPr>
      </w:pPr>
    </w:p>
    <w:p w14:paraId="64728BE5" w14:textId="77777777" w:rsidR="00785D38" w:rsidRPr="00F25831" w:rsidRDefault="00785D38" w:rsidP="00785D38">
      <w:pPr>
        <w:ind w:left="540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196DCF92" w14:textId="77777777" w:rsidR="00785D38" w:rsidRPr="00F25831" w:rsidRDefault="00785D38" w:rsidP="00785D38">
      <w:pPr>
        <w:tabs>
          <w:tab w:val="clear" w:pos="454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24C0E5CA" w14:textId="77777777" w:rsidR="00785D38" w:rsidRPr="00F25831" w:rsidRDefault="00785D38" w:rsidP="00785D38">
      <w:pPr>
        <w:tabs>
          <w:tab w:val="clear" w:pos="454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F25831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173C3061" w14:textId="77777777" w:rsidR="00785D38" w:rsidRPr="00F25831" w:rsidRDefault="00785D38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7B18C357" w14:textId="77777777" w:rsidR="00785D38" w:rsidRPr="00F25831" w:rsidRDefault="00785D38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F25831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000AD31A" w14:textId="77777777" w:rsidR="00785D38" w:rsidRPr="00F25831" w:rsidRDefault="00785D38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25831">
        <w:rPr>
          <w:rFonts w:ascii="Angsana New" w:hAnsi="Angsana New"/>
          <w:sz w:val="30"/>
          <w:szCs w:val="30"/>
        </w:rPr>
        <w:t>2535</w:t>
      </w:r>
      <w:r w:rsidRPr="00F25831">
        <w:rPr>
          <w:rFonts w:ascii="Angsana New" w:hAnsi="Angsana New"/>
          <w:sz w:val="30"/>
          <w:szCs w:val="30"/>
          <w:cs/>
        </w:rPr>
        <w:t xml:space="preserve"> มาตรา </w:t>
      </w:r>
      <w:r w:rsidRPr="00F25831">
        <w:rPr>
          <w:rFonts w:ascii="Angsana New" w:hAnsi="Angsana New"/>
          <w:sz w:val="30"/>
          <w:szCs w:val="30"/>
        </w:rPr>
        <w:t>116</w:t>
      </w:r>
      <w:r w:rsidRPr="00F25831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F25831">
        <w:rPr>
          <w:rFonts w:ascii="Angsana New" w:hAnsi="Angsana New"/>
          <w:sz w:val="30"/>
          <w:szCs w:val="30"/>
        </w:rPr>
        <w:t>“</w:t>
      </w:r>
      <w:r w:rsidRPr="00F25831">
        <w:rPr>
          <w:rFonts w:ascii="Angsana New" w:hAnsi="Angsana New"/>
          <w:sz w:val="30"/>
          <w:szCs w:val="30"/>
          <w:cs/>
        </w:rPr>
        <w:t>สำรองตามกฎหมาย</w:t>
      </w:r>
      <w:r w:rsidRPr="00F25831">
        <w:rPr>
          <w:rFonts w:ascii="Angsana New" w:hAnsi="Angsana New"/>
          <w:sz w:val="30"/>
          <w:szCs w:val="30"/>
        </w:rPr>
        <w:t>”</w:t>
      </w:r>
      <w:r w:rsidRPr="00F25831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F25831">
        <w:rPr>
          <w:rFonts w:ascii="Angsana New" w:hAnsi="Angsana New"/>
          <w:sz w:val="30"/>
          <w:szCs w:val="30"/>
        </w:rPr>
        <w:t xml:space="preserve">5 </w:t>
      </w:r>
      <w:r w:rsidRPr="00F25831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25831">
        <w:rPr>
          <w:rFonts w:ascii="Angsana New" w:hAnsi="Angsana New"/>
          <w:sz w:val="30"/>
          <w:szCs w:val="30"/>
        </w:rPr>
        <w:t xml:space="preserve">10 </w:t>
      </w:r>
      <w:r w:rsidRPr="00F25831">
        <w:rPr>
          <w:rFonts w:ascii="Angsana New" w:hAnsi="Angsana New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3A512E8A" w14:textId="77777777" w:rsidR="00785D38" w:rsidRPr="00F25831" w:rsidRDefault="00785D38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7733069" w14:textId="77777777" w:rsidR="00785D38" w:rsidRPr="00F25831" w:rsidRDefault="00785D38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7915102C" w14:textId="77777777" w:rsidR="00785D38" w:rsidRPr="00F25831" w:rsidRDefault="00785D38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81A54A2" w14:textId="77777777" w:rsidR="00785D38" w:rsidRPr="00F25831" w:rsidRDefault="00785D38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25831">
        <w:rPr>
          <w:rFonts w:ascii="Angsana New" w:hAnsi="Angsana New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652D8D03" w14:textId="77777777" w:rsidR="00785D38" w:rsidRPr="00F25831" w:rsidRDefault="00785D38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1F8794D8" w14:textId="77777777" w:rsidR="00841516" w:rsidRPr="00F25831" w:rsidRDefault="00841516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F65D366" w14:textId="77777777" w:rsidR="00785D38" w:rsidRPr="00F25831" w:rsidRDefault="00785D38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F25831">
        <w:rPr>
          <w:rFonts w:ascii="Angsana New" w:hAnsi="Angsana New"/>
          <w:b/>
          <w:bCs/>
          <w:sz w:val="30"/>
          <w:szCs w:val="30"/>
          <w:cs/>
        </w:rPr>
        <w:t>การเคลื่อนไหวในทุนสำรอง</w:t>
      </w:r>
    </w:p>
    <w:p w14:paraId="706BBAFB" w14:textId="77777777" w:rsidR="00785D38" w:rsidRPr="00F25831" w:rsidRDefault="00785D38" w:rsidP="00785D38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6FF12199" w14:textId="77777777" w:rsidR="00F4452B" w:rsidRPr="00F25831" w:rsidRDefault="00F4452B" w:rsidP="00652EDE">
      <w:pPr>
        <w:spacing w:line="240" w:lineRule="auto"/>
        <w:rPr>
          <w:rFonts w:ascii="Angsana New" w:eastAsia="MS Mincho" w:hAnsi="Angsana New"/>
          <w:sz w:val="30"/>
          <w:szCs w:val="30"/>
        </w:rPr>
      </w:pPr>
    </w:p>
    <w:p w14:paraId="10A2D283" w14:textId="77777777" w:rsidR="00F4452B" w:rsidRPr="00F25831" w:rsidRDefault="00F4452B" w:rsidP="007E1360">
      <w:pPr>
        <w:pStyle w:val="Heading6"/>
        <w:numPr>
          <w:ilvl w:val="0"/>
          <w:numId w:val="34"/>
        </w:numPr>
        <w:tabs>
          <w:tab w:val="left" w:pos="540"/>
        </w:tabs>
        <w:ind w:hanging="720"/>
        <w:jc w:val="thaiDistribute"/>
        <w:rPr>
          <w:rFonts w:ascii="Angsana New" w:eastAsia="MS Mincho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Pr="00F25831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</w:p>
    <w:p w14:paraId="51729CAB" w14:textId="77777777" w:rsidR="00F4452B" w:rsidRPr="00F25831" w:rsidRDefault="00F4452B" w:rsidP="00F4452B">
      <w:pPr>
        <w:spacing w:line="240" w:lineRule="auto"/>
        <w:ind w:left="900"/>
        <w:rPr>
          <w:rFonts w:ascii="Angsana New" w:hAnsi="Angsana New"/>
          <w:sz w:val="30"/>
          <w:szCs w:val="30"/>
        </w:rPr>
      </w:pPr>
    </w:p>
    <w:p w14:paraId="34F124FD" w14:textId="77777777" w:rsidR="00F4452B" w:rsidRPr="00F25831" w:rsidRDefault="00F4452B" w:rsidP="00F44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กลุ่มบริษัท</w:t>
      </w:r>
      <w:r w:rsidR="00B11484" w:rsidRPr="00F25831">
        <w:rPr>
          <w:rFonts w:ascii="Angsana New" w:hAnsi="Angsana New"/>
          <w:sz w:val="30"/>
          <w:szCs w:val="30"/>
        </w:rPr>
        <w:t>/</w:t>
      </w:r>
      <w:r w:rsidR="00B11484" w:rsidRPr="00F25831">
        <w:rPr>
          <w:rFonts w:ascii="Angsana New" w:hAnsi="Angsana New" w:hint="cs"/>
          <w:sz w:val="30"/>
          <w:szCs w:val="30"/>
          <w:cs/>
        </w:rPr>
        <w:t>บริษัท</w:t>
      </w:r>
      <w:r w:rsidRPr="00F25831">
        <w:rPr>
          <w:rFonts w:ascii="Angsana New" w:hAnsi="Angsana New"/>
          <w:sz w:val="30"/>
          <w:szCs w:val="30"/>
          <w:cs/>
        </w:rPr>
        <w:t xml:space="preserve">มี </w:t>
      </w:r>
      <w:r w:rsidRPr="00F25831">
        <w:rPr>
          <w:rFonts w:ascii="Angsana New" w:hAnsi="Angsana New"/>
          <w:sz w:val="30"/>
          <w:szCs w:val="30"/>
        </w:rPr>
        <w:t xml:space="preserve">2 </w:t>
      </w:r>
      <w:r w:rsidRPr="00F25831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</w:t>
      </w:r>
      <w:r w:rsidR="00B11484" w:rsidRPr="00F25831">
        <w:rPr>
          <w:rFonts w:ascii="Angsana New" w:hAnsi="Angsana New"/>
          <w:sz w:val="30"/>
          <w:szCs w:val="30"/>
        </w:rPr>
        <w:t>/</w:t>
      </w:r>
      <w:r w:rsidR="00B11484" w:rsidRPr="00F25831">
        <w:rPr>
          <w:rFonts w:ascii="Angsana New" w:hAnsi="Angsana New" w:hint="cs"/>
          <w:sz w:val="30"/>
          <w:szCs w:val="30"/>
          <w:cs/>
        </w:rPr>
        <w:t>บริษัท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="009B4B46" w:rsidRPr="00F25831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</w:t>
      </w:r>
      <w:r w:rsidR="009B4B46" w:rsidRPr="00F25831">
        <w:rPr>
          <w:rFonts w:ascii="Angsana New" w:hAnsi="Angsana New" w:hint="cs"/>
          <w:sz w:val="30"/>
          <w:szCs w:val="30"/>
          <w:cs/>
        </w:rPr>
        <w:t>ขายสินค้า</w:t>
      </w:r>
      <w:r w:rsidRPr="00F25831">
        <w:rPr>
          <w:rFonts w:ascii="Angsana New" w:hAnsi="Angsana New"/>
          <w:sz w:val="30"/>
          <w:szCs w:val="30"/>
          <w:cs/>
        </w:rPr>
        <w:t>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B11484" w:rsidRPr="00F25831">
        <w:rPr>
          <w:rFonts w:ascii="Angsana New" w:hAnsi="Angsana New"/>
          <w:sz w:val="30"/>
          <w:szCs w:val="30"/>
        </w:rPr>
        <w:t>/</w:t>
      </w:r>
      <w:r w:rsidR="00B11484" w:rsidRPr="00F25831">
        <w:rPr>
          <w:rFonts w:ascii="Angsana New" w:hAnsi="Angsana New" w:hint="cs"/>
          <w:sz w:val="30"/>
          <w:szCs w:val="30"/>
          <w:cs/>
        </w:rPr>
        <w:t>บริษัท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โดยสรุปมีดังนี้</w:t>
      </w:r>
    </w:p>
    <w:p w14:paraId="2224C1B9" w14:textId="77777777" w:rsidR="00E673B7" w:rsidRPr="00F25831" w:rsidRDefault="00E673B7" w:rsidP="00F44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7289871" w14:textId="77777777" w:rsidR="00F4452B" w:rsidRPr="00F25831" w:rsidRDefault="00F4452B" w:rsidP="00F44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25831">
        <w:rPr>
          <w:rFonts w:ascii="Angsana New" w:hAnsi="Angsana New"/>
          <w:sz w:val="30"/>
          <w:szCs w:val="30"/>
        </w:rPr>
        <w:t>1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="00B11484" w:rsidRPr="00F25831">
        <w:rPr>
          <w:rFonts w:ascii="Angsana New" w:eastAsia="Cordia New" w:hAnsi="Angsana New"/>
          <w:color w:val="000000"/>
          <w:sz w:val="30"/>
          <w:szCs w:val="30"/>
          <w:cs/>
        </w:rPr>
        <w:t>ขายสินค้า</w:t>
      </w:r>
    </w:p>
    <w:p w14:paraId="6B6D16C4" w14:textId="77777777" w:rsidR="00F4452B" w:rsidRPr="00F25831" w:rsidRDefault="00F4452B" w:rsidP="00F44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25831">
        <w:rPr>
          <w:rFonts w:ascii="Angsana New" w:hAnsi="Angsana New"/>
          <w:sz w:val="30"/>
          <w:szCs w:val="30"/>
        </w:rPr>
        <w:t>2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eastAsia="Cordia New" w:hAnsi="Angsana New"/>
          <w:color w:val="000000"/>
          <w:sz w:val="30"/>
          <w:szCs w:val="30"/>
          <w:cs/>
        </w:rPr>
        <w:t>บริการ</w:t>
      </w:r>
    </w:p>
    <w:p w14:paraId="530F56D0" w14:textId="77777777" w:rsidR="00F4452B" w:rsidRPr="00F25831" w:rsidRDefault="00F4452B" w:rsidP="00F44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E823BE9" w14:textId="77777777" w:rsidR="00E673B7" w:rsidRPr="00F25831" w:rsidRDefault="00E67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  <w:cs/>
        </w:rPr>
        <w:br w:type="page"/>
      </w:r>
    </w:p>
    <w:p w14:paraId="35412506" w14:textId="77777777" w:rsidR="00F4452B" w:rsidRPr="00F25831" w:rsidRDefault="00F4452B" w:rsidP="00F44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333131" w:rsidRPr="00F25831">
        <w:rPr>
          <w:rFonts w:ascii="Angsana New" w:hAnsi="Angsana New" w:hint="cs"/>
          <w:sz w:val="30"/>
          <w:szCs w:val="30"/>
          <w:cs/>
        </w:rPr>
        <w:t>กำไรขั้นต้น</w:t>
      </w:r>
      <w:r w:rsidRPr="00F25831">
        <w:rPr>
          <w:rFonts w:ascii="Angsana New" w:hAnsi="Angsana New"/>
          <w:sz w:val="30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D650AC" w:rsidRPr="00F25831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="00D650AC" w:rsidRPr="00F25831">
        <w:rPr>
          <w:rFonts w:ascii="Angsana New" w:hAnsi="Angsana New" w:hint="cs"/>
          <w:color w:val="000000"/>
          <w:sz w:val="30"/>
          <w:szCs w:val="30"/>
          <w:cs/>
        </w:rPr>
        <w:t>ขั้นต้น</w:t>
      </w:r>
      <w:r w:rsidRPr="00F25831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</w:t>
      </w:r>
      <w:r w:rsidRPr="00F25831">
        <w:rPr>
          <w:rFonts w:ascii="Angsana New" w:hAnsi="Angsana New" w:hint="cs"/>
          <w:sz w:val="30"/>
          <w:szCs w:val="30"/>
          <w:cs/>
        </w:rPr>
        <w:t>น</w:t>
      </w:r>
      <w:r w:rsidRPr="00F25831">
        <w:rPr>
          <w:rFonts w:ascii="Angsana New" w:hAnsi="Angsana New"/>
          <w:sz w:val="30"/>
          <w:szCs w:val="30"/>
          <w:cs/>
        </w:rPr>
        <w:t>อุตสาหกรรมเดียวกัน</w:t>
      </w:r>
    </w:p>
    <w:p w14:paraId="1F3626AE" w14:textId="77777777" w:rsidR="001A60CE" w:rsidRPr="00F25831" w:rsidRDefault="001A60CE" w:rsidP="00F44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76B055" w14:textId="77777777" w:rsidR="001A60CE" w:rsidRPr="00F25831" w:rsidRDefault="001A60CE" w:rsidP="001A6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CC"/>
          <w:sz w:val="30"/>
          <w:szCs w:val="30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ข้อมูลเกี่ยวกับส่วนงานที่รายงาน </w:t>
      </w:r>
    </w:p>
    <w:p w14:paraId="1357A5E4" w14:textId="77777777" w:rsidR="00A45E50" w:rsidRPr="00F25831" w:rsidRDefault="00A45E50" w:rsidP="00652EDE">
      <w:pPr>
        <w:spacing w:line="240" w:lineRule="auto"/>
        <w:rPr>
          <w:rFonts w:ascii="Angsana New" w:eastAsia="MS Mincho" w:hAnsi="Angsana New"/>
          <w:sz w:val="30"/>
          <w:szCs w:val="30"/>
        </w:rPr>
      </w:pP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77"/>
        <w:gridCol w:w="1132"/>
        <w:gridCol w:w="283"/>
        <w:gridCol w:w="994"/>
        <w:gridCol w:w="283"/>
        <w:gridCol w:w="1135"/>
        <w:gridCol w:w="283"/>
        <w:gridCol w:w="994"/>
        <w:gridCol w:w="283"/>
        <w:gridCol w:w="1070"/>
        <w:gridCol w:w="240"/>
        <w:gridCol w:w="865"/>
      </w:tblGrid>
      <w:tr w:rsidR="00A45E50" w:rsidRPr="00F25831" w14:paraId="0C135B70" w14:textId="77777777" w:rsidTr="00006C2A">
        <w:trPr>
          <w:tblHeader/>
        </w:trPr>
        <w:tc>
          <w:tcPr>
            <w:tcW w:w="908" w:type="pct"/>
          </w:tcPr>
          <w:p w14:paraId="2483DCCB" w14:textId="77777777" w:rsidR="00A45E50" w:rsidRPr="00F25831" w:rsidRDefault="00A45E50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92" w:type="pct"/>
            <w:gridSpan w:val="11"/>
          </w:tcPr>
          <w:p w14:paraId="71BA1DBA" w14:textId="77777777" w:rsidR="00A45E50" w:rsidRPr="00F25831" w:rsidRDefault="00A45E50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06C2A" w:rsidRPr="00F25831" w14:paraId="6F976F67" w14:textId="77777777" w:rsidTr="008B2AF7">
        <w:trPr>
          <w:tblHeader/>
        </w:trPr>
        <w:tc>
          <w:tcPr>
            <w:tcW w:w="908" w:type="pct"/>
          </w:tcPr>
          <w:p w14:paraId="5DA79CB2" w14:textId="77777777" w:rsidR="00A45E50" w:rsidRPr="00F25831" w:rsidRDefault="00A45E50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pct"/>
            <w:gridSpan w:val="3"/>
          </w:tcPr>
          <w:p w14:paraId="02333DAC" w14:textId="77777777" w:rsidR="00A45E50" w:rsidRPr="00F25831" w:rsidRDefault="00A45E50" w:rsidP="00180CE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25831">
              <w:rPr>
                <w:rFonts w:ascii="Angsana New" w:hAnsi="Angsana New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153" w:type="pct"/>
          </w:tcPr>
          <w:p w14:paraId="02D19D45" w14:textId="77777777" w:rsidR="00A45E50" w:rsidRPr="00F25831" w:rsidRDefault="00A45E50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vAlign w:val="bottom"/>
          </w:tcPr>
          <w:p w14:paraId="3E8B12DF" w14:textId="77777777" w:rsidR="00A45E50" w:rsidRPr="00F25831" w:rsidRDefault="00A45E50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25831">
              <w:rPr>
                <w:rFonts w:ascii="Angsana New" w:hAnsi="Angsana New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153" w:type="pct"/>
            <w:vAlign w:val="bottom"/>
          </w:tcPr>
          <w:p w14:paraId="785FC554" w14:textId="77777777" w:rsidR="00A45E50" w:rsidRPr="00F25831" w:rsidRDefault="00A45E50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pct"/>
            <w:gridSpan w:val="3"/>
            <w:vAlign w:val="bottom"/>
          </w:tcPr>
          <w:p w14:paraId="0D22154A" w14:textId="77777777" w:rsidR="00A45E50" w:rsidRPr="00F25831" w:rsidRDefault="00A45E50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006C2A" w:rsidRPr="00F25831" w14:paraId="0302D957" w14:textId="77777777" w:rsidTr="008B2AF7">
        <w:trPr>
          <w:trHeight w:val="380"/>
          <w:tblHeader/>
        </w:trPr>
        <w:tc>
          <w:tcPr>
            <w:tcW w:w="908" w:type="pct"/>
          </w:tcPr>
          <w:p w14:paraId="1F99B31D" w14:textId="77777777" w:rsidR="00A45E50" w:rsidRPr="00F25831" w:rsidRDefault="00A45E50" w:rsidP="00A45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6791A34" w14:textId="77777777" w:rsidR="00A45E50" w:rsidRPr="00F25831" w:rsidRDefault="00A45E50" w:rsidP="00A45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" w:type="pct"/>
          </w:tcPr>
          <w:p w14:paraId="4EEF1F59" w14:textId="77777777" w:rsidR="00A45E50" w:rsidRPr="00F25831" w:rsidRDefault="00A45E50" w:rsidP="00A45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</w:tcPr>
          <w:p w14:paraId="469266BC" w14:textId="77777777" w:rsidR="00A45E50" w:rsidRPr="00F25831" w:rsidRDefault="00A45E50" w:rsidP="00A45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3" w:type="pct"/>
          </w:tcPr>
          <w:p w14:paraId="797C061F" w14:textId="77777777" w:rsidR="00A45E50" w:rsidRPr="00F25831" w:rsidRDefault="00A45E50" w:rsidP="00A45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2603CC93" w14:textId="77777777" w:rsidR="00A45E50" w:rsidRPr="00F25831" w:rsidRDefault="00A45E50" w:rsidP="00A45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" w:type="pct"/>
          </w:tcPr>
          <w:p w14:paraId="7ACBD9DF" w14:textId="77777777" w:rsidR="00A45E50" w:rsidRPr="00F25831" w:rsidRDefault="00A45E50" w:rsidP="00A45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972423C" w14:textId="77777777" w:rsidR="00A45E50" w:rsidRPr="00F25831" w:rsidRDefault="00A45E50" w:rsidP="00A45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3" w:type="pct"/>
          </w:tcPr>
          <w:p w14:paraId="2F63EC50" w14:textId="77777777" w:rsidR="00A45E50" w:rsidRPr="00F25831" w:rsidRDefault="00A45E50" w:rsidP="00A45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76D7DEC" w14:textId="77777777" w:rsidR="00A45E50" w:rsidRPr="00F25831" w:rsidRDefault="00A45E50" w:rsidP="00A45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" w:type="pct"/>
          </w:tcPr>
          <w:p w14:paraId="2E849DCD" w14:textId="77777777" w:rsidR="00A45E50" w:rsidRPr="00F25831" w:rsidRDefault="00A45E50" w:rsidP="00A45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30A69DDC" w14:textId="77777777" w:rsidR="00A45E50" w:rsidRPr="00F25831" w:rsidRDefault="00A45E50" w:rsidP="00A45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A60CE" w:rsidRPr="00F25831" w14:paraId="5432FC8F" w14:textId="77777777" w:rsidTr="00006C2A">
        <w:trPr>
          <w:tblHeader/>
        </w:trPr>
        <w:tc>
          <w:tcPr>
            <w:tcW w:w="908" w:type="pct"/>
          </w:tcPr>
          <w:p w14:paraId="1F589EF9" w14:textId="77777777" w:rsidR="001A60CE" w:rsidRPr="00F25831" w:rsidRDefault="001A60CE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2" w:type="pct"/>
            <w:gridSpan w:val="11"/>
          </w:tcPr>
          <w:p w14:paraId="25D76B10" w14:textId="77777777" w:rsidR="001A60CE" w:rsidRPr="00F25831" w:rsidRDefault="001A60CE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6C2A" w:rsidRPr="00F25831" w14:paraId="7D572DA9" w14:textId="77777777" w:rsidTr="008B2AF7">
        <w:tc>
          <w:tcPr>
            <w:tcW w:w="908" w:type="pct"/>
          </w:tcPr>
          <w:p w14:paraId="430FD92F" w14:textId="77777777" w:rsidR="008B2AF7" w:rsidRPr="00F25831" w:rsidRDefault="001A60CE" w:rsidP="001A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2583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</w:p>
          <w:p w14:paraId="520BB4BE" w14:textId="77777777" w:rsidR="001A60CE" w:rsidRPr="00F25831" w:rsidRDefault="008B2AF7" w:rsidP="001A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 </w:t>
            </w:r>
            <w:r w:rsidRPr="00F2583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ลูกค้า</w:t>
            </w:r>
            <w:r w:rsidR="001A60CE" w:rsidRPr="00F2583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2621C09B" w14:textId="77777777" w:rsidR="008B2AF7" w:rsidRPr="00F25831" w:rsidRDefault="008B2AF7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7E6BD24" w14:textId="77777777" w:rsidR="001A60CE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1,145</w:t>
            </w:r>
            <w:r w:rsidR="00006C2A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,7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153" w:type="pct"/>
          </w:tcPr>
          <w:p w14:paraId="69F30F2D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2C9A305A" w14:textId="77777777" w:rsidR="008B2AF7" w:rsidRPr="00F25831" w:rsidRDefault="008B2AF7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23DC1F7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711,841</w:t>
            </w:r>
          </w:p>
        </w:tc>
        <w:tc>
          <w:tcPr>
            <w:tcW w:w="153" w:type="pct"/>
          </w:tcPr>
          <w:p w14:paraId="0646EF56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6A58581C" w14:textId="77777777" w:rsidR="008B2AF7" w:rsidRPr="00F25831" w:rsidRDefault="008B2AF7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A3907E8" w14:textId="77777777" w:rsidR="001A60CE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396</w:t>
            </w:r>
            <w:r w:rsidR="00006C2A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153" w:type="pct"/>
          </w:tcPr>
          <w:p w14:paraId="58F13209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38196C8B" w14:textId="77777777" w:rsidR="008B2AF7" w:rsidRPr="00F25831" w:rsidRDefault="008B2AF7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265F234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225,652</w:t>
            </w:r>
          </w:p>
        </w:tc>
        <w:tc>
          <w:tcPr>
            <w:tcW w:w="153" w:type="pct"/>
          </w:tcPr>
          <w:p w14:paraId="5C098955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74E676EA" w14:textId="77777777" w:rsidR="008B2AF7" w:rsidRPr="00F25831" w:rsidRDefault="008B2AF7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86CE492" w14:textId="77777777" w:rsidR="001A60CE" w:rsidRPr="00F25831" w:rsidRDefault="00006C2A" w:rsidP="00D437B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1,542,57</w:t>
            </w:r>
            <w:r w:rsidR="00D437B0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0" w:type="pct"/>
          </w:tcPr>
          <w:p w14:paraId="14898EBB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8" w:type="pct"/>
            <w:tcBorders>
              <w:bottom w:val="double" w:sz="4" w:space="0" w:color="auto"/>
            </w:tcBorders>
          </w:tcPr>
          <w:p w14:paraId="7C355FAA" w14:textId="77777777" w:rsidR="008B2AF7" w:rsidRPr="00F25831" w:rsidRDefault="008B2AF7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6A404C1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937,493</w:t>
            </w:r>
          </w:p>
        </w:tc>
      </w:tr>
      <w:tr w:rsidR="00006C2A" w:rsidRPr="00F25831" w14:paraId="3B53E1EB" w14:textId="77777777" w:rsidTr="008B2AF7">
        <w:tc>
          <w:tcPr>
            <w:tcW w:w="908" w:type="pct"/>
          </w:tcPr>
          <w:p w14:paraId="147FAC86" w14:textId="77777777" w:rsidR="001A60CE" w:rsidRPr="00F25831" w:rsidRDefault="001A60CE" w:rsidP="001A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10A5B8A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05665BDB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42DEA62B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72999B23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09E194AA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2E10F67B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5BCC936A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52403554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044ABFF8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42B34883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8" w:type="pct"/>
          </w:tcPr>
          <w:p w14:paraId="72F1A500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06C2A" w:rsidRPr="00F25831" w14:paraId="57AEB9D3" w14:textId="77777777" w:rsidTr="008B2AF7">
        <w:tc>
          <w:tcPr>
            <w:tcW w:w="908" w:type="pct"/>
          </w:tcPr>
          <w:p w14:paraId="1C0EC406" w14:textId="77777777" w:rsidR="001A60CE" w:rsidRPr="00F25831" w:rsidRDefault="001A60CE" w:rsidP="001A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F25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7D82D0E0" w14:textId="77777777" w:rsidR="001A60CE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006C2A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06C2A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3" w:type="pct"/>
          </w:tcPr>
          <w:p w14:paraId="1E941225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3188D728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67,646</w:t>
            </w:r>
          </w:p>
        </w:tc>
        <w:tc>
          <w:tcPr>
            <w:tcW w:w="153" w:type="pct"/>
          </w:tcPr>
          <w:p w14:paraId="69B2D878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0D27639D" w14:textId="77777777" w:rsidR="001A60CE" w:rsidRPr="00F25831" w:rsidRDefault="0086263F" w:rsidP="008626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B2AF7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006C2A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B2AF7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153" w:type="pct"/>
          </w:tcPr>
          <w:p w14:paraId="3B2546B7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2016BBAA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76,691</w:t>
            </w:r>
          </w:p>
        </w:tc>
        <w:tc>
          <w:tcPr>
            <w:tcW w:w="153" w:type="pct"/>
          </w:tcPr>
          <w:p w14:paraId="232A32CA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24EB348B" w14:textId="77777777" w:rsidR="001A60CE" w:rsidRPr="00F25831" w:rsidRDefault="00006C2A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244,76</w:t>
            </w:r>
            <w:r w:rsidR="008B2AF7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0" w:type="pct"/>
          </w:tcPr>
          <w:p w14:paraId="6E4B8512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8" w:type="pct"/>
            <w:tcBorders>
              <w:bottom w:val="double" w:sz="4" w:space="0" w:color="auto"/>
            </w:tcBorders>
          </w:tcPr>
          <w:p w14:paraId="623CF5CE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144,337</w:t>
            </w:r>
          </w:p>
        </w:tc>
      </w:tr>
      <w:tr w:rsidR="00006C2A" w:rsidRPr="00F25831" w14:paraId="4C441B25" w14:textId="77777777" w:rsidTr="008B2AF7">
        <w:tc>
          <w:tcPr>
            <w:tcW w:w="908" w:type="pct"/>
          </w:tcPr>
          <w:p w14:paraId="651BB342" w14:textId="77777777" w:rsidR="00A45E50" w:rsidRPr="00F25831" w:rsidRDefault="00A45E50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72B8E27C" w14:textId="77777777" w:rsidR="00A45E50" w:rsidRPr="00F25831" w:rsidRDefault="00A45E50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39D5A463" w14:textId="77777777" w:rsidR="00A45E50" w:rsidRPr="00F25831" w:rsidRDefault="00A45E50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54102ED3" w14:textId="77777777" w:rsidR="00A45E50" w:rsidRPr="00F25831" w:rsidRDefault="00A45E50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0BE12BB9" w14:textId="77777777" w:rsidR="00A45E50" w:rsidRPr="00F25831" w:rsidRDefault="00A45E50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58570E3B" w14:textId="77777777" w:rsidR="00A45E50" w:rsidRPr="00F25831" w:rsidRDefault="00A45E50" w:rsidP="00180C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1EC9C5DA" w14:textId="77777777" w:rsidR="00A45E50" w:rsidRPr="00F25831" w:rsidRDefault="00A45E50" w:rsidP="00180C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3DB7FC8F" w14:textId="77777777" w:rsidR="00A45E50" w:rsidRPr="00F25831" w:rsidRDefault="00A45E50" w:rsidP="00180C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5660D4E9" w14:textId="77777777" w:rsidR="00A45E50" w:rsidRPr="00F25831" w:rsidRDefault="00A45E50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5BD4DC1D" w14:textId="77777777" w:rsidR="00A45E50" w:rsidRPr="00F25831" w:rsidRDefault="00A45E50" w:rsidP="00180C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00D2CD7" w14:textId="77777777" w:rsidR="00A45E50" w:rsidRPr="00F25831" w:rsidRDefault="00A45E50" w:rsidP="00180C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pct"/>
            <w:tcBorders>
              <w:top w:val="double" w:sz="4" w:space="0" w:color="auto"/>
            </w:tcBorders>
          </w:tcPr>
          <w:p w14:paraId="647DE196" w14:textId="77777777" w:rsidR="00A45E50" w:rsidRPr="00F25831" w:rsidRDefault="00A45E50" w:rsidP="00180C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0CE" w:rsidRPr="00F25831" w14:paraId="762804D2" w14:textId="77777777" w:rsidTr="00006C2A">
        <w:trPr>
          <w:tblHeader/>
        </w:trPr>
        <w:tc>
          <w:tcPr>
            <w:tcW w:w="908" w:type="pct"/>
          </w:tcPr>
          <w:p w14:paraId="6BD24A9B" w14:textId="77777777" w:rsidR="001A60CE" w:rsidRPr="00F25831" w:rsidRDefault="001A60C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92" w:type="pct"/>
            <w:gridSpan w:val="11"/>
          </w:tcPr>
          <w:p w14:paraId="7D851949" w14:textId="77777777" w:rsidR="001A60CE" w:rsidRPr="00F25831" w:rsidRDefault="001A60CE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6C2A" w:rsidRPr="00F25831" w14:paraId="27DC7BF0" w14:textId="77777777" w:rsidTr="008B2AF7">
        <w:trPr>
          <w:tblHeader/>
        </w:trPr>
        <w:tc>
          <w:tcPr>
            <w:tcW w:w="908" w:type="pct"/>
          </w:tcPr>
          <w:p w14:paraId="784DDD81" w14:textId="77777777" w:rsidR="001A60CE" w:rsidRPr="00F25831" w:rsidRDefault="001A60C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pct"/>
            <w:gridSpan w:val="3"/>
          </w:tcPr>
          <w:p w14:paraId="5E378962" w14:textId="77777777" w:rsidR="001A60CE" w:rsidRPr="00F25831" w:rsidRDefault="001A60CE" w:rsidP="00180CE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25831">
              <w:rPr>
                <w:rFonts w:ascii="Angsana New" w:hAnsi="Angsana New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153" w:type="pct"/>
          </w:tcPr>
          <w:p w14:paraId="139E679F" w14:textId="77777777" w:rsidR="001A60CE" w:rsidRPr="00F25831" w:rsidRDefault="001A60C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vAlign w:val="bottom"/>
          </w:tcPr>
          <w:p w14:paraId="3EF9EB45" w14:textId="77777777" w:rsidR="001A60CE" w:rsidRPr="00F25831" w:rsidRDefault="001A60CE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25831">
              <w:rPr>
                <w:rFonts w:ascii="Angsana New" w:hAnsi="Angsana New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153" w:type="pct"/>
            <w:vAlign w:val="bottom"/>
          </w:tcPr>
          <w:p w14:paraId="14C38BDD" w14:textId="77777777" w:rsidR="001A60CE" w:rsidRPr="00F25831" w:rsidRDefault="001A60CE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pct"/>
            <w:gridSpan w:val="3"/>
            <w:vAlign w:val="bottom"/>
          </w:tcPr>
          <w:p w14:paraId="2CD94FF0" w14:textId="77777777" w:rsidR="001A60CE" w:rsidRPr="00F25831" w:rsidRDefault="001A60CE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006C2A" w:rsidRPr="00F25831" w14:paraId="5E41D28B" w14:textId="77777777" w:rsidTr="008B2AF7">
        <w:trPr>
          <w:trHeight w:val="380"/>
          <w:tblHeader/>
        </w:trPr>
        <w:tc>
          <w:tcPr>
            <w:tcW w:w="908" w:type="pct"/>
          </w:tcPr>
          <w:p w14:paraId="508B602E" w14:textId="77777777" w:rsidR="001A60CE" w:rsidRPr="00F25831" w:rsidRDefault="001A60C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DF5B52F" w14:textId="77777777" w:rsidR="001A60CE" w:rsidRPr="00F25831" w:rsidRDefault="001A60C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" w:type="pct"/>
          </w:tcPr>
          <w:p w14:paraId="263471D7" w14:textId="77777777" w:rsidR="001A60CE" w:rsidRPr="00F25831" w:rsidRDefault="001A60C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</w:tcPr>
          <w:p w14:paraId="45000D90" w14:textId="77777777" w:rsidR="001A60CE" w:rsidRPr="00F25831" w:rsidRDefault="001A60C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3" w:type="pct"/>
          </w:tcPr>
          <w:p w14:paraId="2E151997" w14:textId="77777777" w:rsidR="001A60CE" w:rsidRPr="00F25831" w:rsidRDefault="001A60C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7A838C3F" w14:textId="77777777" w:rsidR="001A60CE" w:rsidRPr="00F25831" w:rsidRDefault="001A60C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" w:type="pct"/>
          </w:tcPr>
          <w:p w14:paraId="23A83749" w14:textId="77777777" w:rsidR="001A60CE" w:rsidRPr="00F25831" w:rsidRDefault="001A60CE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75DC2AA" w14:textId="77777777" w:rsidR="001A60CE" w:rsidRPr="00F25831" w:rsidRDefault="001A60C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3" w:type="pct"/>
          </w:tcPr>
          <w:p w14:paraId="3301B0C0" w14:textId="77777777" w:rsidR="001A60CE" w:rsidRPr="00F25831" w:rsidRDefault="001A60CE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E68A0B" w14:textId="77777777" w:rsidR="001A60CE" w:rsidRPr="00F25831" w:rsidRDefault="001A60C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" w:type="pct"/>
          </w:tcPr>
          <w:p w14:paraId="414AAF19" w14:textId="77777777" w:rsidR="001A60CE" w:rsidRPr="00F25831" w:rsidRDefault="001A60CE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692C2985" w14:textId="77777777" w:rsidR="001A60CE" w:rsidRPr="00F25831" w:rsidRDefault="001A60C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A60CE" w:rsidRPr="00F25831" w14:paraId="02753291" w14:textId="77777777" w:rsidTr="00006C2A">
        <w:trPr>
          <w:tblHeader/>
        </w:trPr>
        <w:tc>
          <w:tcPr>
            <w:tcW w:w="908" w:type="pct"/>
          </w:tcPr>
          <w:p w14:paraId="1E3708AC" w14:textId="77777777" w:rsidR="001A60CE" w:rsidRPr="00F25831" w:rsidRDefault="001A60CE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2" w:type="pct"/>
            <w:gridSpan w:val="11"/>
          </w:tcPr>
          <w:p w14:paraId="405470B9" w14:textId="77777777" w:rsidR="001A60CE" w:rsidRPr="00F25831" w:rsidRDefault="001A60CE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AF7" w:rsidRPr="00F25831" w14:paraId="7DFE6732" w14:textId="77777777" w:rsidTr="008B2AF7">
        <w:tc>
          <w:tcPr>
            <w:tcW w:w="908" w:type="pct"/>
          </w:tcPr>
          <w:p w14:paraId="6521917B" w14:textId="77777777" w:rsidR="008B2AF7" w:rsidRPr="00F25831" w:rsidRDefault="008B2AF7" w:rsidP="008B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2583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</w:p>
          <w:p w14:paraId="53D70D5A" w14:textId="77777777" w:rsidR="008B2AF7" w:rsidRPr="00F25831" w:rsidRDefault="008B2AF7" w:rsidP="008B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 </w:t>
            </w:r>
            <w:r w:rsidRPr="00F2583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ลูกค้าภายนอก</w:t>
            </w: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7C28153A" w14:textId="77777777" w:rsidR="008B2AF7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8C3429D" w14:textId="77777777" w:rsidR="008B2AF7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990,897</w:t>
            </w:r>
          </w:p>
        </w:tc>
        <w:tc>
          <w:tcPr>
            <w:tcW w:w="153" w:type="pct"/>
          </w:tcPr>
          <w:p w14:paraId="65DF5447" w14:textId="77777777" w:rsidR="008B2AF7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43B1206D" w14:textId="77777777" w:rsidR="008B2AF7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D35E05E" w14:textId="77777777" w:rsidR="008B2AF7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711,841</w:t>
            </w:r>
          </w:p>
        </w:tc>
        <w:tc>
          <w:tcPr>
            <w:tcW w:w="153" w:type="pct"/>
          </w:tcPr>
          <w:p w14:paraId="16ED7022" w14:textId="77777777" w:rsidR="008B2AF7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2DF3971A" w14:textId="77777777" w:rsidR="008B2AF7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4F8969C" w14:textId="77777777" w:rsidR="008B2AF7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190,511</w:t>
            </w:r>
          </w:p>
        </w:tc>
        <w:tc>
          <w:tcPr>
            <w:tcW w:w="153" w:type="pct"/>
          </w:tcPr>
          <w:p w14:paraId="7FB6DA86" w14:textId="77777777" w:rsidR="008B2AF7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24EA50A0" w14:textId="77777777" w:rsidR="008B2AF7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C23CD09" w14:textId="77777777" w:rsidR="008B2AF7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159,406</w:t>
            </w:r>
          </w:p>
        </w:tc>
        <w:tc>
          <w:tcPr>
            <w:tcW w:w="153" w:type="pct"/>
          </w:tcPr>
          <w:p w14:paraId="147DB3FB" w14:textId="77777777" w:rsidR="008B2AF7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356E5244" w14:textId="77777777" w:rsidR="008B2AF7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456C960" w14:textId="77777777" w:rsidR="008B2AF7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1,181,408</w:t>
            </w:r>
          </w:p>
        </w:tc>
        <w:tc>
          <w:tcPr>
            <w:tcW w:w="130" w:type="pct"/>
          </w:tcPr>
          <w:p w14:paraId="70785D6F" w14:textId="77777777" w:rsidR="008B2AF7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8" w:type="pct"/>
            <w:tcBorders>
              <w:bottom w:val="double" w:sz="4" w:space="0" w:color="auto"/>
            </w:tcBorders>
          </w:tcPr>
          <w:p w14:paraId="54A56B4D" w14:textId="77777777" w:rsidR="008B2AF7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124C1A" w14:textId="77777777" w:rsidR="008B2AF7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871,247</w:t>
            </w:r>
          </w:p>
        </w:tc>
      </w:tr>
      <w:tr w:rsidR="00006C2A" w:rsidRPr="00F25831" w14:paraId="678B0731" w14:textId="77777777" w:rsidTr="008B2AF7">
        <w:tc>
          <w:tcPr>
            <w:tcW w:w="908" w:type="pct"/>
          </w:tcPr>
          <w:p w14:paraId="23C9DCA1" w14:textId="77777777" w:rsidR="001A60CE" w:rsidRPr="00F25831" w:rsidRDefault="001A60CE" w:rsidP="001A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1221E2E2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3909BC23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458361DB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5C4DF1E9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3546724E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6A9BDB12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78303F57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6DFAEBD5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4E3634B4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090ADA4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8" w:type="pct"/>
          </w:tcPr>
          <w:p w14:paraId="196234A9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06C2A" w:rsidRPr="00F25831" w14:paraId="34E7C566" w14:textId="77777777" w:rsidTr="008B2AF7">
        <w:tc>
          <w:tcPr>
            <w:tcW w:w="908" w:type="pct"/>
          </w:tcPr>
          <w:p w14:paraId="5B9FCDCC" w14:textId="77777777" w:rsidR="001A60CE" w:rsidRPr="00F25831" w:rsidRDefault="001A60CE" w:rsidP="001A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F25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1CA6F3A3" w14:textId="77777777" w:rsidR="001A60CE" w:rsidRPr="00F25831" w:rsidRDefault="00006C2A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8B2AF7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,7</w:t>
            </w:r>
            <w:r w:rsidR="008B2AF7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53" w:type="pct"/>
          </w:tcPr>
          <w:p w14:paraId="4BDD769A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0A1BC93E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67,646</w:t>
            </w:r>
          </w:p>
        </w:tc>
        <w:tc>
          <w:tcPr>
            <w:tcW w:w="153" w:type="pct"/>
          </w:tcPr>
          <w:p w14:paraId="6703F416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1DB7E269" w14:textId="77777777" w:rsidR="001A60CE" w:rsidRPr="00F25831" w:rsidRDefault="008B2AF7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  <w:r w:rsidR="00006C2A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,41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53" w:type="pct"/>
          </w:tcPr>
          <w:p w14:paraId="327597A2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6446F23F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44,787</w:t>
            </w:r>
          </w:p>
        </w:tc>
        <w:tc>
          <w:tcPr>
            <w:tcW w:w="153" w:type="pct"/>
          </w:tcPr>
          <w:p w14:paraId="10C85745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70C8B99F" w14:textId="77777777" w:rsidR="001A60CE" w:rsidRPr="00F25831" w:rsidRDefault="00006C2A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129,177</w:t>
            </w:r>
          </w:p>
        </w:tc>
        <w:tc>
          <w:tcPr>
            <w:tcW w:w="130" w:type="pct"/>
          </w:tcPr>
          <w:p w14:paraId="5F85F482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8" w:type="pct"/>
            <w:tcBorders>
              <w:bottom w:val="double" w:sz="4" w:space="0" w:color="auto"/>
            </w:tcBorders>
          </w:tcPr>
          <w:p w14:paraId="310200DC" w14:textId="77777777" w:rsidR="001A60CE" w:rsidRPr="00F25831" w:rsidRDefault="001A60CE" w:rsidP="00006C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112,433</w:t>
            </w:r>
          </w:p>
        </w:tc>
      </w:tr>
    </w:tbl>
    <w:p w14:paraId="3A8CACDA" w14:textId="77777777" w:rsidR="00A45E50" w:rsidRPr="00F25831" w:rsidRDefault="00A45E50" w:rsidP="00652EDE">
      <w:pPr>
        <w:spacing w:line="240" w:lineRule="auto"/>
        <w:rPr>
          <w:rFonts w:ascii="Angsana New" w:eastAsia="MS Mincho" w:hAnsi="Angsana New"/>
          <w:sz w:val="30"/>
          <w:szCs w:val="30"/>
          <w:cs/>
        </w:rPr>
        <w:sectPr w:rsidR="00A45E50" w:rsidRPr="00F25831" w:rsidSect="00CC1598">
          <w:pgSz w:w="11909" w:h="16834" w:code="9"/>
          <w:pgMar w:top="1152" w:right="1019" w:bottom="1152" w:left="1440" w:header="720" w:footer="720" w:gutter="0"/>
          <w:cols w:space="720"/>
          <w:docGrid w:linePitch="360"/>
        </w:sectPr>
      </w:pPr>
    </w:p>
    <w:p w14:paraId="41CFF605" w14:textId="77777777" w:rsidR="00F14CC6" w:rsidRPr="00F25831" w:rsidRDefault="00F14CC6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</w:t>
      </w:r>
      <w:r w:rsidR="00333131" w:rsidRPr="00F2583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  <w:r w:rsidR="00333131"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333131" w:rsidRPr="00F2583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กำไรหรือขาดทุนของส่วนงานที่รายงาน</w:t>
      </w:r>
    </w:p>
    <w:p w14:paraId="621DFAF3" w14:textId="77777777" w:rsidR="00D231BE" w:rsidRPr="00F25831" w:rsidRDefault="00D231BE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68"/>
        <w:gridCol w:w="992"/>
        <w:gridCol w:w="262"/>
        <w:gridCol w:w="998"/>
        <w:gridCol w:w="262"/>
        <w:gridCol w:w="998"/>
        <w:gridCol w:w="270"/>
        <w:gridCol w:w="990"/>
      </w:tblGrid>
      <w:tr w:rsidR="00D231BE" w:rsidRPr="00F25831" w14:paraId="4D898ABC" w14:textId="77777777" w:rsidTr="00EE7AD6">
        <w:trPr>
          <w:tblHeader/>
        </w:trPr>
        <w:tc>
          <w:tcPr>
            <w:tcW w:w="3960" w:type="dxa"/>
            <w:shd w:val="clear" w:color="auto" w:fill="auto"/>
          </w:tcPr>
          <w:p w14:paraId="33313404" w14:textId="77777777" w:rsidR="00D231BE" w:rsidRPr="00F25831" w:rsidRDefault="00D231B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01A53AF9" w14:textId="77777777" w:rsidR="00D231BE" w:rsidRPr="00F25831" w:rsidRDefault="00D231B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3AD41ACE" w14:textId="77777777" w:rsidR="00D231BE" w:rsidRPr="00F25831" w:rsidRDefault="00D231BE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76151B17" w14:textId="77777777" w:rsidR="00D231BE" w:rsidRPr="00F25831" w:rsidRDefault="00D231B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2BD26E3" w14:textId="77777777" w:rsidR="00D231BE" w:rsidRPr="00F25831" w:rsidRDefault="00D231BE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31BE" w:rsidRPr="00F25831" w14:paraId="36842E02" w14:textId="77777777" w:rsidTr="00EE7AD6">
        <w:trPr>
          <w:tblHeader/>
        </w:trPr>
        <w:tc>
          <w:tcPr>
            <w:tcW w:w="3960" w:type="dxa"/>
            <w:shd w:val="clear" w:color="auto" w:fill="auto"/>
          </w:tcPr>
          <w:p w14:paraId="309C37F2" w14:textId="77777777" w:rsidR="00D231BE" w:rsidRPr="00F25831" w:rsidRDefault="00D231B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741B1D19" w14:textId="77777777" w:rsidR="00D231BE" w:rsidRPr="00F25831" w:rsidRDefault="00D231BE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F382E49" w14:textId="77777777" w:rsidR="00D231BE" w:rsidRPr="00F25831" w:rsidRDefault="00D231B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39547711" w14:textId="77777777" w:rsidR="00D231BE" w:rsidRPr="00F25831" w:rsidRDefault="00D231B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868AB21" w14:textId="77777777" w:rsidR="00D231BE" w:rsidRPr="00F25831" w:rsidRDefault="00D231B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6279F6AA" w14:textId="77777777" w:rsidR="00D231BE" w:rsidRPr="00F25831" w:rsidRDefault="00D231B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BF8C453" w14:textId="77777777" w:rsidR="00D231BE" w:rsidRPr="00F25831" w:rsidRDefault="00D231B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1190ABED" w14:textId="77777777" w:rsidR="00D231BE" w:rsidRPr="00F25831" w:rsidRDefault="00D231B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205BAA" w14:textId="77777777" w:rsidR="00D231BE" w:rsidRPr="00F25831" w:rsidRDefault="00D231B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  <w:p w14:paraId="52698E47" w14:textId="77777777" w:rsidR="002006A7" w:rsidRPr="00F25831" w:rsidRDefault="002006A7" w:rsidP="0020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</w:tr>
      <w:tr w:rsidR="00B11A98" w:rsidRPr="00F25831" w14:paraId="5876A5D7" w14:textId="77777777" w:rsidTr="00EE7AD6">
        <w:trPr>
          <w:tblHeader/>
        </w:trPr>
        <w:tc>
          <w:tcPr>
            <w:tcW w:w="3960" w:type="dxa"/>
            <w:shd w:val="clear" w:color="auto" w:fill="auto"/>
          </w:tcPr>
          <w:p w14:paraId="07E5D201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16B62A96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7"/>
            <w:shd w:val="clear" w:color="auto" w:fill="auto"/>
            <w:vAlign w:val="bottom"/>
          </w:tcPr>
          <w:p w14:paraId="658C7523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006A7" w:rsidRPr="00F25831" w14:paraId="043F1517" w14:textId="77777777" w:rsidTr="00EE7AD6">
        <w:tc>
          <w:tcPr>
            <w:tcW w:w="3960" w:type="dxa"/>
            <w:shd w:val="clear" w:color="auto" w:fill="auto"/>
          </w:tcPr>
          <w:p w14:paraId="5AC5190C" w14:textId="77777777" w:rsidR="002006A7" w:rsidRPr="00F25831" w:rsidRDefault="002006A7" w:rsidP="002006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565EC96F" w14:textId="77777777" w:rsidR="002006A7" w:rsidRPr="00F25831" w:rsidRDefault="002006A7" w:rsidP="0020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D628CA1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8B9C625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29F34220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43C8071" w14:textId="77777777" w:rsidR="002006A7" w:rsidRPr="00F25831" w:rsidRDefault="002006A7" w:rsidP="0020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50185F71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125D92" w14:textId="77777777" w:rsidR="002006A7" w:rsidRPr="00F25831" w:rsidRDefault="002006A7" w:rsidP="002006A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9C9CFB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CED" w:rsidRPr="00F25831" w14:paraId="3CEB1E93" w14:textId="77777777" w:rsidTr="00EE7AD6">
        <w:tc>
          <w:tcPr>
            <w:tcW w:w="3960" w:type="dxa"/>
            <w:shd w:val="clear" w:color="auto" w:fill="auto"/>
          </w:tcPr>
          <w:p w14:paraId="0318C6E9" w14:textId="77777777" w:rsidR="00180CED" w:rsidRPr="00F25831" w:rsidRDefault="00180CED" w:rsidP="00180CE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กำไรขั้นต้นตามส่วนงานที่รายงาน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68938AEB" w14:textId="77777777" w:rsidR="00180CED" w:rsidRPr="00F25831" w:rsidRDefault="00180CED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F455500" w14:textId="77777777" w:rsidR="00180CED" w:rsidRPr="00F25831" w:rsidRDefault="00EE7AD6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244,76</w:t>
            </w:r>
            <w:r w:rsidR="008B2AF7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21DAECF8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6C1A542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144,337</w:t>
            </w:r>
          </w:p>
        </w:tc>
        <w:tc>
          <w:tcPr>
            <w:tcW w:w="262" w:type="dxa"/>
            <w:shd w:val="clear" w:color="auto" w:fill="auto"/>
          </w:tcPr>
          <w:p w14:paraId="2DEDB38A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30D7174" w14:textId="77777777" w:rsidR="00180CED" w:rsidRPr="00F25831" w:rsidRDefault="00006C2A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129,177</w:t>
            </w:r>
          </w:p>
        </w:tc>
        <w:tc>
          <w:tcPr>
            <w:tcW w:w="270" w:type="dxa"/>
            <w:shd w:val="clear" w:color="auto" w:fill="auto"/>
          </w:tcPr>
          <w:p w14:paraId="05C62B16" w14:textId="77777777" w:rsidR="00180CED" w:rsidRPr="00F25831" w:rsidRDefault="00180CED" w:rsidP="00180CE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6FAA75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112,433</w:t>
            </w:r>
          </w:p>
        </w:tc>
      </w:tr>
      <w:tr w:rsidR="002006A7" w:rsidRPr="00F25831" w14:paraId="46B9645A" w14:textId="77777777" w:rsidTr="00EE7AD6">
        <w:tc>
          <w:tcPr>
            <w:tcW w:w="3960" w:type="dxa"/>
            <w:shd w:val="clear" w:color="auto" w:fill="auto"/>
          </w:tcPr>
          <w:p w14:paraId="2300BF9A" w14:textId="77777777" w:rsidR="002006A7" w:rsidRPr="00F25831" w:rsidRDefault="002006A7" w:rsidP="002006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6EC33462" w14:textId="77777777" w:rsidR="002006A7" w:rsidRPr="00F25831" w:rsidRDefault="002006A7" w:rsidP="0020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1BD91B5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08B9B34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6CDFA8D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711B2FD" w14:textId="77777777" w:rsidR="002006A7" w:rsidRPr="00F25831" w:rsidRDefault="002006A7" w:rsidP="0020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D0C5D7E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6B6C7B" w14:textId="77777777" w:rsidR="002006A7" w:rsidRPr="00F25831" w:rsidRDefault="002006A7" w:rsidP="002006A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2DB659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006A7" w:rsidRPr="00F25831" w14:paraId="1FCB7596" w14:textId="77777777" w:rsidTr="00EE7AD6">
        <w:tc>
          <w:tcPr>
            <w:tcW w:w="3960" w:type="dxa"/>
            <w:shd w:val="clear" w:color="auto" w:fill="auto"/>
          </w:tcPr>
          <w:p w14:paraId="514B9973" w14:textId="77777777" w:rsidR="002006A7" w:rsidRPr="00F25831" w:rsidRDefault="002006A7" w:rsidP="002006A7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กำไรจากการซื้อธุรกิจ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5C4AB8ED" w14:textId="77777777" w:rsidR="002006A7" w:rsidRPr="00F25831" w:rsidRDefault="002006A7" w:rsidP="0020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9A5485F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4D62A0C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717D769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6,825</w:t>
            </w:r>
          </w:p>
        </w:tc>
        <w:tc>
          <w:tcPr>
            <w:tcW w:w="262" w:type="dxa"/>
            <w:shd w:val="clear" w:color="auto" w:fill="auto"/>
          </w:tcPr>
          <w:p w14:paraId="68AFDB2B" w14:textId="77777777" w:rsidR="002006A7" w:rsidRPr="00F25831" w:rsidRDefault="002006A7" w:rsidP="0020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D77DC8F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552EEB" w14:textId="77777777" w:rsidR="002006A7" w:rsidRPr="00F25831" w:rsidRDefault="002006A7" w:rsidP="002006A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F5C675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006A7" w:rsidRPr="00F25831" w14:paraId="1B3A92FC" w14:textId="77777777" w:rsidTr="00EE7AD6">
        <w:tc>
          <w:tcPr>
            <w:tcW w:w="3960" w:type="dxa"/>
            <w:shd w:val="clear" w:color="auto" w:fill="auto"/>
          </w:tcPr>
          <w:p w14:paraId="5B6AB15D" w14:textId="77777777" w:rsidR="002006A7" w:rsidRPr="00F25831" w:rsidRDefault="002006A7" w:rsidP="002006A7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27232DA1" w14:textId="77777777" w:rsidR="002006A7" w:rsidRPr="00F25831" w:rsidRDefault="002006A7" w:rsidP="0020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B9A4219" w14:textId="77777777" w:rsidR="002006A7" w:rsidRPr="00F25831" w:rsidRDefault="00EE7AD6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11,656</w:t>
            </w:r>
          </w:p>
        </w:tc>
        <w:tc>
          <w:tcPr>
            <w:tcW w:w="262" w:type="dxa"/>
            <w:shd w:val="clear" w:color="auto" w:fill="auto"/>
          </w:tcPr>
          <w:p w14:paraId="37E66CEF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DEDDAFA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4,555</w:t>
            </w:r>
          </w:p>
        </w:tc>
        <w:tc>
          <w:tcPr>
            <w:tcW w:w="262" w:type="dxa"/>
            <w:shd w:val="clear" w:color="auto" w:fill="auto"/>
          </w:tcPr>
          <w:p w14:paraId="48F66D9B" w14:textId="77777777" w:rsidR="002006A7" w:rsidRPr="00F25831" w:rsidRDefault="002006A7" w:rsidP="0020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0D7A368" w14:textId="77777777" w:rsidR="002006A7" w:rsidRPr="00F25831" w:rsidRDefault="00EE7AD6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6,943</w:t>
            </w:r>
          </w:p>
        </w:tc>
        <w:tc>
          <w:tcPr>
            <w:tcW w:w="270" w:type="dxa"/>
            <w:shd w:val="clear" w:color="auto" w:fill="auto"/>
          </w:tcPr>
          <w:p w14:paraId="5BA4AD4A" w14:textId="77777777" w:rsidR="002006A7" w:rsidRPr="00F25831" w:rsidRDefault="002006A7" w:rsidP="002006A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98C7EC" w14:textId="77777777" w:rsidR="002006A7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2006A7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077</w:t>
            </w:r>
          </w:p>
        </w:tc>
      </w:tr>
      <w:tr w:rsidR="002006A7" w:rsidRPr="00F25831" w14:paraId="3D6A5DD8" w14:textId="77777777" w:rsidTr="00EE7AD6">
        <w:tc>
          <w:tcPr>
            <w:tcW w:w="3960" w:type="dxa"/>
            <w:shd w:val="clear" w:color="auto" w:fill="auto"/>
          </w:tcPr>
          <w:p w14:paraId="312596C1" w14:textId="77777777" w:rsidR="002006A7" w:rsidRPr="00F25831" w:rsidRDefault="002006A7" w:rsidP="002006A7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0A152F5A" w14:textId="77777777" w:rsidR="002006A7" w:rsidRPr="00F25831" w:rsidRDefault="002006A7" w:rsidP="0020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9C63CE0" w14:textId="77777777" w:rsidR="002006A7" w:rsidRPr="00F25831" w:rsidRDefault="00EE7AD6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(34,632)</w:t>
            </w:r>
          </w:p>
        </w:tc>
        <w:tc>
          <w:tcPr>
            <w:tcW w:w="262" w:type="dxa"/>
            <w:shd w:val="clear" w:color="auto" w:fill="auto"/>
          </w:tcPr>
          <w:p w14:paraId="751A4B84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CD0079C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(25,845)</w:t>
            </w:r>
          </w:p>
        </w:tc>
        <w:tc>
          <w:tcPr>
            <w:tcW w:w="262" w:type="dxa"/>
            <w:shd w:val="clear" w:color="auto" w:fill="auto"/>
          </w:tcPr>
          <w:p w14:paraId="23C09A81" w14:textId="77777777" w:rsidR="002006A7" w:rsidRPr="00F25831" w:rsidRDefault="002006A7" w:rsidP="0020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EF40E7F" w14:textId="77777777" w:rsidR="002006A7" w:rsidRPr="00F25831" w:rsidRDefault="00EE7AD6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(24,173)</w:t>
            </w:r>
          </w:p>
        </w:tc>
        <w:tc>
          <w:tcPr>
            <w:tcW w:w="270" w:type="dxa"/>
            <w:shd w:val="clear" w:color="auto" w:fill="auto"/>
          </w:tcPr>
          <w:p w14:paraId="63DCEA7D" w14:textId="77777777" w:rsidR="002006A7" w:rsidRPr="00F25831" w:rsidRDefault="002006A7" w:rsidP="002006A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1C9AC6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(21,548)</w:t>
            </w:r>
          </w:p>
        </w:tc>
      </w:tr>
      <w:tr w:rsidR="002006A7" w:rsidRPr="00F25831" w14:paraId="14DC6DCB" w14:textId="77777777" w:rsidTr="00EE7AD6">
        <w:tc>
          <w:tcPr>
            <w:tcW w:w="3960" w:type="dxa"/>
            <w:shd w:val="clear" w:color="auto" w:fill="auto"/>
          </w:tcPr>
          <w:p w14:paraId="349EFEFC" w14:textId="77777777" w:rsidR="002006A7" w:rsidRPr="00F25831" w:rsidRDefault="002006A7" w:rsidP="002006A7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52A8E961" w14:textId="77777777" w:rsidR="002006A7" w:rsidRPr="00F25831" w:rsidRDefault="002006A7" w:rsidP="0020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50E144B" w14:textId="77777777" w:rsidR="002006A7" w:rsidRPr="00F25831" w:rsidRDefault="00EE7AD6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(136,012)</w:t>
            </w:r>
          </w:p>
        </w:tc>
        <w:tc>
          <w:tcPr>
            <w:tcW w:w="262" w:type="dxa"/>
            <w:shd w:val="clear" w:color="auto" w:fill="auto"/>
          </w:tcPr>
          <w:p w14:paraId="782D43DB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B9114C0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(71,757)</w:t>
            </w:r>
          </w:p>
        </w:tc>
        <w:tc>
          <w:tcPr>
            <w:tcW w:w="262" w:type="dxa"/>
            <w:shd w:val="clear" w:color="auto" w:fill="auto"/>
          </w:tcPr>
          <w:p w14:paraId="07D6150C" w14:textId="77777777" w:rsidR="002006A7" w:rsidRPr="00F25831" w:rsidRDefault="002006A7" w:rsidP="0020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AF2143F" w14:textId="77777777" w:rsidR="002006A7" w:rsidRPr="00F25831" w:rsidRDefault="00EE7AD6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(56,600)</w:t>
            </w:r>
          </w:p>
        </w:tc>
        <w:tc>
          <w:tcPr>
            <w:tcW w:w="270" w:type="dxa"/>
            <w:shd w:val="clear" w:color="auto" w:fill="auto"/>
          </w:tcPr>
          <w:p w14:paraId="73FF9923" w14:textId="77777777" w:rsidR="002006A7" w:rsidRPr="00F25831" w:rsidRDefault="002006A7" w:rsidP="002006A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A2D544" w14:textId="77777777" w:rsidR="002006A7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(48,455</w:t>
            </w:r>
            <w:r w:rsidR="002006A7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006A7" w:rsidRPr="00F25831" w14:paraId="3D1308F0" w14:textId="77777777" w:rsidTr="00EE7AD6">
        <w:tc>
          <w:tcPr>
            <w:tcW w:w="3960" w:type="dxa"/>
            <w:shd w:val="clear" w:color="auto" w:fill="auto"/>
          </w:tcPr>
          <w:p w14:paraId="676CC149" w14:textId="77777777" w:rsidR="002006A7" w:rsidRPr="00F25831" w:rsidRDefault="002006A7" w:rsidP="002006A7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524004BB" w14:textId="77777777" w:rsidR="002006A7" w:rsidRPr="00F25831" w:rsidRDefault="002006A7" w:rsidP="0020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D025365" w14:textId="77777777" w:rsidR="002006A7" w:rsidRPr="00F25831" w:rsidRDefault="00EE7AD6" w:rsidP="008B2A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(1,57</w:t>
            </w:r>
            <w:r w:rsidR="008B2AF7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5D46453F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BDB6FF4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(407)</w:t>
            </w:r>
          </w:p>
        </w:tc>
        <w:tc>
          <w:tcPr>
            <w:tcW w:w="262" w:type="dxa"/>
            <w:shd w:val="clear" w:color="auto" w:fill="auto"/>
          </w:tcPr>
          <w:p w14:paraId="5C62DD53" w14:textId="77777777" w:rsidR="002006A7" w:rsidRPr="00F25831" w:rsidRDefault="002006A7" w:rsidP="0020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7D19264" w14:textId="77777777" w:rsidR="002006A7" w:rsidRPr="00F25831" w:rsidRDefault="00EE7AD6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(936)</w:t>
            </w:r>
          </w:p>
        </w:tc>
        <w:tc>
          <w:tcPr>
            <w:tcW w:w="270" w:type="dxa"/>
            <w:shd w:val="clear" w:color="auto" w:fill="auto"/>
          </w:tcPr>
          <w:p w14:paraId="1DE9ECFB" w14:textId="77777777" w:rsidR="002006A7" w:rsidRPr="00F25831" w:rsidRDefault="002006A7" w:rsidP="002006A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352D2E" w14:textId="77777777" w:rsidR="002006A7" w:rsidRPr="00F25831" w:rsidRDefault="002006A7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(20</w:t>
            </w:r>
            <w:r w:rsidR="00180CED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006A7" w:rsidRPr="00F25831" w14:paraId="61B7483B" w14:textId="77777777" w:rsidTr="00EE7AD6">
        <w:tc>
          <w:tcPr>
            <w:tcW w:w="3960" w:type="dxa"/>
            <w:shd w:val="clear" w:color="auto" w:fill="auto"/>
          </w:tcPr>
          <w:p w14:paraId="1E4AC71E" w14:textId="77777777" w:rsidR="002006A7" w:rsidRPr="00F25831" w:rsidRDefault="002006A7" w:rsidP="002006A7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35C57AE7" w14:textId="77777777" w:rsidR="002006A7" w:rsidRPr="00F25831" w:rsidRDefault="002006A7" w:rsidP="0020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408C1D0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F0036DC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64557C9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D4586E4" w14:textId="77777777" w:rsidR="002006A7" w:rsidRPr="00F25831" w:rsidRDefault="002006A7" w:rsidP="0020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F54E6F7" w14:textId="77777777" w:rsidR="002006A7" w:rsidRPr="00F25831" w:rsidRDefault="00EE7AD6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9,072</w:t>
            </w:r>
          </w:p>
        </w:tc>
        <w:tc>
          <w:tcPr>
            <w:tcW w:w="270" w:type="dxa"/>
            <w:shd w:val="clear" w:color="auto" w:fill="auto"/>
          </w:tcPr>
          <w:p w14:paraId="272D819A" w14:textId="77777777" w:rsidR="002006A7" w:rsidRPr="00F25831" w:rsidRDefault="002006A7" w:rsidP="002006A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D1ABC4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4,160</w:t>
            </w:r>
          </w:p>
        </w:tc>
      </w:tr>
      <w:tr w:rsidR="002006A7" w:rsidRPr="00F25831" w14:paraId="4BFF8C7C" w14:textId="77777777" w:rsidTr="00EE7AD6">
        <w:tc>
          <w:tcPr>
            <w:tcW w:w="3960" w:type="dxa"/>
            <w:shd w:val="clear" w:color="auto" w:fill="auto"/>
          </w:tcPr>
          <w:p w14:paraId="4F5AEAF5" w14:textId="77777777" w:rsidR="002006A7" w:rsidRPr="00F25831" w:rsidRDefault="00180CED" w:rsidP="002006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2006A7"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6DF48594" w14:textId="77777777" w:rsidR="002006A7" w:rsidRPr="00F25831" w:rsidRDefault="002006A7" w:rsidP="0020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57108" w14:textId="77777777" w:rsidR="002006A7" w:rsidRPr="00F25831" w:rsidRDefault="00EE7AD6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84,209</w:t>
            </w:r>
          </w:p>
        </w:tc>
        <w:tc>
          <w:tcPr>
            <w:tcW w:w="262" w:type="dxa"/>
            <w:shd w:val="clear" w:color="auto" w:fill="auto"/>
          </w:tcPr>
          <w:p w14:paraId="43BE19E5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445CC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57,708</w:t>
            </w:r>
          </w:p>
        </w:tc>
        <w:tc>
          <w:tcPr>
            <w:tcW w:w="262" w:type="dxa"/>
            <w:shd w:val="clear" w:color="auto" w:fill="auto"/>
          </w:tcPr>
          <w:p w14:paraId="2C269A9F" w14:textId="77777777" w:rsidR="002006A7" w:rsidRPr="00F25831" w:rsidRDefault="002006A7" w:rsidP="0020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694CF" w14:textId="77777777" w:rsidR="002006A7" w:rsidRPr="00F25831" w:rsidRDefault="00EE7AD6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63,483</w:t>
            </w:r>
          </w:p>
        </w:tc>
        <w:tc>
          <w:tcPr>
            <w:tcW w:w="270" w:type="dxa"/>
            <w:shd w:val="clear" w:color="auto" w:fill="auto"/>
          </w:tcPr>
          <w:p w14:paraId="7787BB3D" w14:textId="77777777" w:rsidR="002006A7" w:rsidRPr="00F25831" w:rsidRDefault="002006A7" w:rsidP="002006A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6FE89" w14:textId="77777777" w:rsidR="002006A7" w:rsidRPr="00F25831" w:rsidRDefault="002006A7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180CED"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180CED"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</w:tr>
      <w:tr w:rsidR="002006A7" w:rsidRPr="00F25831" w14:paraId="4E9C4199" w14:textId="77777777" w:rsidTr="00EE7AD6">
        <w:tc>
          <w:tcPr>
            <w:tcW w:w="3960" w:type="dxa"/>
            <w:shd w:val="clear" w:color="auto" w:fill="auto"/>
          </w:tcPr>
          <w:p w14:paraId="25BD4C29" w14:textId="77777777" w:rsidR="002006A7" w:rsidRPr="00F25831" w:rsidRDefault="002006A7" w:rsidP="002006A7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6A1F95F0" w14:textId="77777777" w:rsidR="002006A7" w:rsidRPr="00F25831" w:rsidRDefault="002006A7" w:rsidP="0020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8C7F83F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A8B5D7C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F8E144C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8AD6E91" w14:textId="77777777" w:rsidR="002006A7" w:rsidRPr="00F25831" w:rsidRDefault="002006A7" w:rsidP="0020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0778B0B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1DDAB9" w14:textId="77777777" w:rsidR="002006A7" w:rsidRPr="00F25831" w:rsidRDefault="002006A7" w:rsidP="002006A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5CA7C1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006A7" w:rsidRPr="00F25831" w14:paraId="1887C1F1" w14:textId="77777777" w:rsidTr="00EE7AD6">
        <w:tc>
          <w:tcPr>
            <w:tcW w:w="3960" w:type="dxa"/>
            <w:shd w:val="clear" w:color="auto" w:fill="auto"/>
          </w:tcPr>
          <w:p w14:paraId="5B8D640C" w14:textId="77777777" w:rsidR="002006A7" w:rsidRPr="00F25831" w:rsidRDefault="002006A7" w:rsidP="002006A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5A43F58D" w14:textId="77777777" w:rsidR="002006A7" w:rsidRPr="00F25831" w:rsidRDefault="002006A7" w:rsidP="0020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7C301037" w14:textId="77777777" w:rsidR="002006A7" w:rsidRPr="00F25831" w:rsidRDefault="00EE7AD6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768,835</w:t>
            </w:r>
          </w:p>
        </w:tc>
        <w:tc>
          <w:tcPr>
            <w:tcW w:w="262" w:type="dxa"/>
            <w:shd w:val="clear" w:color="auto" w:fill="auto"/>
          </w:tcPr>
          <w:p w14:paraId="5AEB00B2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04868A1B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525,157</w:t>
            </w:r>
          </w:p>
        </w:tc>
        <w:tc>
          <w:tcPr>
            <w:tcW w:w="262" w:type="dxa"/>
            <w:shd w:val="clear" w:color="auto" w:fill="auto"/>
          </w:tcPr>
          <w:p w14:paraId="386CCE54" w14:textId="77777777" w:rsidR="002006A7" w:rsidRPr="00F25831" w:rsidRDefault="002006A7" w:rsidP="0020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41343FE9" w14:textId="77777777" w:rsidR="002006A7" w:rsidRPr="00F25831" w:rsidRDefault="00EE7AD6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639,018</w:t>
            </w:r>
          </w:p>
        </w:tc>
        <w:tc>
          <w:tcPr>
            <w:tcW w:w="270" w:type="dxa"/>
            <w:shd w:val="clear" w:color="auto" w:fill="auto"/>
          </w:tcPr>
          <w:p w14:paraId="0C84ADDB" w14:textId="77777777" w:rsidR="002006A7" w:rsidRPr="00F25831" w:rsidRDefault="002006A7" w:rsidP="002006A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90E66BA" w14:textId="77777777" w:rsidR="002006A7" w:rsidRPr="00F25831" w:rsidRDefault="00F951C7" w:rsidP="00F951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451</w:t>
            </w:r>
            <w:r w:rsidR="002006A7"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026</w:t>
            </w:r>
          </w:p>
        </w:tc>
      </w:tr>
      <w:tr w:rsidR="002006A7" w:rsidRPr="00F25831" w14:paraId="16505E75" w14:textId="77777777" w:rsidTr="00EE7AD6">
        <w:tc>
          <w:tcPr>
            <w:tcW w:w="3960" w:type="dxa"/>
            <w:shd w:val="clear" w:color="auto" w:fill="auto"/>
          </w:tcPr>
          <w:p w14:paraId="2B280242" w14:textId="77777777" w:rsidR="002006A7" w:rsidRPr="00F25831" w:rsidRDefault="002006A7" w:rsidP="002006A7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38EB714C" w14:textId="77777777" w:rsidR="002006A7" w:rsidRPr="00F25831" w:rsidRDefault="002006A7" w:rsidP="0020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B6649D9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E2BF07B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6B5990A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FBD063A" w14:textId="77777777" w:rsidR="002006A7" w:rsidRPr="00F25831" w:rsidRDefault="002006A7" w:rsidP="0020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1A4A0A1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B33E39" w14:textId="77777777" w:rsidR="002006A7" w:rsidRPr="00F25831" w:rsidRDefault="002006A7" w:rsidP="002006A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66BC3E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006A7" w:rsidRPr="00F25831" w14:paraId="6F75BD85" w14:textId="77777777" w:rsidTr="00EE7AD6">
        <w:tc>
          <w:tcPr>
            <w:tcW w:w="3960" w:type="dxa"/>
            <w:shd w:val="clear" w:color="auto" w:fill="auto"/>
          </w:tcPr>
          <w:p w14:paraId="2444705E" w14:textId="77777777" w:rsidR="002006A7" w:rsidRPr="00F25831" w:rsidRDefault="002006A7" w:rsidP="002006A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70979306" w14:textId="77777777" w:rsidR="002006A7" w:rsidRPr="00F25831" w:rsidRDefault="002006A7" w:rsidP="0020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01F034F6" w14:textId="77777777" w:rsidR="002006A7" w:rsidRPr="00F25831" w:rsidRDefault="00EE7AD6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360,281</w:t>
            </w:r>
          </w:p>
        </w:tc>
        <w:tc>
          <w:tcPr>
            <w:tcW w:w="262" w:type="dxa"/>
            <w:shd w:val="clear" w:color="auto" w:fill="auto"/>
          </w:tcPr>
          <w:p w14:paraId="772C6481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7D18B055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353,140</w:t>
            </w:r>
          </w:p>
        </w:tc>
        <w:tc>
          <w:tcPr>
            <w:tcW w:w="262" w:type="dxa"/>
            <w:shd w:val="clear" w:color="auto" w:fill="auto"/>
          </w:tcPr>
          <w:p w14:paraId="3731AD62" w14:textId="77777777" w:rsidR="002006A7" w:rsidRPr="00F25831" w:rsidRDefault="002006A7" w:rsidP="0020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07D54FDD" w14:textId="77777777" w:rsidR="002006A7" w:rsidRPr="00F25831" w:rsidRDefault="00EE7AD6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269,050</w:t>
            </w:r>
          </w:p>
        </w:tc>
        <w:tc>
          <w:tcPr>
            <w:tcW w:w="270" w:type="dxa"/>
            <w:shd w:val="clear" w:color="auto" w:fill="auto"/>
          </w:tcPr>
          <w:p w14:paraId="1D657ACC" w14:textId="77777777" w:rsidR="002006A7" w:rsidRPr="00F25831" w:rsidRDefault="002006A7" w:rsidP="002006A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924AFB6" w14:textId="77777777" w:rsidR="002006A7" w:rsidRPr="00F25831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304,111</w:t>
            </w:r>
          </w:p>
        </w:tc>
      </w:tr>
    </w:tbl>
    <w:p w14:paraId="12F48072" w14:textId="77777777" w:rsidR="00CF6504" w:rsidRPr="00F25831" w:rsidRDefault="00CF6504" w:rsidP="00652EDE">
      <w:pPr>
        <w:spacing w:line="240" w:lineRule="auto"/>
        <w:rPr>
          <w:rFonts w:ascii="Angsana New" w:eastAsia="MS Mincho" w:hAnsi="Angsana New"/>
          <w:sz w:val="30"/>
          <w:szCs w:val="30"/>
          <w:lang w:val="en-GB"/>
        </w:rPr>
      </w:pPr>
    </w:p>
    <w:p w14:paraId="48F042E5" w14:textId="77777777" w:rsidR="00180CED" w:rsidRPr="00F25831" w:rsidRDefault="00180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4432ED9" w14:textId="77777777" w:rsidR="00B64E50" w:rsidRPr="00F25831" w:rsidRDefault="00B64E50" w:rsidP="00B64E50">
      <w:pPr>
        <w:ind w:left="313" w:firstLine="227"/>
        <w:rPr>
          <w:rFonts w:ascii="Angsana New" w:hAnsi="Angsana New"/>
          <w:b/>
          <w:bCs/>
          <w:i/>
          <w:iCs/>
          <w:color w:val="0000CC"/>
          <w:sz w:val="30"/>
          <w:szCs w:val="30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  <w:r w:rsidRPr="00F2583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06904A2" w14:textId="77777777" w:rsidR="00B64E50" w:rsidRPr="00F25831" w:rsidRDefault="00B64E50" w:rsidP="00B64E50">
      <w:pPr>
        <w:rPr>
          <w:rFonts w:ascii="Angsana New" w:hAnsi="Angsana New"/>
          <w:sz w:val="30"/>
          <w:szCs w:val="30"/>
        </w:rPr>
      </w:pPr>
    </w:p>
    <w:p w14:paraId="37E3B7D5" w14:textId="77777777" w:rsidR="00180CED" w:rsidRPr="00F25831" w:rsidRDefault="00180CED" w:rsidP="00180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-6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 w:hint="cs"/>
          <w:sz w:val="30"/>
          <w:szCs w:val="30"/>
          <w:cs/>
        </w:rPr>
        <w:t>ส่วนงานที่</w:t>
      </w:r>
      <w:r w:rsidRPr="00F25831">
        <w:rPr>
          <w:rFonts w:ascii="Angsana New" w:hAnsi="Angsana New"/>
          <w:sz w:val="30"/>
          <w:szCs w:val="30"/>
          <w:cs/>
        </w:rPr>
        <w:t xml:space="preserve"> 1 </w:t>
      </w:r>
      <w:r w:rsidRPr="00F25831">
        <w:rPr>
          <w:rFonts w:ascii="Angsana New" w:hAnsi="Angsana New" w:hint="cs"/>
          <w:sz w:val="30"/>
          <w:szCs w:val="30"/>
          <w:cs/>
        </w:rPr>
        <w:t>และ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/>
          <w:sz w:val="30"/>
          <w:szCs w:val="30"/>
        </w:rPr>
        <w:t>2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มีการดำเนินงานและมีสำนักงานขายในประเทศไทย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F25831">
        <w:rPr>
          <w:rFonts w:ascii="Angsana New" w:hAnsi="Angsana New" w:hint="cs"/>
          <w:sz w:val="30"/>
          <w:szCs w:val="30"/>
          <w:cs/>
        </w:rPr>
        <w:t>เมียนมาร์</w:t>
      </w:r>
      <w:proofErr w:type="spellEnd"/>
      <w:r w:rsidRPr="00F25831">
        <w:rPr>
          <w:rFonts w:ascii="Angsana New" w:hAnsi="Angsana New" w:hint="cs"/>
          <w:sz w:val="30"/>
          <w:szCs w:val="30"/>
          <w:cs/>
        </w:rPr>
        <w:t xml:space="preserve"> และกัมพูชา</w:t>
      </w:r>
    </w:p>
    <w:p w14:paraId="36103F52" w14:textId="77777777" w:rsidR="00180CED" w:rsidRPr="00F25831" w:rsidRDefault="00180CED" w:rsidP="00180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="Angsana New" w:hAnsi="Angsana New"/>
          <w:sz w:val="24"/>
          <w:szCs w:val="24"/>
        </w:rPr>
      </w:pPr>
    </w:p>
    <w:p w14:paraId="2859F792" w14:textId="77777777" w:rsidR="00180CED" w:rsidRPr="00F25831" w:rsidRDefault="00180CED" w:rsidP="00180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 w:hint="cs"/>
          <w:sz w:val="30"/>
          <w:szCs w:val="30"/>
          <w:cs/>
        </w:rPr>
        <w:t>ในการนำเสนอการจำแนกส่วนงานภูมิศาสตร์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รายได้ตามส่วนงานแยกตามที่ตั้งทางภูมิศาสตร์ของลูกค้า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</w:p>
    <w:p w14:paraId="1E7B5A28" w14:textId="77777777" w:rsidR="00180CED" w:rsidRPr="00F25831" w:rsidRDefault="00180CED" w:rsidP="00180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="Angsana New" w:hAnsi="Angsana New"/>
          <w:sz w:val="24"/>
          <w:szCs w:val="24"/>
        </w:rPr>
      </w:pPr>
    </w:p>
    <w:p w14:paraId="7D3E7A42" w14:textId="77777777" w:rsidR="00180CED" w:rsidRPr="00F25831" w:rsidRDefault="00180CED" w:rsidP="00B64E50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F2583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60E52BFD" w14:textId="77777777" w:rsidR="00180CED" w:rsidRPr="00F25831" w:rsidRDefault="00180CED" w:rsidP="00B64E50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426"/>
        <w:gridCol w:w="1134"/>
        <w:gridCol w:w="283"/>
        <w:gridCol w:w="1134"/>
        <w:gridCol w:w="284"/>
        <w:gridCol w:w="1134"/>
        <w:gridCol w:w="283"/>
        <w:gridCol w:w="1370"/>
      </w:tblGrid>
      <w:tr w:rsidR="00180CED" w:rsidRPr="00F25831" w14:paraId="1180E0A4" w14:textId="77777777" w:rsidTr="00744B45">
        <w:trPr>
          <w:tblHeader/>
        </w:trPr>
        <w:tc>
          <w:tcPr>
            <w:tcW w:w="2952" w:type="dxa"/>
            <w:shd w:val="clear" w:color="auto" w:fill="auto"/>
          </w:tcPr>
          <w:p w14:paraId="52D5660C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14:paraId="5FB8ABBB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14:paraId="4AA108D0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1EDBF246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87" w:type="dxa"/>
            <w:gridSpan w:val="3"/>
            <w:shd w:val="clear" w:color="auto" w:fill="auto"/>
            <w:vAlign w:val="bottom"/>
          </w:tcPr>
          <w:p w14:paraId="76EA31AE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80CED" w:rsidRPr="00F25831" w14:paraId="21C59849" w14:textId="77777777" w:rsidTr="00744B45">
        <w:trPr>
          <w:tblHeader/>
        </w:trPr>
        <w:tc>
          <w:tcPr>
            <w:tcW w:w="2952" w:type="dxa"/>
            <w:shd w:val="clear" w:color="auto" w:fill="auto"/>
          </w:tcPr>
          <w:p w14:paraId="1836B3F2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14:paraId="05A1FF85" w14:textId="77777777" w:rsidR="00180CED" w:rsidRPr="00F25831" w:rsidRDefault="00180CED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2D43210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83" w:type="dxa"/>
            <w:shd w:val="clear" w:color="auto" w:fill="auto"/>
          </w:tcPr>
          <w:p w14:paraId="119151C1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EFA0699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84" w:type="dxa"/>
            <w:shd w:val="clear" w:color="auto" w:fill="auto"/>
          </w:tcPr>
          <w:p w14:paraId="28DBD8E0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51BD32F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83" w:type="dxa"/>
            <w:shd w:val="clear" w:color="auto" w:fill="auto"/>
          </w:tcPr>
          <w:p w14:paraId="67816253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0" w:type="dxa"/>
            <w:shd w:val="clear" w:color="auto" w:fill="auto"/>
          </w:tcPr>
          <w:p w14:paraId="69A60974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B11A98" w:rsidRPr="00F25831" w14:paraId="5BBD3C5F" w14:textId="77777777" w:rsidTr="00744B45">
        <w:trPr>
          <w:tblHeader/>
        </w:trPr>
        <w:tc>
          <w:tcPr>
            <w:tcW w:w="2952" w:type="dxa"/>
            <w:shd w:val="clear" w:color="auto" w:fill="auto"/>
          </w:tcPr>
          <w:p w14:paraId="346FE6A3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14:paraId="43EFC4F2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22" w:type="dxa"/>
            <w:gridSpan w:val="7"/>
            <w:shd w:val="clear" w:color="auto" w:fill="auto"/>
            <w:vAlign w:val="bottom"/>
          </w:tcPr>
          <w:p w14:paraId="60634790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44B45" w:rsidRPr="00F25831" w14:paraId="43C2B729" w14:textId="77777777" w:rsidTr="00744B45">
        <w:tc>
          <w:tcPr>
            <w:tcW w:w="2952" w:type="dxa"/>
            <w:shd w:val="clear" w:color="auto" w:fill="auto"/>
          </w:tcPr>
          <w:p w14:paraId="05C1F948" w14:textId="77777777" w:rsidR="00744B45" w:rsidRPr="00F25831" w:rsidRDefault="00744B45" w:rsidP="00744B4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14:paraId="7D8500CA" w14:textId="77777777" w:rsidR="00744B45" w:rsidRPr="00F25831" w:rsidRDefault="00744B45" w:rsidP="00744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27C4A14" w14:textId="77777777" w:rsidR="00744B45" w:rsidRPr="00F25831" w:rsidRDefault="00B55641" w:rsidP="00B5564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1,176,112</w:t>
            </w:r>
            <w:r w:rsidR="00744B45"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2532D57B" w14:textId="77777777" w:rsidR="00744B45" w:rsidRPr="00F25831" w:rsidRDefault="00744B45" w:rsidP="00744B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A349F09" w14:textId="77777777" w:rsidR="00744B45" w:rsidRPr="00F25831" w:rsidRDefault="00744B45" w:rsidP="00744B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930,284 </w:t>
            </w:r>
          </w:p>
        </w:tc>
        <w:tc>
          <w:tcPr>
            <w:tcW w:w="284" w:type="dxa"/>
            <w:shd w:val="clear" w:color="auto" w:fill="auto"/>
          </w:tcPr>
          <w:p w14:paraId="3FC5DD75" w14:textId="77777777" w:rsidR="00744B45" w:rsidRPr="00F25831" w:rsidRDefault="00744B45" w:rsidP="0074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4CDAC65" w14:textId="77777777" w:rsidR="00744B45" w:rsidRPr="00F25831" w:rsidRDefault="00907CCB" w:rsidP="00744B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828,679</w:t>
            </w:r>
            <w:r w:rsidR="00744B45"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015B5ED6" w14:textId="77777777" w:rsidR="00744B45" w:rsidRPr="00F25831" w:rsidRDefault="00744B45" w:rsidP="00744B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shd w:val="clear" w:color="auto" w:fill="auto"/>
          </w:tcPr>
          <w:p w14:paraId="2951D770" w14:textId="77777777" w:rsidR="00744B45" w:rsidRPr="00F25831" w:rsidRDefault="00744B45" w:rsidP="00744B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864,038 </w:t>
            </w:r>
          </w:p>
        </w:tc>
      </w:tr>
      <w:tr w:rsidR="00744B45" w:rsidRPr="00F25831" w14:paraId="52FF2C8F" w14:textId="77777777" w:rsidTr="00744B45">
        <w:tc>
          <w:tcPr>
            <w:tcW w:w="2952" w:type="dxa"/>
            <w:shd w:val="clear" w:color="auto" w:fill="auto"/>
          </w:tcPr>
          <w:p w14:paraId="1FF96C36" w14:textId="77777777" w:rsidR="00744B45" w:rsidRPr="00F25831" w:rsidRDefault="00744B45" w:rsidP="00744B45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  <w:proofErr w:type="spellEnd"/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14:paraId="3EB91A5A" w14:textId="77777777" w:rsidR="00744B45" w:rsidRPr="00F25831" w:rsidRDefault="00744B45" w:rsidP="00744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E34B427" w14:textId="77777777" w:rsidR="00744B45" w:rsidRPr="00F25831" w:rsidRDefault="00744B45" w:rsidP="00B5564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326,</w:t>
            </w:r>
            <w:r w:rsidR="00B55641" w:rsidRPr="00F25831">
              <w:rPr>
                <w:rFonts w:asciiTheme="majorBidi" w:hAnsiTheme="majorBidi" w:cstheme="majorBidi"/>
                <w:sz w:val="30"/>
                <w:szCs w:val="30"/>
              </w:rPr>
              <w:t>839</w:t>
            </w:r>
            <w:r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26F0249F" w14:textId="77777777" w:rsidR="00744B45" w:rsidRPr="00F25831" w:rsidRDefault="00744B45" w:rsidP="00744B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5B9A32E" w14:textId="77777777" w:rsidR="00744B45" w:rsidRPr="00F25831" w:rsidRDefault="00744B45" w:rsidP="00744B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6,070 </w:t>
            </w:r>
          </w:p>
        </w:tc>
        <w:tc>
          <w:tcPr>
            <w:tcW w:w="284" w:type="dxa"/>
            <w:shd w:val="clear" w:color="auto" w:fill="auto"/>
          </w:tcPr>
          <w:p w14:paraId="1DB5F720" w14:textId="77777777" w:rsidR="00744B45" w:rsidRPr="00F25831" w:rsidRDefault="00744B45" w:rsidP="0074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8D6512D" w14:textId="77777777" w:rsidR="00744B45" w:rsidRPr="00F25831" w:rsidRDefault="00907CCB" w:rsidP="00744B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326,718</w:t>
            </w:r>
            <w:r w:rsidR="00744B45"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00F5214A" w14:textId="77777777" w:rsidR="00744B45" w:rsidRPr="00F25831" w:rsidRDefault="00744B45" w:rsidP="00744B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shd w:val="clear" w:color="auto" w:fill="auto"/>
          </w:tcPr>
          <w:p w14:paraId="570AC39C" w14:textId="77777777" w:rsidR="00744B45" w:rsidRPr="00F25831" w:rsidRDefault="00744B45" w:rsidP="00744B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6,070 </w:t>
            </w:r>
          </w:p>
        </w:tc>
      </w:tr>
      <w:tr w:rsidR="00744B45" w:rsidRPr="00F25831" w14:paraId="3B980AD5" w14:textId="77777777" w:rsidTr="00744B45">
        <w:tc>
          <w:tcPr>
            <w:tcW w:w="2952" w:type="dxa"/>
            <w:shd w:val="clear" w:color="auto" w:fill="auto"/>
          </w:tcPr>
          <w:p w14:paraId="225D5D0B" w14:textId="77777777" w:rsidR="00744B45" w:rsidRPr="00F25831" w:rsidRDefault="00744B45" w:rsidP="00744B4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14:paraId="72C72278" w14:textId="77777777" w:rsidR="00744B45" w:rsidRPr="00F25831" w:rsidRDefault="00744B45" w:rsidP="00744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C824DA1" w14:textId="77777777" w:rsidR="00744B45" w:rsidRPr="00F25831" w:rsidRDefault="00744B45" w:rsidP="00744B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39,620 </w:t>
            </w:r>
          </w:p>
        </w:tc>
        <w:tc>
          <w:tcPr>
            <w:tcW w:w="283" w:type="dxa"/>
            <w:shd w:val="clear" w:color="auto" w:fill="auto"/>
          </w:tcPr>
          <w:p w14:paraId="0DE8F308" w14:textId="77777777" w:rsidR="00744B45" w:rsidRPr="00F25831" w:rsidRDefault="00744B45" w:rsidP="00744B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CC02FB5" w14:textId="77777777" w:rsidR="00744B45" w:rsidRPr="00F25831" w:rsidRDefault="00744B45" w:rsidP="00744B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1,139 </w:t>
            </w:r>
          </w:p>
        </w:tc>
        <w:tc>
          <w:tcPr>
            <w:tcW w:w="284" w:type="dxa"/>
            <w:shd w:val="clear" w:color="auto" w:fill="auto"/>
          </w:tcPr>
          <w:p w14:paraId="33F2F644" w14:textId="77777777" w:rsidR="00744B45" w:rsidRPr="00F25831" w:rsidRDefault="00744B45" w:rsidP="0074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ADE5B6F" w14:textId="77777777" w:rsidR="00744B45" w:rsidRPr="00F25831" w:rsidRDefault="00907CCB" w:rsidP="00907C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26</w:t>
            </w:r>
            <w:r w:rsidR="00744B45" w:rsidRPr="00F258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5831">
              <w:rPr>
                <w:rFonts w:asciiTheme="majorBidi" w:hAnsiTheme="majorBidi" w:cstheme="majorBidi"/>
                <w:sz w:val="30"/>
                <w:szCs w:val="30"/>
              </w:rPr>
              <w:t>011</w:t>
            </w:r>
            <w:r w:rsidR="00744B45"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0F6664CE" w14:textId="77777777" w:rsidR="00744B45" w:rsidRPr="00F25831" w:rsidRDefault="00744B45" w:rsidP="00744B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shd w:val="clear" w:color="auto" w:fill="auto"/>
          </w:tcPr>
          <w:p w14:paraId="6635DE24" w14:textId="77777777" w:rsidR="00744B45" w:rsidRPr="00F25831" w:rsidRDefault="00907CCB" w:rsidP="00744B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1,139</w:t>
            </w:r>
            <w:r w:rsidR="00744B45" w:rsidRPr="00F258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44B45" w:rsidRPr="00F25831" w14:paraId="638D7D88" w14:textId="77777777" w:rsidTr="00744B45">
        <w:tc>
          <w:tcPr>
            <w:tcW w:w="2952" w:type="dxa"/>
            <w:shd w:val="clear" w:color="auto" w:fill="auto"/>
          </w:tcPr>
          <w:p w14:paraId="52E45B9A" w14:textId="77777777" w:rsidR="00744B45" w:rsidRPr="00F25831" w:rsidRDefault="00744B45" w:rsidP="00744B4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14:paraId="1D9B1510" w14:textId="77777777" w:rsidR="00744B45" w:rsidRPr="00F25831" w:rsidRDefault="00744B45" w:rsidP="00744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3D2CA" w14:textId="77777777" w:rsidR="00744B45" w:rsidRPr="00F25831" w:rsidRDefault="00744B45" w:rsidP="00D56D4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1,542,57</w:t>
            </w:r>
            <w:r w:rsidR="00D56D46"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193A7045" w14:textId="77777777" w:rsidR="00744B45" w:rsidRPr="00F25831" w:rsidRDefault="00744B45" w:rsidP="00744B4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1B538" w14:textId="77777777" w:rsidR="00744B45" w:rsidRPr="00F25831" w:rsidRDefault="00744B45" w:rsidP="00744B4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937,493 </w:t>
            </w:r>
          </w:p>
        </w:tc>
        <w:tc>
          <w:tcPr>
            <w:tcW w:w="284" w:type="dxa"/>
            <w:shd w:val="clear" w:color="auto" w:fill="auto"/>
          </w:tcPr>
          <w:p w14:paraId="60C22159" w14:textId="77777777" w:rsidR="00744B45" w:rsidRPr="00F25831" w:rsidRDefault="00744B45" w:rsidP="00744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644DA" w14:textId="77777777" w:rsidR="00744B45" w:rsidRPr="00F25831" w:rsidRDefault="00907CCB" w:rsidP="00744B4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1,181,408</w:t>
            </w:r>
          </w:p>
        </w:tc>
        <w:tc>
          <w:tcPr>
            <w:tcW w:w="283" w:type="dxa"/>
            <w:shd w:val="clear" w:color="auto" w:fill="auto"/>
          </w:tcPr>
          <w:p w14:paraId="440C19CA" w14:textId="77777777" w:rsidR="00744B45" w:rsidRPr="00F25831" w:rsidRDefault="00744B45" w:rsidP="00744B4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635DF" w14:textId="77777777" w:rsidR="00744B45" w:rsidRPr="00F25831" w:rsidRDefault="00744B45" w:rsidP="00744B4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871,247 </w:t>
            </w:r>
          </w:p>
        </w:tc>
      </w:tr>
    </w:tbl>
    <w:p w14:paraId="4615BC39" w14:textId="77777777" w:rsidR="00180CED" w:rsidRPr="00F25831" w:rsidRDefault="00180CED" w:rsidP="00B64E50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E2AD2D" w14:textId="77777777" w:rsidR="00B64E50" w:rsidRPr="00F25831" w:rsidRDefault="00B64E50" w:rsidP="00B64E50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F2583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51A6259" w14:textId="77777777" w:rsidR="00B64E50" w:rsidRPr="00F25831" w:rsidRDefault="00B64E50" w:rsidP="00B64E50">
      <w:pPr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03BE9B8" w14:textId="77777777" w:rsidR="00B64E50" w:rsidRPr="00F25831" w:rsidRDefault="00B64E50" w:rsidP="00B64E50">
      <w:pPr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2583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รายได้จากลูกค้ารายใหญ่ </w:t>
      </w:r>
      <w:r w:rsidRPr="00F2583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2 </w:t>
      </w:r>
      <w:r w:rsidRPr="00F2583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รายจากส่วนงานที่ </w:t>
      </w:r>
      <w:r w:rsidRPr="00F2583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1 </w:t>
      </w:r>
      <w:r w:rsidRPr="00F2583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Pr="00F2583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2 </w:t>
      </w:r>
      <w:r w:rsidRPr="00F2583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ของกลุ่มบริษัทและบริษัทเป็นเงินประมาณ</w:t>
      </w:r>
      <w:r w:rsidRPr="00F2583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45289" w:rsidRPr="00F2583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289</w:t>
      </w:r>
      <w:r w:rsidRPr="00F2583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2583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Pr="00F2583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2583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="00F45289" w:rsidRPr="00F2583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206</w:t>
      </w:r>
      <w:r w:rsidRPr="00F2583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2583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ล้านบาท ตามลำดับ </w:t>
      </w:r>
      <w:r w:rsidRPr="00F25831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2421C9" w:rsidRPr="00F25831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255</w:t>
      </w:r>
      <w:r w:rsidR="002421C9" w:rsidRPr="00F25831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9</w:t>
      </w:r>
      <w:r w:rsidRPr="00F25831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D437B0" w:rsidRPr="00F25831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1</w:t>
      </w:r>
      <w:r w:rsidR="00D437B0" w:rsidRPr="00F25831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09</w:t>
      </w:r>
      <w:r w:rsidR="002421C9" w:rsidRPr="00F25831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.</w:t>
      </w:r>
      <w:r w:rsidR="00D437B0" w:rsidRPr="00F25831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37</w:t>
      </w:r>
      <w:r w:rsidRPr="00F25831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 และ </w:t>
      </w:r>
      <w:r w:rsidR="00D437B0" w:rsidRPr="00F25831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83</w:t>
      </w:r>
      <w:r w:rsidR="00A4239B" w:rsidRPr="00F25831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.</w:t>
      </w:r>
      <w:r w:rsidR="00D437B0" w:rsidRPr="00F25831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9</w:t>
      </w:r>
      <w:r w:rsidR="00A4239B" w:rsidRPr="00F25831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9</w:t>
      </w:r>
      <w:r w:rsidRPr="00F25831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F25831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 ตามลำดับ)</w:t>
      </w:r>
      <w:r w:rsidRPr="00F2583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จากรายได้รวมของกลุ่มบริษัทและบริษัท</w:t>
      </w:r>
    </w:p>
    <w:p w14:paraId="6581F535" w14:textId="77777777" w:rsidR="00681D52" w:rsidRPr="00F25831" w:rsidRDefault="00681D52" w:rsidP="00B64E50">
      <w:pPr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5A8E964" w14:textId="77777777" w:rsidR="00942AAC" w:rsidRPr="00F25831" w:rsidRDefault="002421C9" w:rsidP="007E1360">
      <w:pPr>
        <w:pStyle w:val="Heading6"/>
        <w:numPr>
          <w:ilvl w:val="0"/>
          <w:numId w:val="34"/>
        </w:numPr>
        <w:tabs>
          <w:tab w:val="left" w:pos="540"/>
        </w:tabs>
        <w:ind w:left="540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F25831">
        <w:rPr>
          <w:rFonts w:ascii="Angsana New" w:eastAsia="MS Mincho" w:hAnsi="Angsana New" w:hint="cs"/>
          <w:sz w:val="30"/>
          <w:szCs w:val="30"/>
          <w:cs/>
          <w:lang w:val="en-US"/>
        </w:rPr>
        <w:t>ต้นทุนในการจัดจำหน่าย</w:t>
      </w:r>
    </w:p>
    <w:p w14:paraId="7C0E73D2" w14:textId="77777777" w:rsidR="00942AAC" w:rsidRPr="00F25831" w:rsidRDefault="00942AAC" w:rsidP="00942AAC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180CED" w:rsidRPr="00F25831" w14:paraId="0D424418" w14:textId="77777777" w:rsidTr="00180CED">
        <w:trPr>
          <w:tblHeader/>
        </w:trPr>
        <w:tc>
          <w:tcPr>
            <w:tcW w:w="3960" w:type="dxa"/>
            <w:shd w:val="clear" w:color="auto" w:fill="auto"/>
          </w:tcPr>
          <w:p w14:paraId="517E3EF7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3427759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57E98791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3502B7CB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4451B2B9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80CED" w:rsidRPr="00F25831" w14:paraId="234B2A8E" w14:textId="77777777" w:rsidTr="00180CED">
        <w:trPr>
          <w:tblHeader/>
        </w:trPr>
        <w:tc>
          <w:tcPr>
            <w:tcW w:w="3960" w:type="dxa"/>
            <w:shd w:val="clear" w:color="auto" w:fill="auto"/>
          </w:tcPr>
          <w:p w14:paraId="423AFAE0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BB73904" w14:textId="77777777" w:rsidR="00180CED" w:rsidRPr="00F25831" w:rsidRDefault="00180CED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133FE4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50870E54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83D9A22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1E4F0097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7D66C75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580BA8E8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5BB568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B11A98" w:rsidRPr="00F25831" w14:paraId="63C2D49E" w14:textId="77777777" w:rsidTr="00180CED">
        <w:trPr>
          <w:tblHeader/>
        </w:trPr>
        <w:tc>
          <w:tcPr>
            <w:tcW w:w="3960" w:type="dxa"/>
            <w:shd w:val="clear" w:color="auto" w:fill="auto"/>
          </w:tcPr>
          <w:p w14:paraId="15AC3FE9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C1C9B93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0890648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80CED" w:rsidRPr="00F25831" w14:paraId="1A1A2A75" w14:textId="77777777" w:rsidTr="00180CED">
        <w:tc>
          <w:tcPr>
            <w:tcW w:w="3960" w:type="dxa"/>
            <w:shd w:val="clear" w:color="auto" w:fill="auto"/>
          </w:tcPr>
          <w:p w14:paraId="446390C8" w14:textId="77777777" w:rsidR="00180CED" w:rsidRPr="00F25831" w:rsidRDefault="00180CED" w:rsidP="00180CED">
            <w:pPr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AB62B43" w14:textId="77777777" w:rsidR="00180CED" w:rsidRPr="00F25831" w:rsidRDefault="00180CED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A684AD" w14:textId="77777777" w:rsidR="00180CED" w:rsidRPr="00F25831" w:rsidRDefault="001978B5" w:rsidP="00374F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451805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74F56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74F56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043CCACD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B3CC7F5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18,217 </w:t>
            </w:r>
          </w:p>
        </w:tc>
        <w:tc>
          <w:tcPr>
            <w:tcW w:w="262" w:type="dxa"/>
            <w:shd w:val="clear" w:color="auto" w:fill="auto"/>
          </w:tcPr>
          <w:p w14:paraId="55CFBF4B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DEA906B" w14:textId="77777777" w:rsidR="00180CED" w:rsidRPr="00F25831" w:rsidRDefault="00451805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17,674</w:t>
            </w:r>
          </w:p>
        </w:tc>
        <w:tc>
          <w:tcPr>
            <w:tcW w:w="270" w:type="dxa"/>
            <w:shd w:val="clear" w:color="auto" w:fill="auto"/>
          </w:tcPr>
          <w:p w14:paraId="4AB30920" w14:textId="77777777" w:rsidR="00180CED" w:rsidRPr="00F25831" w:rsidRDefault="00180CED" w:rsidP="00180CE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71E990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15,261</w:t>
            </w:r>
          </w:p>
        </w:tc>
      </w:tr>
      <w:tr w:rsidR="00180CED" w:rsidRPr="00F25831" w14:paraId="1F52B5A3" w14:textId="77777777" w:rsidTr="00180CED">
        <w:tc>
          <w:tcPr>
            <w:tcW w:w="3960" w:type="dxa"/>
            <w:shd w:val="clear" w:color="auto" w:fill="auto"/>
          </w:tcPr>
          <w:p w14:paraId="78DB889E" w14:textId="77777777" w:rsidR="00180CED" w:rsidRPr="00F25831" w:rsidRDefault="00180CED" w:rsidP="00180CE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915057E" w14:textId="77777777" w:rsidR="00180CED" w:rsidRPr="00F25831" w:rsidRDefault="00180CED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80826C" w14:textId="77777777" w:rsidR="00180CED" w:rsidRPr="00F25831" w:rsidRDefault="00451805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7,887</w:t>
            </w:r>
          </w:p>
        </w:tc>
        <w:tc>
          <w:tcPr>
            <w:tcW w:w="262" w:type="dxa"/>
            <w:shd w:val="clear" w:color="auto" w:fill="auto"/>
          </w:tcPr>
          <w:p w14:paraId="1B18464C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D4D9C04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6,366 </w:t>
            </w:r>
          </w:p>
        </w:tc>
        <w:tc>
          <w:tcPr>
            <w:tcW w:w="262" w:type="dxa"/>
            <w:shd w:val="clear" w:color="auto" w:fill="auto"/>
          </w:tcPr>
          <w:p w14:paraId="75670716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C87DBB2" w14:textId="77777777" w:rsidR="00180CED" w:rsidRPr="00F25831" w:rsidRDefault="00451805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5,933</w:t>
            </w:r>
          </w:p>
        </w:tc>
        <w:tc>
          <w:tcPr>
            <w:tcW w:w="270" w:type="dxa"/>
            <w:shd w:val="clear" w:color="auto" w:fill="auto"/>
          </w:tcPr>
          <w:p w14:paraId="5303E327" w14:textId="77777777" w:rsidR="00180CED" w:rsidRPr="00F25831" w:rsidRDefault="00180CED" w:rsidP="00180CE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2E1E71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6,287</w:t>
            </w:r>
          </w:p>
        </w:tc>
      </w:tr>
      <w:tr w:rsidR="00180CED" w:rsidRPr="00F25831" w14:paraId="4CFCBCE8" w14:textId="77777777" w:rsidTr="00180CED">
        <w:tc>
          <w:tcPr>
            <w:tcW w:w="3960" w:type="dxa"/>
            <w:shd w:val="clear" w:color="auto" w:fill="auto"/>
          </w:tcPr>
          <w:p w14:paraId="430EE6DC" w14:textId="77777777" w:rsidR="00180CED" w:rsidRPr="00F25831" w:rsidRDefault="00180CED" w:rsidP="00180CE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DBB6C0D" w14:textId="77777777" w:rsidR="00180CED" w:rsidRPr="00F25831" w:rsidRDefault="00180CED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2CF84E" w14:textId="77777777" w:rsidR="00180CED" w:rsidRPr="00F25831" w:rsidRDefault="00E9454D" w:rsidP="00374F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51805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74F56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74F56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7A3E8A0B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C42D3A9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1,262</w:t>
            </w:r>
          </w:p>
        </w:tc>
        <w:tc>
          <w:tcPr>
            <w:tcW w:w="262" w:type="dxa"/>
            <w:shd w:val="clear" w:color="auto" w:fill="auto"/>
          </w:tcPr>
          <w:p w14:paraId="3ABEEA6A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933AD30" w14:textId="77777777" w:rsidR="00180CED" w:rsidRPr="00F25831" w:rsidRDefault="00451805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70" w:type="dxa"/>
            <w:shd w:val="clear" w:color="auto" w:fill="auto"/>
          </w:tcPr>
          <w:p w14:paraId="5E87EB9E" w14:textId="77777777" w:rsidR="00180CED" w:rsidRPr="00F25831" w:rsidRDefault="00180CED" w:rsidP="00180CE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66FCCB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80CED" w:rsidRPr="00F25831" w14:paraId="52FAADD0" w14:textId="77777777" w:rsidTr="00180CED">
        <w:tc>
          <w:tcPr>
            <w:tcW w:w="3960" w:type="dxa"/>
            <w:shd w:val="clear" w:color="auto" w:fill="auto"/>
          </w:tcPr>
          <w:p w14:paraId="16E7DCDC" w14:textId="77777777" w:rsidR="00180CED" w:rsidRPr="00F25831" w:rsidRDefault="00180CED" w:rsidP="00180CE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810AFD3" w14:textId="77777777" w:rsidR="00180CED" w:rsidRPr="00F25831" w:rsidRDefault="00180CED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60B92" w14:textId="77777777" w:rsidR="00180CED" w:rsidRPr="00F25831" w:rsidRDefault="00451805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34,632</w:t>
            </w:r>
          </w:p>
        </w:tc>
        <w:tc>
          <w:tcPr>
            <w:tcW w:w="262" w:type="dxa"/>
            <w:shd w:val="clear" w:color="auto" w:fill="auto"/>
          </w:tcPr>
          <w:p w14:paraId="1B669252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0802B2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25,845</w:t>
            </w:r>
          </w:p>
        </w:tc>
        <w:tc>
          <w:tcPr>
            <w:tcW w:w="262" w:type="dxa"/>
            <w:shd w:val="clear" w:color="auto" w:fill="auto"/>
          </w:tcPr>
          <w:p w14:paraId="535C3543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439F0" w14:textId="77777777" w:rsidR="00180CED" w:rsidRPr="00F25831" w:rsidRDefault="00451805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24,173</w:t>
            </w:r>
          </w:p>
        </w:tc>
        <w:tc>
          <w:tcPr>
            <w:tcW w:w="270" w:type="dxa"/>
            <w:shd w:val="clear" w:color="auto" w:fill="auto"/>
          </w:tcPr>
          <w:p w14:paraId="6CDF638F" w14:textId="77777777" w:rsidR="00180CED" w:rsidRPr="00F25831" w:rsidRDefault="00180CED" w:rsidP="00180C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B47B4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21,548</w:t>
            </w:r>
          </w:p>
        </w:tc>
      </w:tr>
    </w:tbl>
    <w:p w14:paraId="75EAF434" w14:textId="77777777" w:rsidR="00180CED" w:rsidRPr="00F25831" w:rsidRDefault="00180CED" w:rsidP="00942AAC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51A76175" w14:textId="77777777" w:rsidR="00942AAC" w:rsidRPr="00F25831" w:rsidRDefault="00942AAC" w:rsidP="007E1360">
      <w:pPr>
        <w:pStyle w:val="Heading6"/>
        <w:numPr>
          <w:ilvl w:val="0"/>
          <w:numId w:val="34"/>
        </w:numPr>
        <w:tabs>
          <w:tab w:val="left" w:pos="540"/>
        </w:tabs>
        <w:ind w:left="540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F25831">
        <w:rPr>
          <w:rFonts w:asciiTheme="majorBidi" w:eastAsia="MS Mincho" w:hAnsiTheme="majorBidi" w:cstheme="majorBidi"/>
          <w:sz w:val="30"/>
          <w:szCs w:val="30"/>
          <w:cs/>
          <w:lang w:val="en-US"/>
        </w:rPr>
        <w:lastRenderedPageBreak/>
        <w:t>ค่าใช้จ่ายในการบริหาร</w:t>
      </w:r>
    </w:p>
    <w:p w14:paraId="1D529501" w14:textId="77777777" w:rsidR="00180CED" w:rsidRPr="00F25831" w:rsidRDefault="00180CED" w:rsidP="00180CED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180CED" w:rsidRPr="00F25831" w14:paraId="39E48286" w14:textId="77777777" w:rsidTr="00180CED">
        <w:trPr>
          <w:tblHeader/>
        </w:trPr>
        <w:tc>
          <w:tcPr>
            <w:tcW w:w="3960" w:type="dxa"/>
            <w:shd w:val="clear" w:color="auto" w:fill="auto"/>
          </w:tcPr>
          <w:p w14:paraId="042B167E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40A8C0F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3ABDC57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1330B4A0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4E8E0862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80CED" w:rsidRPr="00F25831" w14:paraId="69CA1343" w14:textId="77777777" w:rsidTr="00180CED">
        <w:trPr>
          <w:tblHeader/>
        </w:trPr>
        <w:tc>
          <w:tcPr>
            <w:tcW w:w="3960" w:type="dxa"/>
            <w:shd w:val="clear" w:color="auto" w:fill="auto"/>
          </w:tcPr>
          <w:p w14:paraId="0E70303D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0F75AAC" w14:textId="77777777" w:rsidR="00180CED" w:rsidRPr="00F25831" w:rsidRDefault="00180CED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C5E290A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33593316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00998CB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0B374BA6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35DDB5C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22B5432E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DEF0D6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F374B0" w:rsidRPr="00F25831" w14:paraId="7CEB8945" w14:textId="77777777" w:rsidTr="00180CED">
        <w:trPr>
          <w:tblHeader/>
        </w:trPr>
        <w:tc>
          <w:tcPr>
            <w:tcW w:w="3960" w:type="dxa"/>
            <w:shd w:val="clear" w:color="auto" w:fill="auto"/>
          </w:tcPr>
          <w:p w14:paraId="0851E329" w14:textId="77777777" w:rsidR="00F374B0" w:rsidRPr="00F25831" w:rsidRDefault="00F374B0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8844C00" w14:textId="77777777" w:rsidR="00F374B0" w:rsidRPr="00F25831" w:rsidRDefault="00F374B0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646702" w14:textId="77777777" w:rsidR="00F374B0" w:rsidRPr="00F25831" w:rsidRDefault="00F374B0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4D06463" w14:textId="77777777" w:rsidR="00F374B0" w:rsidRPr="00F25831" w:rsidRDefault="00F374B0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9A7E754" w14:textId="77777777" w:rsidR="00F374B0" w:rsidRPr="00F25831" w:rsidRDefault="00F374B0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96278A6" w14:textId="77777777" w:rsidR="00F374B0" w:rsidRPr="00F25831" w:rsidRDefault="00F374B0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1BB712B" w14:textId="77777777" w:rsidR="00F374B0" w:rsidRPr="00F25831" w:rsidRDefault="00F374B0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F13193" w14:textId="77777777" w:rsidR="00F374B0" w:rsidRPr="00F25831" w:rsidRDefault="00F374B0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079BA9" w14:textId="77777777" w:rsidR="00F374B0" w:rsidRPr="00F25831" w:rsidRDefault="00F374B0" w:rsidP="00F3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</w:tr>
      <w:tr w:rsidR="00B11A98" w:rsidRPr="00F25831" w14:paraId="226621C3" w14:textId="77777777" w:rsidTr="00180CED">
        <w:trPr>
          <w:tblHeader/>
        </w:trPr>
        <w:tc>
          <w:tcPr>
            <w:tcW w:w="3960" w:type="dxa"/>
            <w:shd w:val="clear" w:color="auto" w:fill="auto"/>
          </w:tcPr>
          <w:p w14:paraId="72FE04F7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6115CF6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3280C21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80CED" w:rsidRPr="00F25831" w14:paraId="41998AD0" w14:textId="77777777" w:rsidTr="00180CED">
        <w:tc>
          <w:tcPr>
            <w:tcW w:w="3960" w:type="dxa"/>
            <w:shd w:val="clear" w:color="auto" w:fill="auto"/>
          </w:tcPr>
          <w:p w14:paraId="4329EC2A" w14:textId="77777777" w:rsidR="00180CED" w:rsidRPr="00F25831" w:rsidRDefault="00180CED" w:rsidP="00180CED">
            <w:pPr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A55D52F" w14:textId="77777777" w:rsidR="00180CED" w:rsidRPr="00F25831" w:rsidRDefault="00180CED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E04252" w14:textId="77777777" w:rsidR="00180CED" w:rsidRPr="00F25831" w:rsidRDefault="0095443D" w:rsidP="009544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83,975</w:t>
            </w:r>
          </w:p>
        </w:tc>
        <w:tc>
          <w:tcPr>
            <w:tcW w:w="262" w:type="dxa"/>
            <w:shd w:val="clear" w:color="auto" w:fill="auto"/>
          </w:tcPr>
          <w:p w14:paraId="7B5CF9E2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8EB58D9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43,068</w:t>
            </w:r>
          </w:p>
        </w:tc>
        <w:tc>
          <w:tcPr>
            <w:tcW w:w="262" w:type="dxa"/>
            <w:shd w:val="clear" w:color="auto" w:fill="auto"/>
          </w:tcPr>
          <w:p w14:paraId="37BC5F83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0A906E5" w14:textId="77777777" w:rsidR="00180CED" w:rsidRPr="00F25831" w:rsidRDefault="000A4A2F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36,477</w:t>
            </w:r>
          </w:p>
        </w:tc>
        <w:tc>
          <w:tcPr>
            <w:tcW w:w="270" w:type="dxa"/>
            <w:shd w:val="clear" w:color="auto" w:fill="auto"/>
          </w:tcPr>
          <w:p w14:paraId="7F7A6504" w14:textId="77777777" w:rsidR="00180CED" w:rsidRPr="00F25831" w:rsidRDefault="00180CED" w:rsidP="00180CE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58244E4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30,528</w:t>
            </w:r>
          </w:p>
        </w:tc>
      </w:tr>
      <w:tr w:rsidR="005A5B2F" w:rsidRPr="00F25831" w14:paraId="5AC47215" w14:textId="77777777" w:rsidTr="00180CED">
        <w:tc>
          <w:tcPr>
            <w:tcW w:w="3960" w:type="dxa"/>
            <w:shd w:val="clear" w:color="auto" w:fill="auto"/>
          </w:tcPr>
          <w:p w14:paraId="3A6F18F1" w14:textId="77777777" w:rsidR="005A5B2F" w:rsidRPr="00F25831" w:rsidRDefault="005A5B2F" w:rsidP="005A5B2F">
            <w:pPr>
              <w:tabs>
                <w:tab w:val="clear" w:pos="37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ค่าเช่าสำนักงาน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อุปกรณ์และค่าบริการสำนักงาน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31CA50D" w14:textId="77777777" w:rsidR="005A5B2F" w:rsidRPr="00F25831" w:rsidRDefault="005A5B2F" w:rsidP="005A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F4B2DA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13,424</w:t>
            </w:r>
          </w:p>
        </w:tc>
        <w:tc>
          <w:tcPr>
            <w:tcW w:w="262" w:type="dxa"/>
            <w:shd w:val="clear" w:color="auto" w:fill="auto"/>
          </w:tcPr>
          <w:p w14:paraId="227E017B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70B8C92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5,544</w:t>
            </w:r>
          </w:p>
        </w:tc>
        <w:tc>
          <w:tcPr>
            <w:tcW w:w="262" w:type="dxa"/>
            <w:shd w:val="clear" w:color="auto" w:fill="auto"/>
          </w:tcPr>
          <w:p w14:paraId="711CA26A" w14:textId="77777777" w:rsidR="005A5B2F" w:rsidRPr="00F25831" w:rsidRDefault="005A5B2F" w:rsidP="005A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28FB37E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2,593</w:t>
            </w:r>
          </w:p>
        </w:tc>
        <w:tc>
          <w:tcPr>
            <w:tcW w:w="270" w:type="dxa"/>
            <w:shd w:val="clear" w:color="auto" w:fill="auto"/>
          </w:tcPr>
          <w:p w14:paraId="0DE5D3B3" w14:textId="77777777" w:rsidR="005A5B2F" w:rsidRPr="00F25831" w:rsidRDefault="005A5B2F" w:rsidP="005A5B2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F7354C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2,094</w:t>
            </w:r>
          </w:p>
        </w:tc>
      </w:tr>
      <w:tr w:rsidR="00180CED" w:rsidRPr="00F25831" w14:paraId="2071F311" w14:textId="77777777" w:rsidTr="00180CED">
        <w:tc>
          <w:tcPr>
            <w:tcW w:w="3960" w:type="dxa"/>
            <w:shd w:val="clear" w:color="auto" w:fill="auto"/>
          </w:tcPr>
          <w:p w14:paraId="3D5988CA" w14:textId="77777777" w:rsidR="00180CED" w:rsidRPr="00F25831" w:rsidRDefault="00180CED" w:rsidP="00180CED">
            <w:pPr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EE17C35" w14:textId="77777777" w:rsidR="00180CED" w:rsidRPr="00F25831" w:rsidRDefault="00180CED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66DA64" w14:textId="77777777" w:rsidR="00180CED" w:rsidRPr="00F25831" w:rsidRDefault="0093219B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7,927</w:t>
            </w:r>
          </w:p>
        </w:tc>
        <w:tc>
          <w:tcPr>
            <w:tcW w:w="262" w:type="dxa"/>
            <w:shd w:val="clear" w:color="auto" w:fill="auto"/>
          </w:tcPr>
          <w:p w14:paraId="53D4FFB3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D6259E9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4,999</w:t>
            </w:r>
          </w:p>
        </w:tc>
        <w:tc>
          <w:tcPr>
            <w:tcW w:w="262" w:type="dxa"/>
            <w:shd w:val="clear" w:color="auto" w:fill="auto"/>
          </w:tcPr>
          <w:p w14:paraId="311FF7FE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2799587" w14:textId="77777777" w:rsidR="00180CED" w:rsidRPr="00F25831" w:rsidRDefault="000A4A2F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3,053</w:t>
            </w:r>
          </w:p>
        </w:tc>
        <w:tc>
          <w:tcPr>
            <w:tcW w:w="270" w:type="dxa"/>
            <w:shd w:val="clear" w:color="auto" w:fill="auto"/>
          </w:tcPr>
          <w:p w14:paraId="7D6A361A" w14:textId="77777777" w:rsidR="00180CED" w:rsidRPr="00F25831" w:rsidRDefault="00180CED" w:rsidP="00180CE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AA9062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3,729</w:t>
            </w:r>
          </w:p>
        </w:tc>
      </w:tr>
      <w:tr w:rsidR="00180CED" w:rsidRPr="00F25831" w14:paraId="214871C3" w14:textId="77777777" w:rsidTr="00180CED">
        <w:tc>
          <w:tcPr>
            <w:tcW w:w="3960" w:type="dxa"/>
            <w:shd w:val="clear" w:color="auto" w:fill="auto"/>
          </w:tcPr>
          <w:p w14:paraId="4E86A991" w14:textId="77777777" w:rsidR="00180CED" w:rsidRPr="00F25831" w:rsidRDefault="00180CED" w:rsidP="00180CE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F240A14" w14:textId="77777777" w:rsidR="00180CED" w:rsidRPr="00F25831" w:rsidRDefault="00180CED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A3520B" w14:textId="77777777" w:rsidR="00180CED" w:rsidRPr="00F25831" w:rsidRDefault="0093219B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7,396</w:t>
            </w:r>
          </w:p>
        </w:tc>
        <w:tc>
          <w:tcPr>
            <w:tcW w:w="262" w:type="dxa"/>
            <w:shd w:val="clear" w:color="auto" w:fill="auto"/>
          </w:tcPr>
          <w:p w14:paraId="488F535A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D7D77FD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3,394</w:t>
            </w:r>
          </w:p>
        </w:tc>
        <w:tc>
          <w:tcPr>
            <w:tcW w:w="262" w:type="dxa"/>
            <w:shd w:val="clear" w:color="auto" w:fill="auto"/>
          </w:tcPr>
          <w:p w14:paraId="11710C04" w14:textId="77777777" w:rsidR="00180CED" w:rsidRPr="00F25831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8E6A688" w14:textId="77777777" w:rsidR="00180CED" w:rsidRPr="00F25831" w:rsidRDefault="000A4A2F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6,348</w:t>
            </w:r>
          </w:p>
        </w:tc>
        <w:tc>
          <w:tcPr>
            <w:tcW w:w="270" w:type="dxa"/>
            <w:shd w:val="clear" w:color="auto" w:fill="auto"/>
          </w:tcPr>
          <w:p w14:paraId="038F8846" w14:textId="77777777" w:rsidR="00180CED" w:rsidRPr="00F25831" w:rsidRDefault="00180CED" w:rsidP="00180CE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6BA93E" w14:textId="77777777" w:rsidR="00180CED" w:rsidRPr="00F25831" w:rsidRDefault="00180CED" w:rsidP="00180C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3,167</w:t>
            </w:r>
          </w:p>
        </w:tc>
      </w:tr>
      <w:tr w:rsidR="005A5B2F" w:rsidRPr="00F25831" w14:paraId="41EFBDE5" w14:textId="77777777" w:rsidTr="00180CED">
        <w:tc>
          <w:tcPr>
            <w:tcW w:w="3960" w:type="dxa"/>
            <w:shd w:val="clear" w:color="auto" w:fill="auto"/>
          </w:tcPr>
          <w:p w14:paraId="73410F31" w14:textId="77777777" w:rsidR="005A5B2F" w:rsidRPr="00F25831" w:rsidRDefault="005A5B2F" w:rsidP="005A5B2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1F0C456" w14:textId="77777777" w:rsidR="005A5B2F" w:rsidRPr="00F25831" w:rsidRDefault="005A5B2F" w:rsidP="005A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A8E2B2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6,312</w:t>
            </w:r>
          </w:p>
        </w:tc>
        <w:tc>
          <w:tcPr>
            <w:tcW w:w="262" w:type="dxa"/>
            <w:shd w:val="clear" w:color="auto" w:fill="auto"/>
          </w:tcPr>
          <w:p w14:paraId="660D9D21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351EC5B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7,076</w:t>
            </w:r>
          </w:p>
        </w:tc>
        <w:tc>
          <w:tcPr>
            <w:tcW w:w="262" w:type="dxa"/>
            <w:shd w:val="clear" w:color="auto" w:fill="auto"/>
          </w:tcPr>
          <w:p w14:paraId="68E53214" w14:textId="77777777" w:rsidR="005A5B2F" w:rsidRPr="00F25831" w:rsidRDefault="005A5B2F" w:rsidP="005A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BBF0CFF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3,689</w:t>
            </w:r>
          </w:p>
        </w:tc>
        <w:tc>
          <w:tcPr>
            <w:tcW w:w="270" w:type="dxa"/>
            <w:shd w:val="clear" w:color="auto" w:fill="auto"/>
          </w:tcPr>
          <w:p w14:paraId="2B626369" w14:textId="77777777" w:rsidR="005A5B2F" w:rsidRPr="00F25831" w:rsidRDefault="005A5B2F" w:rsidP="005A5B2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8C85A3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4,770</w:t>
            </w:r>
          </w:p>
        </w:tc>
      </w:tr>
      <w:tr w:rsidR="005A5B2F" w:rsidRPr="00F25831" w14:paraId="73D886AD" w14:textId="77777777" w:rsidTr="00180CED">
        <w:tc>
          <w:tcPr>
            <w:tcW w:w="3960" w:type="dxa"/>
            <w:shd w:val="clear" w:color="auto" w:fill="auto"/>
          </w:tcPr>
          <w:p w14:paraId="2554C173" w14:textId="77777777" w:rsidR="005A5B2F" w:rsidRPr="00F25831" w:rsidRDefault="005A5B2F" w:rsidP="005A5B2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F8E28A7" w14:textId="77777777" w:rsidR="005A5B2F" w:rsidRPr="00F25831" w:rsidRDefault="005A5B2F" w:rsidP="005A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BA5A45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4,141</w:t>
            </w:r>
          </w:p>
        </w:tc>
        <w:tc>
          <w:tcPr>
            <w:tcW w:w="262" w:type="dxa"/>
            <w:shd w:val="clear" w:color="auto" w:fill="auto"/>
          </w:tcPr>
          <w:p w14:paraId="4725ED78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513FDB9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1,719</w:t>
            </w:r>
          </w:p>
        </w:tc>
        <w:tc>
          <w:tcPr>
            <w:tcW w:w="262" w:type="dxa"/>
            <w:shd w:val="clear" w:color="auto" w:fill="auto"/>
          </w:tcPr>
          <w:p w14:paraId="3AF94F9D" w14:textId="77777777" w:rsidR="005A5B2F" w:rsidRPr="00F25831" w:rsidRDefault="005A5B2F" w:rsidP="005A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97016BA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270" w:type="dxa"/>
            <w:shd w:val="clear" w:color="auto" w:fill="auto"/>
          </w:tcPr>
          <w:p w14:paraId="2C248522" w14:textId="77777777" w:rsidR="005A5B2F" w:rsidRPr="00F25831" w:rsidRDefault="005A5B2F" w:rsidP="005A5B2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143F99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341</w:t>
            </w:r>
          </w:p>
        </w:tc>
      </w:tr>
      <w:tr w:rsidR="005A5B2F" w:rsidRPr="00F25831" w14:paraId="7C15C300" w14:textId="77777777" w:rsidTr="00180CED">
        <w:tc>
          <w:tcPr>
            <w:tcW w:w="3960" w:type="dxa"/>
            <w:shd w:val="clear" w:color="auto" w:fill="auto"/>
          </w:tcPr>
          <w:p w14:paraId="54B3A098" w14:textId="77777777" w:rsidR="005A5B2F" w:rsidRPr="00F25831" w:rsidRDefault="005A5B2F" w:rsidP="005A5B2F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A24C9E7" w14:textId="77777777" w:rsidR="005A5B2F" w:rsidRPr="00F25831" w:rsidRDefault="005A5B2F" w:rsidP="005A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625EDC" w14:textId="77777777" w:rsidR="005A5B2F" w:rsidRPr="00F25831" w:rsidRDefault="00D56D46" w:rsidP="00D56D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5A5B2F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  <w:r w:rsidR="0095443D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18DE03C1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842B0D3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5,958</w:t>
            </w:r>
          </w:p>
        </w:tc>
        <w:tc>
          <w:tcPr>
            <w:tcW w:w="262" w:type="dxa"/>
            <w:shd w:val="clear" w:color="auto" w:fill="auto"/>
          </w:tcPr>
          <w:p w14:paraId="51863A7C" w14:textId="77777777" w:rsidR="005A5B2F" w:rsidRPr="00F25831" w:rsidRDefault="005A5B2F" w:rsidP="005A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57E8ADA" w14:textId="77777777" w:rsidR="005A5B2F" w:rsidRPr="00F25831" w:rsidRDefault="00D56D46" w:rsidP="00D56D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A5B2F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,1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02A1A4F1" w14:textId="77777777" w:rsidR="005A5B2F" w:rsidRPr="00F25831" w:rsidRDefault="005A5B2F" w:rsidP="005A5B2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415991" w14:textId="77777777" w:rsidR="005A5B2F" w:rsidRPr="00F25831" w:rsidRDefault="005A5B2F" w:rsidP="00D56D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D56D46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826</w:t>
            </w:r>
          </w:p>
        </w:tc>
      </w:tr>
      <w:tr w:rsidR="005A5B2F" w:rsidRPr="00F25831" w14:paraId="7482C491" w14:textId="77777777" w:rsidTr="00180CED">
        <w:tc>
          <w:tcPr>
            <w:tcW w:w="3960" w:type="dxa"/>
            <w:shd w:val="clear" w:color="auto" w:fill="auto"/>
          </w:tcPr>
          <w:p w14:paraId="69E6D819" w14:textId="77777777" w:rsidR="005A5B2F" w:rsidRPr="00F25831" w:rsidRDefault="005A5B2F" w:rsidP="005A5B2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7FD3616" w14:textId="77777777" w:rsidR="005A5B2F" w:rsidRPr="00F25831" w:rsidRDefault="005A5B2F" w:rsidP="005A5B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0BF43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136,012</w:t>
            </w:r>
          </w:p>
        </w:tc>
        <w:tc>
          <w:tcPr>
            <w:tcW w:w="262" w:type="dxa"/>
            <w:shd w:val="clear" w:color="auto" w:fill="auto"/>
          </w:tcPr>
          <w:p w14:paraId="25863BF1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654C9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71,758</w:t>
            </w:r>
          </w:p>
        </w:tc>
        <w:tc>
          <w:tcPr>
            <w:tcW w:w="262" w:type="dxa"/>
            <w:shd w:val="clear" w:color="auto" w:fill="auto"/>
          </w:tcPr>
          <w:p w14:paraId="52DF5A64" w14:textId="77777777" w:rsidR="005A5B2F" w:rsidRPr="00F25831" w:rsidRDefault="005A5B2F" w:rsidP="005A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9B9115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56,600</w:t>
            </w:r>
          </w:p>
        </w:tc>
        <w:tc>
          <w:tcPr>
            <w:tcW w:w="270" w:type="dxa"/>
            <w:shd w:val="clear" w:color="auto" w:fill="auto"/>
          </w:tcPr>
          <w:p w14:paraId="3419BBE7" w14:textId="77777777" w:rsidR="005A5B2F" w:rsidRPr="00F25831" w:rsidRDefault="005A5B2F" w:rsidP="005A5B2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A6EA0" w14:textId="77777777" w:rsidR="005A5B2F" w:rsidRPr="00F25831" w:rsidRDefault="005A5B2F" w:rsidP="005A5B2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,455</w:t>
            </w:r>
          </w:p>
        </w:tc>
      </w:tr>
    </w:tbl>
    <w:p w14:paraId="57BBE3B6" w14:textId="77777777" w:rsidR="00E07E67" w:rsidRPr="00F25831" w:rsidRDefault="00E07E67" w:rsidP="00E07E67">
      <w:pPr>
        <w:pStyle w:val="Heading6"/>
        <w:tabs>
          <w:tab w:val="left" w:pos="540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5E1BB2D4" w14:textId="77777777" w:rsidR="00942AAC" w:rsidRPr="00F25831" w:rsidRDefault="00942AAC" w:rsidP="007E1360">
      <w:pPr>
        <w:pStyle w:val="Heading6"/>
        <w:numPr>
          <w:ilvl w:val="0"/>
          <w:numId w:val="34"/>
        </w:numPr>
        <w:tabs>
          <w:tab w:val="left" w:pos="540"/>
        </w:tabs>
        <w:ind w:left="540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F25831">
        <w:rPr>
          <w:rFonts w:ascii="Angsana New" w:eastAsia="MS Mincho" w:hAnsi="Angsana New"/>
          <w:sz w:val="30"/>
          <w:szCs w:val="30"/>
          <w:cs/>
          <w:lang w:val="en-US"/>
        </w:rPr>
        <w:t>ค่าใช้จ่าย</w:t>
      </w:r>
      <w:r w:rsidRPr="00F25831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ผลประโยชน์ตอบแทนพนักงาน</w:t>
      </w:r>
    </w:p>
    <w:p w14:paraId="67A85690" w14:textId="77777777" w:rsidR="00E07E67" w:rsidRPr="00F25831" w:rsidRDefault="00E07E67" w:rsidP="00E07E67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E07E67" w:rsidRPr="00F25831" w14:paraId="4E56E741" w14:textId="77777777" w:rsidTr="00C12FE4">
        <w:trPr>
          <w:tblHeader/>
        </w:trPr>
        <w:tc>
          <w:tcPr>
            <w:tcW w:w="3960" w:type="dxa"/>
            <w:shd w:val="clear" w:color="auto" w:fill="auto"/>
          </w:tcPr>
          <w:p w14:paraId="400DD390" w14:textId="77777777" w:rsidR="00E07E67" w:rsidRPr="00F25831" w:rsidRDefault="00E07E67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D7A21D0" w14:textId="77777777" w:rsidR="00E07E67" w:rsidRPr="00F25831" w:rsidRDefault="00E07E67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17014FD" w14:textId="77777777" w:rsidR="00E07E67" w:rsidRPr="00F25831" w:rsidRDefault="00E07E67" w:rsidP="00C12F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3E1DB18" w14:textId="77777777" w:rsidR="00E07E67" w:rsidRPr="00F25831" w:rsidRDefault="00E07E67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4A9EEF80" w14:textId="77777777" w:rsidR="00E07E67" w:rsidRPr="00F25831" w:rsidRDefault="00E07E67" w:rsidP="00C12F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07E67" w:rsidRPr="00F25831" w14:paraId="36031E7F" w14:textId="77777777" w:rsidTr="00C12FE4">
        <w:trPr>
          <w:tblHeader/>
        </w:trPr>
        <w:tc>
          <w:tcPr>
            <w:tcW w:w="3960" w:type="dxa"/>
            <w:shd w:val="clear" w:color="auto" w:fill="auto"/>
          </w:tcPr>
          <w:p w14:paraId="76F275B6" w14:textId="77777777" w:rsidR="00E07E67" w:rsidRPr="00F25831" w:rsidRDefault="00E07E67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E9AC3CC" w14:textId="77777777" w:rsidR="00E07E67" w:rsidRPr="00F25831" w:rsidRDefault="00E07E67" w:rsidP="00C12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2564C8B" w14:textId="77777777" w:rsidR="00E07E67" w:rsidRPr="00F25831" w:rsidRDefault="00E07E67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63C32565" w14:textId="77777777" w:rsidR="00E07E67" w:rsidRPr="00F25831" w:rsidRDefault="00E07E67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07E76AC" w14:textId="77777777" w:rsidR="00E07E67" w:rsidRPr="00F25831" w:rsidRDefault="00E07E67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1E9B7C4D" w14:textId="77777777" w:rsidR="00E07E67" w:rsidRPr="00F25831" w:rsidRDefault="00E07E67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DFC6B51" w14:textId="77777777" w:rsidR="00E07E67" w:rsidRPr="00F25831" w:rsidRDefault="00E07E67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67ADD7FE" w14:textId="77777777" w:rsidR="00E07E67" w:rsidRPr="00F25831" w:rsidRDefault="00E07E67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4415C0" w14:textId="77777777" w:rsidR="00E07E67" w:rsidRPr="00F25831" w:rsidRDefault="00E07E67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B11A98" w:rsidRPr="00F25831" w14:paraId="467A0215" w14:textId="77777777" w:rsidTr="00C12FE4">
        <w:trPr>
          <w:tblHeader/>
        </w:trPr>
        <w:tc>
          <w:tcPr>
            <w:tcW w:w="3960" w:type="dxa"/>
            <w:shd w:val="clear" w:color="auto" w:fill="auto"/>
          </w:tcPr>
          <w:p w14:paraId="30B5CD5F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9948A2E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6285EA4A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7E67" w:rsidRPr="00F25831" w14:paraId="4703BA0D" w14:textId="77777777" w:rsidTr="00C12FE4">
        <w:tc>
          <w:tcPr>
            <w:tcW w:w="3960" w:type="dxa"/>
            <w:shd w:val="clear" w:color="auto" w:fill="auto"/>
          </w:tcPr>
          <w:p w14:paraId="51AEBA5E" w14:textId="77777777" w:rsidR="00E07E67" w:rsidRPr="00F25831" w:rsidRDefault="00E07E67" w:rsidP="00E07E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ค่าล่วงเวลาและโบนัส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73080B7" w14:textId="77777777" w:rsidR="00E07E67" w:rsidRPr="00F25831" w:rsidRDefault="00E07E67" w:rsidP="00E07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C6BAC7" w14:textId="77777777" w:rsidR="00E07E67" w:rsidRPr="00F25831" w:rsidRDefault="008A265C" w:rsidP="008A26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  <w:r w:rsidR="00D56D46"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262" w:type="dxa"/>
            <w:shd w:val="clear" w:color="auto" w:fill="auto"/>
          </w:tcPr>
          <w:p w14:paraId="14F85D61" w14:textId="77777777" w:rsidR="00E07E67" w:rsidRPr="00F25831" w:rsidRDefault="00E07E67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7231A19" w14:textId="77777777" w:rsidR="00E07E67" w:rsidRPr="00F25831" w:rsidRDefault="00E07E67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66,873</w:t>
            </w:r>
          </w:p>
        </w:tc>
        <w:tc>
          <w:tcPr>
            <w:tcW w:w="262" w:type="dxa"/>
            <w:shd w:val="clear" w:color="auto" w:fill="auto"/>
          </w:tcPr>
          <w:p w14:paraId="38ACEBFA" w14:textId="77777777" w:rsidR="00E07E67" w:rsidRPr="00F25831" w:rsidRDefault="00E07E67" w:rsidP="00E0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CE5A6D1" w14:textId="77777777" w:rsidR="00E07E67" w:rsidRPr="00F25831" w:rsidRDefault="00D56D46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50,064</w:t>
            </w:r>
          </w:p>
        </w:tc>
        <w:tc>
          <w:tcPr>
            <w:tcW w:w="270" w:type="dxa"/>
            <w:shd w:val="clear" w:color="auto" w:fill="auto"/>
          </w:tcPr>
          <w:p w14:paraId="713D8753" w14:textId="77777777" w:rsidR="00E07E67" w:rsidRPr="00F25831" w:rsidRDefault="00E07E67" w:rsidP="00E07E6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7D6E77" w14:textId="77777777" w:rsidR="00E07E67" w:rsidRPr="00F25831" w:rsidRDefault="00E07E67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45,316</w:t>
            </w:r>
          </w:p>
        </w:tc>
      </w:tr>
      <w:tr w:rsidR="00E07E67" w:rsidRPr="00F25831" w14:paraId="7EBB1BDC" w14:textId="77777777" w:rsidTr="00C12FE4">
        <w:tc>
          <w:tcPr>
            <w:tcW w:w="3960" w:type="dxa"/>
            <w:shd w:val="clear" w:color="auto" w:fill="auto"/>
          </w:tcPr>
          <w:p w14:paraId="750550FF" w14:textId="77777777" w:rsidR="00E07E67" w:rsidRPr="00F25831" w:rsidRDefault="00E07E67" w:rsidP="00E07E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8014364" w14:textId="77777777" w:rsidR="00E07E67" w:rsidRPr="00F25831" w:rsidRDefault="00E07E67" w:rsidP="00E07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833DCE" w14:textId="77777777" w:rsidR="00E07E67" w:rsidRPr="00F25831" w:rsidRDefault="008A265C" w:rsidP="008A26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D56D46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262" w:type="dxa"/>
            <w:shd w:val="clear" w:color="auto" w:fill="auto"/>
          </w:tcPr>
          <w:p w14:paraId="2CE6BF96" w14:textId="77777777" w:rsidR="00E07E67" w:rsidRPr="00F25831" w:rsidRDefault="00E07E67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B50965D" w14:textId="77777777" w:rsidR="00E07E67" w:rsidRPr="00F25831" w:rsidRDefault="00E07E67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4,875</w:t>
            </w:r>
          </w:p>
        </w:tc>
        <w:tc>
          <w:tcPr>
            <w:tcW w:w="262" w:type="dxa"/>
            <w:shd w:val="clear" w:color="auto" w:fill="auto"/>
          </w:tcPr>
          <w:p w14:paraId="4DA54274" w14:textId="77777777" w:rsidR="00E07E67" w:rsidRPr="00F25831" w:rsidRDefault="00E07E67" w:rsidP="00E0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7F33FB8" w14:textId="77777777" w:rsidR="00E07E67" w:rsidRPr="00F25831" w:rsidRDefault="00D56D46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6,837</w:t>
            </w:r>
          </w:p>
        </w:tc>
        <w:tc>
          <w:tcPr>
            <w:tcW w:w="270" w:type="dxa"/>
            <w:shd w:val="clear" w:color="auto" w:fill="auto"/>
          </w:tcPr>
          <w:p w14:paraId="29E05F0B" w14:textId="77777777" w:rsidR="00E07E67" w:rsidRPr="00F25831" w:rsidRDefault="00E07E67" w:rsidP="00E07E6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AB03BD" w14:textId="77777777" w:rsidR="00E07E67" w:rsidRPr="00F25831" w:rsidRDefault="00E07E67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4,010</w:t>
            </w:r>
          </w:p>
        </w:tc>
      </w:tr>
      <w:tr w:rsidR="00E07E67" w:rsidRPr="00F25831" w14:paraId="03B80AFB" w14:textId="77777777" w:rsidTr="00C12FE4">
        <w:tc>
          <w:tcPr>
            <w:tcW w:w="3960" w:type="dxa"/>
            <w:shd w:val="clear" w:color="auto" w:fill="auto"/>
          </w:tcPr>
          <w:p w14:paraId="6B28BB95" w14:textId="77777777" w:rsidR="00E07E67" w:rsidRPr="00F25831" w:rsidRDefault="00E07E67" w:rsidP="00E07E67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4B13C4A" w14:textId="77777777" w:rsidR="00E07E67" w:rsidRPr="00F25831" w:rsidRDefault="00E07E67" w:rsidP="00E07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62B1C8" w14:textId="77777777" w:rsidR="00E07E67" w:rsidRPr="00F25831" w:rsidRDefault="0069699D" w:rsidP="006969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56D46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262" w:type="dxa"/>
            <w:shd w:val="clear" w:color="auto" w:fill="auto"/>
          </w:tcPr>
          <w:p w14:paraId="5B4B29C2" w14:textId="77777777" w:rsidR="00E07E67" w:rsidRPr="00F25831" w:rsidRDefault="00E07E67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D8DEB17" w14:textId="77777777" w:rsidR="00E07E67" w:rsidRPr="00F25831" w:rsidRDefault="00E07E67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1,798</w:t>
            </w:r>
          </w:p>
        </w:tc>
        <w:tc>
          <w:tcPr>
            <w:tcW w:w="262" w:type="dxa"/>
            <w:shd w:val="clear" w:color="auto" w:fill="auto"/>
          </w:tcPr>
          <w:p w14:paraId="7880B59B" w14:textId="77777777" w:rsidR="00E07E67" w:rsidRPr="00F25831" w:rsidRDefault="00E07E67" w:rsidP="00E0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CC3FD02" w14:textId="77777777" w:rsidR="00E07E67" w:rsidRPr="00F25831" w:rsidRDefault="00D56D46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1,607</w:t>
            </w:r>
          </w:p>
        </w:tc>
        <w:tc>
          <w:tcPr>
            <w:tcW w:w="270" w:type="dxa"/>
            <w:shd w:val="clear" w:color="auto" w:fill="auto"/>
          </w:tcPr>
          <w:p w14:paraId="05CE1FC1" w14:textId="77777777" w:rsidR="00E07E67" w:rsidRPr="00F25831" w:rsidRDefault="00E07E67" w:rsidP="00E07E6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A4E37D" w14:textId="77777777" w:rsidR="00E07E67" w:rsidRPr="00F25831" w:rsidRDefault="00E07E67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1,309</w:t>
            </w:r>
          </w:p>
        </w:tc>
      </w:tr>
      <w:tr w:rsidR="00E07E67" w:rsidRPr="00F25831" w14:paraId="08F8FF5B" w14:textId="77777777" w:rsidTr="00C12FE4">
        <w:tc>
          <w:tcPr>
            <w:tcW w:w="3960" w:type="dxa"/>
            <w:shd w:val="clear" w:color="auto" w:fill="auto"/>
          </w:tcPr>
          <w:p w14:paraId="4689E71F" w14:textId="77777777" w:rsidR="00E07E67" w:rsidRPr="00F25831" w:rsidRDefault="00E07E67" w:rsidP="00E07E67">
            <w:pPr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37462FC" w14:textId="77777777" w:rsidR="00E07E67" w:rsidRPr="00F25831" w:rsidRDefault="00E07E67" w:rsidP="00E07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062568" w14:textId="77777777" w:rsidR="00E07E67" w:rsidRPr="00F25831" w:rsidRDefault="008A265C" w:rsidP="008A26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2,41</w:t>
            </w:r>
            <w:r w:rsidR="00D56D46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6DD5C1AC" w14:textId="77777777" w:rsidR="00E07E67" w:rsidRPr="00F25831" w:rsidRDefault="00E07E67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C73DAD8" w14:textId="77777777" w:rsidR="00E07E67" w:rsidRPr="00F25831" w:rsidRDefault="00E07E67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1,158</w:t>
            </w:r>
          </w:p>
        </w:tc>
        <w:tc>
          <w:tcPr>
            <w:tcW w:w="262" w:type="dxa"/>
            <w:shd w:val="clear" w:color="auto" w:fill="auto"/>
          </w:tcPr>
          <w:p w14:paraId="439F77F2" w14:textId="77777777" w:rsidR="00E07E67" w:rsidRPr="00F25831" w:rsidRDefault="00E07E67" w:rsidP="00E0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7C952D5" w14:textId="77777777" w:rsidR="00E07E67" w:rsidRPr="00F25831" w:rsidRDefault="00D56D46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617BA000" w14:textId="77777777" w:rsidR="00E07E67" w:rsidRPr="00F25831" w:rsidRDefault="00E07E67" w:rsidP="00E07E6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B60C0C" w14:textId="77777777" w:rsidR="00E07E67" w:rsidRPr="00F25831" w:rsidRDefault="00E07E67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726</w:t>
            </w:r>
          </w:p>
        </w:tc>
      </w:tr>
      <w:tr w:rsidR="00E07E67" w:rsidRPr="00F25831" w14:paraId="4FADE4D4" w14:textId="77777777" w:rsidTr="00C12FE4">
        <w:tc>
          <w:tcPr>
            <w:tcW w:w="3960" w:type="dxa"/>
            <w:shd w:val="clear" w:color="auto" w:fill="auto"/>
          </w:tcPr>
          <w:p w14:paraId="5368F51D" w14:textId="77777777" w:rsidR="00E07E67" w:rsidRPr="00F25831" w:rsidRDefault="00E07E67" w:rsidP="00E07E67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C903611" w14:textId="77777777" w:rsidR="00E07E67" w:rsidRPr="00F25831" w:rsidRDefault="00E07E67" w:rsidP="00E07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7736E4" w14:textId="77777777" w:rsidR="00E07E67" w:rsidRPr="00F25831" w:rsidRDefault="008A265C" w:rsidP="008A26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69699D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262" w:type="dxa"/>
            <w:shd w:val="clear" w:color="auto" w:fill="auto"/>
          </w:tcPr>
          <w:p w14:paraId="4F81A776" w14:textId="77777777" w:rsidR="00E07E67" w:rsidRPr="00F25831" w:rsidRDefault="00E07E67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C024384" w14:textId="77777777" w:rsidR="00E07E67" w:rsidRPr="00F25831" w:rsidRDefault="00E07E67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5,160</w:t>
            </w:r>
          </w:p>
        </w:tc>
        <w:tc>
          <w:tcPr>
            <w:tcW w:w="262" w:type="dxa"/>
            <w:shd w:val="clear" w:color="auto" w:fill="auto"/>
          </w:tcPr>
          <w:p w14:paraId="3DE4FD23" w14:textId="77777777" w:rsidR="00E07E67" w:rsidRPr="00F25831" w:rsidRDefault="00E07E67" w:rsidP="00E0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4D00DEC" w14:textId="77777777" w:rsidR="00E07E67" w:rsidRPr="00F25831" w:rsidRDefault="00D56D46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3,734</w:t>
            </w:r>
          </w:p>
        </w:tc>
        <w:tc>
          <w:tcPr>
            <w:tcW w:w="270" w:type="dxa"/>
            <w:shd w:val="clear" w:color="auto" w:fill="auto"/>
          </w:tcPr>
          <w:p w14:paraId="0CB2C0EC" w14:textId="77777777" w:rsidR="00E07E67" w:rsidRPr="00F25831" w:rsidRDefault="00E07E67" w:rsidP="00E07E6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9FDB53" w14:textId="77777777" w:rsidR="00E07E67" w:rsidRPr="00F25831" w:rsidRDefault="00E07E67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3,831</w:t>
            </w:r>
          </w:p>
        </w:tc>
      </w:tr>
      <w:tr w:rsidR="00E07E67" w:rsidRPr="00F25831" w14:paraId="68CEEF6E" w14:textId="77777777" w:rsidTr="00C12FE4">
        <w:tc>
          <w:tcPr>
            <w:tcW w:w="3960" w:type="dxa"/>
            <w:shd w:val="clear" w:color="auto" w:fill="auto"/>
          </w:tcPr>
          <w:p w14:paraId="5D308583" w14:textId="77777777" w:rsidR="00E07E67" w:rsidRPr="00F25831" w:rsidRDefault="00E07E67" w:rsidP="00E07E6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97ECD08" w14:textId="77777777" w:rsidR="00E07E67" w:rsidRPr="00F25831" w:rsidRDefault="00E07E67" w:rsidP="00E07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C689A" w14:textId="77777777" w:rsidR="00E07E67" w:rsidRPr="00F25831" w:rsidRDefault="008A265C" w:rsidP="008A26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153</w:t>
            </w:r>
            <w:r w:rsidR="00D56D46"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262" w:type="dxa"/>
            <w:shd w:val="clear" w:color="auto" w:fill="auto"/>
          </w:tcPr>
          <w:p w14:paraId="2595945E" w14:textId="77777777" w:rsidR="00E07E67" w:rsidRPr="00F25831" w:rsidRDefault="00E07E67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9AB5E" w14:textId="77777777" w:rsidR="00E07E67" w:rsidRPr="00F25831" w:rsidRDefault="00E07E67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79,864</w:t>
            </w:r>
          </w:p>
        </w:tc>
        <w:tc>
          <w:tcPr>
            <w:tcW w:w="262" w:type="dxa"/>
            <w:shd w:val="clear" w:color="auto" w:fill="auto"/>
          </w:tcPr>
          <w:p w14:paraId="4EE03CF5" w14:textId="77777777" w:rsidR="00E07E67" w:rsidRPr="00F25831" w:rsidRDefault="00E07E67" w:rsidP="00E0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F525B" w14:textId="77777777" w:rsidR="00E07E67" w:rsidRPr="00F25831" w:rsidRDefault="00D56D46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63,242</w:t>
            </w:r>
          </w:p>
        </w:tc>
        <w:tc>
          <w:tcPr>
            <w:tcW w:w="270" w:type="dxa"/>
            <w:shd w:val="clear" w:color="auto" w:fill="auto"/>
          </w:tcPr>
          <w:p w14:paraId="14572E40" w14:textId="77777777" w:rsidR="00E07E67" w:rsidRPr="00F25831" w:rsidRDefault="00E07E67" w:rsidP="00E07E6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601C6" w14:textId="77777777" w:rsidR="00E07E67" w:rsidRPr="00F25831" w:rsidRDefault="00E07E67" w:rsidP="00E07E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55,192</w:t>
            </w:r>
          </w:p>
        </w:tc>
      </w:tr>
    </w:tbl>
    <w:p w14:paraId="65C43B61" w14:textId="77777777" w:rsidR="005E6143" w:rsidRPr="00F25831" w:rsidRDefault="00942AAC" w:rsidP="00942AA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</w:rPr>
        <w:tab/>
      </w:r>
    </w:p>
    <w:p w14:paraId="3426F213" w14:textId="77777777" w:rsidR="00A66FBA" w:rsidRPr="00F25831" w:rsidRDefault="005E6143" w:rsidP="00942AA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</w:rPr>
        <w:tab/>
      </w:r>
    </w:p>
    <w:p w14:paraId="552183B7" w14:textId="77777777" w:rsidR="00A66FBA" w:rsidRPr="00F25831" w:rsidRDefault="00A66FBA" w:rsidP="00942AA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1C6E1E5" w14:textId="77777777" w:rsidR="00A66FBA" w:rsidRPr="00F25831" w:rsidRDefault="00A66FBA" w:rsidP="00942AA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5D4BC92" w14:textId="77777777" w:rsidR="00A66FBA" w:rsidRPr="00F25831" w:rsidRDefault="00A66FBA" w:rsidP="00942AA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D531798" w14:textId="77777777" w:rsidR="00942AAC" w:rsidRPr="00F25831" w:rsidRDefault="00A66FBA" w:rsidP="00942AA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lastRenderedPageBreak/>
        <w:tab/>
      </w:r>
      <w:r w:rsidR="00942AAC" w:rsidRPr="00F25831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</w:t>
      </w:r>
      <w:r w:rsidR="00942AAC" w:rsidRPr="00F25831">
        <w:rPr>
          <w:rFonts w:ascii="Angsana New" w:hAnsi="Angsana New" w:hint="cs"/>
          <w:i/>
          <w:iCs/>
          <w:sz w:val="30"/>
          <w:szCs w:val="30"/>
          <w:cs/>
        </w:rPr>
        <w:t>กำ</w:t>
      </w:r>
      <w:r w:rsidR="00942AAC" w:rsidRPr="00F25831">
        <w:rPr>
          <w:rFonts w:ascii="Angsana New" w:hAnsi="Angsana New"/>
          <w:i/>
          <w:iCs/>
          <w:sz w:val="30"/>
          <w:szCs w:val="30"/>
          <w:cs/>
        </w:rPr>
        <w:t>หนดไว้</w:t>
      </w:r>
    </w:p>
    <w:p w14:paraId="47BCD193" w14:textId="77777777" w:rsidR="00942AAC" w:rsidRPr="00F25831" w:rsidRDefault="00942AAC" w:rsidP="00942AA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C0C673" w14:textId="77777777" w:rsidR="00942AAC" w:rsidRPr="00F25831" w:rsidRDefault="00942AAC" w:rsidP="00942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5017A9" w:rsidRPr="00F25831">
        <w:rPr>
          <w:rFonts w:ascii="Angsana New" w:hAnsi="Angsana New"/>
          <w:sz w:val="30"/>
          <w:szCs w:val="30"/>
        </w:rPr>
        <w:t>3</w:t>
      </w:r>
      <w:r w:rsidR="0037338F" w:rsidRPr="00F25831">
        <w:rPr>
          <w:rFonts w:ascii="Angsana New" w:hAnsi="Angsana New"/>
          <w:sz w:val="30"/>
          <w:szCs w:val="30"/>
          <w:cs/>
        </w:rPr>
        <w:t xml:space="preserve"> ถึง</w:t>
      </w:r>
      <w:r w:rsidRPr="00F25831">
        <w:rPr>
          <w:rFonts w:ascii="Angsana New" w:hAnsi="Angsana New"/>
          <w:sz w:val="30"/>
          <w:szCs w:val="30"/>
          <w:cs/>
        </w:rPr>
        <w:t xml:space="preserve">อัตราร้อยละ </w:t>
      </w:r>
      <w:r w:rsidR="005017A9" w:rsidRPr="00F25831">
        <w:rPr>
          <w:rFonts w:ascii="Angsana New" w:hAnsi="Angsana New"/>
          <w:sz w:val="30"/>
          <w:szCs w:val="30"/>
        </w:rPr>
        <w:t xml:space="preserve">15 </w:t>
      </w:r>
      <w:r w:rsidRPr="00F25831">
        <w:rPr>
          <w:rFonts w:ascii="Angsana New" w:hAnsi="Angsana New"/>
          <w:sz w:val="30"/>
          <w:szCs w:val="30"/>
          <w:cs/>
        </w:rPr>
        <w:t xml:space="preserve">ของเงินเดือนทุกเดือน และกลุ่มบริษัทจ่ายสมทบในอัตราร้อยละ </w:t>
      </w:r>
      <w:r w:rsidR="005017A9" w:rsidRPr="00F25831">
        <w:rPr>
          <w:rFonts w:ascii="Angsana New" w:hAnsi="Angsana New"/>
          <w:sz w:val="30"/>
          <w:szCs w:val="30"/>
        </w:rPr>
        <w:t>3</w:t>
      </w:r>
      <w:r w:rsidR="0037338F" w:rsidRPr="00F25831">
        <w:rPr>
          <w:rFonts w:ascii="Angsana New" w:hAnsi="Angsana New"/>
          <w:sz w:val="30"/>
          <w:szCs w:val="30"/>
        </w:rPr>
        <w:t xml:space="preserve"> </w:t>
      </w:r>
      <w:r w:rsidR="0037338F" w:rsidRPr="00F25831">
        <w:rPr>
          <w:rFonts w:ascii="Angsana New" w:hAnsi="Angsana New" w:hint="cs"/>
          <w:sz w:val="30"/>
          <w:szCs w:val="30"/>
          <w:cs/>
        </w:rPr>
        <w:t xml:space="preserve">ถึงอัตราร้อยละ </w:t>
      </w:r>
      <w:r w:rsidR="0037338F" w:rsidRPr="00F25831">
        <w:rPr>
          <w:rFonts w:ascii="Angsana New" w:hAnsi="Angsana New"/>
          <w:sz w:val="30"/>
          <w:szCs w:val="30"/>
        </w:rPr>
        <w:t>5</w:t>
      </w:r>
      <w:r w:rsidRPr="00F25831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4B89FFA5" w14:textId="77777777" w:rsidR="00942AAC" w:rsidRPr="00F25831" w:rsidRDefault="00942AAC" w:rsidP="00942AAC">
      <w:pPr>
        <w:rPr>
          <w:rFonts w:ascii="Angsana New" w:hAnsi="Angsana New"/>
          <w:sz w:val="30"/>
          <w:szCs w:val="30"/>
          <w:lang w:eastAsia="x-none"/>
        </w:rPr>
      </w:pPr>
    </w:p>
    <w:p w14:paraId="08213CEE" w14:textId="77777777" w:rsidR="00942AAC" w:rsidRPr="00F25831" w:rsidRDefault="00942AAC" w:rsidP="007E1360">
      <w:pPr>
        <w:pStyle w:val="Heading6"/>
        <w:numPr>
          <w:ilvl w:val="0"/>
          <w:numId w:val="34"/>
        </w:numPr>
        <w:tabs>
          <w:tab w:val="left" w:pos="540"/>
        </w:tabs>
        <w:ind w:left="540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F25831">
        <w:rPr>
          <w:rFonts w:ascii="Angsana New" w:eastAsia="MS Mincho" w:hAnsi="Angsana New"/>
          <w:sz w:val="30"/>
          <w:szCs w:val="30"/>
          <w:cs/>
          <w:lang w:val="en-US"/>
        </w:rPr>
        <w:t>ค่าใช้จ่ายตามลักษณะ</w:t>
      </w:r>
    </w:p>
    <w:p w14:paraId="7E2B1DB8" w14:textId="77777777" w:rsidR="00942AAC" w:rsidRPr="00F25831" w:rsidRDefault="00942AAC" w:rsidP="00942AAC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A66FBA" w:rsidRPr="00F25831" w14:paraId="42379EE0" w14:textId="77777777" w:rsidTr="00C12FE4">
        <w:trPr>
          <w:tblHeader/>
        </w:trPr>
        <w:tc>
          <w:tcPr>
            <w:tcW w:w="3240" w:type="dxa"/>
            <w:shd w:val="clear" w:color="auto" w:fill="auto"/>
          </w:tcPr>
          <w:p w14:paraId="572022F0" w14:textId="77777777" w:rsidR="00A66FBA" w:rsidRPr="00F25831" w:rsidRDefault="00A66FBA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6E93E36" w14:textId="77777777" w:rsidR="00A66FBA" w:rsidRPr="00F25831" w:rsidRDefault="00A66FBA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D045C1C" w14:textId="77777777" w:rsidR="00A66FBA" w:rsidRPr="00F25831" w:rsidRDefault="00A66FBA" w:rsidP="00C12F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6B4E6461" w14:textId="77777777" w:rsidR="00A66FBA" w:rsidRPr="00F25831" w:rsidRDefault="00A66FBA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396DBEA5" w14:textId="77777777" w:rsidR="00A66FBA" w:rsidRPr="00F25831" w:rsidRDefault="00A66FBA" w:rsidP="00C12F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66FBA" w:rsidRPr="00F25831" w14:paraId="4E7627B0" w14:textId="77777777" w:rsidTr="00C12FE4">
        <w:trPr>
          <w:tblHeader/>
        </w:trPr>
        <w:tc>
          <w:tcPr>
            <w:tcW w:w="3240" w:type="dxa"/>
            <w:shd w:val="clear" w:color="auto" w:fill="auto"/>
          </w:tcPr>
          <w:p w14:paraId="6AD6D688" w14:textId="77777777" w:rsidR="00A66FBA" w:rsidRPr="00F25831" w:rsidRDefault="00A66FBA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EF11378" w14:textId="77777777" w:rsidR="00A66FBA" w:rsidRPr="00F25831" w:rsidRDefault="00A66FBA" w:rsidP="00C12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1184CA5F" w14:textId="77777777" w:rsidR="00A66FBA" w:rsidRPr="00F25831" w:rsidRDefault="00A66FBA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2E5467F1" w14:textId="77777777" w:rsidR="00A66FBA" w:rsidRPr="00F25831" w:rsidRDefault="00A66FBA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72462B0" w14:textId="77777777" w:rsidR="00A66FBA" w:rsidRPr="00F25831" w:rsidRDefault="00A66FBA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49EAE77B" w14:textId="77777777" w:rsidR="00A66FBA" w:rsidRPr="00F25831" w:rsidRDefault="00A66FBA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3BF491A" w14:textId="77777777" w:rsidR="00A66FBA" w:rsidRPr="00F25831" w:rsidRDefault="00A66FBA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6C64481A" w14:textId="77777777" w:rsidR="00A66FBA" w:rsidRPr="00F25831" w:rsidRDefault="00A66FBA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2F0F98" w14:textId="77777777" w:rsidR="00A66FBA" w:rsidRPr="00F25831" w:rsidRDefault="00A66FBA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F374B0" w:rsidRPr="00F25831" w14:paraId="6093B978" w14:textId="77777777" w:rsidTr="00C12FE4">
        <w:trPr>
          <w:tblHeader/>
        </w:trPr>
        <w:tc>
          <w:tcPr>
            <w:tcW w:w="3240" w:type="dxa"/>
            <w:shd w:val="clear" w:color="auto" w:fill="auto"/>
          </w:tcPr>
          <w:p w14:paraId="25DD733D" w14:textId="77777777" w:rsidR="00F374B0" w:rsidRPr="00F25831" w:rsidRDefault="00F374B0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B9ABF01" w14:textId="77777777" w:rsidR="00F374B0" w:rsidRPr="00F25831" w:rsidRDefault="00F374B0" w:rsidP="00C12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9E6D05" w14:textId="77777777" w:rsidR="00F374B0" w:rsidRPr="00F25831" w:rsidRDefault="00F374B0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AC9229E" w14:textId="77777777" w:rsidR="00F374B0" w:rsidRPr="00F25831" w:rsidRDefault="00F374B0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1420461" w14:textId="77777777" w:rsidR="00F374B0" w:rsidRPr="00F25831" w:rsidRDefault="00F374B0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CAED62E" w14:textId="77777777" w:rsidR="00F374B0" w:rsidRPr="00F25831" w:rsidRDefault="00F374B0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A5B6D7C" w14:textId="77777777" w:rsidR="00F374B0" w:rsidRPr="00F25831" w:rsidRDefault="00F374B0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8438E4" w14:textId="77777777" w:rsidR="00F374B0" w:rsidRPr="00F25831" w:rsidRDefault="00F374B0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874CA3" w14:textId="77777777" w:rsidR="00F374B0" w:rsidRPr="00F25831" w:rsidRDefault="00F374B0" w:rsidP="00F3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</w:tr>
      <w:tr w:rsidR="00B11A98" w:rsidRPr="00F25831" w14:paraId="53786569" w14:textId="77777777" w:rsidTr="00C12FE4">
        <w:trPr>
          <w:tblHeader/>
        </w:trPr>
        <w:tc>
          <w:tcPr>
            <w:tcW w:w="3240" w:type="dxa"/>
            <w:shd w:val="clear" w:color="auto" w:fill="auto"/>
          </w:tcPr>
          <w:p w14:paraId="1E3F0989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35D978C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688BBA56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B0448" w:rsidRPr="00F25831" w14:paraId="23DA087F" w14:textId="77777777" w:rsidTr="00C12FE4">
        <w:tc>
          <w:tcPr>
            <w:tcW w:w="3240" w:type="dxa"/>
            <w:shd w:val="clear" w:color="auto" w:fill="auto"/>
          </w:tcPr>
          <w:p w14:paraId="4CD743C3" w14:textId="77777777" w:rsidR="00FB0448" w:rsidRPr="00F25831" w:rsidRDefault="00FB0448" w:rsidP="00FB0448">
            <w:pPr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สินค้าสำเร็จรูป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94F68C7" w14:textId="77777777" w:rsidR="00FB0448" w:rsidRPr="00F25831" w:rsidRDefault="00FB0448" w:rsidP="00FB044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738B6F" w14:textId="77777777" w:rsidR="00FB0448" w:rsidRPr="00F25831" w:rsidRDefault="0059281E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(8,1</w:t>
            </w:r>
            <w:r w:rsidR="00A43A13" w:rsidRPr="00F25831">
              <w:rPr>
                <w:rFonts w:ascii="Angsana New" w:hAnsi="Angsana New"/>
                <w:sz w:val="30"/>
                <w:szCs w:val="30"/>
              </w:rPr>
              <w:t>5</w:t>
            </w:r>
            <w:r w:rsidR="008A265C" w:rsidRPr="00F25831">
              <w:rPr>
                <w:rFonts w:ascii="Angsana New" w:hAnsi="Angsana New"/>
                <w:sz w:val="30"/>
                <w:szCs w:val="30"/>
              </w:rPr>
              <w:t>5</w:t>
            </w:r>
            <w:r w:rsidR="00A43A13" w:rsidRPr="00F258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49B905F4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A263961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(13,345)</w:t>
            </w:r>
          </w:p>
        </w:tc>
        <w:tc>
          <w:tcPr>
            <w:tcW w:w="262" w:type="dxa"/>
            <w:shd w:val="clear" w:color="auto" w:fill="auto"/>
          </w:tcPr>
          <w:p w14:paraId="077432FB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FD47A83" w14:textId="77777777" w:rsidR="00FB0448" w:rsidRPr="00F25831" w:rsidRDefault="00A43A13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14,867</w:t>
            </w:r>
          </w:p>
        </w:tc>
        <w:tc>
          <w:tcPr>
            <w:tcW w:w="270" w:type="dxa"/>
            <w:shd w:val="clear" w:color="auto" w:fill="auto"/>
          </w:tcPr>
          <w:p w14:paraId="656CB753" w14:textId="77777777" w:rsidR="00FB0448" w:rsidRPr="00F25831" w:rsidRDefault="00FB0448" w:rsidP="00FB044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C1CCC9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(12,754)</w:t>
            </w:r>
          </w:p>
        </w:tc>
      </w:tr>
      <w:tr w:rsidR="00FB0448" w:rsidRPr="00F25831" w14:paraId="756A4F0E" w14:textId="77777777" w:rsidTr="00C12FE4">
        <w:tc>
          <w:tcPr>
            <w:tcW w:w="3240" w:type="dxa"/>
            <w:shd w:val="clear" w:color="auto" w:fill="auto"/>
          </w:tcPr>
          <w:p w14:paraId="7E84C2EE" w14:textId="77777777" w:rsidR="00FB0448" w:rsidRPr="00F25831" w:rsidRDefault="00FB0448" w:rsidP="00FB04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63719A6" w14:textId="77777777" w:rsidR="00FB0448" w:rsidRPr="00F25831" w:rsidRDefault="00FB0448" w:rsidP="00FB044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990" w:type="dxa"/>
            <w:shd w:val="clear" w:color="auto" w:fill="auto"/>
          </w:tcPr>
          <w:p w14:paraId="4ADFD271" w14:textId="77777777" w:rsidR="00FB0448" w:rsidRPr="00F25831" w:rsidRDefault="00A43A13" w:rsidP="008A26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1,056,40</w:t>
            </w:r>
            <w:r w:rsidR="008A265C" w:rsidRPr="00F2583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07990A6D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531B51E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655,871</w:t>
            </w:r>
          </w:p>
        </w:tc>
        <w:tc>
          <w:tcPr>
            <w:tcW w:w="262" w:type="dxa"/>
            <w:shd w:val="clear" w:color="auto" w:fill="auto"/>
          </w:tcPr>
          <w:p w14:paraId="2EFDF83F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0295324" w14:textId="77777777" w:rsidR="00FB0448" w:rsidRPr="00F25831" w:rsidRDefault="00A43A13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897,939</w:t>
            </w:r>
          </w:p>
        </w:tc>
        <w:tc>
          <w:tcPr>
            <w:tcW w:w="270" w:type="dxa"/>
            <w:shd w:val="clear" w:color="auto" w:fill="auto"/>
          </w:tcPr>
          <w:p w14:paraId="2C676625" w14:textId="77777777" w:rsidR="00FB0448" w:rsidRPr="00F25831" w:rsidRDefault="00FB0448" w:rsidP="00FB044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5C659A8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655,172</w:t>
            </w:r>
          </w:p>
        </w:tc>
      </w:tr>
      <w:tr w:rsidR="00FB0448" w:rsidRPr="00F25831" w14:paraId="4F3A4435" w14:textId="77777777" w:rsidTr="00C12FE4">
        <w:tc>
          <w:tcPr>
            <w:tcW w:w="3240" w:type="dxa"/>
            <w:shd w:val="clear" w:color="auto" w:fill="auto"/>
          </w:tcPr>
          <w:p w14:paraId="0A67C1CD" w14:textId="77777777" w:rsidR="00FB0448" w:rsidRPr="00F25831" w:rsidRDefault="00FB0448" w:rsidP="00FB0448">
            <w:pPr>
              <w:ind w:left="162" w:hanging="162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ต้นทุนบริการจ่าย</w:t>
            </w:r>
          </w:p>
          <w:p w14:paraId="498296BC" w14:textId="77777777" w:rsidR="00FB0448" w:rsidRPr="00F25831" w:rsidRDefault="00FB0448" w:rsidP="00FB044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   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1DD8C28" w14:textId="77777777" w:rsidR="00FB0448" w:rsidRPr="00F25831" w:rsidRDefault="00FB0448" w:rsidP="00FB044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B56968D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3DA65A7" w14:textId="77777777" w:rsidR="00A43A13" w:rsidRPr="00F25831" w:rsidRDefault="00A43A13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(4,684)</w:t>
            </w:r>
          </w:p>
        </w:tc>
        <w:tc>
          <w:tcPr>
            <w:tcW w:w="262" w:type="dxa"/>
            <w:shd w:val="clear" w:color="auto" w:fill="auto"/>
          </w:tcPr>
          <w:p w14:paraId="4C7AADFB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97148C2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A00F466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9,265</w:t>
            </w:r>
          </w:p>
        </w:tc>
        <w:tc>
          <w:tcPr>
            <w:tcW w:w="262" w:type="dxa"/>
            <w:shd w:val="clear" w:color="auto" w:fill="auto"/>
          </w:tcPr>
          <w:p w14:paraId="01ACB032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8F0180C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DD772CF" w14:textId="77777777" w:rsidR="00A43A13" w:rsidRPr="00F25831" w:rsidRDefault="00A43A13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(4,684)</w:t>
            </w:r>
          </w:p>
        </w:tc>
        <w:tc>
          <w:tcPr>
            <w:tcW w:w="270" w:type="dxa"/>
            <w:shd w:val="clear" w:color="auto" w:fill="auto"/>
          </w:tcPr>
          <w:p w14:paraId="1D5C2FA4" w14:textId="77777777" w:rsidR="00FB0448" w:rsidRPr="00F25831" w:rsidRDefault="00FB0448" w:rsidP="00FB044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9C6225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E6E0ECB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9,265</w:t>
            </w:r>
          </w:p>
        </w:tc>
      </w:tr>
      <w:tr w:rsidR="00FB0448" w:rsidRPr="00F25831" w14:paraId="4BAA703E" w14:textId="77777777" w:rsidTr="00C12FE4">
        <w:tc>
          <w:tcPr>
            <w:tcW w:w="3240" w:type="dxa"/>
            <w:shd w:val="clear" w:color="auto" w:fill="auto"/>
          </w:tcPr>
          <w:p w14:paraId="09578384" w14:textId="77777777" w:rsidR="00FB0448" w:rsidRPr="00F25831" w:rsidRDefault="00FB0448" w:rsidP="00FB04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ซื้อบริการ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D5D25C2" w14:textId="77777777" w:rsidR="00FB0448" w:rsidRPr="00F25831" w:rsidRDefault="00FB0448" w:rsidP="00FB044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97E7643" w14:textId="77777777" w:rsidR="00FB0448" w:rsidRPr="00F25831" w:rsidRDefault="008A265C" w:rsidP="008A26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205</w:t>
            </w:r>
            <w:r w:rsidR="00A43A13" w:rsidRPr="00F25831">
              <w:rPr>
                <w:rFonts w:ascii="Angsana New" w:hAnsi="Angsana New"/>
                <w:sz w:val="30"/>
                <w:szCs w:val="30"/>
              </w:rPr>
              <w:t>,6</w:t>
            </w:r>
            <w:r w:rsidRPr="00F2583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62" w:type="dxa"/>
            <w:shd w:val="clear" w:color="auto" w:fill="auto"/>
          </w:tcPr>
          <w:p w14:paraId="038BF309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AF75C24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120,506</w:t>
            </w:r>
          </w:p>
        </w:tc>
        <w:tc>
          <w:tcPr>
            <w:tcW w:w="262" w:type="dxa"/>
            <w:shd w:val="clear" w:color="auto" w:fill="auto"/>
          </w:tcPr>
          <w:p w14:paraId="6E968992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028A498" w14:textId="77777777" w:rsidR="00FB0448" w:rsidRPr="00F25831" w:rsidRDefault="00A43A13" w:rsidP="008D58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</w:t>
            </w:r>
            <w:r w:rsidR="008D58DE" w:rsidRPr="00F25831">
              <w:rPr>
                <w:rFonts w:ascii="Angsana New" w:hAnsi="Angsana New"/>
                <w:sz w:val="30"/>
                <w:szCs w:val="30"/>
              </w:rPr>
              <w:t>3</w:t>
            </w:r>
            <w:r w:rsidRPr="00F25831">
              <w:rPr>
                <w:rFonts w:ascii="Angsana New" w:hAnsi="Angsana New"/>
                <w:sz w:val="30"/>
                <w:szCs w:val="30"/>
              </w:rPr>
              <w:t>2,6</w:t>
            </w:r>
            <w:r w:rsidR="008D58DE" w:rsidRPr="00F25831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14:paraId="523F2D1D" w14:textId="77777777" w:rsidR="00FB0448" w:rsidRPr="00F25831" w:rsidRDefault="00FB0448" w:rsidP="00FB044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B29FD4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95,950</w:t>
            </w:r>
          </w:p>
        </w:tc>
      </w:tr>
      <w:tr w:rsidR="00FB0448" w:rsidRPr="00F25831" w14:paraId="313F600B" w14:textId="77777777" w:rsidTr="00C12FE4">
        <w:tc>
          <w:tcPr>
            <w:tcW w:w="3240" w:type="dxa"/>
            <w:shd w:val="clear" w:color="auto" w:fill="auto"/>
          </w:tcPr>
          <w:p w14:paraId="64A0C766" w14:textId="77777777" w:rsidR="00FB0448" w:rsidRPr="00F25831" w:rsidRDefault="00FB0448" w:rsidP="00FB04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70E7BD6" w14:textId="77777777" w:rsidR="00FB0448" w:rsidRPr="00F25831" w:rsidRDefault="00FB0448" w:rsidP="00FB044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990" w:type="dxa"/>
            <w:shd w:val="clear" w:color="auto" w:fill="auto"/>
          </w:tcPr>
          <w:p w14:paraId="51B163CF" w14:textId="77777777" w:rsidR="00FB0448" w:rsidRPr="00F25831" w:rsidRDefault="008A265C" w:rsidP="008A26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153</w:t>
            </w:r>
            <w:r w:rsidR="008D58DE" w:rsidRPr="00F25831">
              <w:rPr>
                <w:rFonts w:ascii="Angsana New" w:hAnsi="Angsana New"/>
                <w:sz w:val="30"/>
                <w:szCs w:val="30"/>
              </w:rPr>
              <w:t>,</w:t>
            </w:r>
            <w:r w:rsidRPr="00F25831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62" w:type="dxa"/>
            <w:shd w:val="clear" w:color="auto" w:fill="auto"/>
          </w:tcPr>
          <w:p w14:paraId="1D4ED657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4818EC9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79,864</w:t>
            </w:r>
          </w:p>
        </w:tc>
        <w:tc>
          <w:tcPr>
            <w:tcW w:w="262" w:type="dxa"/>
            <w:shd w:val="clear" w:color="auto" w:fill="auto"/>
          </w:tcPr>
          <w:p w14:paraId="294FA44A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F5E7AAE" w14:textId="77777777" w:rsidR="00FB0448" w:rsidRPr="00F25831" w:rsidRDefault="008D58DE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63,242</w:t>
            </w:r>
          </w:p>
        </w:tc>
        <w:tc>
          <w:tcPr>
            <w:tcW w:w="270" w:type="dxa"/>
            <w:shd w:val="clear" w:color="auto" w:fill="auto"/>
          </w:tcPr>
          <w:p w14:paraId="16955036" w14:textId="77777777" w:rsidR="00FB0448" w:rsidRPr="00F25831" w:rsidRDefault="00FB0448" w:rsidP="00FB044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32E9C7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55,192</w:t>
            </w:r>
          </w:p>
        </w:tc>
      </w:tr>
      <w:tr w:rsidR="00FB0448" w:rsidRPr="00F25831" w14:paraId="6470A0F4" w14:textId="77777777" w:rsidTr="00C12FE4">
        <w:tc>
          <w:tcPr>
            <w:tcW w:w="3240" w:type="dxa"/>
            <w:shd w:val="clear" w:color="auto" w:fill="auto"/>
          </w:tcPr>
          <w:p w14:paraId="67545D6F" w14:textId="77777777" w:rsidR="00FB0448" w:rsidRPr="00F25831" w:rsidRDefault="00FB0448" w:rsidP="00FB04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A916A8E" w14:textId="77777777" w:rsidR="00FB0448" w:rsidRPr="00F25831" w:rsidRDefault="00FB0448" w:rsidP="00FB044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7B18D66" w14:textId="77777777" w:rsidR="00FB0448" w:rsidRPr="00F25831" w:rsidRDefault="008D58DE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6,878</w:t>
            </w:r>
          </w:p>
        </w:tc>
        <w:tc>
          <w:tcPr>
            <w:tcW w:w="262" w:type="dxa"/>
            <w:shd w:val="clear" w:color="auto" w:fill="auto"/>
          </w:tcPr>
          <w:p w14:paraId="618A444A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06ABA9B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7,076</w:t>
            </w:r>
          </w:p>
        </w:tc>
        <w:tc>
          <w:tcPr>
            <w:tcW w:w="262" w:type="dxa"/>
            <w:shd w:val="clear" w:color="auto" w:fill="auto"/>
          </w:tcPr>
          <w:p w14:paraId="6985791D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0843F34" w14:textId="77777777" w:rsidR="00FB0448" w:rsidRPr="00F25831" w:rsidRDefault="008D58DE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4,255</w:t>
            </w:r>
          </w:p>
        </w:tc>
        <w:tc>
          <w:tcPr>
            <w:tcW w:w="270" w:type="dxa"/>
            <w:shd w:val="clear" w:color="auto" w:fill="auto"/>
          </w:tcPr>
          <w:p w14:paraId="2C79766C" w14:textId="77777777" w:rsidR="00FB0448" w:rsidRPr="00F25831" w:rsidRDefault="00FB0448" w:rsidP="00FB044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C0E07B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4,770</w:t>
            </w:r>
          </w:p>
        </w:tc>
      </w:tr>
      <w:tr w:rsidR="00FB0448" w:rsidRPr="00F25831" w14:paraId="61233DEB" w14:textId="77777777" w:rsidTr="00C12FE4">
        <w:tc>
          <w:tcPr>
            <w:tcW w:w="3240" w:type="dxa"/>
            <w:shd w:val="clear" w:color="auto" w:fill="auto"/>
          </w:tcPr>
          <w:p w14:paraId="4FDB9B6A" w14:textId="77777777" w:rsidR="00FB0448" w:rsidRPr="00F25831" w:rsidRDefault="00FB0448" w:rsidP="00FB04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6E60521" w14:textId="77777777" w:rsidR="00FB0448" w:rsidRPr="00F25831" w:rsidRDefault="00FB0448" w:rsidP="00FB044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12, 13</w:t>
            </w:r>
          </w:p>
        </w:tc>
        <w:tc>
          <w:tcPr>
            <w:tcW w:w="990" w:type="dxa"/>
            <w:shd w:val="clear" w:color="auto" w:fill="auto"/>
          </w:tcPr>
          <w:p w14:paraId="315F91BD" w14:textId="77777777" w:rsidR="00FB0448" w:rsidRPr="00F25831" w:rsidRDefault="008D58DE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bidi="th-TH"/>
              </w:rPr>
              <w:t>11,305</w:t>
            </w:r>
          </w:p>
        </w:tc>
        <w:tc>
          <w:tcPr>
            <w:tcW w:w="262" w:type="dxa"/>
            <w:shd w:val="clear" w:color="auto" w:fill="auto"/>
          </w:tcPr>
          <w:p w14:paraId="3A66D5D4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625FB83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7,298</w:t>
            </w:r>
          </w:p>
        </w:tc>
        <w:tc>
          <w:tcPr>
            <w:tcW w:w="262" w:type="dxa"/>
            <w:shd w:val="clear" w:color="auto" w:fill="auto"/>
          </w:tcPr>
          <w:p w14:paraId="4A2E8DBB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7002129" w14:textId="77777777" w:rsidR="00FB0448" w:rsidRPr="00F25831" w:rsidRDefault="008D58DE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bidi="th-TH"/>
              </w:rPr>
              <w:t>4,586</w:t>
            </w:r>
          </w:p>
        </w:tc>
        <w:tc>
          <w:tcPr>
            <w:tcW w:w="270" w:type="dxa"/>
            <w:shd w:val="clear" w:color="auto" w:fill="auto"/>
          </w:tcPr>
          <w:p w14:paraId="5B05271E" w14:textId="77777777" w:rsidR="00FB0448" w:rsidRPr="00F25831" w:rsidRDefault="00FB0448" w:rsidP="00FB044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BA823C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5,417</w:t>
            </w:r>
          </w:p>
        </w:tc>
      </w:tr>
      <w:tr w:rsidR="00FB0448" w:rsidRPr="00F25831" w14:paraId="42CD5346" w14:textId="77777777" w:rsidTr="00C12FE4">
        <w:tc>
          <w:tcPr>
            <w:tcW w:w="3240" w:type="dxa"/>
            <w:shd w:val="clear" w:color="auto" w:fill="auto"/>
          </w:tcPr>
          <w:p w14:paraId="200B3F9B" w14:textId="77777777" w:rsidR="00FB0448" w:rsidRPr="00F25831" w:rsidRDefault="00FB0448" w:rsidP="00FB04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A93F1FA" w14:textId="77777777" w:rsidR="00FB0448" w:rsidRPr="00F25831" w:rsidRDefault="00FB0448" w:rsidP="00FB044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48B6E766" w14:textId="77777777" w:rsidR="00FB0448" w:rsidRPr="00F25831" w:rsidRDefault="008D58DE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7,887</w:t>
            </w:r>
          </w:p>
        </w:tc>
        <w:tc>
          <w:tcPr>
            <w:tcW w:w="262" w:type="dxa"/>
            <w:shd w:val="clear" w:color="auto" w:fill="auto"/>
          </w:tcPr>
          <w:p w14:paraId="2BD81D41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CE7215B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6,366</w:t>
            </w:r>
          </w:p>
        </w:tc>
        <w:tc>
          <w:tcPr>
            <w:tcW w:w="262" w:type="dxa"/>
            <w:shd w:val="clear" w:color="auto" w:fill="auto"/>
          </w:tcPr>
          <w:p w14:paraId="69F75242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01BA2A4" w14:textId="77777777" w:rsidR="00FB0448" w:rsidRPr="00F25831" w:rsidRDefault="008D58DE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5,933</w:t>
            </w:r>
          </w:p>
        </w:tc>
        <w:tc>
          <w:tcPr>
            <w:tcW w:w="270" w:type="dxa"/>
            <w:shd w:val="clear" w:color="auto" w:fill="auto"/>
          </w:tcPr>
          <w:p w14:paraId="4F3B404C" w14:textId="77777777" w:rsidR="00FB0448" w:rsidRPr="00F25831" w:rsidRDefault="00FB0448" w:rsidP="00FB044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1E91D5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6,287</w:t>
            </w:r>
          </w:p>
        </w:tc>
      </w:tr>
      <w:tr w:rsidR="00FB0448" w:rsidRPr="00F25831" w14:paraId="471C115A" w14:textId="77777777" w:rsidTr="00C12FE4">
        <w:tc>
          <w:tcPr>
            <w:tcW w:w="3240" w:type="dxa"/>
            <w:shd w:val="clear" w:color="auto" w:fill="auto"/>
          </w:tcPr>
          <w:p w14:paraId="5A00756D" w14:textId="77777777" w:rsidR="00FB0448" w:rsidRPr="00F25831" w:rsidRDefault="00FB0448" w:rsidP="00FB044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ค่าเช่าสำนักงาน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อุปกรณ์และค่าบริการ  </w:t>
            </w:r>
          </w:p>
          <w:p w14:paraId="5EA5BDFF" w14:textId="77777777" w:rsidR="00FB0448" w:rsidRPr="00F25831" w:rsidRDefault="00FB0448" w:rsidP="00FB044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  สำนักงาน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776D2F4" w14:textId="77777777" w:rsidR="00FB0448" w:rsidRPr="00F25831" w:rsidRDefault="00FB0448" w:rsidP="00FB044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487A305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285E27E" w14:textId="77777777" w:rsidR="008D58DE" w:rsidRPr="00F25831" w:rsidRDefault="008D58DE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bidi="th-TH"/>
              </w:rPr>
              <w:t>13,654</w:t>
            </w:r>
          </w:p>
        </w:tc>
        <w:tc>
          <w:tcPr>
            <w:tcW w:w="262" w:type="dxa"/>
            <w:shd w:val="clear" w:color="auto" w:fill="auto"/>
          </w:tcPr>
          <w:p w14:paraId="054EAFED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6BFDAC2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9381F23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5,999</w:t>
            </w:r>
          </w:p>
        </w:tc>
        <w:tc>
          <w:tcPr>
            <w:tcW w:w="262" w:type="dxa"/>
            <w:shd w:val="clear" w:color="auto" w:fill="auto"/>
          </w:tcPr>
          <w:p w14:paraId="790F79AC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1BBB458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9026D5B" w14:textId="77777777" w:rsidR="008D58DE" w:rsidRPr="00F25831" w:rsidRDefault="008D58DE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bidi="th-TH"/>
              </w:rPr>
              <w:t>3,186</w:t>
            </w:r>
          </w:p>
        </w:tc>
        <w:tc>
          <w:tcPr>
            <w:tcW w:w="270" w:type="dxa"/>
            <w:shd w:val="clear" w:color="auto" w:fill="auto"/>
          </w:tcPr>
          <w:p w14:paraId="6D2A30A5" w14:textId="77777777" w:rsidR="00FB0448" w:rsidRPr="00F25831" w:rsidRDefault="00FB0448" w:rsidP="00FB044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991C10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AD63781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2,657</w:t>
            </w:r>
          </w:p>
        </w:tc>
      </w:tr>
      <w:tr w:rsidR="00FB0448" w:rsidRPr="00F25831" w14:paraId="6D7642AB" w14:textId="77777777" w:rsidTr="00C12FE4">
        <w:tc>
          <w:tcPr>
            <w:tcW w:w="3240" w:type="dxa"/>
            <w:shd w:val="clear" w:color="auto" w:fill="auto"/>
          </w:tcPr>
          <w:p w14:paraId="1AD27A19" w14:textId="77777777" w:rsidR="00FB0448" w:rsidRPr="00F25831" w:rsidRDefault="00FB0448" w:rsidP="00FB04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7A2C0BD" w14:textId="77777777" w:rsidR="00FB0448" w:rsidRPr="00F25831" w:rsidRDefault="00FB0448" w:rsidP="00FB044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990" w:type="dxa"/>
            <w:shd w:val="clear" w:color="auto" w:fill="auto"/>
          </w:tcPr>
          <w:p w14:paraId="59C8DA37" w14:textId="77777777" w:rsidR="00FB0448" w:rsidRPr="00F25831" w:rsidRDefault="008D58DE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bidi="th-TH"/>
              </w:rPr>
              <w:t>7,396</w:t>
            </w:r>
          </w:p>
        </w:tc>
        <w:tc>
          <w:tcPr>
            <w:tcW w:w="262" w:type="dxa"/>
            <w:shd w:val="clear" w:color="auto" w:fill="auto"/>
          </w:tcPr>
          <w:p w14:paraId="09685BBB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393D00E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3,394</w:t>
            </w:r>
          </w:p>
        </w:tc>
        <w:tc>
          <w:tcPr>
            <w:tcW w:w="262" w:type="dxa"/>
            <w:shd w:val="clear" w:color="auto" w:fill="auto"/>
          </w:tcPr>
          <w:p w14:paraId="58A168A0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3379D2A" w14:textId="77777777" w:rsidR="00FB0448" w:rsidRPr="00F25831" w:rsidRDefault="008D58DE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bidi="th-TH"/>
              </w:rPr>
              <w:t>6,348</w:t>
            </w:r>
          </w:p>
        </w:tc>
        <w:tc>
          <w:tcPr>
            <w:tcW w:w="270" w:type="dxa"/>
            <w:shd w:val="clear" w:color="auto" w:fill="auto"/>
          </w:tcPr>
          <w:p w14:paraId="47952255" w14:textId="77777777" w:rsidR="00FB0448" w:rsidRPr="00F25831" w:rsidRDefault="00FB0448" w:rsidP="00FB044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52FB0F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3,167</w:t>
            </w:r>
          </w:p>
        </w:tc>
      </w:tr>
      <w:tr w:rsidR="00FB0448" w:rsidRPr="00F25831" w14:paraId="4129B528" w14:textId="77777777" w:rsidTr="00C12FE4">
        <w:tc>
          <w:tcPr>
            <w:tcW w:w="3240" w:type="dxa"/>
            <w:shd w:val="clear" w:color="auto" w:fill="auto"/>
          </w:tcPr>
          <w:p w14:paraId="6CE87A40" w14:textId="77777777" w:rsidR="00FB0448" w:rsidRPr="00F25831" w:rsidRDefault="00FB0448" w:rsidP="00FB04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DA6EB41" w14:textId="77777777" w:rsidR="00FB0448" w:rsidRPr="00F25831" w:rsidRDefault="00FB0448" w:rsidP="00FB044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990" w:type="dxa"/>
            <w:shd w:val="clear" w:color="auto" w:fill="auto"/>
          </w:tcPr>
          <w:p w14:paraId="779BD5C8" w14:textId="77777777" w:rsidR="00FB0448" w:rsidRPr="00F25831" w:rsidRDefault="008D58DE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bidi="th-TH"/>
              </w:rPr>
              <w:t>4,141</w:t>
            </w:r>
          </w:p>
        </w:tc>
        <w:tc>
          <w:tcPr>
            <w:tcW w:w="262" w:type="dxa"/>
            <w:shd w:val="clear" w:color="auto" w:fill="auto"/>
          </w:tcPr>
          <w:p w14:paraId="30654A33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8DC59C6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1,719</w:t>
            </w:r>
          </w:p>
        </w:tc>
        <w:tc>
          <w:tcPr>
            <w:tcW w:w="262" w:type="dxa"/>
            <w:shd w:val="clear" w:color="auto" w:fill="auto"/>
          </w:tcPr>
          <w:p w14:paraId="786CD333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1EF364E" w14:textId="77777777" w:rsidR="00FB0448" w:rsidRPr="00F25831" w:rsidRDefault="008D58DE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bidi="th-TH"/>
              </w:rPr>
              <w:t>301</w:t>
            </w:r>
          </w:p>
        </w:tc>
        <w:tc>
          <w:tcPr>
            <w:tcW w:w="270" w:type="dxa"/>
            <w:shd w:val="clear" w:color="auto" w:fill="auto"/>
          </w:tcPr>
          <w:p w14:paraId="5102FBAB" w14:textId="77777777" w:rsidR="00FB0448" w:rsidRPr="00F25831" w:rsidRDefault="00FB0448" w:rsidP="00FB044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7DA4D7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341</w:t>
            </w:r>
          </w:p>
        </w:tc>
      </w:tr>
      <w:tr w:rsidR="00FB0448" w:rsidRPr="00F25831" w14:paraId="187B9824" w14:textId="77777777" w:rsidTr="00C12FE4">
        <w:tc>
          <w:tcPr>
            <w:tcW w:w="3240" w:type="dxa"/>
            <w:shd w:val="clear" w:color="auto" w:fill="auto"/>
          </w:tcPr>
          <w:p w14:paraId="78178C7B" w14:textId="77777777" w:rsidR="00FB0448" w:rsidRPr="00F25831" w:rsidRDefault="00FB0448" w:rsidP="00FB04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A75396E" w14:textId="77777777" w:rsidR="00FB0448" w:rsidRPr="00F25831" w:rsidRDefault="00FB0448" w:rsidP="00FB044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E28F66B" w14:textId="77777777" w:rsidR="00FB0448" w:rsidRPr="00F25831" w:rsidRDefault="008A265C" w:rsidP="008A26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14,6</w:t>
            </w:r>
            <w:r w:rsidR="008D58DE" w:rsidRPr="00F25831">
              <w:rPr>
                <w:rFonts w:ascii="Angsana New" w:hAnsi="Angsana New"/>
                <w:sz w:val="30"/>
                <w:szCs w:val="30"/>
              </w:rPr>
              <w:t>6</w:t>
            </w:r>
            <w:r w:rsidRPr="00F2583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44824F52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629DE92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6,745</w:t>
            </w:r>
          </w:p>
        </w:tc>
        <w:tc>
          <w:tcPr>
            <w:tcW w:w="262" w:type="dxa"/>
            <w:shd w:val="clear" w:color="auto" w:fill="auto"/>
          </w:tcPr>
          <w:p w14:paraId="1F4C6274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069C6B2" w14:textId="77777777" w:rsidR="00FB0448" w:rsidRPr="00F25831" w:rsidRDefault="008D58DE" w:rsidP="008D58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4,344</w:t>
            </w:r>
          </w:p>
        </w:tc>
        <w:tc>
          <w:tcPr>
            <w:tcW w:w="270" w:type="dxa"/>
            <w:shd w:val="clear" w:color="auto" w:fill="auto"/>
          </w:tcPr>
          <w:p w14:paraId="04F86A3E" w14:textId="77777777" w:rsidR="00FB0448" w:rsidRPr="00F25831" w:rsidRDefault="00FB0448" w:rsidP="00FB044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107C41" w14:textId="77777777" w:rsidR="00FB0448" w:rsidRPr="00F25831" w:rsidRDefault="00834303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3,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353</w:t>
            </w:r>
          </w:p>
        </w:tc>
      </w:tr>
      <w:tr w:rsidR="00FB0448" w:rsidRPr="00F25831" w14:paraId="0CC5AA05" w14:textId="77777777" w:rsidTr="00A66FBA">
        <w:tc>
          <w:tcPr>
            <w:tcW w:w="3240" w:type="dxa"/>
            <w:shd w:val="clear" w:color="auto" w:fill="auto"/>
          </w:tcPr>
          <w:p w14:paraId="58885E57" w14:textId="77777777" w:rsidR="00FB0448" w:rsidRPr="00F25831" w:rsidRDefault="00FB0448" w:rsidP="00FB0448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รวมต้นทุนขายและบริการ ต้นทุนใน</w:t>
            </w:r>
          </w:p>
          <w:p w14:paraId="02981177" w14:textId="77777777" w:rsidR="00FB0448" w:rsidRPr="00F25831" w:rsidRDefault="00FB0448" w:rsidP="00FB0448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การจัดจำหน่าย และค่าใช้จ่ายในการ   </w:t>
            </w:r>
          </w:p>
          <w:p w14:paraId="1EE2BE40" w14:textId="77777777" w:rsidR="00FB0448" w:rsidRPr="00F25831" w:rsidRDefault="00FB0448" w:rsidP="00FB0448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บริหาร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BA963AE" w14:textId="77777777" w:rsidR="00FB0448" w:rsidRPr="00F25831" w:rsidRDefault="00FB0448" w:rsidP="00FB0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21787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A2D5FB2" w14:textId="77777777" w:rsidR="008D58DE" w:rsidRPr="00F25831" w:rsidRDefault="008D58DE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9BD1EB5" w14:textId="77777777" w:rsidR="008D58DE" w:rsidRPr="00F25831" w:rsidRDefault="008D58DE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1,468,446</w:t>
            </w:r>
          </w:p>
        </w:tc>
        <w:tc>
          <w:tcPr>
            <w:tcW w:w="262" w:type="dxa"/>
            <w:shd w:val="clear" w:color="auto" w:fill="auto"/>
          </w:tcPr>
          <w:p w14:paraId="774FE6EF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B4F37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CFADC80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EEA0D71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890,758</w:t>
            </w:r>
          </w:p>
        </w:tc>
        <w:tc>
          <w:tcPr>
            <w:tcW w:w="262" w:type="dxa"/>
            <w:shd w:val="clear" w:color="auto" w:fill="auto"/>
          </w:tcPr>
          <w:p w14:paraId="3412741B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FCF14C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CC1C101" w14:textId="77777777" w:rsidR="008D58DE" w:rsidRPr="00F25831" w:rsidRDefault="008D58DE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0163FBF" w14:textId="77777777" w:rsidR="008D58DE" w:rsidRPr="00F25831" w:rsidRDefault="008D58DE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1,133,004</w:t>
            </w:r>
          </w:p>
        </w:tc>
        <w:tc>
          <w:tcPr>
            <w:tcW w:w="270" w:type="dxa"/>
            <w:shd w:val="clear" w:color="auto" w:fill="auto"/>
          </w:tcPr>
          <w:p w14:paraId="609849F1" w14:textId="77777777" w:rsidR="00FB0448" w:rsidRPr="00F25831" w:rsidRDefault="00FB0448" w:rsidP="00FB044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98E4C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B4DB16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845E742" w14:textId="77777777" w:rsidR="00FB0448" w:rsidRPr="00F25831" w:rsidRDefault="00FB0448" w:rsidP="00B8190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B81901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B81901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</w:tr>
    </w:tbl>
    <w:p w14:paraId="16182988" w14:textId="77777777" w:rsidR="002D552B" w:rsidRPr="00F25831" w:rsidRDefault="002D552B" w:rsidP="007E1360">
      <w:pPr>
        <w:pStyle w:val="Heading6"/>
        <w:numPr>
          <w:ilvl w:val="0"/>
          <w:numId w:val="34"/>
        </w:numPr>
        <w:tabs>
          <w:tab w:val="left" w:pos="540"/>
        </w:tabs>
        <w:ind w:left="540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F25831">
        <w:rPr>
          <w:rFonts w:ascii="Angsana New" w:eastAsia="MS Mincho" w:hAnsi="Angsana New"/>
          <w:sz w:val="30"/>
          <w:szCs w:val="30"/>
          <w:cs/>
          <w:lang w:val="en-US"/>
        </w:rPr>
        <w:lastRenderedPageBreak/>
        <w:t>ภาษีเงินได้</w:t>
      </w:r>
    </w:p>
    <w:p w14:paraId="37FE0439" w14:textId="77777777" w:rsidR="002D552B" w:rsidRPr="00F25831" w:rsidRDefault="002D552B" w:rsidP="004749F9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26F4D2EE" w14:textId="77777777" w:rsidR="004749F9" w:rsidRPr="00F25831" w:rsidRDefault="004749F9" w:rsidP="007D3BC9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194CAE3C" w14:textId="77777777" w:rsidR="00FB0448" w:rsidRPr="00F25831" w:rsidRDefault="00FB0448" w:rsidP="007D3BC9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FB0448" w:rsidRPr="00F25831" w14:paraId="4F445B87" w14:textId="77777777" w:rsidTr="00C12FE4">
        <w:trPr>
          <w:tblHeader/>
        </w:trPr>
        <w:tc>
          <w:tcPr>
            <w:tcW w:w="3240" w:type="dxa"/>
            <w:shd w:val="clear" w:color="auto" w:fill="auto"/>
          </w:tcPr>
          <w:p w14:paraId="2DC4E8FF" w14:textId="77777777" w:rsidR="00FB0448" w:rsidRPr="00F25831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62B5720" w14:textId="77777777" w:rsidR="00FB0448" w:rsidRPr="00F25831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7BA5451" w14:textId="77777777" w:rsidR="00FB0448" w:rsidRPr="00F25831" w:rsidRDefault="00FB0448" w:rsidP="00C12F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241A4A2" w14:textId="77777777" w:rsidR="00FB0448" w:rsidRPr="00F25831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6B55A268" w14:textId="77777777" w:rsidR="00FB0448" w:rsidRPr="00F25831" w:rsidRDefault="00FB0448" w:rsidP="00C12F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0448" w:rsidRPr="00F25831" w14:paraId="6FF82BD3" w14:textId="77777777" w:rsidTr="00C12FE4">
        <w:trPr>
          <w:tblHeader/>
        </w:trPr>
        <w:tc>
          <w:tcPr>
            <w:tcW w:w="3240" w:type="dxa"/>
            <w:shd w:val="clear" w:color="auto" w:fill="auto"/>
          </w:tcPr>
          <w:p w14:paraId="0C782BAE" w14:textId="77777777" w:rsidR="00FB0448" w:rsidRPr="00F25831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9305952" w14:textId="77777777" w:rsidR="00FB0448" w:rsidRPr="00F25831" w:rsidRDefault="00FB0448" w:rsidP="00C12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4EDF97F3" w14:textId="77777777" w:rsidR="00FB0448" w:rsidRPr="00F25831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72D5142D" w14:textId="77777777" w:rsidR="00FB0448" w:rsidRPr="00F25831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373E673" w14:textId="77777777" w:rsidR="00FB0448" w:rsidRPr="00F25831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405CBD64" w14:textId="77777777" w:rsidR="00FB0448" w:rsidRPr="00F25831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0DA89A8" w14:textId="77777777" w:rsidR="00FB0448" w:rsidRPr="00F25831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1ADFD431" w14:textId="77777777" w:rsidR="00FB0448" w:rsidRPr="00F25831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DC0D55" w14:textId="77777777" w:rsidR="00FB0448" w:rsidRPr="00F25831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B11A98" w:rsidRPr="00F25831" w14:paraId="0C73DC10" w14:textId="77777777" w:rsidTr="00C12FE4">
        <w:trPr>
          <w:tblHeader/>
        </w:trPr>
        <w:tc>
          <w:tcPr>
            <w:tcW w:w="3240" w:type="dxa"/>
            <w:shd w:val="clear" w:color="auto" w:fill="auto"/>
          </w:tcPr>
          <w:p w14:paraId="1EB63577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F2DDACA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D2F58F1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B0448" w:rsidRPr="00F25831" w14:paraId="220CB345" w14:textId="77777777" w:rsidTr="00C12FE4">
        <w:tc>
          <w:tcPr>
            <w:tcW w:w="3240" w:type="dxa"/>
            <w:shd w:val="clear" w:color="auto" w:fill="auto"/>
          </w:tcPr>
          <w:p w14:paraId="53CE025D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13D9E9A" w14:textId="77777777" w:rsidR="00FB0448" w:rsidRPr="00F25831" w:rsidRDefault="00FB0448" w:rsidP="00FB044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3FA343D" w14:textId="77777777" w:rsidR="00FB0448" w:rsidRPr="00F25831" w:rsidRDefault="00D437B0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17,787</w:t>
            </w:r>
          </w:p>
        </w:tc>
        <w:tc>
          <w:tcPr>
            <w:tcW w:w="262" w:type="dxa"/>
            <w:shd w:val="clear" w:color="auto" w:fill="auto"/>
          </w:tcPr>
          <w:p w14:paraId="40B2EE23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B6696B9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9,649</w:t>
            </w:r>
          </w:p>
        </w:tc>
        <w:tc>
          <w:tcPr>
            <w:tcW w:w="262" w:type="dxa"/>
            <w:shd w:val="clear" w:color="auto" w:fill="auto"/>
          </w:tcPr>
          <w:p w14:paraId="19B1012A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6866673" w14:textId="77777777" w:rsidR="00FB0448" w:rsidRPr="00F25831" w:rsidRDefault="00713F7C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9,723</w:t>
            </w:r>
          </w:p>
        </w:tc>
        <w:tc>
          <w:tcPr>
            <w:tcW w:w="270" w:type="dxa"/>
            <w:shd w:val="clear" w:color="auto" w:fill="auto"/>
          </w:tcPr>
          <w:p w14:paraId="5D151A79" w14:textId="77777777" w:rsidR="00FB0448" w:rsidRPr="00F25831" w:rsidRDefault="00FB0448" w:rsidP="00FB044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A585DA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8,032</w:t>
            </w:r>
          </w:p>
        </w:tc>
      </w:tr>
      <w:tr w:rsidR="00FB0448" w:rsidRPr="00F25831" w14:paraId="7A584CAD" w14:textId="77777777" w:rsidTr="00C12FE4">
        <w:tc>
          <w:tcPr>
            <w:tcW w:w="3240" w:type="dxa"/>
            <w:shd w:val="clear" w:color="auto" w:fill="auto"/>
          </w:tcPr>
          <w:p w14:paraId="5C4624F2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A0451AD" w14:textId="77777777" w:rsidR="00FB0448" w:rsidRPr="00F25831" w:rsidRDefault="00FB0448" w:rsidP="00FB044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990" w:type="dxa"/>
            <w:shd w:val="clear" w:color="auto" w:fill="auto"/>
          </w:tcPr>
          <w:p w14:paraId="62BE13B1" w14:textId="77777777" w:rsidR="00FB0448" w:rsidRPr="00F25831" w:rsidRDefault="00D437B0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(1,077)</w:t>
            </w:r>
          </w:p>
        </w:tc>
        <w:tc>
          <w:tcPr>
            <w:tcW w:w="262" w:type="dxa"/>
            <w:shd w:val="clear" w:color="auto" w:fill="auto"/>
          </w:tcPr>
          <w:p w14:paraId="31064FD5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A3172BF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1,633</w:t>
            </w:r>
          </w:p>
        </w:tc>
        <w:tc>
          <w:tcPr>
            <w:tcW w:w="262" w:type="dxa"/>
            <w:shd w:val="clear" w:color="auto" w:fill="auto"/>
          </w:tcPr>
          <w:p w14:paraId="360BF775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42116D4" w14:textId="77777777" w:rsidR="00FB0448" w:rsidRPr="00F25831" w:rsidRDefault="00713F7C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(255)</w:t>
            </w:r>
          </w:p>
        </w:tc>
        <w:tc>
          <w:tcPr>
            <w:tcW w:w="270" w:type="dxa"/>
            <w:shd w:val="clear" w:color="auto" w:fill="auto"/>
          </w:tcPr>
          <w:p w14:paraId="047575E5" w14:textId="77777777" w:rsidR="00FB0448" w:rsidRPr="00F25831" w:rsidRDefault="00FB0448" w:rsidP="00FB044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38927B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</w:tr>
      <w:tr w:rsidR="00FB0448" w:rsidRPr="00F25831" w14:paraId="39201731" w14:textId="77777777" w:rsidTr="00C12FE4">
        <w:tc>
          <w:tcPr>
            <w:tcW w:w="3240" w:type="dxa"/>
            <w:shd w:val="clear" w:color="auto" w:fill="auto"/>
          </w:tcPr>
          <w:p w14:paraId="28827A71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0A0029D" w14:textId="77777777" w:rsidR="00FB0448" w:rsidRPr="00F25831" w:rsidRDefault="00FB0448" w:rsidP="00FB0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911868" w14:textId="77777777" w:rsidR="00FB0448" w:rsidRPr="00F25831" w:rsidRDefault="00D437B0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16,710</w:t>
            </w:r>
          </w:p>
        </w:tc>
        <w:tc>
          <w:tcPr>
            <w:tcW w:w="262" w:type="dxa"/>
            <w:shd w:val="clear" w:color="auto" w:fill="auto"/>
          </w:tcPr>
          <w:p w14:paraId="2A61F951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6605C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11,282</w:t>
            </w:r>
          </w:p>
        </w:tc>
        <w:tc>
          <w:tcPr>
            <w:tcW w:w="262" w:type="dxa"/>
            <w:shd w:val="clear" w:color="auto" w:fill="auto"/>
          </w:tcPr>
          <w:p w14:paraId="08CB6B4A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F9C64" w14:textId="77777777" w:rsidR="00FB0448" w:rsidRPr="00F25831" w:rsidRDefault="00713F7C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9,468</w:t>
            </w:r>
          </w:p>
        </w:tc>
        <w:tc>
          <w:tcPr>
            <w:tcW w:w="270" w:type="dxa"/>
            <w:shd w:val="clear" w:color="auto" w:fill="auto"/>
          </w:tcPr>
          <w:p w14:paraId="637FB677" w14:textId="77777777" w:rsidR="00FB0448" w:rsidRPr="00F25831" w:rsidRDefault="00FB0448" w:rsidP="00FB044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7E319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9,537</w:t>
            </w:r>
          </w:p>
        </w:tc>
      </w:tr>
      <w:tr w:rsidR="00B11A98" w:rsidRPr="00F25831" w14:paraId="405ADD2A" w14:textId="77777777" w:rsidTr="00FB0448">
        <w:trPr>
          <w:tblHeader/>
        </w:trPr>
        <w:tc>
          <w:tcPr>
            <w:tcW w:w="3240" w:type="dxa"/>
            <w:shd w:val="clear" w:color="auto" w:fill="auto"/>
          </w:tcPr>
          <w:p w14:paraId="1F2675DD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1846891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6FAC4EE0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B0448" w:rsidRPr="00F25831" w14:paraId="282EC252" w14:textId="77777777" w:rsidTr="00C12FE4">
        <w:tc>
          <w:tcPr>
            <w:tcW w:w="4230" w:type="dxa"/>
            <w:gridSpan w:val="2"/>
            <w:shd w:val="clear" w:color="auto" w:fill="auto"/>
          </w:tcPr>
          <w:p w14:paraId="78E35C69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990" w:type="dxa"/>
            <w:shd w:val="clear" w:color="auto" w:fill="auto"/>
          </w:tcPr>
          <w:p w14:paraId="455D2546" w14:textId="77777777" w:rsidR="00FB0448" w:rsidRPr="00F25831" w:rsidRDefault="00FB0448" w:rsidP="00C12FE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16BD575" w14:textId="77777777" w:rsidR="00FB0448" w:rsidRPr="00F25831" w:rsidRDefault="00FB0448" w:rsidP="00C12FE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0E8B9FA" w14:textId="77777777" w:rsidR="00FB0448" w:rsidRPr="00F25831" w:rsidRDefault="00FB0448" w:rsidP="00C12FE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B3388CF" w14:textId="77777777" w:rsidR="00FB0448" w:rsidRPr="00F25831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31430A3" w14:textId="77777777" w:rsidR="00FB0448" w:rsidRPr="00F25831" w:rsidRDefault="00FB0448" w:rsidP="00C12FE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9AA2F8" w14:textId="77777777" w:rsidR="00FB0448" w:rsidRPr="00F25831" w:rsidRDefault="00FB0448" w:rsidP="00C12F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6B086A" w14:textId="77777777" w:rsidR="00FB0448" w:rsidRPr="00F25831" w:rsidRDefault="00FB0448" w:rsidP="00C12FE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0448" w:rsidRPr="00F25831" w14:paraId="11D840CD" w14:textId="77777777" w:rsidTr="00FB0448">
        <w:tc>
          <w:tcPr>
            <w:tcW w:w="3240" w:type="dxa"/>
            <w:shd w:val="clear" w:color="auto" w:fill="auto"/>
          </w:tcPr>
          <w:p w14:paraId="24E18847" w14:textId="77777777" w:rsidR="00FB0448" w:rsidRPr="00F25831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 (ค่าใช้จ่าย) ภาษีเงินได้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B35C004" w14:textId="77777777" w:rsidR="00FB0448" w:rsidRPr="00F25831" w:rsidRDefault="00FB0448" w:rsidP="00C12FE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8144A72" w14:textId="77777777" w:rsidR="00FB0448" w:rsidRPr="00F25831" w:rsidRDefault="00FB0448" w:rsidP="00C12FE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D78CDF5" w14:textId="77777777" w:rsidR="00FB0448" w:rsidRPr="00F25831" w:rsidRDefault="00FB0448" w:rsidP="00C12FE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E8201FA" w14:textId="77777777" w:rsidR="00FB0448" w:rsidRPr="00F25831" w:rsidRDefault="00FB0448" w:rsidP="00C12FE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C92A2B9" w14:textId="77777777" w:rsidR="00FB0448" w:rsidRPr="00F25831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07950F3" w14:textId="77777777" w:rsidR="00FB0448" w:rsidRPr="00F25831" w:rsidRDefault="00FB0448" w:rsidP="00C12FE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234788" w14:textId="77777777" w:rsidR="00FB0448" w:rsidRPr="00F25831" w:rsidRDefault="00FB0448" w:rsidP="00C12F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7BEA4C" w14:textId="77777777" w:rsidR="00FB0448" w:rsidRPr="00F25831" w:rsidRDefault="00FB0448" w:rsidP="00C12FE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37B0" w:rsidRPr="00F25831" w14:paraId="555A7CA0" w14:textId="77777777" w:rsidTr="00FB0448">
        <w:tc>
          <w:tcPr>
            <w:tcW w:w="3240" w:type="dxa"/>
            <w:shd w:val="clear" w:color="auto" w:fill="auto"/>
          </w:tcPr>
          <w:p w14:paraId="303AAE1F" w14:textId="77777777" w:rsidR="00D437B0" w:rsidRPr="00F25831" w:rsidRDefault="00D437B0" w:rsidP="00D4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</w:t>
            </w:r>
          </w:p>
          <w:p w14:paraId="5636B733" w14:textId="77777777" w:rsidR="00D437B0" w:rsidRPr="00F25831" w:rsidRDefault="00D437B0" w:rsidP="00D4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C1EF480" w14:textId="77777777" w:rsidR="00D437B0" w:rsidRPr="00F25831" w:rsidRDefault="00D437B0" w:rsidP="00D437B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1A96853B" w14:textId="77777777" w:rsidR="00D437B0" w:rsidRPr="00F25831" w:rsidRDefault="00D437B0" w:rsidP="00D437B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B81DACA" w14:textId="77777777" w:rsidR="00D437B0" w:rsidRPr="00F25831" w:rsidRDefault="00D437B0" w:rsidP="00D437B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FB32D41" w14:textId="77777777" w:rsidR="00D437B0" w:rsidRPr="00F25831" w:rsidRDefault="00D437B0" w:rsidP="00D437B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77DC0774" w14:textId="77777777" w:rsidR="00D437B0" w:rsidRPr="00F25831" w:rsidRDefault="00D437B0" w:rsidP="00D437B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4F16DC1C" w14:textId="77777777" w:rsidR="00D437B0" w:rsidRPr="00F25831" w:rsidRDefault="00D437B0" w:rsidP="00D437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B06F876" w14:textId="77777777" w:rsidR="00D437B0" w:rsidRPr="00F25831" w:rsidRDefault="00D437B0" w:rsidP="00D437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5769BFD" w14:textId="77777777" w:rsidR="00D437B0" w:rsidRPr="00F25831" w:rsidRDefault="00D437B0" w:rsidP="00D4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024AF994" w14:textId="77777777" w:rsidR="00D437B0" w:rsidRPr="00F25831" w:rsidRDefault="00D437B0" w:rsidP="00D437B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1554CE1" w14:textId="77777777" w:rsidR="00D437B0" w:rsidRPr="00F25831" w:rsidRDefault="00D437B0" w:rsidP="00D437B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0730A5E" w14:textId="77777777" w:rsidR="00D437B0" w:rsidRPr="00F25831" w:rsidRDefault="00D437B0" w:rsidP="00D437B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8616C3A" w14:textId="77777777" w:rsidR="00D437B0" w:rsidRPr="00F25831" w:rsidRDefault="00D437B0" w:rsidP="00D437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C81A9C3" w14:textId="77777777" w:rsidR="00D437B0" w:rsidRPr="00F25831" w:rsidRDefault="00D437B0" w:rsidP="00D437B0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B6BD75A" w14:textId="77777777" w:rsidR="00FB0448" w:rsidRPr="00F25831" w:rsidRDefault="00FB0448" w:rsidP="00266C67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314746" w14:textId="77777777" w:rsidR="00670404" w:rsidRPr="00F25831" w:rsidRDefault="00266C67" w:rsidP="00266C67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</w:t>
      </w:r>
      <w:r w:rsidRPr="00F2583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4882F61" w14:textId="77777777" w:rsidR="00FB0448" w:rsidRPr="00F25831" w:rsidRDefault="00FB0448" w:rsidP="00266C67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FB0448" w:rsidRPr="00F25831" w14:paraId="5455459B" w14:textId="77777777" w:rsidTr="00FB0448">
        <w:trPr>
          <w:tblHeader/>
        </w:trPr>
        <w:tc>
          <w:tcPr>
            <w:tcW w:w="3960" w:type="dxa"/>
            <w:shd w:val="clear" w:color="auto" w:fill="auto"/>
          </w:tcPr>
          <w:p w14:paraId="078E8C1C" w14:textId="77777777" w:rsidR="00FB0448" w:rsidRPr="00F25831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2A1C8EB" w14:textId="77777777" w:rsidR="00FB0448" w:rsidRPr="00F25831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13A5A26F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B0448" w:rsidRPr="00F25831" w14:paraId="6841C045" w14:textId="77777777" w:rsidTr="00FB0448">
        <w:trPr>
          <w:tblHeader/>
        </w:trPr>
        <w:tc>
          <w:tcPr>
            <w:tcW w:w="3960" w:type="dxa"/>
            <w:shd w:val="clear" w:color="auto" w:fill="auto"/>
          </w:tcPr>
          <w:p w14:paraId="665C2E83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971444F" w14:textId="77777777" w:rsidR="00FB0448" w:rsidRPr="00F25831" w:rsidRDefault="00FB0448" w:rsidP="00FB0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9567A0C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17"/>
                <w:tab w:val="right" w:pos="2034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</w:r>
          </w:p>
        </w:tc>
        <w:tc>
          <w:tcPr>
            <w:tcW w:w="262" w:type="dxa"/>
            <w:shd w:val="clear" w:color="auto" w:fill="auto"/>
          </w:tcPr>
          <w:p w14:paraId="5594CED6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14:paraId="48CFD596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17"/>
                <w:tab w:val="right" w:pos="2034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</w:r>
          </w:p>
        </w:tc>
      </w:tr>
      <w:tr w:rsidR="007F0ABC" w:rsidRPr="00F25831" w14:paraId="0B966DB1" w14:textId="77777777" w:rsidTr="0018417C">
        <w:trPr>
          <w:tblHeader/>
        </w:trPr>
        <w:tc>
          <w:tcPr>
            <w:tcW w:w="3960" w:type="dxa"/>
            <w:shd w:val="clear" w:color="auto" w:fill="auto"/>
          </w:tcPr>
          <w:p w14:paraId="3D79FCAB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BDF11A7" w14:textId="77777777" w:rsidR="007F0ABC" w:rsidRPr="00F25831" w:rsidRDefault="007F0ABC" w:rsidP="007F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7B4EBDE" w14:textId="77777777" w:rsidR="007F0ABC" w:rsidRPr="00F25831" w:rsidRDefault="007F0ABC" w:rsidP="007F0AB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2C95FF7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2" w:type="dxa"/>
            <w:shd w:val="clear" w:color="auto" w:fill="auto"/>
          </w:tcPr>
          <w:p w14:paraId="42736909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0916418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14:paraId="44B9E727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62" w:type="dxa"/>
            <w:shd w:val="clear" w:color="auto" w:fill="auto"/>
          </w:tcPr>
          <w:p w14:paraId="2AE5955E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49FF497" w14:textId="77777777" w:rsidR="007F0ABC" w:rsidRPr="00F25831" w:rsidRDefault="007F0ABC" w:rsidP="007F0AB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7771C99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F90E7F5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1F7BB2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14:paraId="13D91F67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0448" w:rsidRPr="00F25831" w14:paraId="69AE1FEB" w14:textId="77777777" w:rsidTr="0018417C">
        <w:tc>
          <w:tcPr>
            <w:tcW w:w="3960" w:type="dxa"/>
            <w:shd w:val="clear" w:color="auto" w:fill="auto"/>
          </w:tcPr>
          <w:p w14:paraId="24FAC66A" w14:textId="77777777" w:rsidR="00FB0448" w:rsidRPr="00F25831" w:rsidRDefault="00FB0448" w:rsidP="00FB04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39AA34E" w14:textId="77777777" w:rsidR="00FB0448" w:rsidRPr="00F25831" w:rsidRDefault="00FB0448" w:rsidP="00FB044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E77B62A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1942007" w14:textId="77777777" w:rsidR="00FB0448" w:rsidRPr="00F25831" w:rsidRDefault="00FB0448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5A9DA447" w14:textId="77777777" w:rsidR="00FB0448" w:rsidRPr="00F25831" w:rsidRDefault="00D437B0" w:rsidP="00FB04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84,209</w:t>
            </w:r>
          </w:p>
        </w:tc>
        <w:tc>
          <w:tcPr>
            <w:tcW w:w="262" w:type="dxa"/>
            <w:shd w:val="clear" w:color="auto" w:fill="auto"/>
          </w:tcPr>
          <w:p w14:paraId="6CB41BD2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49C33EF" w14:textId="77777777" w:rsidR="00FB0448" w:rsidRPr="00F25831" w:rsidRDefault="00FB0448" w:rsidP="00FB04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81405A" w14:textId="77777777" w:rsidR="00FB0448" w:rsidRPr="00F25831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48E7F16" w14:textId="77777777" w:rsidR="00FB0448" w:rsidRPr="00F25831" w:rsidRDefault="00FB0448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57,708</w:t>
            </w:r>
          </w:p>
        </w:tc>
      </w:tr>
      <w:tr w:rsidR="0018417C" w:rsidRPr="00F25831" w14:paraId="0A3583DA" w14:textId="77777777" w:rsidTr="0018417C">
        <w:tc>
          <w:tcPr>
            <w:tcW w:w="3960" w:type="dxa"/>
            <w:shd w:val="clear" w:color="auto" w:fill="auto"/>
          </w:tcPr>
          <w:p w14:paraId="580B6BA9" w14:textId="77777777" w:rsidR="0018417C" w:rsidRPr="00F25831" w:rsidRDefault="0018417C" w:rsidP="0018417C">
            <w:pPr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92E24CF" w14:textId="77777777" w:rsidR="0018417C" w:rsidRPr="00F25831" w:rsidRDefault="0018417C" w:rsidP="0018417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A47010E" w14:textId="77777777" w:rsidR="0018417C" w:rsidRPr="00F25831" w:rsidRDefault="00D437B0" w:rsidP="0018417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14:paraId="6100201E" w14:textId="77777777" w:rsidR="0018417C" w:rsidRPr="00F25831" w:rsidRDefault="001841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5CDD1B47" w14:textId="77777777" w:rsidR="0018417C" w:rsidRPr="00F25831" w:rsidRDefault="00D437B0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16,841</w:t>
            </w:r>
          </w:p>
        </w:tc>
        <w:tc>
          <w:tcPr>
            <w:tcW w:w="262" w:type="dxa"/>
            <w:shd w:val="clear" w:color="auto" w:fill="auto"/>
          </w:tcPr>
          <w:p w14:paraId="296C60B7" w14:textId="77777777" w:rsidR="0018417C" w:rsidRPr="00F25831" w:rsidRDefault="0018417C" w:rsidP="001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DC711DD" w14:textId="77777777" w:rsidR="0018417C" w:rsidRPr="00F25831" w:rsidRDefault="0018417C" w:rsidP="0018417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9052CC5" w14:textId="77777777" w:rsidR="0018417C" w:rsidRPr="00F25831" w:rsidRDefault="0018417C" w:rsidP="001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693411A" w14:textId="77777777" w:rsidR="0018417C" w:rsidRPr="00F25831" w:rsidRDefault="001841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11,542</w:t>
            </w:r>
          </w:p>
        </w:tc>
      </w:tr>
      <w:tr w:rsidR="0018417C" w:rsidRPr="00F25831" w14:paraId="1D076CD2" w14:textId="77777777" w:rsidTr="0018417C">
        <w:tc>
          <w:tcPr>
            <w:tcW w:w="3960" w:type="dxa"/>
            <w:shd w:val="clear" w:color="auto" w:fill="auto"/>
          </w:tcPr>
          <w:p w14:paraId="420FE9FC" w14:textId="77777777" w:rsidR="0018417C" w:rsidRPr="00F25831" w:rsidRDefault="0018417C" w:rsidP="0018417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  <w:p w14:paraId="77902D54" w14:textId="77777777" w:rsidR="0018417C" w:rsidRPr="00F25831" w:rsidRDefault="0018417C" w:rsidP="0018417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ที่ไม่ถือเป็นรายได้หรือค่าใช้จ่ายทางภาษี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14:paraId="7127E5F9" w14:textId="77777777" w:rsidR="0018417C" w:rsidRPr="00F25831" w:rsidRDefault="0018417C" w:rsidP="0018417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  สุทธิ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2AE8868" w14:textId="77777777" w:rsidR="0018417C" w:rsidRPr="00F25831" w:rsidRDefault="0018417C" w:rsidP="0018417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CB3B681" w14:textId="77777777" w:rsidR="0018417C" w:rsidRPr="00F25831" w:rsidRDefault="0018417C" w:rsidP="0018417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56D3999" w14:textId="77777777" w:rsidR="0018417C" w:rsidRPr="00F25831" w:rsidRDefault="0018417C" w:rsidP="0018417C"/>
          <w:p w14:paraId="3A47680B" w14:textId="77777777" w:rsidR="0018417C" w:rsidRPr="00F25831" w:rsidRDefault="0018417C" w:rsidP="0018417C"/>
        </w:tc>
        <w:tc>
          <w:tcPr>
            <w:tcW w:w="262" w:type="dxa"/>
            <w:shd w:val="clear" w:color="auto" w:fill="auto"/>
          </w:tcPr>
          <w:p w14:paraId="606F3015" w14:textId="77777777" w:rsidR="0018417C" w:rsidRPr="00F25831" w:rsidRDefault="001841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494776A" w14:textId="77777777" w:rsidR="0018417C" w:rsidRPr="00F25831" w:rsidRDefault="001841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EB5D28E" w14:textId="77777777" w:rsidR="00D437B0" w:rsidRPr="00F25831" w:rsidRDefault="00D437B0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05B8281" w14:textId="77777777" w:rsidR="00D437B0" w:rsidRPr="00F25831" w:rsidRDefault="00D437B0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(131)</w:t>
            </w:r>
          </w:p>
        </w:tc>
        <w:tc>
          <w:tcPr>
            <w:tcW w:w="262" w:type="dxa"/>
            <w:shd w:val="clear" w:color="auto" w:fill="auto"/>
          </w:tcPr>
          <w:p w14:paraId="61AA5E83" w14:textId="77777777" w:rsidR="0018417C" w:rsidRPr="00F25831" w:rsidRDefault="0018417C" w:rsidP="001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FF8A4A6" w14:textId="77777777" w:rsidR="0018417C" w:rsidRPr="00F25831" w:rsidRDefault="0018417C" w:rsidP="0018417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D16512" w14:textId="77777777" w:rsidR="0018417C" w:rsidRPr="00F25831" w:rsidRDefault="0018417C" w:rsidP="001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1F4B8A" w14:textId="77777777" w:rsidR="0018417C" w:rsidRPr="00F25831" w:rsidRDefault="0018417C" w:rsidP="001841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  <w:p w14:paraId="37A1CB78" w14:textId="77777777" w:rsidR="0018417C" w:rsidRPr="00F25831" w:rsidRDefault="0018417C" w:rsidP="001841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507885E" w14:textId="77777777" w:rsidR="0018417C" w:rsidRPr="00F25831" w:rsidRDefault="0018417C" w:rsidP="001841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(260)</w:t>
            </w:r>
          </w:p>
        </w:tc>
      </w:tr>
      <w:tr w:rsidR="0018417C" w:rsidRPr="00F25831" w14:paraId="44B30418" w14:textId="77777777" w:rsidTr="0018417C">
        <w:tc>
          <w:tcPr>
            <w:tcW w:w="3960" w:type="dxa"/>
            <w:shd w:val="clear" w:color="auto" w:fill="auto"/>
          </w:tcPr>
          <w:p w14:paraId="40E672A1" w14:textId="77777777" w:rsidR="0018417C" w:rsidRPr="00F25831" w:rsidRDefault="0018417C" w:rsidP="0018417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3C8691F" w14:textId="77777777" w:rsidR="0018417C" w:rsidRPr="00F25831" w:rsidRDefault="0018417C" w:rsidP="00184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A75B3EA" w14:textId="77777777" w:rsidR="0018417C" w:rsidRPr="00F25831" w:rsidRDefault="00D437B0" w:rsidP="0018417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14:paraId="3083CFD5" w14:textId="77777777" w:rsidR="0018417C" w:rsidRPr="00F25831" w:rsidRDefault="001841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C8DE38" w14:textId="77777777" w:rsidR="0018417C" w:rsidRPr="00F25831" w:rsidRDefault="00D437B0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16,710</w:t>
            </w:r>
          </w:p>
        </w:tc>
        <w:tc>
          <w:tcPr>
            <w:tcW w:w="262" w:type="dxa"/>
            <w:shd w:val="clear" w:color="auto" w:fill="auto"/>
          </w:tcPr>
          <w:p w14:paraId="7401DAE4" w14:textId="77777777" w:rsidR="0018417C" w:rsidRPr="00F25831" w:rsidRDefault="0018417C" w:rsidP="001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063740C9" w14:textId="77777777" w:rsidR="0018417C" w:rsidRPr="00F25831" w:rsidRDefault="0018417C" w:rsidP="0018417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0BD1E7D" w14:textId="77777777" w:rsidR="0018417C" w:rsidRPr="00F25831" w:rsidRDefault="0018417C" w:rsidP="001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74F1E" w14:textId="77777777" w:rsidR="0018417C" w:rsidRPr="00F25831" w:rsidRDefault="001841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11,282</w:t>
            </w:r>
          </w:p>
        </w:tc>
      </w:tr>
    </w:tbl>
    <w:p w14:paraId="22B0F086" w14:textId="77777777" w:rsidR="00FB0448" w:rsidRPr="00F25831" w:rsidRDefault="00FB0448" w:rsidP="00266C67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081C6B" w14:textId="77777777" w:rsidR="00670404" w:rsidRPr="00F25831" w:rsidRDefault="00670404" w:rsidP="00266C67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37299C" w14:textId="77777777" w:rsidR="00AD2EC7" w:rsidRPr="00F25831" w:rsidRDefault="00AD2EC7" w:rsidP="00652EDE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18417C" w:rsidRPr="00F25831" w14:paraId="7F193128" w14:textId="77777777" w:rsidTr="00C12FE4">
        <w:trPr>
          <w:tblHeader/>
        </w:trPr>
        <w:tc>
          <w:tcPr>
            <w:tcW w:w="3960" w:type="dxa"/>
            <w:shd w:val="clear" w:color="auto" w:fill="auto"/>
          </w:tcPr>
          <w:p w14:paraId="2A441F83" w14:textId="77777777" w:rsidR="0018417C" w:rsidRPr="00F25831" w:rsidRDefault="0018417C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279B644" w14:textId="77777777" w:rsidR="0018417C" w:rsidRPr="00F25831" w:rsidRDefault="0018417C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625201BA" w14:textId="77777777" w:rsidR="0018417C" w:rsidRPr="00F25831" w:rsidRDefault="0018417C" w:rsidP="00C12F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F25831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8417C" w:rsidRPr="00F25831" w14:paraId="72995702" w14:textId="77777777" w:rsidTr="00C12FE4">
        <w:trPr>
          <w:tblHeader/>
        </w:trPr>
        <w:tc>
          <w:tcPr>
            <w:tcW w:w="3960" w:type="dxa"/>
            <w:shd w:val="clear" w:color="auto" w:fill="auto"/>
          </w:tcPr>
          <w:p w14:paraId="047FBDA7" w14:textId="77777777" w:rsidR="0018417C" w:rsidRPr="00F25831" w:rsidRDefault="0018417C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39B555C" w14:textId="77777777" w:rsidR="0018417C" w:rsidRPr="00F25831" w:rsidRDefault="0018417C" w:rsidP="00C12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9266BE8" w14:textId="77777777" w:rsidR="0018417C" w:rsidRPr="00F25831" w:rsidRDefault="0018417C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17"/>
                <w:tab w:val="right" w:pos="2034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</w:r>
          </w:p>
        </w:tc>
        <w:tc>
          <w:tcPr>
            <w:tcW w:w="262" w:type="dxa"/>
            <w:shd w:val="clear" w:color="auto" w:fill="auto"/>
          </w:tcPr>
          <w:p w14:paraId="02069A0C" w14:textId="77777777" w:rsidR="0018417C" w:rsidRPr="00F25831" w:rsidRDefault="0018417C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14:paraId="52506E03" w14:textId="77777777" w:rsidR="0018417C" w:rsidRPr="00F25831" w:rsidRDefault="0018417C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17"/>
                <w:tab w:val="right" w:pos="2034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</w:r>
          </w:p>
        </w:tc>
      </w:tr>
      <w:tr w:rsidR="00F374B0" w:rsidRPr="00F25831" w14:paraId="08D24AF3" w14:textId="77777777" w:rsidTr="00C12FE4">
        <w:trPr>
          <w:tblHeader/>
        </w:trPr>
        <w:tc>
          <w:tcPr>
            <w:tcW w:w="3960" w:type="dxa"/>
            <w:shd w:val="clear" w:color="auto" w:fill="auto"/>
          </w:tcPr>
          <w:p w14:paraId="7FABEA79" w14:textId="77777777" w:rsidR="00F374B0" w:rsidRPr="00F25831" w:rsidRDefault="00F374B0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14F22D1" w14:textId="77777777" w:rsidR="00F374B0" w:rsidRPr="00F25831" w:rsidRDefault="00F374B0" w:rsidP="00C12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3F74CF8" w14:textId="77777777" w:rsidR="00F374B0" w:rsidRPr="00F25831" w:rsidRDefault="00F374B0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17"/>
                <w:tab w:val="right" w:pos="2034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150A3E8" w14:textId="77777777" w:rsidR="00F374B0" w:rsidRPr="00F25831" w:rsidRDefault="00F374B0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14:paraId="1DACCA1C" w14:textId="77777777" w:rsidR="00F374B0" w:rsidRPr="00F25831" w:rsidRDefault="00F374B0" w:rsidP="00F3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17"/>
                <w:tab w:val="right" w:pos="2034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</w:tr>
      <w:tr w:rsidR="007F0ABC" w:rsidRPr="00F25831" w14:paraId="3D759212" w14:textId="77777777" w:rsidTr="00C12FE4">
        <w:trPr>
          <w:tblHeader/>
        </w:trPr>
        <w:tc>
          <w:tcPr>
            <w:tcW w:w="3960" w:type="dxa"/>
            <w:shd w:val="clear" w:color="auto" w:fill="auto"/>
          </w:tcPr>
          <w:p w14:paraId="0691F74A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8C88F67" w14:textId="77777777" w:rsidR="007F0ABC" w:rsidRPr="00F25831" w:rsidRDefault="007F0ABC" w:rsidP="007F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1321AC4" w14:textId="77777777" w:rsidR="007F0ABC" w:rsidRPr="00F25831" w:rsidRDefault="007F0ABC" w:rsidP="007F0AB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A399B74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2" w:type="dxa"/>
            <w:shd w:val="clear" w:color="auto" w:fill="auto"/>
          </w:tcPr>
          <w:p w14:paraId="3F0DB191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B61EE42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14:paraId="46FE00A4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62" w:type="dxa"/>
            <w:shd w:val="clear" w:color="auto" w:fill="auto"/>
          </w:tcPr>
          <w:p w14:paraId="196B62EE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7BF05A6" w14:textId="77777777" w:rsidR="007F0ABC" w:rsidRPr="00F25831" w:rsidRDefault="007F0ABC" w:rsidP="007F0AB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6488C32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8371A4E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F8E864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14:paraId="3BF83E29" w14:textId="77777777" w:rsidR="007F0ABC" w:rsidRPr="00F25831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417C" w:rsidRPr="00F25831" w14:paraId="179B8B57" w14:textId="77777777" w:rsidTr="00C12FE4">
        <w:tc>
          <w:tcPr>
            <w:tcW w:w="3960" w:type="dxa"/>
            <w:shd w:val="clear" w:color="auto" w:fill="auto"/>
          </w:tcPr>
          <w:p w14:paraId="62719AF2" w14:textId="77777777" w:rsidR="0018417C" w:rsidRPr="00F25831" w:rsidRDefault="0018417C" w:rsidP="001841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B523106" w14:textId="77777777" w:rsidR="0018417C" w:rsidRPr="00F25831" w:rsidRDefault="0018417C" w:rsidP="0018417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B2F775D" w14:textId="77777777" w:rsidR="0018417C" w:rsidRPr="00F25831" w:rsidRDefault="001841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7030FDD" w14:textId="77777777" w:rsidR="0018417C" w:rsidRPr="00F25831" w:rsidRDefault="001841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5B846C66" w14:textId="77777777" w:rsidR="0018417C" w:rsidRPr="00F25831" w:rsidRDefault="00713F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63,483</w:t>
            </w:r>
          </w:p>
        </w:tc>
        <w:tc>
          <w:tcPr>
            <w:tcW w:w="262" w:type="dxa"/>
            <w:shd w:val="clear" w:color="auto" w:fill="auto"/>
          </w:tcPr>
          <w:p w14:paraId="023F5A1A" w14:textId="77777777" w:rsidR="0018417C" w:rsidRPr="00F25831" w:rsidRDefault="0018417C" w:rsidP="001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3705124" w14:textId="77777777" w:rsidR="0018417C" w:rsidRPr="00F25831" w:rsidRDefault="0018417C" w:rsidP="001841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E5A6AD" w14:textId="77777777" w:rsidR="0018417C" w:rsidRPr="00F25831" w:rsidRDefault="0018417C" w:rsidP="001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338081A" w14:textId="77777777" w:rsidR="0018417C" w:rsidRPr="00F25831" w:rsidRDefault="0018417C" w:rsidP="00F374B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</w:t>
            </w:r>
            <w:r w:rsidR="00F374B0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F25831">
              <w:rPr>
                <w:rFonts w:ascii="Angsana New" w:hAnsi="Angsana New"/>
                <w:sz w:val="30"/>
                <w:szCs w:val="30"/>
              </w:rPr>
              <w:t>,4</w:t>
            </w:r>
            <w:r w:rsidR="00F374B0" w:rsidRPr="00F25831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18417C" w:rsidRPr="00F25831" w14:paraId="5BB845AB" w14:textId="77777777" w:rsidTr="00C12FE4">
        <w:tc>
          <w:tcPr>
            <w:tcW w:w="3960" w:type="dxa"/>
            <w:shd w:val="clear" w:color="auto" w:fill="auto"/>
          </w:tcPr>
          <w:p w14:paraId="453D3D6F" w14:textId="77777777" w:rsidR="0018417C" w:rsidRPr="00F25831" w:rsidRDefault="0018417C" w:rsidP="0018417C">
            <w:pPr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96A97FA" w14:textId="77777777" w:rsidR="0018417C" w:rsidRPr="00F25831" w:rsidRDefault="0018417C" w:rsidP="0018417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95524B0" w14:textId="77777777" w:rsidR="0018417C" w:rsidRPr="00F25831" w:rsidRDefault="00713F7C" w:rsidP="0018417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14:paraId="026D7019" w14:textId="77777777" w:rsidR="0018417C" w:rsidRPr="00F25831" w:rsidRDefault="001841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3B7221BC" w14:textId="77777777" w:rsidR="0018417C" w:rsidRPr="00F25831" w:rsidRDefault="00713F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12,697</w:t>
            </w:r>
          </w:p>
        </w:tc>
        <w:tc>
          <w:tcPr>
            <w:tcW w:w="262" w:type="dxa"/>
            <w:shd w:val="clear" w:color="auto" w:fill="auto"/>
          </w:tcPr>
          <w:p w14:paraId="2484FB0C" w14:textId="77777777" w:rsidR="0018417C" w:rsidRPr="00F25831" w:rsidRDefault="0018417C" w:rsidP="001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C9FCC5C" w14:textId="77777777" w:rsidR="0018417C" w:rsidRPr="00F25831" w:rsidRDefault="0018417C" w:rsidP="0018417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96FA676" w14:textId="77777777" w:rsidR="0018417C" w:rsidRPr="00F25831" w:rsidRDefault="0018417C" w:rsidP="001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B51C9D2" w14:textId="77777777" w:rsidR="0018417C" w:rsidRPr="00F25831" w:rsidRDefault="00F374B0" w:rsidP="00F374B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10</w:t>
            </w:r>
            <w:r w:rsidR="0018417C" w:rsidRPr="00F25831">
              <w:rPr>
                <w:rFonts w:ascii="Angsana New" w:hAnsi="Angsana New"/>
                <w:sz w:val="30"/>
                <w:szCs w:val="30"/>
              </w:rPr>
              <w:t>,</w:t>
            </w:r>
            <w:r w:rsidRPr="00F25831">
              <w:rPr>
                <w:rFonts w:ascii="Angsana New" w:hAnsi="Angsana New"/>
                <w:sz w:val="30"/>
                <w:szCs w:val="30"/>
              </w:rPr>
              <w:t>0</w:t>
            </w:r>
            <w:r w:rsidR="0018417C" w:rsidRPr="00F25831">
              <w:rPr>
                <w:rFonts w:ascii="Angsana New" w:hAnsi="Angsana New"/>
                <w:sz w:val="30"/>
                <w:szCs w:val="30"/>
              </w:rPr>
              <w:t>9</w:t>
            </w:r>
            <w:r w:rsidRPr="00F2583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8417C" w:rsidRPr="00F25831" w14:paraId="74F3581B" w14:textId="77777777" w:rsidTr="00C12FE4">
        <w:tc>
          <w:tcPr>
            <w:tcW w:w="3960" w:type="dxa"/>
            <w:shd w:val="clear" w:color="auto" w:fill="auto"/>
          </w:tcPr>
          <w:p w14:paraId="47559CCB" w14:textId="77777777" w:rsidR="0018417C" w:rsidRPr="00F25831" w:rsidRDefault="0018417C" w:rsidP="0018417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  <w:p w14:paraId="3A6CF243" w14:textId="77777777" w:rsidR="0018417C" w:rsidRPr="00F25831" w:rsidRDefault="0018417C" w:rsidP="0018417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ที่ไม่ถือเป็นรายได้หรือค่าใช้จ่ายทางภาษี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14:paraId="0096B801" w14:textId="77777777" w:rsidR="0018417C" w:rsidRPr="00F25831" w:rsidRDefault="0018417C" w:rsidP="0018417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  สุทธิ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11DB2AA" w14:textId="77777777" w:rsidR="0018417C" w:rsidRPr="00F25831" w:rsidRDefault="0018417C" w:rsidP="0018417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B5BF55B" w14:textId="77777777" w:rsidR="0018417C" w:rsidRPr="00F25831" w:rsidRDefault="0018417C" w:rsidP="0018417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1E081FA" w14:textId="77777777" w:rsidR="0018417C" w:rsidRPr="00F25831" w:rsidRDefault="0018417C" w:rsidP="0018417C"/>
          <w:p w14:paraId="4CE75B24" w14:textId="77777777" w:rsidR="0018417C" w:rsidRPr="00F25831" w:rsidRDefault="0018417C" w:rsidP="0018417C"/>
        </w:tc>
        <w:tc>
          <w:tcPr>
            <w:tcW w:w="262" w:type="dxa"/>
            <w:shd w:val="clear" w:color="auto" w:fill="auto"/>
          </w:tcPr>
          <w:p w14:paraId="62A04FB7" w14:textId="77777777" w:rsidR="0018417C" w:rsidRPr="00F25831" w:rsidRDefault="001841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B1EFEF1" w14:textId="77777777" w:rsidR="0018417C" w:rsidRPr="00F25831" w:rsidRDefault="001841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F2726C3" w14:textId="77777777" w:rsidR="00713F7C" w:rsidRPr="00F25831" w:rsidRDefault="00713F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C06DE0F" w14:textId="77777777" w:rsidR="00713F7C" w:rsidRPr="00F25831" w:rsidRDefault="00713F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(3,229)</w:t>
            </w:r>
          </w:p>
        </w:tc>
        <w:tc>
          <w:tcPr>
            <w:tcW w:w="262" w:type="dxa"/>
            <w:shd w:val="clear" w:color="auto" w:fill="auto"/>
          </w:tcPr>
          <w:p w14:paraId="7E81A968" w14:textId="77777777" w:rsidR="0018417C" w:rsidRPr="00F25831" w:rsidRDefault="0018417C" w:rsidP="001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F4CF151" w14:textId="77777777" w:rsidR="0018417C" w:rsidRPr="00F25831" w:rsidRDefault="0018417C" w:rsidP="0018417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D2980D" w14:textId="77777777" w:rsidR="0018417C" w:rsidRPr="00F25831" w:rsidRDefault="0018417C" w:rsidP="001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200C95" w14:textId="77777777" w:rsidR="0018417C" w:rsidRPr="00F25831" w:rsidRDefault="001841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78F6C25" w14:textId="77777777" w:rsidR="0018417C" w:rsidRPr="00F25831" w:rsidRDefault="001841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434B43E" w14:textId="77777777" w:rsidR="0018417C" w:rsidRPr="00F25831" w:rsidRDefault="00F374B0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(555)</w:t>
            </w:r>
          </w:p>
        </w:tc>
      </w:tr>
      <w:tr w:rsidR="0018417C" w:rsidRPr="00F25831" w14:paraId="04BC63A0" w14:textId="77777777" w:rsidTr="00C12FE4">
        <w:tc>
          <w:tcPr>
            <w:tcW w:w="3960" w:type="dxa"/>
            <w:shd w:val="clear" w:color="auto" w:fill="auto"/>
          </w:tcPr>
          <w:p w14:paraId="3687FCBE" w14:textId="77777777" w:rsidR="0018417C" w:rsidRPr="00F25831" w:rsidRDefault="0018417C" w:rsidP="0018417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9F7E575" w14:textId="77777777" w:rsidR="0018417C" w:rsidRPr="00F25831" w:rsidRDefault="0018417C" w:rsidP="00184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62A8A93" w14:textId="77777777" w:rsidR="0018417C" w:rsidRPr="00F25831" w:rsidRDefault="00713F7C" w:rsidP="0018417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62" w:type="dxa"/>
            <w:shd w:val="clear" w:color="auto" w:fill="auto"/>
          </w:tcPr>
          <w:p w14:paraId="391317C6" w14:textId="77777777" w:rsidR="0018417C" w:rsidRPr="00F25831" w:rsidRDefault="001841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3CFC3" w14:textId="77777777" w:rsidR="0018417C" w:rsidRPr="00F25831" w:rsidRDefault="00713F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9,468</w:t>
            </w:r>
          </w:p>
        </w:tc>
        <w:tc>
          <w:tcPr>
            <w:tcW w:w="262" w:type="dxa"/>
            <w:shd w:val="clear" w:color="auto" w:fill="auto"/>
          </w:tcPr>
          <w:p w14:paraId="57C63498" w14:textId="77777777" w:rsidR="0018417C" w:rsidRPr="00F25831" w:rsidRDefault="0018417C" w:rsidP="001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69DC935E" w14:textId="77777777" w:rsidR="0018417C" w:rsidRPr="00F25831" w:rsidRDefault="0018417C" w:rsidP="0018417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4E0E696B" w14:textId="77777777" w:rsidR="0018417C" w:rsidRPr="00F25831" w:rsidRDefault="0018417C" w:rsidP="001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F19C5" w14:textId="77777777" w:rsidR="0018417C" w:rsidRPr="00F25831" w:rsidRDefault="0018417C" w:rsidP="001841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9,537</w:t>
            </w:r>
          </w:p>
        </w:tc>
      </w:tr>
    </w:tbl>
    <w:p w14:paraId="4A46A86C" w14:textId="77777777" w:rsidR="00E417BB" w:rsidRPr="00F25831" w:rsidRDefault="00E417BB" w:rsidP="00E41C14">
      <w:pPr>
        <w:tabs>
          <w:tab w:val="clear" w:pos="454"/>
          <w:tab w:val="clear" w:pos="680"/>
        </w:tabs>
        <w:jc w:val="thaiDistribute"/>
        <w:rPr>
          <w:rFonts w:ascii="Angsana New" w:hAnsi="Angsana New"/>
          <w:sz w:val="30"/>
          <w:szCs w:val="30"/>
        </w:rPr>
      </w:pPr>
    </w:p>
    <w:p w14:paraId="13B81306" w14:textId="77777777" w:rsidR="00467461" w:rsidRPr="00F25831" w:rsidRDefault="00467461" w:rsidP="00467461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30"/>
          <w:szCs w:val="30"/>
        </w:rPr>
      </w:pPr>
      <w:r w:rsidRPr="00F25831">
        <w:rPr>
          <w:rFonts w:ascii="Angsana New" w:hAnsi="Angsana New"/>
          <w:i/>
          <w:iCs/>
          <w:sz w:val="30"/>
          <w:szCs w:val="30"/>
          <w:cs/>
        </w:rPr>
        <w:t>การลดอัตราภาษีเงินได้นิติบุคคล</w:t>
      </w:r>
    </w:p>
    <w:p w14:paraId="17BE9437" w14:textId="77777777" w:rsidR="00467461" w:rsidRPr="00F25831" w:rsidRDefault="00467461" w:rsidP="00467461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</w:p>
    <w:p w14:paraId="0548BCF4" w14:textId="77777777" w:rsidR="00670404" w:rsidRPr="00F25831" w:rsidRDefault="00467461" w:rsidP="009F53C1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พระราชบัญญัติแก้ไขเพิ่มเติมประมวลรัษฎากร ฉบับที่ </w:t>
      </w:r>
      <w:r w:rsidRPr="00F25831">
        <w:rPr>
          <w:rFonts w:ascii="Angsana New" w:hAnsi="Angsana New"/>
          <w:sz w:val="30"/>
          <w:szCs w:val="30"/>
        </w:rPr>
        <w:t>42</w:t>
      </w:r>
      <w:r w:rsidRPr="00F25831">
        <w:rPr>
          <w:rFonts w:ascii="Angsana New" w:hAnsi="Angsana New"/>
          <w:sz w:val="30"/>
          <w:szCs w:val="30"/>
          <w:cs/>
        </w:rPr>
        <w:t xml:space="preserve"> พ.ศ. </w:t>
      </w:r>
      <w:r w:rsidRPr="00F25831">
        <w:rPr>
          <w:rFonts w:ascii="Angsana New" w:hAnsi="Angsana New"/>
          <w:sz w:val="30"/>
          <w:szCs w:val="30"/>
        </w:rPr>
        <w:t xml:space="preserve">2559 </w:t>
      </w:r>
      <w:r w:rsidRPr="00F25831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F25831">
        <w:rPr>
          <w:rFonts w:ascii="Angsana New" w:hAnsi="Angsana New"/>
          <w:sz w:val="30"/>
          <w:szCs w:val="30"/>
        </w:rPr>
        <w:t>3</w:t>
      </w:r>
      <w:r w:rsidRPr="00F25831">
        <w:rPr>
          <w:rFonts w:ascii="Angsana New" w:hAnsi="Angsana New"/>
          <w:sz w:val="30"/>
          <w:szCs w:val="30"/>
          <w:cs/>
        </w:rPr>
        <w:t xml:space="preserve"> มีนาคม </w:t>
      </w:r>
      <w:r w:rsidRPr="00F25831">
        <w:rPr>
          <w:rFonts w:ascii="Angsana New" w:hAnsi="Angsana New"/>
          <w:sz w:val="30"/>
          <w:szCs w:val="30"/>
        </w:rPr>
        <w:t>2559</w:t>
      </w:r>
      <w:r w:rsidRPr="00F25831">
        <w:rPr>
          <w:rFonts w:ascii="Angsana New" w:hAnsi="Angsana New"/>
          <w:sz w:val="30"/>
          <w:szCs w:val="30"/>
          <w:cs/>
        </w:rPr>
        <w:t xml:space="preserve"> ให้ปรับลดอัตราภาษีเงินได้นิติบุคคลเหลืออัตราร้อยละ </w:t>
      </w:r>
      <w:r w:rsidRPr="00F25831">
        <w:rPr>
          <w:rFonts w:ascii="Angsana New" w:hAnsi="Angsana New"/>
          <w:sz w:val="30"/>
          <w:szCs w:val="30"/>
        </w:rPr>
        <w:t>20</w:t>
      </w:r>
      <w:r w:rsidRPr="00F25831">
        <w:rPr>
          <w:rFonts w:ascii="Angsana New" w:hAnsi="Angsana New"/>
          <w:sz w:val="30"/>
          <w:szCs w:val="30"/>
          <w:cs/>
        </w:rPr>
        <w:t xml:space="preserve"> ของกำไรสุทธิสำหรับรอบระยะเว</w:t>
      </w:r>
      <w:r w:rsidR="0018417C" w:rsidRPr="00F25831">
        <w:rPr>
          <w:rFonts w:ascii="Angsana New" w:hAnsi="Angsana New"/>
          <w:sz w:val="30"/>
          <w:szCs w:val="30"/>
          <w:cs/>
        </w:rPr>
        <w:t>ลาบัญชีที่เริ่มในหรือหลังวันที่</w:t>
      </w:r>
      <w:r w:rsidR="0018417C" w:rsidRPr="00F25831">
        <w:rPr>
          <w:rFonts w:ascii="Angsana New" w:hAnsi="Angsana New"/>
          <w:sz w:val="30"/>
          <w:szCs w:val="30"/>
        </w:rPr>
        <w:br/>
      </w:r>
      <w:r w:rsidRPr="00F25831">
        <w:rPr>
          <w:rFonts w:ascii="Angsana New" w:hAnsi="Angsana New"/>
          <w:sz w:val="30"/>
          <w:szCs w:val="30"/>
        </w:rPr>
        <w:t>1</w:t>
      </w:r>
      <w:r w:rsidRPr="00F25831">
        <w:rPr>
          <w:rFonts w:ascii="Angsana New" w:hAnsi="Angsana New"/>
          <w:sz w:val="30"/>
          <w:szCs w:val="30"/>
          <w:cs/>
        </w:rPr>
        <w:t xml:space="preserve"> มกราคม </w:t>
      </w:r>
      <w:r w:rsidRPr="00F25831">
        <w:rPr>
          <w:rFonts w:ascii="Angsana New" w:hAnsi="Angsana New"/>
          <w:sz w:val="30"/>
          <w:szCs w:val="30"/>
        </w:rPr>
        <w:t>2559</w:t>
      </w:r>
      <w:r w:rsidRPr="00F25831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14:paraId="52858E3E" w14:textId="77777777" w:rsidR="009F53C1" w:rsidRPr="00F25831" w:rsidRDefault="009F53C1" w:rsidP="009F53C1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AEC3CD" w14:textId="77777777" w:rsidR="009F53C1" w:rsidRPr="00F25831" w:rsidRDefault="009F53C1" w:rsidP="007E1360">
      <w:pPr>
        <w:pStyle w:val="Heading6"/>
        <w:numPr>
          <w:ilvl w:val="0"/>
          <w:numId w:val="34"/>
        </w:numPr>
        <w:tabs>
          <w:tab w:val="left" w:pos="540"/>
        </w:tabs>
        <w:ind w:hanging="72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F25831">
        <w:rPr>
          <w:rFonts w:ascii="Angsana New" w:eastAsia="MS Mincho" w:hAnsi="Angsana New"/>
          <w:sz w:val="30"/>
          <w:szCs w:val="30"/>
          <w:cs/>
          <w:lang w:val="en-US"/>
        </w:rPr>
        <w:t>กำไ</w:t>
      </w:r>
      <w:r w:rsidRPr="00F25831">
        <w:rPr>
          <w:rFonts w:ascii="Angsana New" w:eastAsia="MS Mincho" w:hAnsi="Angsana New" w:hint="cs"/>
          <w:sz w:val="30"/>
          <w:szCs w:val="30"/>
          <w:cs/>
          <w:lang w:val="en-US"/>
        </w:rPr>
        <w:t>ร</w:t>
      </w:r>
      <w:r w:rsidRPr="00F25831">
        <w:rPr>
          <w:rFonts w:ascii="Angsana New" w:eastAsia="MS Mincho" w:hAnsi="Angsana New"/>
          <w:sz w:val="30"/>
          <w:szCs w:val="30"/>
          <w:cs/>
          <w:lang w:val="en-US"/>
        </w:rPr>
        <w:t>ต่อหุ้นขั้นพื้นฐาน</w:t>
      </w:r>
    </w:p>
    <w:p w14:paraId="139A832A" w14:textId="77777777" w:rsidR="009F53C1" w:rsidRPr="00F25831" w:rsidRDefault="009F53C1" w:rsidP="009F53C1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29A6A71E" w14:textId="77777777" w:rsidR="009F53C1" w:rsidRPr="00F25831" w:rsidRDefault="009F53C1" w:rsidP="00F96EBC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Pr="00F25831">
        <w:rPr>
          <w:rFonts w:ascii="Angsana New" w:hAnsi="Angsana New" w:hint="cs"/>
          <w:sz w:val="30"/>
          <w:szCs w:val="30"/>
          <w:cs/>
        </w:rPr>
        <w:t>ปี</w:t>
      </w:r>
      <w:r w:rsidRPr="00F2583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25831">
        <w:rPr>
          <w:rFonts w:ascii="Angsana New" w:hAnsi="Angsana New"/>
          <w:sz w:val="30"/>
          <w:szCs w:val="30"/>
        </w:rPr>
        <w:t xml:space="preserve">31 </w:t>
      </w:r>
      <w:r w:rsidRPr="00F25831">
        <w:rPr>
          <w:rFonts w:ascii="Angsana New" w:hAnsi="Angsana New" w:hint="cs"/>
          <w:sz w:val="30"/>
          <w:szCs w:val="30"/>
          <w:cs/>
        </w:rPr>
        <w:t>ธันวาคม</w:t>
      </w:r>
      <w:r w:rsidRPr="00F25831">
        <w:rPr>
          <w:rFonts w:ascii="Angsana New" w:hAnsi="Angsana New"/>
          <w:sz w:val="30"/>
          <w:szCs w:val="30"/>
        </w:rPr>
        <w:t xml:space="preserve"> 25</w:t>
      </w:r>
      <w:r w:rsidR="005E277B" w:rsidRPr="00F25831">
        <w:rPr>
          <w:rFonts w:ascii="Angsana New" w:hAnsi="Angsana New"/>
          <w:sz w:val="30"/>
          <w:szCs w:val="30"/>
        </w:rPr>
        <w:t>60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และ</w:t>
      </w:r>
      <w:r w:rsidRPr="00F25831">
        <w:rPr>
          <w:rFonts w:ascii="Angsana New" w:hAnsi="Angsana New"/>
          <w:sz w:val="30"/>
          <w:szCs w:val="30"/>
        </w:rPr>
        <w:t xml:space="preserve"> 255</w:t>
      </w:r>
      <w:r w:rsidR="005E277B" w:rsidRPr="00F25831">
        <w:rPr>
          <w:rFonts w:ascii="Angsana New" w:hAnsi="Angsana New"/>
          <w:sz w:val="30"/>
          <w:szCs w:val="30"/>
        </w:rPr>
        <w:t>9</w:t>
      </w:r>
      <w:r w:rsidRPr="00F25831">
        <w:rPr>
          <w:rFonts w:ascii="Angsana New" w:hAnsi="Angsana New"/>
          <w:sz w:val="30"/>
          <w:szCs w:val="30"/>
          <w:cs/>
        </w:rPr>
        <w:t xml:space="preserve"> คำนวณจากกำไรสำหรับ</w:t>
      </w:r>
      <w:r w:rsidRPr="00F25831">
        <w:rPr>
          <w:rFonts w:ascii="Angsana New" w:hAnsi="Angsana New" w:hint="cs"/>
          <w:sz w:val="30"/>
          <w:szCs w:val="30"/>
          <w:cs/>
        </w:rPr>
        <w:t>ปี</w:t>
      </w:r>
      <w:r w:rsidRPr="00F25831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F25831">
        <w:rPr>
          <w:rFonts w:ascii="Angsana New" w:hAnsi="Angsana New" w:hint="cs"/>
          <w:sz w:val="30"/>
          <w:szCs w:val="30"/>
          <w:cs/>
        </w:rPr>
        <w:t>ปี</w:t>
      </w:r>
      <w:r w:rsidRPr="00F25831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 xml:space="preserve"> </w:t>
      </w:r>
    </w:p>
    <w:p w14:paraId="796600F6" w14:textId="77777777" w:rsidR="009F53C1" w:rsidRPr="00F25831" w:rsidRDefault="009F53C1" w:rsidP="009F53C1">
      <w:pPr>
        <w:pStyle w:val="ListParagraph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36"/>
        <w:gridCol w:w="1024"/>
        <w:gridCol w:w="270"/>
        <w:gridCol w:w="990"/>
        <w:gridCol w:w="270"/>
        <w:gridCol w:w="990"/>
        <w:gridCol w:w="270"/>
        <w:gridCol w:w="990"/>
      </w:tblGrid>
      <w:tr w:rsidR="0061166D" w:rsidRPr="00F25831" w14:paraId="37177FA8" w14:textId="77777777" w:rsidTr="00F96EBC">
        <w:trPr>
          <w:tblHeader/>
        </w:trPr>
        <w:tc>
          <w:tcPr>
            <w:tcW w:w="3960" w:type="dxa"/>
            <w:shd w:val="clear" w:color="auto" w:fill="auto"/>
          </w:tcPr>
          <w:p w14:paraId="593FE01E" w14:textId="77777777" w:rsidR="0061166D" w:rsidRPr="00F25831" w:rsidRDefault="0061166D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85B765" w14:textId="77777777" w:rsidR="0061166D" w:rsidRPr="00F25831" w:rsidRDefault="0061166D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</w:tcPr>
          <w:p w14:paraId="5ED93EA9" w14:textId="77777777" w:rsidR="0061166D" w:rsidRPr="00F25831" w:rsidRDefault="0061166D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45B03D" w14:textId="77777777" w:rsidR="0061166D" w:rsidRPr="00F25831" w:rsidRDefault="0061166D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F86F2A5" w14:textId="77777777" w:rsidR="0061166D" w:rsidRPr="00F25831" w:rsidRDefault="0061166D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25831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61166D" w:rsidRPr="00F25831" w14:paraId="1858A7D4" w14:textId="77777777" w:rsidTr="00F96EBC">
        <w:trPr>
          <w:tblHeader/>
        </w:trPr>
        <w:tc>
          <w:tcPr>
            <w:tcW w:w="3960" w:type="dxa"/>
          </w:tcPr>
          <w:p w14:paraId="1B891019" w14:textId="77777777" w:rsidR="0061166D" w:rsidRPr="00F25831" w:rsidRDefault="0061166D" w:rsidP="0061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43B4E2B" w14:textId="77777777" w:rsidR="0061166D" w:rsidRPr="00F25831" w:rsidRDefault="0061166D" w:rsidP="001D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2232C594" w14:textId="77777777" w:rsidR="0061166D" w:rsidRPr="00F25831" w:rsidRDefault="0061166D" w:rsidP="005E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5E277B" w:rsidRPr="00F25831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10D27F48" w14:textId="77777777" w:rsidR="0061166D" w:rsidRPr="00F25831" w:rsidRDefault="0061166D" w:rsidP="001D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669AFB1" w14:textId="77777777" w:rsidR="0061166D" w:rsidRPr="00F25831" w:rsidRDefault="0061166D" w:rsidP="0061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sz w:val="30"/>
                <w:szCs w:val="30"/>
                <w:cs/>
              </w:rPr>
              <w:t>255</w:t>
            </w:r>
            <w:r w:rsidR="005E277B" w:rsidRPr="00F25831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  <w:p w14:paraId="4F85FE87" w14:textId="77777777" w:rsidR="0061166D" w:rsidRPr="00F25831" w:rsidRDefault="0061166D" w:rsidP="0018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9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2826A2A" w14:textId="77777777" w:rsidR="0061166D" w:rsidRPr="00F25831" w:rsidRDefault="0061166D" w:rsidP="0061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2FC764" w14:textId="77777777" w:rsidR="0061166D" w:rsidRPr="00F25831" w:rsidRDefault="0061166D" w:rsidP="0061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5E277B" w:rsidRPr="00F25831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  <w:p w14:paraId="04012405" w14:textId="77777777" w:rsidR="0061166D" w:rsidRPr="00F25831" w:rsidRDefault="0061166D" w:rsidP="0061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9"/>
              </w:tabs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3ACF7B61" w14:textId="77777777" w:rsidR="0061166D" w:rsidRPr="00F25831" w:rsidRDefault="0061166D" w:rsidP="0061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BD0E7B" w14:textId="77777777" w:rsidR="0061166D" w:rsidRPr="00F25831" w:rsidRDefault="0061166D" w:rsidP="0061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sz w:val="30"/>
                <w:szCs w:val="30"/>
                <w:cs/>
              </w:rPr>
              <w:t>255</w:t>
            </w:r>
            <w:r w:rsidR="005E277B" w:rsidRPr="00F25831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  <w:p w14:paraId="23E16126" w14:textId="77777777" w:rsidR="0061166D" w:rsidRPr="00F25831" w:rsidRDefault="0061166D" w:rsidP="001D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</w:tr>
      <w:tr w:rsidR="0061166D" w:rsidRPr="00F25831" w14:paraId="417A04C9" w14:textId="77777777" w:rsidTr="00F96EBC">
        <w:trPr>
          <w:tblHeader/>
        </w:trPr>
        <w:tc>
          <w:tcPr>
            <w:tcW w:w="3960" w:type="dxa"/>
          </w:tcPr>
          <w:p w14:paraId="1C2B2C43" w14:textId="77777777" w:rsidR="0061166D" w:rsidRPr="00F25831" w:rsidRDefault="0061166D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3F4DBB51" w14:textId="77777777" w:rsidR="0061166D" w:rsidRPr="00F25831" w:rsidRDefault="0061166D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4" w:type="dxa"/>
            <w:gridSpan w:val="7"/>
          </w:tcPr>
          <w:p w14:paraId="2417D603" w14:textId="77777777" w:rsidR="0061166D" w:rsidRPr="00F25831" w:rsidRDefault="0061166D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F2583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F2583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F96EBC" w:rsidRPr="00F25831" w14:paraId="0F71B630" w14:textId="77777777" w:rsidTr="00F96EBC">
        <w:tc>
          <w:tcPr>
            <w:tcW w:w="3960" w:type="dxa"/>
          </w:tcPr>
          <w:p w14:paraId="011668BE" w14:textId="77777777" w:rsidR="00F96EBC" w:rsidRPr="00F25831" w:rsidRDefault="00F96EBC" w:rsidP="00F96EB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36" w:type="dxa"/>
          </w:tcPr>
          <w:p w14:paraId="53BCECB5" w14:textId="77777777" w:rsidR="00F96EBC" w:rsidRPr="00F25831" w:rsidRDefault="00F96EBC" w:rsidP="00F96EBC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1D1B1A0" w14:textId="77777777" w:rsidR="00F96EBC" w:rsidRPr="00F25831" w:rsidRDefault="00F96EBC" w:rsidP="00F96EB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4980C36" w14:textId="77777777" w:rsidR="00F96EBC" w:rsidRPr="00F25831" w:rsidRDefault="00586D11" w:rsidP="00F96EB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54,</w:t>
            </w:r>
            <w:r w:rsidR="00D04D94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4D94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819393A" w14:textId="77777777" w:rsidR="00F96EBC" w:rsidRPr="00F25831" w:rsidRDefault="00F96EBC" w:rsidP="00F96EB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AB53619" w14:textId="77777777" w:rsidR="00F96EBC" w:rsidRPr="00F25831" w:rsidRDefault="00F96EBC" w:rsidP="00F96EB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4E91042" w14:textId="77777777" w:rsidR="00F96EBC" w:rsidRPr="00F25831" w:rsidRDefault="00F96EBC" w:rsidP="00F96EB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40,612</w:t>
            </w:r>
          </w:p>
        </w:tc>
        <w:tc>
          <w:tcPr>
            <w:tcW w:w="270" w:type="dxa"/>
          </w:tcPr>
          <w:p w14:paraId="5C219023" w14:textId="77777777" w:rsidR="00F96EBC" w:rsidRPr="00F25831" w:rsidRDefault="00F96EBC" w:rsidP="00F96EB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EA37898" w14:textId="77777777" w:rsidR="00F96EBC" w:rsidRPr="00F25831" w:rsidRDefault="00F96EBC" w:rsidP="00F96EB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560595" w14:textId="77777777" w:rsidR="00F96EBC" w:rsidRPr="00F25831" w:rsidRDefault="00D04D94" w:rsidP="00F96EB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54,015</w:t>
            </w:r>
          </w:p>
        </w:tc>
        <w:tc>
          <w:tcPr>
            <w:tcW w:w="270" w:type="dxa"/>
          </w:tcPr>
          <w:p w14:paraId="6F20FEF7" w14:textId="77777777" w:rsidR="00F96EBC" w:rsidRPr="00F25831" w:rsidRDefault="00F96EBC" w:rsidP="00F96EB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FE241C4" w14:textId="77777777" w:rsidR="00F96EBC" w:rsidRPr="00F25831" w:rsidRDefault="00F96EBC" w:rsidP="00F96EBC">
            <w:pPr>
              <w:tabs>
                <w:tab w:val="clear" w:pos="227"/>
                <w:tab w:val="clear" w:pos="454"/>
                <w:tab w:val="clear" w:pos="680"/>
                <w:tab w:val="left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601D5BF" w14:textId="77777777" w:rsidR="00F96EBC" w:rsidRPr="00F25831" w:rsidRDefault="00D04D94" w:rsidP="00D04D9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F96EBC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924</w:t>
            </w:r>
          </w:p>
        </w:tc>
      </w:tr>
      <w:tr w:rsidR="0018417C" w:rsidRPr="00F25831" w14:paraId="3C18F10E" w14:textId="77777777" w:rsidTr="00F96EBC">
        <w:tc>
          <w:tcPr>
            <w:tcW w:w="3960" w:type="dxa"/>
          </w:tcPr>
          <w:p w14:paraId="186712F3" w14:textId="77777777" w:rsidR="0018417C" w:rsidRPr="00F25831" w:rsidRDefault="0018417C" w:rsidP="005E27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54EC101" w14:textId="77777777" w:rsidR="0018417C" w:rsidRPr="00F25831" w:rsidRDefault="0018417C" w:rsidP="005E27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94F1D33" w14:textId="77777777" w:rsidR="0018417C" w:rsidRPr="00F25831" w:rsidRDefault="0018417C" w:rsidP="005E27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20258F" w14:textId="77777777" w:rsidR="0018417C" w:rsidRPr="00F25831" w:rsidRDefault="0018417C" w:rsidP="005E27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B4DDEDA" w14:textId="77777777" w:rsidR="0018417C" w:rsidRPr="00F25831" w:rsidRDefault="0018417C" w:rsidP="005E277B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56B2D70" w14:textId="77777777" w:rsidR="0018417C" w:rsidRPr="00F25831" w:rsidRDefault="0018417C" w:rsidP="005E277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BAC5CD" w14:textId="77777777" w:rsidR="0018417C" w:rsidRPr="00F25831" w:rsidRDefault="0018417C" w:rsidP="005E277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433871" w14:textId="77777777" w:rsidR="0018417C" w:rsidRPr="00F25831" w:rsidRDefault="0018417C" w:rsidP="005E277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D92156" w14:textId="77777777" w:rsidR="0018417C" w:rsidRPr="00F25831" w:rsidRDefault="0018417C" w:rsidP="005E277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E0DBB9" w14:textId="77777777" w:rsidR="0018417C" w:rsidRPr="00F25831" w:rsidRDefault="0018417C" w:rsidP="005E277B">
            <w:pPr>
              <w:tabs>
                <w:tab w:val="clear" w:pos="227"/>
                <w:tab w:val="clear" w:pos="454"/>
                <w:tab w:val="clear" w:pos="680"/>
                <w:tab w:val="left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5A2F3C" w14:textId="77777777" w:rsidR="0018417C" w:rsidRPr="00F25831" w:rsidRDefault="0018417C" w:rsidP="005E277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3D2E145" w14:textId="77777777" w:rsidR="0018417C" w:rsidRPr="00F25831" w:rsidRDefault="0018417C" w:rsidP="005E277B">
            <w:pPr>
              <w:tabs>
                <w:tab w:val="clear" w:pos="227"/>
                <w:tab w:val="clear" w:pos="454"/>
                <w:tab w:val="clear" w:pos="680"/>
                <w:tab w:val="left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96EBC" w:rsidRPr="00F25831" w14:paraId="53C5B275" w14:textId="77777777" w:rsidTr="00F96EBC">
        <w:tc>
          <w:tcPr>
            <w:tcW w:w="3960" w:type="dxa"/>
          </w:tcPr>
          <w:p w14:paraId="23E46986" w14:textId="77777777" w:rsidR="00F96EBC" w:rsidRPr="00F25831" w:rsidRDefault="00F96EBC" w:rsidP="00F96EB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  <w:p w14:paraId="0CB0FF71" w14:textId="77777777" w:rsidR="00F96EBC" w:rsidRPr="00F25831" w:rsidRDefault="00F96EBC" w:rsidP="00F96EB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ปรับปรุงจากการลดมูลค่าหุ้น</w:t>
            </w:r>
          </w:p>
        </w:tc>
        <w:tc>
          <w:tcPr>
            <w:tcW w:w="236" w:type="dxa"/>
          </w:tcPr>
          <w:p w14:paraId="7D4449A5" w14:textId="77777777" w:rsidR="00F96EBC" w:rsidRPr="00F25831" w:rsidRDefault="00F96EBC" w:rsidP="00F96EBC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CA369A" w14:textId="77777777" w:rsidR="00F96EBC" w:rsidRPr="00F25831" w:rsidRDefault="00F96EBC" w:rsidP="00F96EB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B9D8EEE" w14:textId="77777777" w:rsidR="00F96EBC" w:rsidRPr="00F25831" w:rsidRDefault="00F96EBC" w:rsidP="00F96EB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270" w:type="dxa"/>
          </w:tcPr>
          <w:p w14:paraId="76812A42" w14:textId="77777777" w:rsidR="00F96EBC" w:rsidRPr="00F25831" w:rsidRDefault="00F96EBC" w:rsidP="00F96EB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F1219" w14:textId="77777777" w:rsidR="00F96EBC" w:rsidRPr="00F25831" w:rsidRDefault="00F96EBC" w:rsidP="00F96EB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2A6271F" w14:textId="77777777" w:rsidR="00F96EBC" w:rsidRPr="00F25831" w:rsidRDefault="00F96EBC" w:rsidP="00F96EB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270" w:type="dxa"/>
          </w:tcPr>
          <w:p w14:paraId="0B37822B" w14:textId="77777777" w:rsidR="00F96EBC" w:rsidRPr="00F25831" w:rsidRDefault="00F96EBC" w:rsidP="00F96E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895E0C" w14:textId="77777777" w:rsidR="00F96EBC" w:rsidRPr="00F25831" w:rsidRDefault="00F96EBC" w:rsidP="00F96EB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FE9D591" w14:textId="77777777" w:rsidR="00F96EBC" w:rsidRPr="00F25831" w:rsidRDefault="00F96EBC" w:rsidP="00F96EB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270" w:type="dxa"/>
          </w:tcPr>
          <w:p w14:paraId="18B2E209" w14:textId="77777777" w:rsidR="00F96EBC" w:rsidRPr="00F25831" w:rsidRDefault="00F96EBC" w:rsidP="00F96E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963C40" w14:textId="77777777" w:rsidR="00F96EBC" w:rsidRPr="00F25831" w:rsidRDefault="00F96EBC" w:rsidP="00F96E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B9239F2" w14:textId="77777777" w:rsidR="00F96EBC" w:rsidRPr="00F25831" w:rsidRDefault="00F96EBC" w:rsidP="00F96EB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</w:tr>
      <w:tr w:rsidR="004D2C0E" w:rsidRPr="00F25831" w14:paraId="71A9A210" w14:textId="77777777" w:rsidTr="00F96EBC">
        <w:tc>
          <w:tcPr>
            <w:tcW w:w="3960" w:type="dxa"/>
          </w:tcPr>
          <w:p w14:paraId="625C1F86" w14:textId="77777777" w:rsidR="004D2C0E" w:rsidRPr="00F25831" w:rsidRDefault="004D2C0E" w:rsidP="004D2C0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ณ วันที่ </w:t>
            </w:r>
          </w:p>
          <w:p w14:paraId="03323C8A" w14:textId="77777777" w:rsidR="004D2C0E" w:rsidRPr="00F25831" w:rsidRDefault="004D2C0E" w:rsidP="004D2C0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   18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2560 </w:t>
            </w:r>
          </w:p>
        </w:tc>
        <w:tc>
          <w:tcPr>
            <w:tcW w:w="236" w:type="dxa"/>
          </w:tcPr>
          <w:p w14:paraId="394919FA" w14:textId="77777777" w:rsidR="004D2C0E" w:rsidRPr="00F25831" w:rsidRDefault="004D2C0E" w:rsidP="004D2C0E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4766D3B" w14:textId="77777777" w:rsidR="004D2C0E" w:rsidRPr="00F25831" w:rsidRDefault="004D2C0E" w:rsidP="004D2C0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E494003" w14:textId="77777777" w:rsidR="004D2C0E" w:rsidRPr="00F25831" w:rsidRDefault="004D2C0E" w:rsidP="004D2C0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3,068</w:t>
            </w:r>
          </w:p>
        </w:tc>
        <w:tc>
          <w:tcPr>
            <w:tcW w:w="270" w:type="dxa"/>
          </w:tcPr>
          <w:p w14:paraId="2B2962D2" w14:textId="77777777" w:rsidR="004D2C0E" w:rsidRPr="00F25831" w:rsidRDefault="004D2C0E" w:rsidP="004D2C0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C0E0D0" w14:textId="77777777" w:rsidR="004D2C0E" w:rsidRPr="00F25831" w:rsidRDefault="004D2C0E" w:rsidP="004D2C0E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B7D7331" w14:textId="77777777" w:rsidR="004D2C0E" w:rsidRPr="00F25831" w:rsidRDefault="004D2C0E" w:rsidP="004D2C0E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B8DA5F" w14:textId="77777777" w:rsidR="004D2C0E" w:rsidRPr="00F25831" w:rsidRDefault="004D2C0E" w:rsidP="004D2C0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9E317F" w14:textId="77777777" w:rsidR="004D2C0E" w:rsidRPr="00F25831" w:rsidRDefault="004D2C0E" w:rsidP="004D2C0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BDDBDD1" w14:textId="77777777" w:rsidR="004D2C0E" w:rsidRPr="00F25831" w:rsidRDefault="004D2C0E" w:rsidP="004D2C0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3,068</w:t>
            </w:r>
          </w:p>
        </w:tc>
        <w:tc>
          <w:tcPr>
            <w:tcW w:w="270" w:type="dxa"/>
          </w:tcPr>
          <w:p w14:paraId="54C7A4F6" w14:textId="77777777" w:rsidR="004D2C0E" w:rsidRPr="00F25831" w:rsidRDefault="004D2C0E" w:rsidP="004D2C0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104763" w14:textId="77777777" w:rsidR="004D2C0E" w:rsidRPr="00F25831" w:rsidRDefault="004D2C0E" w:rsidP="004D2C0E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D8F6886" w14:textId="77777777" w:rsidR="004D2C0E" w:rsidRPr="00F25831" w:rsidRDefault="004D2C0E" w:rsidP="004D2C0E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04D94" w:rsidRPr="00F25831" w14:paraId="3A8151D5" w14:textId="77777777" w:rsidTr="00F96EBC">
        <w:trPr>
          <w:trHeight w:val="197"/>
        </w:trPr>
        <w:tc>
          <w:tcPr>
            <w:tcW w:w="3960" w:type="dxa"/>
            <w:vAlign w:val="bottom"/>
          </w:tcPr>
          <w:p w14:paraId="13BB214C" w14:textId="77777777" w:rsidR="00D04D94" w:rsidRPr="00F25831" w:rsidRDefault="00D04D94" w:rsidP="00D04D9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  <w:p w14:paraId="0CF9203A" w14:textId="77777777" w:rsidR="00D04D94" w:rsidRPr="00F25831" w:rsidRDefault="00D04D94" w:rsidP="00D04D9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C560CB6" w14:textId="77777777" w:rsidR="00D04D94" w:rsidRPr="00F25831" w:rsidRDefault="00D04D94" w:rsidP="00D04D9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C329270" w14:textId="77777777" w:rsidR="00D04D94" w:rsidRPr="00F25831" w:rsidRDefault="00D04D94" w:rsidP="00D04D9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B2890E0" w14:textId="77777777" w:rsidR="00D04D94" w:rsidRPr="00F25831" w:rsidRDefault="00D04D94" w:rsidP="00D04D9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223,068</w:t>
            </w:r>
          </w:p>
        </w:tc>
        <w:tc>
          <w:tcPr>
            <w:tcW w:w="270" w:type="dxa"/>
          </w:tcPr>
          <w:p w14:paraId="3E4AD870" w14:textId="77777777" w:rsidR="00D04D94" w:rsidRPr="00F25831" w:rsidRDefault="00D04D94" w:rsidP="00D04D9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5E0C37" w14:textId="77777777" w:rsidR="00D04D94" w:rsidRPr="00F25831" w:rsidRDefault="00D04D94" w:rsidP="00D04D9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07776B" w14:textId="77777777" w:rsidR="00D04D94" w:rsidRPr="00F25831" w:rsidRDefault="00D04D94" w:rsidP="00D04D9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220,000</w:t>
            </w:r>
          </w:p>
        </w:tc>
        <w:tc>
          <w:tcPr>
            <w:tcW w:w="270" w:type="dxa"/>
          </w:tcPr>
          <w:p w14:paraId="587D0AC1" w14:textId="77777777" w:rsidR="00D04D94" w:rsidRPr="00F25831" w:rsidRDefault="00D04D94" w:rsidP="00D04D9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26182" w14:textId="77777777" w:rsidR="00D04D94" w:rsidRPr="00F25831" w:rsidRDefault="00D04D94" w:rsidP="00D04D9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C33986F" w14:textId="77777777" w:rsidR="00D04D94" w:rsidRPr="00F25831" w:rsidRDefault="00D04D94" w:rsidP="00D04D9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223,068</w:t>
            </w:r>
          </w:p>
        </w:tc>
        <w:tc>
          <w:tcPr>
            <w:tcW w:w="270" w:type="dxa"/>
          </w:tcPr>
          <w:p w14:paraId="126BBCDC" w14:textId="77777777" w:rsidR="00D04D94" w:rsidRPr="00F25831" w:rsidRDefault="00D04D94" w:rsidP="00D04D9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38F201" w14:textId="77777777" w:rsidR="00D04D94" w:rsidRPr="00F25831" w:rsidRDefault="00D04D94" w:rsidP="00D04D9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A8DF0B" w14:textId="77777777" w:rsidR="00D04D94" w:rsidRPr="00F25831" w:rsidRDefault="00D04D94" w:rsidP="00D04D9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220,000</w:t>
            </w:r>
          </w:p>
        </w:tc>
      </w:tr>
      <w:tr w:rsidR="00D04D94" w:rsidRPr="00F25831" w14:paraId="59293C15" w14:textId="77777777" w:rsidTr="00F96EBC">
        <w:trPr>
          <w:trHeight w:val="197"/>
        </w:trPr>
        <w:tc>
          <w:tcPr>
            <w:tcW w:w="3960" w:type="dxa"/>
            <w:vAlign w:val="bottom"/>
          </w:tcPr>
          <w:p w14:paraId="0E2D31FF" w14:textId="77777777" w:rsidR="00D04D94" w:rsidRPr="00F25831" w:rsidRDefault="00D04D94" w:rsidP="00D04D9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6E3C067" w14:textId="77777777" w:rsidR="00D04D94" w:rsidRPr="00F25831" w:rsidRDefault="00D04D94" w:rsidP="00D04D9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A59152C" w14:textId="77777777" w:rsidR="00D04D94" w:rsidRPr="00F25831" w:rsidRDefault="00D04D94" w:rsidP="00D04D9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14:paraId="668E063C" w14:textId="77777777" w:rsidR="00D04D94" w:rsidRPr="00F25831" w:rsidRDefault="00D04D94" w:rsidP="00D04D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192100C" w14:textId="77777777" w:rsidR="00D04D94" w:rsidRPr="00F25831" w:rsidRDefault="00D04D94" w:rsidP="00D04D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0.24</w:t>
            </w:r>
          </w:p>
        </w:tc>
        <w:tc>
          <w:tcPr>
            <w:tcW w:w="270" w:type="dxa"/>
          </w:tcPr>
          <w:p w14:paraId="0B7E9DEA" w14:textId="77777777" w:rsidR="00D04D94" w:rsidRPr="00F25831" w:rsidRDefault="00D04D94" w:rsidP="00D04D9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37CCFBC" w14:textId="77777777" w:rsidR="00D04D94" w:rsidRPr="00F25831" w:rsidRDefault="00D04D94" w:rsidP="00D04D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63A1BD7" w14:textId="77777777" w:rsidR="00D04D94" w:rsidRPr="00F25831" w:rsidRDefault="00D04D94" w:rsidP="00D04D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0.18</w:t>
            </w:r>
          </w:p>
        </w:tc>
        <w:tc>
          <w:tcPr>
            <w:tcW w:w="270" w:type="dxa"/>
          </w:tcPr>
          <w:p w14:paraId="6E4AD7F3" w14:textId="77777777" w:rsidR="00D04D94" w:rsidRPr="00F25831" w:rsidRDefault="00D04D94" w:rsidP="00D04D9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484B851B" w14:textId="77777777" w:rsidR="00D04D94" w:rsidRPr="00F25831" w:rsidRDefault="00D04D94" w:rsidP="00D04D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43E3228" w14:textId="77777777" w:rsidR="00D04D94" w:rsidRPr="00F25831" w:rsidRDefault="00D04D94" w:rsidP="00D04D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0.24</w:t>
            </w:r>
          </w:p>
        </w:tc>
        <w:tc>
          <w:tcPr>
            <w:tcW w:w="270" w:type="dxa"/>
          </w:tcPr>
          <w:p w14:paraId="3116D7BD" w14:textId="77777777" w:rsidR="00D04D94" w:rsidRPr="00F25831" w:rsidRDefault="00D04D94" w:rsidP="00D04D9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545F31C5" w14:textId="77777777" w:rsidR="00D04D94" w:rsidRPr="00F25831" w:rsidRDefault="00D04D94" w:rsidP="00D04D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30530AD" w14:textId="77777777" w:rsidR="00D04D94" w:rsidRPr="00F25831" w:rsidRDefault="00D04D94" w:rsidP="00D04D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0.19</w:t>
            </w:r>
          </w:p>
        </w:tc>
      </w:tr>
    </w:tbl>
    <w:p w14:paraId="1DF2C64D" w14:textId="77777777" w:rsidR="0018417C" w:rsidRPr="00F25831" w:rsidRDefault="0018417C" w:rsidP="0018417C">
      <w:pPr>
        <w:pStyle w:val="Heading6"/>
        <w:tabs>
          <w:tab w:val="left" w:pos="540"/>
        </w:tabs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05AE3531" w14:textId="77777777" w:rsidR="00905954" w:rsidRPr="00F25831" w:rsidRDefault="006F219D" w:rsidP="007E1360">
      <w:pPr>
        <w:pStyle w:val="Heading6"/>
        <w:numPr>
          <w:ilvl w:val="0"/>
          <w:numId w:val="34"/>
        </w:numPr>
        <w:tabs>
          <w:tab w:val="left" w:pos="540"/>
        </w:tabs>
        <w:ind w:left="540" w:hanging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F25831">
        <w:rPr>
          <w:rFonts w:ascii="Angsana New" w:eastAsia="MS Mincho" w:hAnsi="Angsana New"/>
          <w:sz w:val="30"/>
          <w:szCs w:val="30"/>
          <w:cs/>
          <w:lang w:val="en-US"/>
        </w:rPr>
        <w:t>เงินปันผล</w:t>
      </w:r>
    </w:p>
    <w:p w14:paraId="073B5BA4" w14:textId="77777777" w:rsidR="00165745" w:rsidRPr="00F25831" w:rsidRDefault="00165745" w:rsidP="00652EDE">
      <w:pPr>
        <w:spacing w:line="240" w:lineRule="auto"/>
        <w:rPr>
          <w:rFonts w:ascii="Angsana New" w:eastAsia="MS Mincho" w:hAnsi="Angsana New"/>
          <w:sz w:val="30"/>
          <w:szCs w:val="30"/>
          <w:lang w:val="en-GB"/>
        </w:rPr>
      </w:pPr>
    </w:p>
    <w:p w14:paraId="0B3756F5" w14:textId="77777777" w:rsidR="00F96EBC" w:rsidRPr="00F25831" w:rsidRDefault="00F96EBC" w:rsidP="00F96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ในการประชุม</w:t>
      </w:r>
      <w:r w:rsidRPr="00F25831">
        <w:rPr>
          <w:rFonts w:ascii="Angsana New" w:hAnsi="Angsana New" w:hint="cs"/>
          <w:sz w:val="30"/>
          <w:szCs w:val="30"/>
          <w:cs/>
        </w:rPr>
        <w:t>สามัญประจำปีของผู้ถือหุ้น</w:t>
      </w:r>
      <w:r w:rsidRPr="00F25831">
        <w:rPr>
          <w:rFonts w:ascii="Angsana New" w:hAnsi="Angsana New"/>
          <w:sz w:val="30"/>
          <w:szCs w:val="30"/>
          <w:cs/>
        </w:rPr>
        <w:t xml:space="preserve">ของบริษัทเมื่อวันที่ 28 </w:t>
      </w:r>
      <w:r w:rsidRPr="00F25831">
        <w:rPr>
          <w:rFonts w:ascii="Angsana New" w:hAnsi="Angsana New" w:hint="cs"/>
          <w:sz w:val="30"/>
          <w:szCs w:val="30"/>
          <w:cs/>
        </w:rPr>
        <w:t>เมษายน</w:t>
      </w:r>
      <w:r w:rsidRPr="00F25831">
        <w:rPr>
          <w:rFonts w:ascii="Angsana New" w:hAnsi="Angsana New"/>
          <w:sz w:val="30"/>
          <w:szCs w:val="30"/>
          <w:cs/>
        </w:rPr>
        <w:t xml:space="preserve"> 2560</w:t>
      </w:r>
      <w:r w:rsidRPr="00F25831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ผู้ถือหุ้น</w:t>
      </w:r>
      <w:r w:rsidRPr="00F25831">
        <w:rPr>
          <w:rFonts w:ascii="Angsana New" w:hAnsi="Angsana New"/>
          <w:sz w:val="30"/>
          <w:szCs w:val="30"/>
          <w:cs/>
        </w:rPr>
        <w:t>มีมติอนุมัติการจัดสรรกำไรเป็นเงินปันผลในอัตราหุ้นละ</w:t>
      </w:r>
      <w:r w:rsidRPr="00F25831">
        <w:rPr>
          <w:rFonts w:ascii="Angsana New" w:hAnsi="Angsana New"/>
          <w:sz w:val="30"/>
          <w:szCs w:val="30"/>
        </w:rPr>
        <w:t xml:space="preserve"> 8.25 </w:t>
      </w:r>
      <w:r w:rsidRPr="00F25831">
        <w:rPr>
          <w:rFonts w:ascii="Angsana New" w:hAnsi="Angsana New" w:hint="cs"/>
          <w:sz w:val="30"/>
          <w:szCs w:val="30"/>
          <w:cs/>
        </w:rPr>
        <w:t>สตางค์</w:t>
      </w:r>
      <w:r w:rsidRPr="00F25831">
        <w:rPr>
          <w:rFonts w:ascii="Angsana New" w:hAnsi="Angsana New"/>
          <w:sz w:val="30"/>
          <w:szCs w:val="30"/>
          <w:cs/>
        </w:rPr>
        <w:t xml:space="preserve"> เป็นจำนวนเงินทั้งสิ้น </w:t>
      </w:r>
      <w:r w:rsidRPr="00F25831">
        <w:rPr>
          <w:rFonts w:ascii="Angsana New" w:hAnsi="Angsana New"/>
          <w:sz w:val="30"/>
          <w:szCs w:val="30"/>
        </w:rPr>
        <w:t xml:space="preserve">18.15 </w:t>
      </w:r>
      <w:r w:rsidRPr="00F25831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 w:rsidRPr="00F25831">
        <w:rPr>
          <w:rFonts w:ascii="Angsana New" w:hAnsi="Angsana New"/>
          <w:sz w:val="30"/>
          <w:szCs w:val="30"/>
        </w:rPr>
        <w:t xml:space="preserve">2560 </w:t>
      </w:r>
    </w:p>
    <w:p w14:paraId="650FA734" w14:textId="77777777" w:rsidR="00450EBC" w:rsidRPr="00F25831" w:rsidRDefault="00450EBC" w:rsidP="00F96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48E6A8E" w14:textId="77777777" w:rsidR="00450EBC" w:rsidRPr="00F25831" w:rsidRDefault="00450EBC" w:rsidP="00450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ในการประชุม</w:t>
      </w:r>
      <w:r w:rsidRPr="00F25831">
        <w:rPr>
          <w:rFonts w:ascii="Angsana New" w:hAnsi="Angsana New" w:hint="cs"/>
          <w:sz w:val="30"/>
          <w:szCs w:val="30"/>
          <w:cs/>
        </w:rPr>
        <w:t>วิสามัญผู้ถือหุ้น</w:t>
      </w:r>
      <w:r w:rsidRPr="00F25831">
        <w:rPr>
          <w:rFonts w:ascii="Angsana New" w:hAnsi="Angsana New"/>
          <w:sz w:val="30"/>
          <w:szCs w:val="30"/>
          <w:cs/>
        </w:rPr>
        <w:t xml:space="preserve">ของบริษัทเมื่อวันที่ </w:t>
      </w:r>
      <w:r w:rsidRPr="00F25831">
        <w:rPr>
          <w:rFonts w:ascii="Angsana New" w:hAnsi="Angsana New"/>
          <w:sz w:val="30"/>
          <w:szCs w:val="30"/>
        </w:rPr>
        <w:t xml:space="preserve">6 </w:t>
      </w:r>
      <w:r w:rsidRPr="00F25831">
        <w:rPr>
          <w:rFonts w:ascii="Angsana New" w:hAnsi="Angsana New" w:hint="cs"/>
          <w:sz w:val="30"/>
          <w:szCs w:val="30"/>
          <w:cs/>
        </w:rPr>
        <w:t>ตุลาคม</w:t>
      </w:r>
      <w:r w:rsidRPr="00F25831">
        <w:rPr>
          <w:rFonts w:ascii="Angsana New" w:hAnsi="Angsana New"/>
          <w:sz w:val="30"/>
          <w:szCs w:val="30"/>
          <w:cs/>
        </w:rPr>
        <w:t xml:space="preserve"> 2560</w:t>
      </w:r>
      <w:r w:rsidRPr="00F25831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ผู้ถือหุ้น</w:t>
      </w:r>
      <w:r w:rsidRPr="00F25831">
        <w:rPr>
          <w:rFonts w:ascii="Angsana New" w:hAnsi="Angsana New"/>
          <w:sz w:val="30"/>
          <w:szCs w:val="30"/>
          <w:cs/>
        </w:rPr>
        <w:t>มีมติอนุมัติการจัดสรรกำไรเป็นเงินปันผล</w:t>
      </w:r>
      <w:r w:rsidRPr="00F2583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25831">
        <w:rPr>
          <w:rFonts w:ascii="Angsana New" w:hAnsi="Angsana New"/>
          <w:sz w:val="30"/>
          <w:szCs w:val="30"/>
          <w:cs/>
        </w:rPr>
        <w:t>ในอัตราหุ้นละ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16.00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สตางค์</w:t>
      </w:r>
      <w:r w:rsidRPr="00F25831">
        <w:rPr>
          <w:rFonts w:ascii="Angsana New" w:hAnsi="Angsana New"/>
          <w:sz w:val="30"/>
          <w:szCs w:val="30"/>
          <w:cs/>
        </w:rPr>
        <w:t xml:space="preserve"> เป็นจำนวนเงินทั้งสิ้น </w:t>
      </w:r>
      <w:r w:rsidRPr="00F25831">
        <w:rPr>
          <w:rFonts w:ascii="Angsana New" w:hAnsi="Angsana New" w:hint="cs"/>
          <w:sz w:val="30"/>
          <w:szCs w:val="30"/>
          <w:cs/>
        </w:rPr>
        <w:t>35.20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 w:rsidRPr="00F25831">
        <w:rPr>
          <w:rFonts w:ascii="Angsana New" w:hAnsi="Angsana New"/>
          <w:sz w:val="30"/>
          <w:szCs w:val="30"/>
        </w:rPr>
        <w:t>2560</w:t>
      </w:r>
    </w:p>
    <w:p w14:paraId="069A9C50" w14:textId="77777777" w:rsidR="00F96EBC" w:rsidRPr="00F25831" w:rsidRDefault="00F96EBC" w:rsidP="00F96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46B4A8D" w14:textId="77777777" w:rsidR="00F96EBC" w:rsidRPr="00F25831" w:rsidRDefault="00F96EBC" w:rsidP="00F96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ในการประชุมคณะกรรมการของบริษัทเมื่อวันที่ 22</w:t>
      </w:r>
      <w:r w:rsidRPr="00F25831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F25831">
        <w:rPr>
          <w:rFonts w:ascii="Angsana New" w:eastAsia="MS Mincho" w:hAnsi="Angsana New"/>
          <w:sz w:val="30"/>
          <w:szCs w:val="30"/>
          <w:cs/>
        </w:rPr>
        <w:t>มีนาคม</w:t>
      </w:r>
      <w:r w:rsidRPr="00F25831">
        <w:rPr>
          <w:rFonts w:ascii="Angsana New" w:eastAsia="MS Mincho" w:hAnsi="Angsana New"/>
          <w:sz w:val="30"/>
          <w:szCs w:val="30"/>
          <w:cs/>
          <w:lang w:val="en-GB"/>
        </w:rPr>
        <w:t xml:space="preserve"> 2559 </w:t>
      </w:r>
      <w:r w:rsidRPr="00F25831">
        <w:rPr>
          <w:rFonts w:ascii="Angsana New" w:hAnsi="Angsana New"/>
          <w:sz w:val="30"/>
          <w:szCs w:val="30"/>
          <w:cs/>
        </w:rPr>
        <w:t>คณะกรรมการมีมติอนุมัติการจัดสรรกำไรเป็นเงินปันผลระหว่างกาลในอัตราหุ้นละ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eastAsia="MS Mincho" w:hAnsi="Angsana New"/>
          <w:sz w:val="30"/>
          <w:szCs w:val="30"/>
          <w:cs/>
          <w:lang w:val="en-GB"/>
        </w:rPr>
        <w:t xml:space="preserve">3.30 </w:t>
      </w:r>
      <w:r w:rsidRPr="00F25831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Pr="00F25831">
        <w:rPr>
          <w:rFonts w:ascii="Angsana New" w:eastAsia="MS Mincho" w:hAnsi="Angsana New"/>
          <w:sz w:val="30"/>
          <w:szCs w:val="30"/>
          <w:cs/>
          <w:lang w:val="en-GB"/>
        </w:rPr>
        <w:t xml:space="preserve">36.30 </w:t>
      </w:r>
      <w:r w:rsidRPr="00F25831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 w:rsidRPr="00F25831">
        <w:rPr>
          <w:rFonts w:ascii="Angsana New" w:hAnsi="Angsana New"/>
          <w:sz w:val="30"/>
          <w:szCs w:val="30"/>
        </w:rPr>
        <w:t>2559</w:t>
      </w:r>
      <w:r w:rsidRPr="00F2583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3180AD8" w14:textId="77777777" w:rsidR="00450EBC" w:rsidRPr="00F25831" w:rsidRDefault="00450EBC" w:rsidP="00F96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C64D19D" w14:textId="77777777" w:rsidR="00450EBC" w:rsidRPr="00F25831" w:rsidRDefault="00450EBC" w:rsidP="00450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lastRenderedPageBreak/>
        <w:t>ในการประชุมคณะกรรมการของบริษัทเมื่อวันที่</w:t>
      </w:r>
      <w:r w:rsidRPr="00F25831">
        <w:rPr>
          <w:rFonts w:ascii="Angsana New" w:hAnsi="Angsana New"/>
          <w:sz w:val="30"/>
          <w:szCs w:val="30"/>
        </w:rPr>
        <w:t xml:space="preserve"> 12 </w:t>
      </w:r>
      <w:r w:rsidR="00B6795C" w:rsidRPr="00F25831">
        <w:rPr>
          <w:rFonts w:ascii="Angsana New" w:hAnsi="Angsana New" w:hint="cs"/>
          <w:sz w:val="30"/>
          <w:szCs w:val="30"/>
          <w:cs/>
        </w:rPr>
        <w:t>กรกฎ</w:t>
      </w:r>
      <w:r w:rsidRPr="00F25831">
        <w:rPr>
          <w:rFonts w:ascii="Angsana New" w:hAnsi="Angsana New" w:hint="cs"/>
          <w:sz w:val="30"/>
          <w:szCs w:val="30"/>
          <w:cs/>
        </w:rPr>
        <w:t xml:space="preserve">าคม </w:t>
      </w:r>
      <w:r w:rsidRPr="00F25831">
        <w:rPr>
          <w:rFonts w:ascii="Angsana New" w:hAnsi="Angsana New"/>
          <w:sz w:val="30"/>
          <w:szCs w:val="30"/>
        </w:rPr>
        <w:t>2559</w:t>
      </w:r>
      <w:r w:rsidRPr="00F25831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คณะกรรมการมีมติอนุมัติการจัดสรรกำไรเป็นเงินปันผลระหว่างกาลในอัตราหุ้นละ</w:t>
      </w:r>
      <w:r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eastAsia="MS Mincho" w:hAnsi="Angsana New"/>
          <w:sz w:val="30"/>
          <w:szCs w:val="30"/>
        </w:rPr>
        <w:t>15</w:t>
      </w:r>
      <w:r w:rsidRPr="00F25831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F25831">
        <w:rPr>
          <w:rFonts w:ascii="Angsana New" w:hAnsi="Angsana New" w:hint="cs"/>
          <w:sz w:val="30"/>
          <w:szCs w:val="30"/>
          <w:cs/>
        </w:rPr>
        <w:t>สตางค์</w:t>
      </w:r>
      <w:r w:rsidRPr="00F25831">
        <w:rPr>
          <w:rFonts w:ascii="Angsana New" w:hAnsi="Angsana New"/>
          <w:sz w:val="30"/>
          <w:szCs w:val="30"/>
          <w:cs/>
        </w:rPr>
        <w:t xml:space="preserve"> เป็นจำนวนเงินทั้งสิ้น </w:t>
      </w:r>
      <w:r w:rsidRPr="00F25831">
        <w:rPr>
          <w:rFonts w:ascii="Angsana New" w:eastAsia="MS Mincho" w:hAnsi="Angsana New"/>
          <w:sz w:val="30"/>
          <w:szCs w:val="30"/>
          <w:cs/>
          <w:lang w:val="en-GB"/>
        </w:rPr>
        <w:t>3</w:t>
      </w:r>
      <w:r w:rsidRPr="00F25831">
        <w:rPr>
          <w:rFonts w:ascii="Angsana New" w:eastAsia="MS Mincho" w:hAnsi="Angsana New"/>
          <w:sz w:val="30"/>
          <w:szCs w:val="30"/>
          <w:lang w:val="en-GB"/>
        </w:rPr>
        <w:t>3.00</w:t>
      </w:r>
      <w:r w:rsidRPr="00F25831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 w:rsidRPr="00F25831">
        <w:rPr>
          <w:rFonts w:ascii="Angsana New" w:hAnsi="Angsana New"/>
          <w:sz w:val="30"/>
          <w:szCs w:val="30"/>
        </w:rPr>
        <w:t>2559</w:t>
      </w:r>
    </w:p>
    <w:p w14:paraId="22CA6960" w14:textId="77777777" w:rsidR="005C1160" w:rsidRPr="00F25831" w:rsidRDefault="005C1160" w:rsidP="00450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A394C95" w14:textId="77777777" w:rsidR="000A0432" w:rsidRPr="00F25831" w:rsidRDefault="006610A4" w:rsidP="007E1360">
      <w:pPr>
        <w:pStyle w:val="Heading6"/>
        <w:numPr>
          <w:ilvl w:val="0"/>
          <w:numId w:val="34"/>
        </w:numPr>
        <w:tabs>
          <w:tab w:val="left" w:pos="540"/>
        </w:tabs>
        <w:ind w:hanging="72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F25831">
        <w:rPr>
          <w:rFonts w:ascii="Angsana New" w:eastAsia="MS Mincho" w:hAnsi="Angsana New"/>
          <w:sz w:val="30"/>
          <w:szCs w:val="30"/>
          <w:cs/>
          <w:lang w:val="en-GB"/>
        </w:rPr>
        <w:t>เครื่องมือทางการเงิน</w:t>
      </w:r>
    </w:p>
    <w:p w14:paraId="133BDFA0" w14:textId="77777777" w:rsidR="006610A4" w:rsidRPr="00F25831" w:rsidRDefault="006610A4" w:rsidP="00652EDE">
      <w:pPr>
        <w:spacing w:line="240" w:lineRule="auto"/>
        <w:rPr>
          <w:rFonts w:ascii="Angsana New" w:hAnsi="Angsana New"/>
          <w:sz w:val="30"/>
          <w:szCs w:val="30"/>
          <w:lang w:val="en-GB" w:eastAsia="x-none"/>
        </w:rPr>
      </w:pPr>
    </w:p>
    <w:p w14:paraId="7AFEBB63" w14:textId="77777777" w:rsidR="00BD4B91" w:rsidRPr="00F25831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967C2FF" w14:textId="77777777" w:rsidR="00BD4B91" w:rsidRPr="00F25831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3CB07832" w14:textId="77777777" w:rsidR="00BD4B91" w:rsidRPr="00F25831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</w:t>
      </w:r>
      <w:r w:rsidRPr="00F25831">
        <w:rPr>
          <w:rFonts w:ascii="Angsana New" w:hAnsi="Angsana New" w:hint="cs"/>
          <w:sz w:val="30"/>
          <w:szCs w:val="30"/>
          <w:cs/>
        </w:rPr>
        <w:t>เงิน</w:t>
      </w:r>
      <w:r w:rsidRPr="00F25831">
        <w:rPr>
          <w:rFonts w:ascii="Angsana New" w:hAnsi="Angsana New"/>
          <w:sz w:val="30"/>
          <w:szCs w:val="30"/>
          <w:cs/>
        </w:rPr>
        <w:t xml:space="preserve">ที่เป็นตราสารอนุพันธ์ เพื่อการเก็งกำไรหรือการค้า </w:t>
      </w:r>
    </w:p>
    <w:p w14:paraId="58FFDB8C" w14:textId="77777777" w:rsidR="00BD4B91" w:rsidRPr="00F25831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  <w:r w:rsidRPr="00F25831">
        <w:rPr>
          <w:rFonts w:ascii="Angsana New" w:hAnsi="Angsana New"/>
          <w:sz w:val="28"/>
          <w:szCs w:val="28"/>
        </w:rPr>
        <w:t xml:space="preserve"> </w:t>
      </w:r>
    </w:p>
    <w:p w14:paraId="6A966B57" w14:textId="77777777" w:rsidR="00BD4B91" w:rsidRPr="00F25831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</w:t>
      </w:r>
      <w:r w:rsidR="0095738C" w:rsidRPr="00F25831">
        <w:rPr>
          <w:rFonts w:ascii="Angsana New" w:hAnsi="Angsana New" w:hint="cs"/>
          <w:sz w:val="30"/>
          <w:szCs w:val="30"/>
          <w:cs/>
        </w:rPr>
        <w:t>ให้เป็น</w:t>
      </w:r>
      <w:r w:rsidRPr="00F25831">
        <w:rPr>
          <w:rFonts w:ascii="Angsana New" w:hAnsi="Angsana New"/>
          <w:sz w:val="30"/>
          <w:szCs w:val="30"/>
          <w:cs/>
        </w:rPr>
        <w:t>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</w:t>
      </w:r>
      <w:r w:rsidR="0095738C" w:rsidRPr="00F25831">
        <w:rPr>
          <w:rFonts w:ascii="Angsana New" w:hAnsi="Angsana New" w:hint="cs"/>
          <w:sz w:val="30"/>
          <w:szCs w:val="30"/>
          <w:cs/>
        </w:rPr>
        <w:t>ท</w:t>
      </w:r>
      <w:r w:rsidRPr="00F25831">
        <w:rPr>
          <w:rFonts w:ascii="Angsana New" w:hAnsi="Angsana New"/>
          <w:sz w:val="30"/>
          <w:szCs w:val="30"/>
          <w:cs/>
        </w:rPr>
        <w:t>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27A0CE82" w14:textId="77777777" w:rsidR="00BD4B91" w:rsidRPr="00F25831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F1F2C43" w14:textId="77777777" w:rsidR="00BD4B91" w:rsidRPr="00F25831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2583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49F1FAC7" w14:textId="77777777" w:rsidR="00BD4B91" w:rsidRPr="00F25831" w:rsidRDefault="00BD4B91" w:rsidP="009F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25831">
        <w:rPr>
          <w:rFonts w:ascii="Angsana New" w:hAnsi="Angsana New" w:hint="cs"/>
          <w:b/>
          <w:bCs/>
          <w:i/>
          <w:iCs/>
          <w:sz w:val="28"/>
          <w:szCs w:val="28"/>
          <w:cs/>
        </w:rPr>
        <w:br/>
      </w:r>
      <w:r w:rsidRPr="00F25831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F96EBC" w:rsidRPr="00F25831">
        <w:rPr>
          <w:rFonts w:ascii="Angsana New" w:hAnsi="Angsana New"/>
          <w:sz w:val="30"/>
          <w:szCs w:val="30"/>
          <w:cs/>
        </w:rPr>
        <w:t>ความเชื่อมั่นของ</w:t>
      </w:r>
      <w:r w:rsidRPr="00F25831">
        <w:rPr>
          <w:rFonts w:ascii="Angsana New" w:hAnsi="Angsana New" w:hint="cs"/>
          <w:sz w:val="30"/>
          <w:szCs w:val="30"/>
          <w:cs/>
        </w:rPr>
        <w:t>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32E8878" w14:textId="77777777" w:rsidR="005017A9" w:rsidRPr="00F25831" w:rsidRDefault="005017A9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B365E2E" w14:textId="77777777" w:rsidR="00BD4B91" w:rsidRPr="00F25831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3FC7C47B" w14:textId="77777777" w:rsidR="00BD4B91" w:rsidRPr="00F25831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DC97E3E" w14:textId="77777777" w:rsidR="00F96EBC" w:rsidRPr="00F25831" w:rsidRDefault="0095738C" w:rsidP="005C1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D4B91" w:rsidRPr="00F25831">
        <w:rPr>
          <w:rFonts w:ascii="Angsana New" w:hAnsi="Angsana New"/>
          <w:sz w:val="30"/>
          <w:szCs w:val="30"/>
          <w:cs/>
        </w:rPr>
        <w:t xml:space="preserve">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</w:t>
      </w:r>
      <w:r w:rsidRPr="00F25831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D4B91" w:rsidRPr="00F25831">
        <w:rPr>
          <w:rFonts w:ascii="Angsana New" w:hAnsi="Angsana New"/>
          <w:sz w:val="30"/>
          <w:szCs w:val="30"/>
          <w:cs/>
        </w:rPr>
        <w:t>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 สัญญาซื้อขายเงินตราต่างประเทศล่วงหน้า ณ วันที่</w:t>
      </w:r>
      <w:r w:rsidR="00BD4B91" w:rsidRPr="00F25831">
        <w:rPr>
          <w:rFonts w:ascii="Angsana New" w:hAnsi="Angsana New" w:hint="cs"/>
          <w:sz w:val="30"/>
          <w:szCs w:val="30"/>
          <w:cs/>
        </w:rPr>
        <w:t>รายงาน</w:t>
      </w:r>
      <w:r w:rsidR="00BD4B91" w:rsidRPr="00F25831">
        <w:rPr>
          <w:rFonts w:ascii="Angsana New" w:hAnsi="Angsana New"/>
          <w:sz w:val="30"/>
          <w:szCs w:val="30"/>
          <w:cs/>
        </w:rPr>
        <w:t xml:space="preserve">เป็นรายการที่เกี่ยวข้องกับรายการซื้อและขายสินค้าที่เป็นเงินตราต่างประเทศในงวดถัดไป </w:t>
      </w:r>
      <w:r w:rsidR="00F96EBC" w:rsidRPr="00F25831">
        <w:rPr>
          <w:rFonts w:ascii="Angsana New" w:hAnsi="Angsana New"/>
          <w:sz w:val="30"/>
          <w:szCs w:val="30"/>
          <w:cs/>
        </w:rPr>
        <w:br w:type="page"/>
      </w:r>
    </w:p>
    <w:p w14:paraId="65FD0F60" w14:textId="77777777" w:rsidR="00BD4B91" w:rsidRPr="00F25831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F25831">
        <w:rPr>
          <w:rFonts w:ascii="Angsana New" w:hAnsi="Angsana New"/>
          <w:sz w:val="30"/>
          <w:szCs w:val="30"/>
        </w:rPr>
        <w:t xml:space="preserve">31 </w:t>
      </w:r>
      <w:r w:rsidRPr="00F25831">
        <w:rPr>
          <w:rFonts w:ascii="Angsana New" w:hAnsi="Angsana New"/>
          <w:sz w:val="30"/>
          <w:szCs w:val="30"/>
          <w:cs/>
        </w:rPr>
        <w:t xml:space="preserve">ธันวาคม </w:t>
      </w:r>
      <w:r w:rsidR="00CB5C99" w:rsidRPr="00F25831">
        <w:rPr>
          <w:rFonts w:ascii="Angsana New" w:hAnsi="Angsana New" w:hint="cs"/>
          <w:sz w:val="30"/>
          <w:szCs w:val="30"/>
          <w:cs/>
        </w:rPr>
        <w:t>กลุ่ม</w:t>
      </w:r>
      <w:r w:rsidRPr="00F25831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</w:t>
      </w:r>
      <w:r w:rsidR="00FF7E0B"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อันเป็นผลมาจากการมีสินทรัพย์และหนี้สินที่เป็นเงินตราต่างประเทศดังนี้</w:t>
      </w:r>
    </w:p>
    <w:p w14:paraId="3843C3A5" w14:textId="77777777" w:rsidR="00F96EBC" w:rsidRPr="00F25831" w:rsidRDefault="00F96EBC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F93EC2" w:rsidRPr="00F25831" w14:paraId="2AD68A34" w14:textId="77777777" w:rsidTr="00371D98">
        <w:trPr>
          <w:tblHeader/>
        </w:trPr>
        <w:tc>
          <w:tcPr>
            <w:tcW w:w="3780" w:type="dxa"/>
            <w:shd w:val="clear" w:color="auto" w:fill="auto"/>
          </w:tcPr>
          <w:p w14:paraId="1AB56EC1" w14:textId="77777777" w:rsidR="00F93EC2" w:rsidRPr="00F25831" w:rsidRDefault="00F93EC2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D66A579" w14:textId="77777777" w:rsidR="00F93EC2" w:rsidRPr="00F25831" w:rsidRDefault="00F93EC2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5E6F81D" w14:textId="77777777" w:rsidR="00F93EC2" w:rsidRPr="00F25831" w:rsidRDefault="00F93EC2" w:rsidP="00C12F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28C92C41" w14:textId="77777777" w:rsidR="00F93EC2" w:rsidRPr="00F25831" w:rsidRDefault="00F93EC2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48B38A89" w14:textId="77777777" w:rsidR="00F93EC2" w:rsidRPr="00F25831" w:rsidRDefault="00F93EC2" w:rsidP="00C12F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93EC2" w:rsidRPr="00F25831" w14:paraId="6E43EECB" w14:textId="77777777" w:rsidTr="00371D98">
        <w:trPr>
          <w:tblHeader/>
        </w:trPr>
        <w:tc>
          <w:tcPr>
            <w:tcW w:w="3780" w:type="dxa"/>
            <w:shd w:val="clear" w:color="auto" w:fill="auto"/>
          </w:tcPr>
          <w:p w14:paraId="0380BDF8" w14:textId="77777777" w:rsidR="00F93EC2" w:rsidRPr="00F25831" w:rsidRDefault="00F93EC2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D0474BC" w14:textId="77777777" w:rsidR="00F93EC2" w:rsidRPr="00F25831" w:rsidRDefault="00F93EC2" w:rsidP="00C12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FF3F7E" w14:textId="77777777" w:rsidR="00F93EC2" w:rsidRPr="00F25831" w:rsidRDefault="00F93EC2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14:paraId="11338D88" w14:textId="77777777" w:rsidR="00F93EC2" w:rsidRPr="00F25831" w:rsidRDefault="00F93EC2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1C95C33" w14:textId="77777777" w:rsidR="00F93EC2" w:rsidRPr="00F25831" w:rsidRDefault="00F93EC2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  <w:tc>
          <w:tcPr>
            <w:tcW w:w="262" w:type="dxa"/>
            <w:shd w:val="clear" w:color="auto" w:fill="auto"/>
          </w:tcPr>
          <w:p w14:paraId="24E2B013" w14:textId="77777777" w:rsidR="00F93EC2" w:rsidRPr="00F25831" w:rsidRDefault="00F93EC2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7898E71" w14:textId="77777777" w:rsidR="00F93EC2" w:rsidRPr="00F25831" w:rsidRDefault="00F93EC2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14:paraId="632A3EBE" w14:textId="77777777" w:rsidR="00F93EC2" w:rsidRPr="00F25831" w:rsidRDefault="00F93EC2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B5F9FB" w14:textId="77777777" w:rsidR="00F93EC2" w:rsidRPr="00F25831" w:rsidRDefault="00F93EC2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2559</w:t>
            </w:r>
          </w:p>
        </w:tc>
      </w:tr>
      <w:tr w:rsidR="00B11A98" w:rsidRPr="00F25831" w14:paraId="7103F423" w14:textId="77777777" w:rsidTr="00371D98">
        <w:trPr>
          <w:tblHeader/>
        </w:trPr>
        <w:tc>
          <w:tcPr>
            <w:tcW w:w="3780" w:type="dxa"/>
            <w:shd w:val="clear" w:color="auto" w:fill="auto"/>
          </w:tcPr>
          <w:p w14:paraId="3F2CCF11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510999D" w14:textId="77777777" w:rsidR="00B11A98" w:rsidRPr="00F25831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8E1FF17" w14:textId="77777777" w:rsidR="00B11A98" w:rsidRPr="00F25831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93EC2" w:rsidRPr="00F25831" w14:paraId="1AA011A9" w14:textId="77777777" w:rsidTr="00371D98">
        <w:tc>
          <w:tcPr>
            <w:tcW w:w="3780" w:type="dxa"/>
            <w:shd w:val="clear" w:color="auto" w:fill="auto"/>
          </w:tcPr>
          <w:p w14:paraId="3FB9DA4D" w14:textId="77777777" w:rsidR="00F93EC2" w:rsidRPr="00F25831" w:rsidRDefault="00F93EC2" w:rsidP="00F93EC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7F891EA" w14:textId="77777777" w:rsidR="00F93EC2" w:rsidRPr="00F25831" w:rsidRDefault="00F93EC2" w:rsidP="00F93EC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02A4F5" w14:textId="77777777" w:rsidR="00F93EC2" w:rsidRPr="00F25831" w:rsidRDefault="00F93EC2" w:rsidP="00F93E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E7F3ADF" w14:textId="77777777" w:rsidR="00F93EC2" w:rsidRPr="00F25831" w:rsidRDefault="00F93EC2" w:rsidP="00F93EC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2025E31" w14:textId="77777777" w:rsidR="00F93EC2" w:rsidRPr="00F25831" w:rsidRDefault="00F93EC2" w:rsidP="00F93E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FE46E32" w14:textId="77777777" w:rsidR="00F93EC2" w:rsidRPr="00F25831" w:rsidRDefault="00F93EC2" w:rsidP="00F9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9643953" w14:textId="77777777" w:rsidR="00F93EC2" w:rsidRPr="00F25831" w:rsidRDefault="00F93EC2" w:rsidP="00F93E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F7F1BA" w14:textId="77777777" w:rsidR="00F93EC2" w:rsidRPr="00F25831" w:rsidRDefault="00F93EC2" w:rsidP="00F93EC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015ED6" w14:textId="77777777" w:rsidR="00F93EC2" w:rsidRPr="00F25831" w:rsidRDefault="00F93EC2" w:rsidP="00F93E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EC2" w:rsidRPr="00F25831" w14:paraId="53A64908" w14:textId="77777777" w:rsidTr="00757A27">
        <w:trPr>
          <w:trHeight w:val="92"/>
        </w:trPr>
        <w:tc>
          <w:tcPr>
            <w:tcW w:w="3780" w:type="dxa"/>
            <w:shd w:val="clear" w:color="auto" w:fill="auto"/>
          </w:tcPr>
          <w:p w14:paraId="09D232AD" w14:textId="77777777" w:rsidR="00F93EC2" w:rsidRPr="00F25831" w:rsidRDefault="00F93EC2" w:rsidP="00F93EC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FEEC5C0" w14:textId="77777777" w:rsidR="00F93EC2" w:rsidRPr="00F25831" w:rsidRDefault="00F93EC2" w:rsidP="00F93EC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6254BB6" w14:textId="77777777" w:rsidR="00F93EC2" w:rsidRPr="00F25831" w:rsidRDefault="00EE03F2" w:rsidP="00F93E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6,64</w:t>
            </w:r>
            <w:r w:rsidR="00F45289"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3FD673B6" w14:textId="77777777" w:rsidR="00F93EC2" w:rsidRPr="00F25831" w:rsidRDefault="00F93EC2" w:rsidP="00F93EC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121EADB" w14:textId="77777777" w:rsidR="00F93EC2" w:rsidRPr="00F25831" w:rsidRDefault="00F93EC2" w:rsidP="00F93E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4,363</w:t>
            </w:r>
          </w:p>
        </w:tc>
        <w:tc>
          <w:tcPr>
            <w:tcW w:w="262" w:type="dxa"/>
            <w:shd w:val="clear" w:color="auto" w:fill="auto"/>
          </w:tcPr>
          <w:p w14:paraId="2D3B8FF4" w14:textId="77777777" w:rsidR="00F93EC2" w:rsidRPr="00F25831" w:rsidRDefault="00F93EC2" w:rsidP="00F9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10E468D" w14:textId="77777777" w:rsidR="00F93EC2" w:rsidRPr="00F25831" w:rsidRDefault="00EE03F2" w:rsidP="00F93E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3,355</w:t>
            </w:r>
          </w:p>
        </w:tc>
        <w:tc>
          <w:tcPr>
            <w:tcW w:w="270" w:type="dxa"/>
            <w:shd w:val="clear" w:color="auto" w:fill="auto"/>
          </w:tcPr>
          <w:p w14:paraId="7BB570ED" w14:textId="77777777" w:rsidR="00F93EC2" w:rsidRPr="00F25831" w:rsidRDefault="00F93EC2" w:rsidP="00F93EC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BA2EE7" w14:textId="77777777" w:rsidR="00F93EC2" w:rsidRPr="00F25831" w:rsidRDefault="00F93EC2" w:rsidP="00F93E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3,730</w:t>
            </w:r>
          </w:p>
        </w:tc>
      </w:tr>
      <w:tr w:rsidR="00E57C26" w:rsidRPr="00F25831" w14:paraId="0FC39C58" w14:textId="77777777" w:rsidTr="00BB0AB0">
        <w:tc>
          <w:tcPr>
            <w:tcW w:w="3780" w:type="dxa"/>
            <w:shd w:val="clear" w:color="auto" w:fill="auto"/>
          </w:tcPr>
          <w:p w14:paraId="2D4C8E26" w14:textId="77777777" w:rsidR="00E57C26" w:rsidRPr="00F25831" w:rsidRDefault="00E57C26" w:rsidP="00E57C26">
            <w:pPr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CF62444" w14:textId="77777777" w:rsidR="00E57C26" w:rsidRPr="00F25831" w:rsidRDefault="00E57C26" w:rsidP="00E57C26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9DA2416" w14:textId="77777777" w:rsidR="00E57C26" w:rsidRPr="00F25831" w:rsidRDefault="00757A27" w:rsidP="00757A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</w:t>
            </w:r>
            <w:r w:rsidR="00E57C26" w:rsidRPr="00F25831">
              <w:rPr>
                <w:rFonts w:ascii="Angsana New" w:hAnsi="Angsana New"/>
                <w:sz w:val="30"/>
                <w:szCs w:val="30"/>
              </w:rPr>
              <w:t>,</w:t>
            </w:r>
            <w:r w:rsidRPr="00F25831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62" w:type="dxa"/>
            <w:shd w:val="clear" w:color="auto" w:fill="auto"/>
          </w:tcPr>
          <w:p w14:paraId="00A742AD" w14:textId="77777777" w:rsidR="00E57C26" w:rsidRPr="00F25831" w:rsidRDefault="00E57C26" w:rsidP="00E57C2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BB5A2CB" w14:textId="77777777" w:rsidR="00E57C26" w:rsidRPr="00F25831" w:rsidRDefault="00E57C26" w:rsidP="00E57C26">
            <w:pPr>
              <w:pStyle w:val="acctfourfigures"/>
              <w:tabs>
                <w:tab w:val="clear" w:pos="765"/>
                <w:tab w:val="left" w:pos="285"/>
                <w:tab w:val="center" w:pos="330"/>
                <w:tab w:val="center" w:pos="4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</w: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  <w:t>-</w:t>
            </w:r>
          </w:p>
        </w:tc>
        <w:tc>
          <w:tcPr>
            <w:tcW w:w="262" w:type="dxa"/>
            <w:shd w:val="clear" w:color="auto" w:fill="auto"/>
          </w:tcPr>
          <w:p w14:paraId="72330535" w14:textId="77777777" w:rsidR="00E57C26" w:rsidRPr="00F25831" w:rsidRDefault="00E57C26" w:rsidP="00E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A5BC831" w14:textId="77777777" w:rsidR="00E57C26" w:rsidRPr="00F25831" w:rsidRDefault="00757A27" w:rsidP="00757A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</w:t>
            </w:r>
            <w:r w:rsidR="00E57C26" w:rsidRPr="00F25831">
              <w:rPr>
                <w:rFonts w:ascii="Angsana New" w:hAnsi="Angsana New"/>
                <w:sz w:val="30"/>
                <w:szCs w:val="30"/>
              </w:rPr>
              <w:t>,</w:t>
            </w:r>
            <w:r w:rsidRPr="00F25831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270" w:type="dxa"/>
            <w:shd w:val="clear" w:color="auto" w:fill="auto"/>
          </w:tcPr>
          <w:p w14:paraId="1E1BBA52" w14:textId="77777777" w:rsidR="00E57C26" w:rsidRPr="00F25831" w:rsidRDefault="00E57C26" w:rsidP="00E57C2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C7B04F" w14:textId="77777777" w:rsidR="00E57C26" w:rsidRPr="00F25831" w:rsidRDefault="00E57C26" w:rsidP="00E57C2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1,262</w:t>
            </w:r>
          </w:p>
        </w:tc>
      </w:tr>
      <w:tr w:rsidR="00F93EC2" w:rsidRPr="00F25831" w14:paraId="6D43F94B" w14:textId="77777777" w:rsidTr="00371D98">
        <w:tc>
          <w:tcPr>
            <w:tcW w:w="3780" w:type="dxa"/>
            <w:shd w:val="clear" w:color="auto" w:fill="auto"/>
          </w:tcPr>
          <w:p w14:paraId="5E51A70C" w14:textId="77777777" w:rsidR="00F93EC2" w:rsidRPr="00F25831" w:rsidRDefault="00F93EC2" w:rsidP="00F93EC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D825158" w14:textId="77777777" w:rsidR="00F93EC2" w:rsidRPr="00F25831" w:rsidRDefault="00F93EC2" w:rsidP="00F93EC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77A2F2" w14:textId="77777777" w:rsidR="00F93EC2" w:rsidRPr="00F25831" w:rsidRDefault="00757A27" w:rsidP="00757A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(52</w:t>
            </w:r>
            <w:r w:rsidR="00EE03F2" w:rsidRPr="00F25831">
              <w:rPr>
                <w:rFonts w:ascii="Angsana New" w:hAnsi="Angsana New"/>
                <w:sz w:val="30"/>
                <w:szCs w:val="30"/>
              </w:rPr>
              <w:t>,4</w:t>
            </w:r>
            <w:r w:rsidRPr="00F25831">
              <w:rPr>
                <w:rFonts w:ascii="Angsana New" w:hAnsi="Angsana New"/>
                <w:sz w:val="30"/>
                <w:szCs w:val="30"/>
              </w:rPr>
              <w:t>9</w:t>
            </w:r>
            <w:r w:rsidR="00EE03F2" w:rsidRPr="00F25831">
              <w:rPr>
                <w:rFonts w:ascii="Angsana New" w:hAnsi="Angsana New"/>
                <w:sz w:val="30"/>
                <w:szCs w:val="30"/>
              </w:rPr>
              <w:t>3)</w:t>
            </w:r>
          </w:p>
        </w:tc>
        <w:tc>
          <w:tcPr>
            <w:tcW w:w="262" w:type="dxa"/>
            <w:shd w:val="clear" w:color="auto" w:fill="auto"/>
          </w:tcPr>
          <w:p w14:paraId="07B2C8B4" w14:textId="77777777" w:rsidR="00F93EC2" w:rsidRPr="00F25831" w:rsidRDefault="00F93EC2" w:rsidP="00F93EC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A4A00" w14:textId="77777777" w:rsidR="00F93EC2" w:rsidRPr="00F25831" w:rsidRDefault="00F93EC2" w:rsidP="00F93E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(7,663)</w:t>
            </w:r>
          </w:p>
        </w:tc>
        <w:tc>
          <w:tcPr>
            <w:tcW w:w="262" w:type="dxa"/>
            <w:shd w:val="clear" w:color="auto" w:fill="auto"/>
          </w:tcPr>
          <w:p w14:paraId="1B85CD13" w14:textId="77777777" w:rsidR="00F93EC2" w:rsidRPr="00F25831" w:rsidRDefault="00F93EC2" w:rsidP="00F9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7191B1B" w14:textId="77777777" w:rsidR="00F93EC2" w:rsidRPr="00F25831" w:rsidRDefault="00757A27" w:rsidP="00757A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(39</w:t>
            </w:r>
            <w:r w:rsidR="00EE03F2" w:rsidRPr="00F25831">
              <w:rPr>
                <w:rFonts w:ascii="Angsana New" w:hAnsi="Angsana New"/>
                <w:sz w:val="30"/>
                <w:szCs w:val="30"/>
              </w:rPr>
              <w:t>,</w:t>
            </w:r>
            <w:r w:rsidRPr="00F25831">
              <w:rPr>
                <w:rFonts w:ascii="Angsana New" w:hAnsi="Angsana New"/>
                <w:sz w:val="30"/>
                <w:szCs w:val="30"/>
              </w:rPr>
              <w:t>46</w:t>
            </w:r>
            <w:r w:rsidR="00EE03F2" w:rsidRPr="00F25831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270" w:type="dxa"/>
            <w:shd w:val="clear" w:color="auto" w:fill="auto"/>
          </w:tcPr>
          <w:p w14:paraId="1931C669" w14:textId="77777777" w:rsidR="00F93EC2" w:rsidRPr="00F25831" w:rsidRDefault="00F93EC2" w:rsidP="00F93EC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55754" w14:textId="77777777" w:rsidR="00F93EC2" w:rsidRPr="00F25831" w:rsidRDefault="00F93EC2" w:rsidP="00F93E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(7,663)</w:t>
            </w:r>
          </w:p>
        </w:tc>
      </w:tr>
      <w:tr w:rsidR="00F93EC2" w:rsidRPr="00F25831" w14:paraId="40616F7B" w14:textId="77777777" w:rsidTr="00371D98">
        <w:tc>
          <w:tcPr>
            <w:tcW w:w="3780" w:type="dxa"/>
            <w:shd w:val="clear" w:color="auto" w:fill="auto"/>
          </w:tcPr>
          <w:p w14:paraId="63BFB2E5" w14:textId="77777777" w:rsidR="00F93EC2" w:rsidRPr="00F25831" w:rsidRDefault="00F93EC2" w:rsidP="00F93EC2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แสดงฐานะทางการเงิน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C3EF6BF" w14:textId="77777777" w:rsidR="00F93EC2" w:rsidRPr="00F25831" w:rsidRDefault="00F93EC2" w:rsidP="00F93EC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8CEB62" w14:textId="77777777" w:rsidR="00F93EC2" w:rsidRPr="00F25831" w:rsidRDefault="00F93EC2" w:rsidP="00F93E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72EDAF5" w14:textId="77777777" w:rsidR="00F93EC2" w:rsidRPr="00F25831" w:rsidRDefault="00F93EC2" w:rsidP="00F93EC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B92A001" w14:textId="77777777" w:rsidR="00F93EC2" w:rsidRPr="00F25831" w:rsidRDefault="00F93EC2" w:rsidP="00F93E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3110647" w14:textId="77777777" w:rsidR="00F93EC2" w:rsidRPr="00F25831" w:rsidRDefault="00F93EC2" w:rsidP="00F9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F2AA950" w14:textId="77777777" w:rsidR="00F93EC2" w:rsidRPr="00F25831" w:rsidRDefault="00F93EC2" w:rsidP="00F93E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AE1B89" w14:textId="77777777" w:rsidR="00F93EC2" w:rsidRPr="00F25831" w:rsidRDefault="00F93EC2" w:rsidP="00F93EC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C631676" w14:textId="77777777" w:rsidR="00F93EC2" w:rsidRPr="00F25831" w:rsidRDefault="00F93EC2" w:rsidP="00F93E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EC2" w:rsidRPr="00F25831" w14:paraId="08DB3F19" w14:textId="77777777" w:rsidTr="00371D98">
        <w:tc>
          <w:tcPr>
            <w:tcW w:w="3780" w:type="dxa"/>
            <w:shd w:val="clear" w:color="auto" w:fill="auto"/>
          </w:tcPr>
          <w:p w14:paraId="74FE8784" w14:textId="77777777" w:rsidR="00F93EC2" w:rsidRPr="00F25831" w:rsidRDefault="00F93EC2" w:rsidP="00F93EC2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3A1B7E1" w14:textId="77777777" w:rsidR="00F93EC2" w:rsidRPr="00F25831" w:rsidRDefault="00F93EC2" w:rsidP="00F93EC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E18265A" w14:textId="77777777" w:rsidR="00F93EC2" w:rsidRPr="00F25831" w:rsidRDefault="00757A27" w:rsidP="00757A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(43</w:t>
            </w:r>
            <w:r w:rsidR="00EE03F2" w:rsidRPr="00F258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</w:t>
            </w:r>
            <w:r w:rsidR="00EE03F2" w:rsidRPr="00F258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2)</w:t>
            </w:r>
          </w:p>
        </w:tc>
        <w:tc>
          <w:tcPr>
            <w:tcW w:w="262" w:type="dxa"/>
            <w:shd w:val="clear" w:color="auto" w:fill="auto"/>
          </w:tcPr>
          <w:p w14:paraId="0F842EF4" w14:textId="77777777" w:rsidR="00F93EC2" w:rsidRPr="00F25831" w:rsidRDefault="00F93EC2" w:rsidP="00F93EC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D09FB77" w14:textId="77777777" w:rsidR="00F93EC2" w:rsidRPr="00F25831" w:rsidRDefault="00F93EC2" w:rsidP="00E57C2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57C26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,3</w:t>
            </w:r>
            <w:r w:rsidR="00E57C26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300E03E" w14:textId="77777777" w:rsidR="00F93EC2" w:rsidRPr="00F25831" w:rsidRDefault="00F93EC2" w:rsidP="00F9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3A78676" w14:textId="77777777" w:rsidR="00F93EC2" w:rsidRPr="00F25831" w:rsidRDefault="00EE03F2" w:rsidP="00757A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757A27" w:rsidRPr="00F258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3,4</w:t>
            </w:r>
            <w:r w:rsidR="00757A27" w:rsidRPr="00F258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DE31D6" w14:textId="77777777" w:rsidR="00F93EC2" w:rsidRPr="00F25831" w:rsidRDefault="00F93EC2" w:rsidP="00F93EC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2AB7D5" w14:textId="77777777" w:rsidR="00F93EC2" w:rsidRPr="00F25831" w:rsidRDefault="00F93EC2" w:rsidP="00F93E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(2,671)</w:t>
            </w:r>
          </w:p>
        </w:tc>
      </w:tr>
      <w:tr w:rsidR="00EE03F2" w:rsidRPr="00F25831" w14:paraId="680CDC79" w14:textId="77777777" w:rsidTr="00371D98">
        <w:tc>
          <w:tcPr>
            <w:tcW w:w="3780" w:type="dxa"/>
            <w:shd w:val="clear" w:color="auto" w:fill="auto"/>
          </w:tcPr>
          <w:p w14:paraId="5E1057F4" w14:textId="77777777" w:rsidR="00EE03F2" w:rsidRPr="00F25831" w:rsidRDefault="00EE03F2" w:rsidP="00371D98">
            <w:pPr>
              <w:tabs>
                <w:tab w:val="right" w:pos="3945"/>
              </w:tabs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สัญญาซื้อ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  <w:r w:rsidR="00B6795C" w:rsidRPr="00F25831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371D98" w:rsidRPr="00F258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71D98" w:rsidRPr="00F2583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40B1C7C" w14:textId="77777777" w:rsidR="00EE03F2" w:rsidRPr="00F25831" w:rsidRDefault="00EE03F2" w:rsidP="00EE03F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5089A7" w14:textId="77777777" w:rsidR="00EE03F2" w:rsidRPr="00F25831" w:rsidRDefault="00EE03F2" w:rsidP="00EE03F2">
            <w:pPr>
              <w:pStyle w:val="acctfourfigures"/>
              <w:tabs>
                <w:tab w:val="clear" w:pos="765"/>
                <w:tab w:val="left" w:pos="285"/>
                <w:tab w:val="center" w:pos="330"/>
                <w:tab w:val="center" w:pos="4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</w: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  <w:t>-</w:t>
            </w:r>
          </w:p>
        </w:tc>
        <w:tc>
          <w:tcPr>
            <w:tcW w:w="262" w:type="dxa"/>
            <w:shd w:val="clear" w:color="auto" w:fill="auto"/>
          </w:tcPr>
          <w:p w14:paraId="11BDA5E3" w14:textId="77777777" w:rsidR="00EE03F2" w:rsidRPr="00F25831" w:rsidRDefault="00EE03F2" w:rsidP="00EE03F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19D41" w14:textId="77777777" w:rsidR="00EE03F2" w:rsidRPr="00F25831" w:rsidRDefault="00EE03F2" w:rsidP="00EE03F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262" w:type="dxa"/>
            <w:shd w:val="clear" w:color="auto" w:fill="auto"/>
          </w:tcPr>
          <w:p w14:paraId="744A8B65" w14:textId="77777777" w:rsidR="00EE03F2" w:rsidRPr="00F25831" w:rsidRDefault="00EE03F2" w:rsidP="00EE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AD29827" w14:textId="77777777" w:rsidR="00EE03F2" w:rsidRPr="00F25831" w:rsidRDefault="00EE03F2" w:rsidP="00EE03F2">
            <w:pPr>
              <w:pStyle w:val="acctfourfigures"/>
              <w:tabs>
                <w:tab w:val="clear" w:pos="765"/>
                <w:tab w:val="left" w:pos="285"/>
                <w:tab w:val="center" w:pos="330"/>
                <w:tab w:val="center" w:pos="4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</w: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2C23F0C1" w14:textId="77777777" w:rsidR="00EE03F2" w:rsidRPr="00F25831" w:rsidRDefault="00EE03F2" w:rsidP="00EE03F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7D4D5" w14:textId="77777777" w:rsidR="00EE03F2" w:rsidRPr="00F25831" w:rsidRDefault="00EE03F2" w:rsidP="00EE03F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464</w:t>
            </w:r>
          </w:p>
        </w:tc>
      </w:tr>
      <w:tr w:rsidR="00EE03F2" w:rsidRPr="00F25831" w14:paraId="76F4BF45" w14:textId="77777777" w:rsidTr="00371D98">
        <w:tc>
          <w:tcPr>
            <w:tcW w:w="3780" w:type="dxa"/>
            <w:shd w:val="clear" w:color="auto" w:fill="auto"/>
          </w:tcPr>
          <w:p w14:paraId="5072F9C7" w14:textId="77777777" w:rsidR="00EE03F2" w:rsidRPr="00F25831" w:rsidRDefault="00EE03F2" w:rsidP="00371D98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</w:t>
            </w: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สี่ยงคงเหลือสุทธิของหนี้สิน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5E52FBE" w14:textId="77777777" w:rsidR="00EE03F2" w:rsidRPr="00F25831" w:rsidRDefault="00EE03F2" w:rsidP="00EE03F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56DCF" w14:textId="77777777" w:rsidR="00EE03F2" w:rsidRPr="00F25831" w:rsidRDefault="00757A27" w:rsidP="00757A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(43</w:t>
            </w:r>
            <w:r w:rsidR="00EE03F2" w:rsidRPr="00F258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</w:t>
            </w:r>
            <w:r w:rsidR="00EE03F2" w:rsidRPr="00F258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2)</w:t>
            </w:r>
          </w:p>
        </w:tc>
        <w:tc>
          <w:tcPr>
            <w:tcW w:w="262" w:type="dxa"/>
            <w:shd w:val="clear" w:color="auto" w:fill="auto"/>
          </w:tcPr>
          <w:p w14:paraId="6232533F" w14:textId="77777777" w:rsidR="00EE03F2" w:rsidRPr="00F25831" w:rsidRDefault="00EE03F2" w:rsidP="00EE03F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B088CE" w14:textId="77777777" w:rsidR="00EE03F2" w:rsidRPr="00F25831" w:rsidRDefault="00EE03F2" w:rsidP="00E57C2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57C26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57C26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727D1668" w14:textId="77777777" w:rsidR="00EE03F2" w:rsidRPr="00F25831" w:rsidRDefault="00EE03F2" w:rsidP="00EE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1903D" w14:textId="77777777" w:rsidR="00EE03F2" w:rsidRPr="00F25831" w:rsidRDefault="00757A27" w:rsidP="00757A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</w:t>
            </w:r>
            <w:r w:rsidR="00EE03F2" w:rsidRPr="00F258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3,4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</w:t>
            </w:r>
            <w:r w:rsidR="00EE03F2" w:rsidRPr="00F258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9742C2" w14:textId="77777777" w:rsidR="00EE03F2" w:rsidRPr="00F25831" w:rsidRDefault="00EE03F2" w:rsidP="00EE03F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E8FB13" w14:textId="77777777" w:rsidR="00EE03F2" w:rsidRPr="00F25831" w:rsidRDefault="00EE03F2" w:rsidP="00EE03F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(2,207)</w:t>
            </w:r>
          </w:p>
        </w:tc>
      </w:tr>
    </w:tbl>
    <w:p w14:paraId="265AC330" w14:textId="77777777" w:rsidR="006B5A6A" w:rsidRPr="00F25831" w:rsidRDefault="006B5A6A" w:rsidP="006B5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F25831">
        <w:rPr>
          <w:rFonts w:ascii="Angsana New" w:hAnsi="Angsana New" w:hint="cs"/>
          <w:sz w:val="30"/>
          <w:szCs w:val="30"/>
          <w:lang w:val="en-GB" w:eastAsia="x-none"/>
        </w:rPr>
        <w:tab/>
      </w:r>
    </w:p>
    <w:p w14:paraId="02FECB81" w14:textId="77777777" w:rsidR="00BD4B91" w:rsidRPr="00F25831" w:rsidRDefault="006B5A6A" w:rsidP="006B5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lang w:val="en-GB" w:eastAsia="x-none"/>
        </w:rPr>
        <w:tab/>
      </w:r>
      <w:r w:rsidR="00BD4B91"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03D1B6C9" w14:textId="77777777" w:rsidR="00BD4B91" w:rsidRPr="00F25831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F5DE2DD" w14:textId="77777777" w:rsidR="00BD4B91" w:rsidRPr="00F25831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 เมื่อครบกำหนด</w:t>
      </w:r>
    </w:p>
    <w:p w14:paraId="6FD4F856" w14:textId="77777777" w:rsidR="00BD4B91" w:rsidRPr="00F25831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5847F7CF" w14:textId="77777777" w:rsidR="00BD4B91" w:rsidRPr="00F25831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</w:t>
      </w:r>
      <w:r w:rsidR="00440EB1" w:rsidRPr="00F25831">
        <w:rPr>
          <w:rFonts w:ascii="Angsana New" w:hAnsi="Angsana New"/>
          <w:sz w:val="30"/>
          <w:szCs w:val="30"/>
          <w:cs/>
        </w:rPr>
        <w:t>เสี่ยงทางด้านสินเชื่อดังกล่าว</w:t>
      </w:r>
      <w:r w:rsidR="00440EB1" w:rsidRPr="00F25831">
        <w:rPr>
          <w:rFonts w:ascii="Angsana New" w:hAnsi="Angsana New" w:hint="cs"/>
          <w:sz w:val="30"/>
          <w:szCs w:val="30"/>
          <w:cs/>
        </w:rPr>
        <w:t>อย่าง</w:t>
      </w:r>
      <w:r w:rsidRPr="00F25831">
        <w:rPr>
          <w:rFonts w:ascii="Angsana New" w:hAnsi="Angsana New"/>
          <w:sz w:val="30"/>
          <w:szCs w:val="30"/>
          <w:cs/>
        </w:rPr>
        <w:t>สม่ำเสมอ  โดยการวิเคราะห์ฐานะทางการเงินของลูกค้าทุกรายที</w:t>
      </w:r>
      <w:r w:rsidR="00B6795C" w:rsidRPr="00F25831">
        <w:rPr>
          <w:rFonts w:ascii="Angsana New" w:hAnsi="Angsana New"/>
          <w:sz w:val="30"/>
          <w:szCs w:val="30"/>
          <w:cs/>
        </w:rPr>
        <w:t>่ขอวงเงินสินเชื่อในระดับหนึ่งๆ</w:t>
      </w:r>
      <w:r w:rsidRPr="00F25831">
        <w:rPr>
          <w:rFonts w:ascii="Angsana New" w:hAnsi="Angsana New"/>
          <w:sz w:val="30"/>
          <w:szCs w:val="30"/>
          <w:cs/>
        </w:rPr>
        <w:t xml:space="preserve"> ณ วันที่รายงานไม่พบว่ามีความเสี</w:t>
      </w:r>
      <w:r w:rsidR="00B6795C" w:rsidRPr="00F25831">
        <w:rPr>
          <w:rFonts w:ascii="Angsana New" w:hAnsi="Angsana New"/>
          <w:sz w:val="30"/>
          <w:szCs w:val="30"/>
          <w:cs/>
        </w:rPr>
        <w:t xml:space="preserve">่ยงจากสินเชื่อที่เป็นสาระสำคัญ </w:t>
      </w:r>
      <w:r w:rsidRPr="00F25831">
        <w:rPr>
          <w:rFonts w:ascii="Angsana New" w:hAnsi="Angsana New"/>
          <w:sz w:val="30"/>
          <w:szCs w:val="30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ทางการเงิน อย่างไรก็ตามเนื่องจากกลุ่มบริษัท 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  <w:r w:rsidRPr="00F25831">
        <w:rPr>
          <w:rFonts w:ascii="Angsana New" w:hAnsi="Angsana New"/>
          <w:sz w:val="30"/>
          <w:szCs w:val="30"/>
        </w:rPr>
        <w:t xml:space="preserve">  </w:t>
      </w:r>
    </w:p>
    <w:p w14:paraId="5BFAAC78" w14:textId="77777777" w:rsidR="00EE03F2" w:rsidRPr="00F25831" w:rsidRDefault="00EE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AB7637E" w14:textId="77777777" w:rsidR="00BD4B91" w:rsidRPr="00F25831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</w:p>
    <w:p w14:paraId="2870A1D5" w14:textId="77777777" w:rsidR="00BD4B91" w:rsidRPr="00F25831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3FD1FAE" w14:textId="77777777" w:rsidR="00BD4B91" w:rsidRPr="00F25831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กลุ่มบริษัท 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</w:t>
      </w:r>
      <w:r w:rsidR="00E5295F" w:rsidRPr="00F25831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</w:t>
      </w:r>
      <w:r w:rsidR="00E5295F" w:rsidRPr="00F25831">
        <w:rPr>
          <w:rFonts w:ascii="Angsana New" w:hAnsi="Angsana New"/>
          <w:sz w:val="30"/>
          <w:szCs w:val="30"/>
        </w:rPr>
        <w:t xml:space="preserve">    </w:t>
      </w:r>
      <w:r w:rsidRPr="00F25831">
        <w:rPr>
          <w:rFonts w:ascii="Angsana New" w:hAnsi="Angsana New"/>
          <w:sz w:val="30"/>
          <w:szCs w:val="30"/>
          <w:cs/>
        </w:rPr>
        <w:t>เงินสดลดลง</w:t>
      </w:r>
    </w:p>
    <w:p w14:paraId="20B50BA3" w14:textId="77777777" w:rsidR="006B5A6A" w:rsidRPr="00F25831" w:rsidRDefault="006B5A6A" w:rsidP="00652EDE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8C333F" w14:textId="77777777" w:rsidR="00450379" w:rsidRPr="00F25831" w:rsidRDefault="00450379" w:rsidP="00450379">
      <w:pPr>
        <w:pStyle w:val="block"/>
        <w:spacing w:after="0"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0996D939" w14:textId="77777777" w:rsidR="00450379" w:rsidRPr="00F25831" w:rsidRDefault="00450379" w:rsidP="00450379">
      <w:pPr>
        <w:pStyle w:val="block"/>
        <w:spacing w:after="0" w:line="240" w:lineRule="auto"/>
        <w:jc w:val="both"/>
        <w:rPr>
          <w:rFonts w:ascii="Angsana New" w:hAnsi="Angsana New"/>
          <w:sz w:val="30"/>
          <w:szCs w:val="30"/>
          <w:lang w:bidi="th-TH"/>
        </w:rPr>
      </w:pPr>
    </w:p>
    <w:p w14:paraId="7B18114E" w14:textId="77777777" w:rsidR="00450379" w:rsidRPr="00F25831" w:rsidRDefault="00450379" w:rsidP="00F93EC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F25831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7D3BC9" w:rsidRPr="00F25831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25831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655CE6FA" w14:textId="77777777" w:rsidR="00450379" w:rsidRPr="00F25831" w:rsidRDefault="00450379" w:rsidP="0045037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882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0"/>
        <w:gridCol w:w="818"/>
        <w:gridCol w:w="178"/>
        <w:gridCol w:w="902"/>
        <w:gridCol w:w="180"/>
        <w:gridCol w:w="900"/>
        <w:gridCol w:w="180"/>
        <w:gridCol w:w="900"/>
      </w:tblGrid>
      <w:tr w:rsidR="00450379" w:rsidRPr="00F25831" w14:paraId="2DC82B7F" w14:textId="77777777" w:rsidTr="00F93EC2">
        <w:trPr>
          <w:cantSplit/>
          <w:trHeight w:val="363"/>
          <w:tblHeader/>
        </w:trPr>
        <w:tc>
          <w:tcPr>
            <w:tcW w:w="3510" w:type="dxa"/>
            <w:vMerge w:val="restart"/>
            <w:shd w:val="clear" w:color="auto" w:fill="auto"/>
            <w:vAlign w:val="bottom"/>
          </w:tcPr>
          <w:p w14:paraId="3815F896" w14:textId="77777777" w:rsidR="00450379" w:rsidRPr="00F25831" w:rsidRDefault="00450379" w:rsidP="005B75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DEE5E52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CA542BB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14:paraId="6AFE030E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/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งบการเงินเฉพาะกิจการ</w:t>
            </w:r>
          </w:p>
        </w:tc>
      </w:tr>
      <w:tr w:rsidR="00450379" w:rsidRPr="00F25831" w14:paraId="2912D286" w14:textId="77777777" w:rsidTr="00F93EC2">
        <w:trPr>
          <w:cantSplit/>
          <w:trHeight w:val="363"/>
          <w:tblHeader/>
        </w:trPr>
        <w:tc>
          <w:tcPr>
            <w:tcW w:w="3510" w:type="dxa"/>
            <w:vMerge/>
            <w:shd w:val="clear" w:color="auto" w:fill="auto"/>
            <w:vAlign w:val="bottom"/>
          </w:tcPr>
          <w:p w14:paraId="733960E7" w14:textId="77777777" w:rsidR="00450379" w:rsidRPr="00F25831" w:rsidRDefault="00450379" w:rsidP="005B75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7B477FD7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0" w:type="dxa"/>
          </w:tcPr>
          <w:p w14:paraId="01005A1D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14:paraId="058DB985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450379" w:rsidRPr="00F25831" w14:paraId="7D048EF7" w14:textId="77777777" w:rsidTr="00F93EC2">
        <w:trPr>
          <w:cantSplit/>
          <w:trHeight w:val="363"/>
          <w:tblHeader/>
        </w:trPr>
        <w:tc>
          <w:tcPr>
            <w:tcW w:w="3510" w:type="dxa"/>
            <w:vMerge/>
            <w:shd w:val="clear" w:color="auto" w:fill="auto"/>
            <w:vAlign w:val="bottom"/>
          </w:tcPr>
          <w:p w14:paraId="52232E49" w14:textId="77777777" w:rsidR="00450379" w:rsidRPr="00F25831" w:rsidRDefault="00450379" w:rsidP="005B75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2AB38BA3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4500B798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011B8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50379" w:rsidRPr="00F25831" w14:paraId="7F5B6E10" w14:textId="77777777" w:rsidTr="00F93EC2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32ED92BE" w14:textId="77777777" w:rsidR="00450379" w:rsidRPr="00F25831" w:rsidRDefault="00450379" w:rsidP="00F93EC2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2343FC" w14:textId="77777777" w:rsidR="00450379" w:rsidRPr="00F25831" w:rsidRDefault="00450379" w:rsidP="005B75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6F406E4" w14:textId="77777777" w:rsidR="00450379" w:rsidRPr="00F25831" w:rsidRDefault="00450379" w:rsidP="005B75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14:paraId="3AB94BB2" w14:textId="77777777" w:rsidR="00450379" w:rsidRPr="00F25831" w:rsidRDefault="00450379" w:rsidP="005B75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199B098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3018BB9E" w14:textId="77777777" w:rsidR="00450379" w:rsidRPr="00F25831" w:rsidRDefault="00450379" w:rsidP="005B75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FE274BD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DA5566B" w14:textId="77777777" w:rsidR="00450379" w:rsidRPr="00F25831" w:rsidRDefault="00450379" w:rsidP="005B75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AF125F4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049EED0" w14:textId="77777777" w:rsidR="00450379" w:rsidRPr="00F25831" w:rsidRDefault="00450379" w:rsidP="005B75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50379" w:rsidRPr="00F25831" w14:paraId="11DABBE8" w14:textId="77777777" w:rsidTr="00F93EC2">
        <w:trPr>
          <w:cantSplit/>
          <w:tblHeader/>
        </w:trPr>
        <w:tc>
          <w:tcPr>
            <w:tcW w:w="3510" w:type="dxa"/>
            <w:shd w:val="clear" w:color="auto" w:fill="auto"/>
          </w:tcPr>
          <w:p w14:paraId="719A471B" w14:textId="77777777" w:rsidR="00450379" w:rsidRPr="00F25831" w:rsidRDefault="00450379" w:rsidP="005B758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A6DB35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A345899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</w:tcPr>
          <w:p w14:paraId="15379EFB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50379" w:rsidRPr="00F25831" w14:paraId="5B67B123" w14:textId="77777777" w:rsidTr="00F93EC2">
        <w:trPr>
          <w:tblHeader/>
        </w:trPr>
        <w:tc>
          <w:tcPr>
            <w:tcW w:w="3510" w:type="dxa"/>
            <w:shd w:val="clear" w:color="auto" w:fill="auto"/>
          </w:tcPr>
          <w:p w14:paraId="0F677A04" w14:textId="77777777" w:rsidR="00450379" w:rsidRPr="00F25831" w:rsidRDefault="00450379" w:rsidP="005E277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E277B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80" w:type="dxa"/>
          </w:tcPr>
          <w:p w14:paraId="0FC0B0EA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4FC318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14:paraId="04FC5181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ECF76FC" w14:textId="77777777" w:rsidR="00450379" w:rsidRPr="00F25831" w:rsidRDefault="00450379" w:rsidP="005B758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5814996E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4F02C7" w14:textId="77777777" w:rsidR="00450379" w:rsidRPr="00F25831" w:rsidRDefault="00450379" w:rsidP="005B758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72A62C2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1B9DD9" w14:textId="77777777" w:rsidR="00450379" w:rsidRPr="00F25831" w:rsidRDefault="00450379" w:rsidP="005B758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E833A7E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0379" w:rsidRPr="00F25831" w14:paraId="154E1DEE" w14:textId="77777777" w:rsidTr="00F93EC2">
        <w:trPr>
          <w:tblHeader/>
        </w:trPr>
        <w:tc>
          <w:tcPr>
            <w:tcW w:w="3510" w:type="dxa"/>
            <w:shd w:val="clear" w:color="auto" w:fill="auto"/>
          </w:tcPr>
          <w:p w14:paraId="340382DA" w14:textId="77777777" w:rsidR="00450379" w:rsidRPr="00F25831" w:rsidRDefault="00450379" w:rsidP="005B758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</w:t>
            </w:r>
          </w:p>
          <w:p w14:paraId="05BFB7B2" w14:textId="77777777" w:rsidR="00450379" w:rsidRPr="00F25831" w:rsidRDefault="00450379" w:rsidP="005B758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80" w:type="dxa"/>
          </w:tcPr>
          <w:p w14:paraId="26F6DA9E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2DA6A7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14:paraId="5D5F4AE7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BC971E3" w14:textId="77777777" w:rsidR="00450379" w:rsidRPr="00F25831" w:rsidRDefault="00450379" w:rsidP="005B758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A22CF81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7F70FD" w14:textId="77777777" w:rsidR="00450379" w:rsidRPr="00F25831" w:rsidRDefault="00450379" w:rsidP="005B758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81E6DAE" w14:textId="77777777" w:rsidR="00450379" w:rsidRPr="00F25831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26288E7" w14:textId="77777777" w:rsidR="00450379" w:rsidRPr="00F25831" w:rsidRDefault="00450379" w:rsidP="005B758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92AAD7C" w14:textId="77777777" w:rsidR="00450379" w:rsidRPr="00F25831" w:rsidRDefault="00450379" w:rsidP="00E06F9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22B5" w:rsidRPr="00F25831" w14:paraId="232AED7D" w14:textId="77777777" w:rsidTr="00D04D94">
        <w:trPr>
          <w:tblHeader/>
        </w:trPr>
        <w:tc>
          <w:tcPr>
            <w:tcW w:w="3510" w:type="dxa"/>
            <w:shd w:val="clear" w:color="auto" w:fill="auto"/>
          </w:tcPr>
          <w:p w14:paraId="70DF008F" w14:textId="77777777" w:rsidR="005B22B5" w:rsidRPr="00F25831" w:rsidRDefault="005B22B5" w:rsidP="005B22B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 (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256AA1" w14:textId="77777777" w:rsidR="005B22B5" w:rsidRPr="00F25831" w:rsidRDefault="005B22B5" w:rsidP="005B22B5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47885EB" w14:textId="77777777" w:rsidR="005B22B5" w:rsidRPr="00F25831" w:rsidRDefault="005B22B5" w:rsidP="005B22B5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EB663A3" w14:textId="77777777" w:rsidR="005B22B5" w:rsidRPr="00F25831" w:rsidRDefault="005B22B5" w:rsidP="005B22B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14:paraId="261920D5" w14:textId="77777777" w:rsidR="005B22B5" w:rsidRPr="00F25831" w:rsidRDefault="005B22B5" w:rsidP="005B22B5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D0D6332" w14:textId="77777777" w:rsidR="005B22B5" w:rsidRPr="00F25831" w:rsidRDefault="005B22B5" w:rsidP="005B22B5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A34A81" w14:textId="77777777" w:rsidR="005B22B5" w:rsidRPr="00F25831" w:rsidRDefault="005B22B5" w:rsidP="005B22B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46E32CC" w14:textId="77777777" w:rsidR="005B22B5" w:rsidRPr="00F25831" w:rsidRDefault="005B22B5" w:rsidP="005B22B5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29F805E" w14:textId="77777777" w:rsidR="005B22B5" w:rsidRPr="00F25831" w:rsidRDefault="005B22B5" w:rsidP="005B22B5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0C8233" w14:textId="77777777" w:rsidR="005B22B5" w:rsidRPr="00F25831" w:rsidRDefault="005B22B5" w:rsidP="005B22B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6EB8F28" w14:textId="77777777" w:rsidR="005B22B5" w:rsidRPr="00F25831" w:rsidRDefault="005B22B5" w:rsidP="005B22B5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5DFC6F3" w14:textId="77777777" w:rsidR="005B22B5" w:rsidRPr="00F25831" w:rsidRDefault="005B22B5" w:rsidP="005B22B5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E034D0" w14:textId="77777777" w:rsidR="005B22B5" w:rsidRPr="00F25831" w:rsidRDefault="005B22B5" w:rsidP="005B22B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856F5EB" w14:textId="77777777" w:rsidR="005B22B5" w:rsidRPr="00F25831" w:rsidRDefault="005B22B5" w:rsidP="005B22B5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B24F07F" w14:textId="77777777" w:rsidR="005B22B5" w:rsidRPr="00F25831" w:rsidRDefault="005B22B5" w:rsidP="005B22B5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D16D5" w:rsidRPr="00F25831" w14:paraId="04D1EA04" w14:textId="77777777" w:rsidTr="00F93EC2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40E59479" w14:textId="77777777" w:rsidR="006D16D5" w:rsidRPr="00F25831" w:rsidRDefault="006D16D5" w:rsidP="006D16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27DCB69" w14:textId="77777777" w:rsidR="006D16D5" w:rsidRPr="00F25831" w:rsidRDefault="006D16D5" w:rsidP="006D16D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EF152BC" w14:textId="77777777" w:rsidR="006D16D5" w:rsidRPr="00F25831" w:rsidRDefault="006D16D5" w:rsidP="006D16D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14:paraId="3AFFDD19" w14:textId="77777777" w:rsidR="006D16D5" w:rsidRPr="00F25831" w:rsidRDefault="006D16D5" w:rsidP="006D16D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D16D5" w:rsidRPr="00F25831" w14:paraId="79AB43F6" w14:textId="77777777" w:rsidTr="00F93EC2">
        <w:trPr>
          <w:tblHeader/>
        </w:trPr>
        <w:tc>
          <w:tcPr>
            <w:tcW w:w="3510" w:type="dxa"/>
            <w:shd w:val="clear" w:color="auto" w:fill="auto"/>
          </w:tcPr>
          <w:p w14:paraId="040B5E71" w14:textId="77777777" w:rsidR="006D16D5" w:rsidRPr="00F25831" w:rsidRDefault="006D16D5" w:rsidP="005E277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5E277B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080" w:type="dxa"/>
            <w:shd w:val="clear" w:color="auto" w:fill="auto"/>
          </w:tcPr>
          <w:p w14:paraId="4332D75D" w14:textId="77777777" w:rsidR="006D16D5" w:rsidRPr="00F25831" w:rsidRDefault="006D16D5" w:rsidP="006D16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7CDB1D" w14:textId="77777777" w:rsidR="006D16D5" w:rsidRPr="00F25831" w:rsidRDefault="006D16D5" w:rsidP="006D16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14:paraId="20EE9039" w14:textId="77777777" w:rsidR="006D16D5" w:rsidRPr="00F25831" w:rsidRDefault="006D16D5" w:rsidP="006D16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B1FA662" w14:textId="77777777" w:rsidR="006D16D5" w:rsidRPr="00F25831" w:rsidRDefault="006D16D5" w:rsidP="006D16D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83EE8FA" w14:textId="77777777" w:rsidR="006D16D5" w:rsidRPr="00F25831" w:rsidRDefault="006D16D5" w:rsidP="006D16D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7C7D88" w14:textId="77777777" w:rsidR="006D16D5" w:rsidRPr="00F25831" w:rsidRDefault="006D16D5" w:rsidP="006D16D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2E8CBE1" w14:textId="77777777" w:rsidR="006D16D5" w:rsidRPr="00F25831" w:rsidRDefault="006D16D5" w:rsidP="006D16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E27225" w14:textId="77777777" w:rsidR="006D16D5" w:rsidRPr="00F25831" w:rsidRDefault="006D16D5" w:rsidP="006D16D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541D592" w14:textId="77777777" w:rsidR="006D16D5" w:rsidRPr="00F25831" w:rsidRDefault="006D16D5" w:rsidP="006D16D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6D5" w:rsidRPr="00F25831" w14:paraId="13256663" w14:textId="77777777" w:rsidTr="00F93EC2">
        <w:trPr>
          <w:tblHeader/>
        </w:trPr>
        <w:tc>
          <w:tcPr>
            <w:tcW w:w="3510" w:type="dxa"/>
            <w:shd w:val="clear" w:color="auto" w:fill="auto"/>
          </w:tcPr>
          <w:p w14:paraId="3A5B335F" w14:textId="77777777" w:rsidR="006D16D5" w:rsidRPr="00F25831" w:rsidRDefault="006D16D5" w:rsidP="006D16D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</w:t>
            </w:r>
          </w:p>
          <w:p w14:paraId="57CE98DB" w14:textId="77777777" w:rsidR="006D16D5" w:rsidRPr="00F25831" w:rsidRDefault="006D16D5" w:rsidP="006D16D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14:paraId="2BCADF21" w14:textId="77777777" w:rsidR="006D16D5" w:rsidRPr="00F25831" w:rsidRDefault="006D16D5" w:rsidP="006D16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DEB91A" w14:textId="77777777" w:rsidR="006D16D5" w:rsidRPr="00F25831" w:rsidRDefault="006D16D5" w:rsidP="006D16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14:paraId="1B6FD232" w14:textId="77777777" w:rsidR="006D16D5" w:rsidRPr="00F25831" w:rsidRDefault="006D16D5" w:rsidP="006D16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BDF8109" w14:textId="77777777" w:rsidR="006D16D5" w:rsidRPr="00F25831" w:rsidRDefault="006D16D5" w:rsidP="006D16D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8660AF0" w14:textId="77777777" w:rsidR="006D16D5" w:rsidRPr="00F25831" w:rsidRDefault="006D16D5" w:rsidP="006D16D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BE7CC5" w14:textId="77777777" w:rsidR="006D16D5" w:rsidRPr="00F25831" w:rsidRDefault="006D16D5" w:rsidP="006D16D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FC55467" w14:textId="77777777" w:rsidR="006D16D5" w:rsidRPr="00F25831" w:rsidRDefault="006D16D5" w:rsidP="006D16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43CE28" w14:textId="77777777" w:rsidR="006D16D5" w:rsidRPr="00F25831" w:rsidRDefault="006D16D5" w:rsidP="006D16D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448AD19" w14:textId="77777777" w:rsidR="006D16D5" w:rsidRPr="00F25831" w:rsidRDefault="006D16D5" w:rsidP="006D16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277B" w:rsidRPr="00F25831" w14:paraId="6B4BABF0" w14:textId="77777777" w:rsidTr="00F93EC2">
        <w:trPr>
          <w:tblHeader/>
        </w:trPr>
        <w:tc>
          <w:tcPr>
            <w:tcW w:w="3510" w:type="dxa"/>
            <w:shd w:val="clear" w:color="auto" w:fill="auto"/>
          </w:tcPr>
          <w:p w14:paraId="1CD59053" w14:textId="77777777" w:rsidR="005E277B" w:rsidRPr="00F25831" w:rsidRDefault="005E277B" w:rsidP="005E277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 (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0E8802" w14:textId="77777777" w:rsidR="005E277B" w:rsidRPr="00F25831" w:rsidRDefault="005E277B" w:rsidP="005E27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08495FB" w14:textId="77777777" w:rsidR="005E277B" w:rsidRPr="00F25831" w:rsidRDefault="005E277B" w:rsidP="005E27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180" w:type="dxa"/>
          </w:tcPr>
          <w:p w14:paraId="297AB58C" w14:textId="77777777" w:rsidR="005E277B" w:rsidRPr="00F25831" w:rsidRDefault="005E277B" w:rsidP="005E27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14:paraId="63937CF8" w14:textId="77777777" w:rsidR="005E277B" w:rsidRPr="00F25831" w:rsidRDefault="005E277B" w:rsidP="005E277B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C2E3061" w14:textId="77777777" w:rsidR="005E277B" w:rsidRPr="00F25831" w:rsidRDefault="00EE03F2" w:rsidP="00EE03F2">
            <w:pPr>
              <w:pStyle w:val="acctfourfigures"/>
              <w:tabs>
                <w:tab w:val="clear" w:pos="765"/>
                <w:tab w:val="left" w:pos="285"/>
                <w:tab w:val="center" w:pos="330"/>
                <w:tab w:val="center" w:pos="4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</w: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</w:r>
            <w:r w:rsidR="005E277B"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302BD81" w14:textId="77777777" w:rsidR="005E277B" w:rsidRPr="00F25831" w:rsidRDefault="005E277B" w:rsidP="005E27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B2C9D30" w14:textId="77777777" w:rsidR="005E277B" w:rsidRPr="00F25831" w:rsidRDefault="005E277B" w:rsidP="005E27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996EB12" w14:textId="77777777" w:rsidR="005E277B" w:rsidRPr="00F25831" w:rsidRDefault="005E277B" w:rsidP="005E277B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180" w:type="dxa"/>
            <w:shd w:val="clear" w:color="auto" w:fill="auto"/>
          </w:tcPr>
          <w:p w14:paraId="4DC4D799" w14:textId="77777777" w:rsidR="005E277B" w:rsidRPr="00F25831" w:rsidRDefault="005E277B" w:rsidP="005E27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38FDC0E" w14:textId="77777777" w:rsidR="005E277B" w:rsidRPr="00F25831" w:rsidRDefault="005E277B" w:rsidP="005E277B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0F9C5E7" w14:textId="77777777" w:rsidR="005E277B" w:rsidRPr="00F25831" w:rsidRDefault="00030048" w:rsidP="00030048">
            <w:pPr>
              <w:pStyle w:val="acctfourfigures"/>
              <w:tabs>
                <w:tab w:val="clear" w:pos="765"/>
                <w:tab w:val="left" w:pos="240"/>
                <w:tab w:val="center" w:pos="371"/>
                <w:tab w:val="center" w:pos="4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</w: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</w:r>
            <w:r w:rsidR="005E277B"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29E6F7" w14:textId="77777777" w:rsidR="005E277B" w:rsidRPr="00F25831" w:rsidRDefault="005E277B" w:rsidP="005E27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78E667A" w14:textId="77777777" w:rsidR="005E277B" w:rsidRPr="00F25831" w:rsidRDefault="005E277B" w:rsidP="005E27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CFE1A81" w14:textId="77777777" w:rsidR="005E277B" w:rsidRPr="00F25831" w:rsidRDefault="005E277B" w:rsidP="005E277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464</w:t>
            </w:r>
          </w:p>
        </w:tc>
      </w:tr>
    </w:tbl>
    <w:p w14:paraId="511017BD" w14:textId="77777777" w:rsidR="00A21F74" w:rsidRPr="00F25831" w:rsidRDefault="00755231" w:rsidP="00A21F74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F25831">
        <w:rPr>
          <w:rFonts w:ascii="Angsana New" w:hAnsi="Angsana New"/>
          <w:b/>
          <w:bCs/>
          <w:sz w:val="30"/>
          <w:szCs w:val="30"/>
          <w:cs/>
          <w:lang w:bidi="th-TH"/>
        </w:rPr>
        <w:br w:type="page"/>
      </w:r>
      <w:r w:rsidR="00A21F74" w:rsidRPr="00F25831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การวัดมูลค่ายุติธรรม</w:t>
      </w:r>
    </w:p>
    <w:p w14:paraId="716B89BF" w14:textId="77777777" w:rsidR="00A21F74" w:rsidRPr="00F25831" w:rsidRDefault="00A21F74" w:rsidP="00A21F74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0"/>
          <w:lang w:bidi="th-TH"/>
        </w:rPr>
      </w:pPr>
    </w:p>
    <w:p w14:paraId="4590474B" w14:textId="77777777" w:rsidR="00A21F74" w:rsidRPr="00F25831" w:rsidRDefault="00A21F74" w:rsidP="00A21F74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F25831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</w:t>
      </w:r>
    </w:p>
    <w:p w14:paraId="4B0BD918" w14:textId="77777777" w:rsidR="00A21F74" w:rsidRPr="00F25831" w:rsidRDefault="00A21F74" w:rsidP="00A21F74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0"/>
          <w:lang w:bidi="th-TH"/>
        </w:rPr>
      </w:pPr>
    </w:p>
    <w:p w14:paraId="2094472F" w14:textId="77777777" w:rsidR="00A21F74" w:rsidRPr="00F25831" w:rsidRDefault="00A21F74" w:rsidP="00A21F74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25831">
        <w:rPr>
          <w:rFonts w:ascii="Angsana New" w:hAnsi="Angsana New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F25831">
        <w:rPr>
          <w:rFonts w:ascii="Angsana New" w:hAnsi="Angsana New"/>
          <w:sz w:val="30"/>
          <w:szCs w:val="30"/>
          <w:lang w:val="en-US" w:bidi="th-TH"/>
        </w:rPr>
        <w:t>2</w:t>
      </w:r>
      <w:r w:rsidRPr="00F25831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</w:p>
    <w:p w14:paraId="737BAB44" w14:textId="77777777" w:rsidR="00A21F74" w:rsidRPr="00F25831" w:rsidRDefault="00A21F74" w:rsidP="00A21F74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0"/>
          <w:lang w:bidi="th-TH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5884"/>
      </w:tblGrid>
      <w:tr w:rsidR="00CB5C99" w:rsidRPr="00F25831" w14:paraId="7361EA02" w14:textId="77777777" w:rsidTr="000F52A3">
        <w:trPr>
          <w:trHeight w:val="2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63DB2" w14:textId="77777777" w:rsidR="00CB5C99" w:rsidRPr="00F25831" w:rsidRDefault="00CB5C99" w:rsidP="002D4D1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9C860" w14:textId="77777777" w:rsidR="00CB5C99" w:rsidRPr="00F25831" w:rsidRDefault="00CB5C99" w:rsidP="005B7580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90E99" w14:textId="77777777" w:rsidR="00CB5C99" w:rsidRPr="00F25831" w:rsidRDefault="00CB5C99" w:rsidP="002D4D1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B5C99" w:rsidRPr="00F25831" w14:paraId="6CEAB1A4" w14:textId="77777777" w:rsidTr="000F52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80" w:type="dxa"/>
            <w:shd w:val="clear" w:color="auto" w:fill="auto"/>
          </w:tcPr>
          <w:p w14:paraId="0E5B342F" w14:textId="77777777" w:rsidR="00CB5C99" w:rsidRPr="00F25831" w:rsidRDefault="00CB5C99" w:rsidP="00CB5C99">
            <w:pPr>
              <w:pStyle w:val="block"/>
              <w:spacing w:after="0" w:line="240" w:lineRule="atLeast"/>
              <w:ind w:left="162" w:right="-108" w:hanging="16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5BEDA073" w14:textId="77777777" w:rsidR="00CB5C99" w:rsidRPr="00F25831" w:rsidRDefault="00CB5C99" w:rsidP="005B7580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4" w:type="dxa"/>
            <w:shd w:val="clear" w:color="auto" w:fill="auto"/>
          </w:tcPr>
          <w:p w14:paraId="46315084" w14:textId="77777777" w:rsidR="00CB5C99" w:rsidRPr="00F25831" w:rsidRDefault="00CB5C99" w:rsidP="00CB5C99">
            <w:pPr>
              <w:pStyle w:val="block"/>
              <w:spacing w:after="0" w:line="240" w:lineRule="atLeast"/>
              <w:ind w:left="196" w:right="72" w:hanging="196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</w:t>
            </w:r>
            <w:r w:rsidRPr="00F2583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ต</w:t>
            </w: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ลาด </w:t>
            </w:r>
            <w:r w:rsidRPr="00F2583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อ้างอิง</w:t>
            </w:r>
            <w:r w:rsidRPr="00F2583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ราคาเสนอซื้อขาย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จาก</w:t>
            </w:r>
            <w:r w:rsidRPr="00F2583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นายหน้า สัญญาแบบเดียวกันที่มีการซื้อขายใน</w:t>
            </w: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ตลาดที่มีสภาพคล่องและราคาเสนอซื้อขายสะท้อนลักษณะรายการที่แท้จริง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</w:t>
            </w: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เหมือน</w:t>
            </w:r>
            <w:r w:rsidRPr="00F2583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</w:t>
            </w:r>
          </w:p>
        </w:tc>
      </w:tr>
    </w:tbl>
    <w:p w14:paraId="02ADCAAE" w14:textId="77777777" w:rsidR="00A21F74" w:rsidRPr="00F25831" w:rsidRDefault="00A21F74" w:rsidP="00A21F74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0"/>
          <w:lang w:bidi="th-TH"/>
        </w:rPr>
      </w:pPr>
    </w:p>
    <w:p w14:paraId="6045307A" w14:textId="77777777" w:rsidR="00A21F74" w:rsidRPr="00F25831" w:rsidRDefault="00A21F74" w:rsidP="00A21F74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F25831">
        <w:rPr>
          <w:rFonts w:ascii="Angsana New" w:hAnsi="Angsana New"/>
          <w:b/>
          <w:bCs/>
          <w:sz w:val="30"/>
          <w:szCs w:val="30"/>
          <w:cs/>
          <w:lang w:bidi="th-TH"/>
        </w:rPr>
        <w:t>เครื่องมือทางการเงินที่</w:t>
      </w:r>
      <w:r w:rsidR="00440EB1" w:rsidRPr="00F25831">
        <w:rPr>
          <w:rFonts w:ascii="Angsana New" w:hAnsi="Angsana New" w:hint="cs"/>
          <w:b/>
          <w:bCs/>
          <w:sz w:val="30"/>
          <w:szCs w:val="30"/>
          <w:cs/>
          <w:lang w:bidi="th-TH"/>
        </w:rPr>
        <w:t>ไม่ได้</w:t>
      </w:r>
      <w:r w:rsidRPr="00F25831">
        <w:rPr>
          <w:rFonts w:ascii="Angsana New" w:hAnsi="Angsana New"/>
          <w:b/>
          <w:bCs/>
          <w:sz w:val="30"/>
          <w:szCs w:val="30"/>
          <w:cs/>
          <w:lang w:bidi="th-TH"/>
        </w:rPr>
        <w:t>วัดมูลค่าด้วยมูลค่ายุติธรรม</w:t>
      </w:r>
    </w:p>
    <w:p w14:paraId="5961AC29" w14:textId="77777777" w:rsidR="000F52A3" w:rsidRPr="00F25831" w:rsidRDefault="000F52A3" w:rsidP="00A21F74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5884"/>
      </w:tblGrid>
      <w:tr w:rsidR="000F52A3" w:rsidRPr="00F25831" w14:paraId="7CF33C75" w14:textId="77777777" w:rsidTr="000F52A3">
        <w:trPr>
          <w:tblHeader/>
        </w:trPr>
        <w:tc>
          <w:tcPr>
            <w:tcW w:w="2880" w:type="dxa"/>
            <w:vAlign w:val="bottom"/>
          </w:tcPr>
          <w:p w14:paraId="13168AB2" w14:textId="77777777" w:rsidR="000F52A3" w:rsidRPr="00F25831" w:rsidRDefault="000F52A3" w:rsidP="00C12F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62D3946C" w14:textId="77777777" w:rsidR="000F52A3" w:rsidRPr="00F25831" w:rsidRDefault="000F52A3" w:rsidP="00C12FE4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84" w:type="dxa"/>
            <w:vAlign w:val="bottom"/>
          </w:tcPr>
          <w:p w14:paraId="69F1D131" w14:textId="77777777" w:rsidR="000F52A3" w:rsidRPr="00F25831" w:rsidRDefault="000F52A3" w:rsidP="00C12F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F52A3" w:rsidRPr="00F25831" w14:paraId="48B32399" w14:textId="77777777" w:rsidTr="000F52A3">
        <w:trPr>
          <w:tblHeader/>
        </w:trPr>
        <w:tc>
          <w:tcPr>
            <w:tcW w:w="2880" w:type="dxa"/>
          </w:tcPr>
          <w:p w14:paraId="1A6357C8" w14:textId="77777777" w:rsidR="000F52A3" w:rsidRPr="00F25831" w:rsidRDefault="000F52A3" w:rsidP="000F52A3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</w:tcPr>
          <w:p w14:paraId="702B501F" w14:textId="77777777" w:rsidR="000F52A3" w:rsidRPr="00F25831" w:rsidRDefault="000F52A3" w:rsidP="000F52A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84" w:type="dxa"/>
          </w:tcPr>
          <w:p w14:paraId="48ADA581" w14:textId="77777777" w:rsidR="000F52A3" w:rsidRPr="00F25831" w:rsidRDefault="000F52A3" w:rsidP="000F52A3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การเปรียบเทียบอัตราดอกเบี้ยกับอัตราตลาด</w:t>
            </w:r>
          </w:p>
        </w:tc>
      </w:tr>
      <w:tr w:rsidR="000F52A3" w:rsidRPr="00F25831" w14:paraId="157E5BD7" w14:textId="77777777" w:rsidTr="000F52A3">
        <w:tc>
          <w:tcPr>
            <w:tcW w:w="2880" w:type="dxa"/>
          </w:tcPr>
          <w:p w14:paraId="1B698757" w14:textId="77777777" w:rsidR="000F52A3" w:rsidRPr="00F25831" w:rsidRDefault="000F52A3" w:rsidP="00C12FE4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เจ้าหนี้ค่าซื้อธุรกิจ</w:t>
            </w:r>
          </w:p>
        </w:tc>
        <w:tc>
          <w:tcPr>
            <w:tcW w:w="236" w:type="dxa"/>
          </w:tcPr>
          <w:p w14:paraId="3A79D784" w14:textId="77777777" w:rsidR="000F52A3" w:rsidRPr="00F25831" w:rsidRDefault="000F52A3" w:rsidP="00C12FE4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84" w:type="dxa"/>
          </w:tcPr>
          <w:p w14:paraId="6F4DC4A8" w14:textId="77777777" w:rsidR="000F52A3" w:rsidRPr="00F25831" w:rsidRDefault="000F52A3" w:rsidP="00C12F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ใช้อัตราดอกเบี้ยที่ปรับค่าความเสี่ยงด้านการให้สินเชื่อเป็นอัตราคิดลด</w:t>
            </w:r>
          </w:p>
        </w:tc>
      </w:tr>
    </w:tbl>
    <w:p w14:paraId="2B9615DB" w14:textId="77777777" w:rsidR="00D66546" w:rsidRPr="00F25831" w:rsidRDefault="00D66546" w:rsidP="00652ED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D148BA" w14:textId="77777777" w:rsidR="00820F68" w:rsidRPr="00F25831" w:rsidRDefault="00820F68" w:rsidP="007E1360">
      <w:pPr>
        <w:pStyle w:val="Heading6"/>
        <w:numPr>
          <w:ilvl w:val="0"/>
          <w:numId w:val="34"/>
        </w:numPr>
        <w:ind w:left="540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F25831">
        <w:rPr>
          <w:rFonts w:ascii="Angsana New" w:eastAsia="MS Mincho" w:hAnsi="Angsana New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2DFDD10" w14:textId="77777777" w:rsidR="00820F68" w:rsidRPr="00F25831" w:rsidRDefault="00820F68" w:rsidP="00652EDE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tbl>
      <w:tblPr>
        <w:tblW w:w="88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4"/>
        <w:gridCol w:w="627"/>
        <w:gridCol w:w="1065"/>
        <w:gridCol w:w="12"/>
        <w:gridCol w:w="267"/>
        <w:gridCol w:w="11"/>
        <w:gridCol w:w="998"/>
        <w:gridCol w:w="277"/>
        <w:gridCol w:w="1087"/>
        <w:gridCol w:w="7"/>
        <w:gridCol w:w="281"/>
        <w:gridCol w:w="1048"/>
      </w:tblGrid>
      <w:tr w:rsidR="00820F68" w:rsidRPr="00F25831" w14:paraId="175B96B7" w14:textId="77777777" w:rsidTr="000F52A3">
        <w:trPr>
          <w:tblHeader/>
        </w:trPr>
        <w:tc>
          <w:tcPr>
            <w:tcW w:w="2140" w:type="pct"/>
            <w:gridSpan w:val="2"/>
          </w:tcPr>
          <w:p w14:paraId="11309252" w14:textId="77777777" w:rsidR="00820F68" w:rsidRPr="00F25831" w:rsidRDefault="00820F68" w:rsidP="0065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5"/>
          </w:tcPr>
          <w:p w14:paraId="0F6A0FA9" w14:textId="77777777" w:rsidR="00820F68" w:rsidRPr="00F25831" w:rsidRDefault="00820F68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</w:tcPr>
          <w:p w14:paraId="72E77EE3" w14:textId="77777777" w:rsidR="00820F68" w:rsidRPr="00F25831" w:rsidRDefault="00820F68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4"/>
          </w:tcPr>
          <w:p w14:paraId="35FBC905" w14:textId="77777777" w:rsidR="00820F68" w:rsidRPr="00F25831" w:rsidRDefault="00820F68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E277B" w:rsidRPr="00F25831" w14:paraId="5A43E250" w14:textId="77777777" w:rsidTr="000F52A3">
        <w:trPr>
          <w:trHeight w:val="344"/>
          <w:tblHeader/>
        </w:trPr>
        <w:tc>
          <w:tcPr>
            <w:tcW w:w="2140" w:type="pct"/>
            <w:gridSpan w:val="2"/>
          </w:tcPr>
          <w:p w14:paraId="2FB1B26A" w14:textId="77777777" w:rsidR="005E277B" w:rsidRPr="00F25831" w:rsidRDefault="005E277B" w:rsidP="005E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4F164E5F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7" w:type="pct"/>
            <w:gridSpan w:val="2"/>
          </w:tcPr>
          <w:p w14:paraId="25C95F64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95D40BE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7" w:type="pct"/>
          </w:tcPr>
          <w:p w14:paraId="49898274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3B5E7648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9" w:type="pct"/>
          </w:tcPr>
          <w:p w14:paraId="31EC6F57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6782582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E277B" w:rsidRPr="00F25831" w14:paraId="3BDCC36E" w14:textId="77777777" w:rsidTr="000F52A3">
        <w:trPr>
          <w:tblHeader/>
        </w:trPr>
        <w:tc>
          <w:tcPr>
            <w:tcW w:w="1785" w:type="pct"/>
          </w:tcPr>
          <w:p w14:paraId="794DFB17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5" w:type="pct"/>
          </w:tcPr>
          <w:p w14:paraId="3FA68E00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0" w:type="pct"/>
            <w:gridSpan w:val="10"/>
          </w:tcPr>
          <w:p w14:paraId="73A27E86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277B" w:rsidRPr="00F25831" w14:paraId="6C1D5D8F" w14:textId="77777777" w:rsidTr="000F52A3">
        <w:tc>
          <w:tcPr>
            <w:tcW w:w="2140" w:type="pct"/>
            <w:gridSpan w:val="2"/>
          </w:tcPr>
          <w:p w14:paraId="1F422A68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48618A48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 ภายใต้สัญญาเช่าดำเนินงานที่บอกเลิกไม่ได้</w:t>
            </w:r>
          </w:p>
        </w:tc>
        <w:tc>
          <w:tcPr>
            <w:tcW w:w="610" w:type="pct"/>
            <w:gridSpan w:val="2"/>
          </w:tcPr>
          <w:p w14:paraId="6102D654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44E53D1E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29667141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14:paraId="5A139DC8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D98F353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  <w:gridSpan w:val="2"/>
          </w:tcPr>
          <w:p w14:paraId="2FBB7FAF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1E2FD2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277B" w:rsidRPr="00F25831" w14:paraId="524526E8" w14:textId="77777777" w:rsidTr="000F52A3">
        <w:tc>
          <w:tcPr>
            <w:tcW w:w="1785" w:type="pct"/>
          </w:tcPr>
          <w:p w14:paraId="3D9B21B9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355" w:type="pct"/>
          </w:tcPr>
          <w:p w14:paraId="036989E8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02DC38A4" w14:textId="77777777" w:rsidR="005E277B" w:rsidRPr="00F25831" w:rsidRDefault="00D91159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11,</w:t>
            </w:r>
            <w:r w:rsidR="00030048" w:rsidRPr="00F25831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151" w:type="pct"/>
          </w:tcPr>
          <w:p w14:paraId="55759743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1B38BB36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12,595</w:t>
            </w:r>
          </w:p>
        </w:tc>
        <w:tc>
          <w:tcPr>
            <w:tcW w:w="157" w:type="pct"/>
          </w:tcPr>
          <w:p w14:paraId="6A72D73D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52B82A15" w14:textId="77777777" w:rsidR="005E277B" w:rsidRPr="00F25831" w:rsidRDefault="00030048" w:rsidP="00030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1"/>
                <w:tab w:val="right" w:pos="8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ab/>
            </w:r>
            <w:r w:rsidRPr="00F25831">
              <w:rPr>
                <w:rFonts w:ascii="Angsana New" w:hAnsi="Angsana New"/>
                <w:sz w:val="30"/>
                <w:szCs w:val="30"/>
              </w:rPr>
              <w:tab/>
              <w:t>1,739</w:t>
            </w:r>
          </w:p>
        </w:tc>
        <w:tc>
          <w:tcPr>
            <w:tcW w:w="163" w:type="pct"/>
            <w:gridSpan w:val="2"/>
          </w:tcPr>
          <w:p w14:paraId="7E33492F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08B7CF3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</w:tr>
      <w:tr w:rsidR="00030048" w:rsidRPr="00F25831" w14:paraId="33B9CD38" w14:textId="77777777" w:rsidTr="000F52A3">
        <w:tc>
          <w:tcPr>
            <w:tcW w:w="2140" w:type="pct"/>
            <w:gridSpan w:val="2"/>
          </w:tcPr>
          <w:p w14:paraId="41F267B3" w14:textId="77777777" w:rsidR="00030048" w:rsidRPr="00F25831" w:rsidRDefault="00030048" w:rsidP="00030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10" w:type="pct"/>
            <w:gridSpan w:val="2"/>
          </w:tcPr>
          <w:p w14:paraId="0B811A91" w14:textId="77777777" w:rsidR="00030048" w:rsidRPr="00F25831" w:rsidRDefault="00030048" w:rsidP="00030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11,421</w:t>
            </w:r>
          </w:p>
        </w:tc>
        <w:tc>
          <w:tcPr>
            <w:tcW w:w="151" w:type="pct"/>
          </w:tcPr>
          <w:p w14:paraId="72E4ECA9" w14:textId="77777777" w:rsidR="00030048" w:rsidRPr="00F25831" w:rsidRDefault="00030048" w:rsidP="00030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5358143E" w14:textId="77777777" w:rsidR="00030048" w:rsidRPr="00F25831" w:rsidRDefault="00030048" w:rsidP="00030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20,084</w:t>
            </w:r>
          </w:p>
        </w:tc>
        <w:tc>
          <w:tcPr>
            <w:tcW w:w="157" w:type="pct"/>
          </w:tcPr>
          <w:p w14:paraId="750D6A4F" w14:textId="77777777" w:rsidR="00030048" w:rsidRPr="00F25831" w:rsidRDefault="00030048" w:rsidP="00030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1EB44619" w14:textId="77777777" w:rsidR="00030048" w:rsidRPr="00F25831" w:rsidRDefault="00030048" w:rsidP="00030048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63" w:type="pct"/>
            <w:gridSpan w:val="2"/>
          </w:tcPr>
          <w:p w14:paraId="04F1E80E" w14:textId="77777777" w:rsidR="00030048" w:rsidRPr="00F25831" w:rsidRDefault="00030048" w:rsidP="00030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F6012B0" w14:textId="77777777" w:rsidR="00030048" w:rsidRPr="00F25831" w:rsidRDefault="00030048" w:rsidP="00030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</w:tr>
      <w:tr w:rsidR="005E277B" w:rsidRPr="00F25831" w14:paraId="6B2178E6" w14:textId="77777777" w:rsidTr="000F52A3">
        <w:tc>
          <w:tcPr>
            <w:tcW w:w="2140" w:type="pct"/>
            <w:gridSpan w:val="2"/>
          </w:tcPr>
          <w:p w14:paraId="7A02AAAB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5A4D58" w14:textId="77777777" w:rsidR="005E277B" w:rsidRPr="00F25831" w:rsidRDefault="00030048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22,743</w:t>
            </w:r>
          </w:p>
        </w:tc>
        <w:tc>
          <w:tcPr>
            <w:tcW w:w="151" w:type="pct"/>
          </w:tcPr>
          <w:p w14:paraId="4A56001C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4F1586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32,679</w:t>
            </w:r>
          </w:p>
        </w:tc>
        <w:tc>
          <w:tcPr>
            <w:tcW w:w="157" w:type="pct"/>
          </w:tcPr>
          <w:p w14:paraId="54F9B056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9EEBA59" w14:textId="77777777" w:rsidR="005E277B" w:rsidRPr="00F25831" w:rsidRDefault="00030048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1,739</w:t>
            </w:r>
          </w:p>
        </w:tc>
        <w:tc>
          <w:tcPr>
            <w:tcW w:w="163" w:type="pct"/>
            <w:gridSpan w:val="2"/>
          </w:tcPr>
          <w:p w14:paraId="266F9969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25D2A03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3,826</w:t>
            </w:r>
          </w:p>
        </w:tc>
      </w:tr>
      <w:tr w:rsidR="005E277B" w:rsidRPr="00F25831" w14:paraId="413BC899" w14:textId="77777777" w:rsidTr="000F52A3">
        <w:trPr>
          <w:trHeight w:val="20"/>
        </w:trPr>
        <w:tc>
          <w:tcPr>
            <w:tcW w:w="1785" w:type="pct"/>
          </w:tcPr>
          <w:p w14:paraId="7E27F827" w14:textId="77777777" w:rsidR="005E277B" w:rsidRPr="00F25831" w:rsidRDefault="005E277B" w:rsidP="005E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E67DFE2" w14:textId="77777777" w:rsidR="00757A27" w:rsidRPr="00F25831" w:rsidRDefault="00757A27" w:rsidP="005E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204DAB6" w14:textId="77777777" w:rsidR="00757A27" w:rsidRPr="00F25831" w:rsidRDefault="00757A27" w:rsidP="005E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F474A64" w14:textId="77777777" w:rsidR="00757A27" w:rsidRPr="00F25831" w:rsidRDefault="00757A27" w:rsidP="005E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CFDA2BE" w14:textId="77777777" w:rsidR="00757A27" w:rsidRPr="00F25831" w:rsidRDefault="00757A27" w:rsidP="005E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5" w:type="pct"/>
          </w:tcPr>
          <w:p w14:paraId="79590047" w14:textId="77777777" w:rsidR="005E277B" w:rsidRPr="00F25831" w:rsidRDefault="005E277B" w:rsidP="005E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66C98E7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6F32D285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BC33B25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14:paraId="5BC0B39C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0AB75838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14:paraId="36C00914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029089B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277B" w:rsidRPr="00F25831" w14:paraId="7B4D2D75" w14:textId="77777777" w:rsidTr="000F52A3">
        <w:tc>
          <w:tcPr>
            <w:tcW w:w="2140" w:type="pct"/>
            <w:gridSpan w:val="2"/>
          </w:tcPr>
          <w:p w14:paraId="2D8B6875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603" w:type="pct"/>
          </w:tcPr>
          <w:p w14:paraId="58330E52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  <w:gridSpan w:val="2"/>
          </w:tcPr>
          <w:p w14:paraId="39B93402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110D10DD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14:paraId="3D4CA37C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4028A48A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14:paraId="723D0976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AA0F113" w14:textId="77777777" w:rsidR="005E277B" w:rsidRPr="00F25831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7A27" w:rsidRPr="00F25831" w14:paraId="02F9BA4D" w14:textId="77777777" w:rsidTr="000F52A3">
        <w:tc>
          <w:tcPr>
            <w:tcW w:w="2140" w:type="pct"/>
            <w:gridSpan w:val="2"/>
          </w:tcPr>
          <w:p w14:paraId="5AD5CD40" w14:textId="77777777" w:rsidR="00757A27" w:rsidRPr="00F25831" w:rsidRDefault="00757A27" w:rsidP="00757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603" w:type="pct"/>
          </w:tcPr>
          <w:p w14:paraId="572FF1E1" w14:textId="77777777" w:rsidR="00757A27" w:rsidRPr="00F25831" w:rsidRDefault="00757A27" w:rsidP="00757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4,375</w:t>
            </w:r>
          </w:p>
        </w:tc>
        <w:tc>
          <w:tcPr>
            <w:tcW w:w="158" w:type="pct"/>
            <w:gridSpan w:val="2"/>
          </w:tcPr>
          <w:p w14:paraId="655F3893" w14:textId="77777777" w:rsidR="00757A27" w:rsidRPr="00F25831" w:rsidRDefault="00757A27" w:rsidP="00757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110A5891" w14:textId="77777777" w:rsidR="00757A27" w:rsidRPr="00F25831" w:rsidRDefault="00757A27" w:rsidP="00757A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3,916</w:t>
            </w:r>
          </w:p>
        </w:tc>
        <w:tc>
          <w:tcPr>
            <w:tcW w:w="157" w:type="pct"/>
          </w:tcPr>
          <w:p w14:paraId="54F45B23" w14:textId="77777777" w:rsidR="00757A27" w:rsidRPr="00F25831" w:rsidRDefault="00757A27" w:rsidP="00757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3D592ADA" w14:textId="77777777" w:rsidR="00757A27" w:rsidRPr="00F25831" w:rsidRDefault="00757A27" w:rsidP="00757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4,375</w:t>
            </w:r>
          </w:p>
        </w:tc>
        <w:tc>
          <w:tcPr>
            <w:tcW w:w="159" w:type="pct"/>
          </w:tcPr>
          <w:p w14:paraId="20CDBE92" w14:textId="77777777" w:rsidR="00757A27" w:rsidRPr="00F25831" w:rsidRDefault="00757A27" w:rsidP="00757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014A48F" w14:textId="77777777" w:rsidR="00757A27" w:rsidRPr="00F25831" w:rsidRDefault="00757A27" w:rsidP="00757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3,913</w:t>
            </w:r>
          </w:p>
        </w:tc>
      </w:tr>
      <w:tr w:rsidR="00757A27" w:rsidRPr="00F25831" w14:paraId="4385D496" w14:textId="77777777" w:rsidTr="000F52A3">
        <w:tc>
          <w:tcPr>
            <w:tcW w:w="2140" w:type="pct"/>
            <w:gridSpan w:val="2"/>
          </w:tcPr>
          <w:p w14:paraId="416CBFDD" w14:textId="77777777" w:rsidR="00757A27" w:rsidRPr="00F25831" w:rsidRDefault="00757A27" w:rsidP="00757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03" w:type="pct"/>
          </w:tcPr>
          <w:p w14:paraId="04095B5B" w14:textId="77777777" w:rsidR="00757A27" w:rsidRPr="00F25831" w:rsidRDefault="00757A27" w:rsidP="00757A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2,602</w:t>
            </w:r>
          </w:p>
        </w:tc>
        <w:tc>
          <w:tcPr>
            <w:tcW w:w="158" w:type="pct"/>
            <w:gridSpan w:val="2"/>
          </w:tcPr>
          <w:p w14:paraId="760262E9" w14:textId="77777777" w:rsidR="00757A27" w:rsidRPr="00F25831" w:rsidRDefault="00757A27" w:rsidP="00757A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54996EF8" w14:textId="77777777" w:rsidR="00757A27" w:rsidRPr="00F25831" w:rsidRDefault="00757A27" w:rsidP="00757A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ab/>
              <w:t>3,630</w:t>
            </w:r>
          </w:p>
        </w:tc>
        <w:tc>
          <w:tcPr>
            <w:tcW w:w="157" w:type="pct"/>
          </w:tcPr>
          <w:p w14:paraId="1D42F058" w14:textId="77777777" w:rsidR="00757A27" w:rsidRPr="00F25831" w:rsidRDefault="00757A27" w:rsidP="00757A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2C0B280D" w14:textId="77777777" w:rsidR="00757A27" w:rsidRPr="00F25831" w:rsidRDefault="00757A27" w:rsidP="00757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2,602</w:t>
            </w:r>
          </w:p>
        </w:tc>
        <w:tc>
          <w:tcPr>
            <w:tcW w:w="159" w:type="pct"/>
          </w:tcPr>
          <w:p w14:paraId="430C4A85" w14:textId="77777777" w:rsidR="00757A27" w:rsidRPr="00F25831" w:rsidRDefault="00757A27" w:rsidP="00757A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93BB50" w14:textId="77777777" w:rsidR="00757A27" w:rsidRPr="00F25831" w:rsidRDefault="00757A27" w:rsidP="00757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3,630</w:t>
            </w:r>
          </w:p>
        </w:tc>
      </w:tr>
      <w:tr w:rsidR="00757A27" w:rsidRPr="00F25831" w14:paraId="38B17A18" w14:textId="77777777" w:rsidTr="000F52A3">
        <w:tc>
          <w:tcPr>
            <w:tcW w:w="2140" w:type="pct"/>
            <w:gridSpan w:val="2"/>
          </w:tcPr>
          <w:p w14:paraId="0039673F" w14:textId="77777777" w:rsidR="00757A27" w:rsidRPr="00F25831" w:rsidRDefault="00757A27" w:rsidP="00757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353A8CD1" w14:textId="77777777" w:rsidR="00757A27" w:rsidRPr="00F25831" w:rsidRDefault="00757A27" w:rsidP="00757A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2,968</w:t>
            </w:r>
          </w:p>
        </w:tc>
        <w:tc>
          <w:tcPr>
            <w:tcW w:w="158" w:type="pct"/>
            <w:gridSpan w:val="2"/>
          </w:tcPr>
          <w:p w14:paraId="2238F8DC" w14:textId="77777777" w:rsidR="00757A27" w:rsidRPr="00F25831" w:rsidRDefault="00757A27" w:rsidP="00757A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7EAFC3FE" w14:textId="77777777" w:rsidR="00757A27" w:rsidRPr="00F25831" w:rsidRDefault="00757A27" w:rsidP="00757A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ab/>
              <w:t>4,817</w:t>
            </w:r>
          </w:p>
        </w:tc>
        <w:tc>
          <w:tcPr>
            <w:tcW w:w="157" w:type="pct"/>
          </w:tcPr>
          <w:p w14:paraId="37FEF0B1" w14:textId="77777777" w:rsidR="00757A27" w:rsidRPr="00F25831" w:rsidRDefault="00757A27" w:rsidP="00757A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14:paraId="4A64953C" w14:textId="77777777" w:rsidR="00757A27" w:rsidRPr="00F25831" w:rsidRDefault="00757A27" w:rsidP="00757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59" w:type="pct"/>
          </w:tcPr>
          <w:p w14:paraId="0FBDFDF6" w14:textId="77777777" w:rsidR="00757A27" w:rsidRPr="00F25831" w:rsidRDefault="00757A27" w:rsidP="00757A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6C46DB5" w14:textId="77777777" w:rsidR="00757A27" w:rsidRPr="00F25831" w:rsidRDefault="00757A27" w:rsidP="00757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</w:tr>
      <w:tr w:rsidR="00757A27" w:rsidRPr="00F25831" w14:paraId="607E9482" w14:textId="77777777" w:rsidTr="000F52A3">
        <w:tc>
          <w:tcPr>
            <w:tcW w:w="2140" w:type="pct"/>
            <w:gridSpan w:val="2"/>
          </w:tcPr>
          <w:p w14:paraId="0BA5AD2F" w14:textId="77777777" w:rsidR="00757A27" w:rsidRPr="00F25831" w:rsidRDefault="00757A27" w:rsidP="00757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6DF19BF8" w14:textId="77777777" w:rsidR="00757A27" w:rsidRPr="00F25831" w:rsidRDefault="00B812C8" w:rsidP="00B812C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757A27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158" w:type="pct"/>
            <w:gridSpan w:val="2"/>
          </w:tcPr>
          <w:p w14:paraId="68F96643" w14:textId="77777777" w:rsidR="00757A27" w:rsidRPr="00F25831" w:rsidRDefault="00757A27" w:rsidP="00757A2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D50B34" w14:textId="77777777" w:rsidR="00757A27" w:rsidRPr="00F25831" w:rsidRDefault="00B812C8" w:rsidP="00B812C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757A27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363</w:t>
            </w:r>
          </w:p>
        </w:tc>
        <w:tc>
          <w:tcPr>
            <w:tcW w:w="157" w:type="pct"/>
          </w:tcPr>
          <w:p w14:paraId="021BB531" w14:textId="77777777" w:rsidR="00757A27" w:rsidRPr="00F25831" w:rsidRDefault="00757A27" w:rsidP="00757A2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02D078" w14:textId="77777777" w:rsidR="00757A27" w:rsidRPr="00F25831" w:rsidRDefault="00B812C8" w:rsidP="00B81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57A27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159" w:type="pct"/>
          </w:tcPr>
          <w:p w14:paraId="13048A3A" w14:textId="77777777" w:rsidR="00757A27" w:rsidRPr="00F25831" w:rsidRDefault="00757A27" w:rsidP="00757A2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0379C94" w14:textId="77777777" w:rsidR="00757A27" w:rsidRPr="00F25831" w:rsidRDefault="00B812C8" w:rsidP="00B81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757A27" w:rsidRPr="00F258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243</w:t>
            </w:r>
          </w:p>
        </w:tc>
      </w:tr>
    </w:tbl>
    <w:p w14:paraId="731428A6" w14:textId="77777777" w:rsidR="00757A27" w:rsidRPr="00F25831" w:rsidRDefault="00757A27" w:rsidP="00A21F74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="Angsana New" w:eastAsia="MS Mincho" w:hAnsi="Angsana New"/>
          <w:b/>
          <w:bCs/>
          <w:sz w:val="30"/>
          <w:szCs w:val="30"/>
        </w:rPr>
      </w:pPr>
    </w:p>
    <w:p w14:paraId="676857F2" w14:textId="77777777" w:rsidR="00016437" w:rsidRPr="00F25831" w:rsidRDefault="00016437" w:rsidP="00A21F74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="Angsana New" w:eastAsia="MS Mincho" w:hAnsi="Angsana New"/>
          <w:b/>
          <w:bCs/>
          <w:sz w:val="30"/>
          <w:szCs w:val="30"/>
        </w:rPr>
      </w:pPr>
      <w:r w:rsidRPr="00F25831">
        <w:rPr>
          <w:rFonts w:ascii="Angsana New" w:eastAsia="MS Mincho" w:hAnsi="Angsana New"/>
          <w:b/>
          <w:bCs/>
          <w:sz w:val="30"/>
          <w:szCs w:val="30"/>
          <w:cs/>
        </w:rPr>
        <w:t>สัญญาเช่าและสัญญาบริการ</w:t>
      </w:r>
    </w:p>
    <w:p w14:paraId="2902D1A2" w14:textId="77777777" w:rsidR="0036531D" w:rsidRPr="00F25831" w:rsidRDefault="0036531D" w:rsidP="00652EDE">
      <w:pPr>
        <w:tabs>
          <w:tab w:val="clear" w:pos="227"/>
          <w:tab w:val="clear" w:pos="907"/>
        </w:tabs>
        <w:spacing w:line="240" w:lineRule="auto"/>
        <w:ind w:left="450"/>
        <w:jc w:val="thaiDistribute"/>
        <w:rPr>
          <w:rFonts w:ascii="Angsana New" w:eastAsia="MS Mincho" w:hAnsi="Angsana New"/>
          <w:sz w:val="30"/>
          <w:szCs w:val="30"/>
        </w:rPr>
      </w:pPr>
    </w:p>
    <w:p w14:paraId="6C30EAD9" w14:textId="0D3BEAAA" w:rsidR="006D361F" w:rsidRPr="00F25831" w:rsidRDefault="00016437" w:rsidP="000D3BFE">
      <w:pPr>
        <w:tabs>
          <w:tab w:val="clear" w:pos="227"/>
          <w:tab w:val="clear" w:pos="454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F25831">
        <w:rPr>
          <w:rFonts w:ascii="Angsana New" w:eastAsia="MS Mincho" w:hAnsi="Angsana New"/>
          <w:sz w:val="30"/>
          <w:szCs w:val="30"/>
          <w:cs/>
        </w:rPr>
        <w:t>กลุ่มบริษัทได้ทำสัญญาเช่าพื้นที่</w:t>
      </w:r>
      <w:r w:rsidR="004D6528" w:rsidRPr="00F25831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F83984" w:rsidRPr="00F25831">
        <w:rPr>
          <w:rFonts w:ascii="Angsana New" w:eastAsia="MS Mincho" w:hAnsi="Angsana New"/>
          <w:sz w:val="30"/>
          <w:szCs w:val="30"/>
          <w:cs/>
        </w:rPr>
        <w:t>สัญญาบริการพื้นที่</w:t>
      </w:r>
      <w:r w:rsidRPr="00F25831">
        <w:rPr>
          <w:rFonts w:ascii="Angsana New" w:eastAsia="MS Mincho" w:hAnsi="Angsana New"/>
          <w:sz w:val="30"/>
          <w:szCs w:val="30"/>
          <w:cs/>
        </w:rPr>
        <w:t>อาคารสำนักงาน</w:t>
      </w:r>
      <w:r w:rsidR="004D6528" w:rsidRPr="00F25831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F25831">
        <w:rPr>
          <w:rFonts w:ascii="Angsana New" w:eastAsia="MS Mincho" w:hAnsi="Angsana New"/>
          <w:sz w:val="30"/>
          <w:szCs w:val="30"/>
          <w:cs/>
        </w:rPr>
        <w:t>และโกดั</w:t>
      </w:r>
      <w:r w:rsidR="004C5EF0" w:rsidRPr="00F25831">
        <w:rPr>
          <w:rFonts w:ascii="Angsana New" w:eastAsia="MS Mincho" w:hAnsi="Angsana New"/>
          <w:sz w:val="30"/>
          <w:szCs w:val="30"/>
          <w:cs/>
        </w:rPr>
        <w:t>งเก็บสินค้า สัญญา</w:t>
      </w:r>
      <w:r w:rsidR="007E0B7B" w:rsidRPr="00F25831">
        <w:rPr>
          <w:rFonts w:ascii="Angsana New" w:eastAsia="MS Mincho" w:hAnsi="Angsana New" w:hint="cs"/>
          <w:sz w:val="30"/>
          <w:szCs w:val="30"/>
          <w:cs/>
        </w:rPr>
        <w:t xml:space="preserve">เช่าดังกล่าวมีอายุ </w:t>
      </w:r>
      <w:r w:rsidR="007E0B7B" w:rsidRPr="00F25831">
        <w:rPr>
          <w:rFonts w:ascii="Angsana New" w:eastAsia="MS Mincho" w:hAnsi="Angsana New"/>
          <w:sz w:val="30"/>
          <w:szCs w:val="30"/>
        </w:rPr>
        <w:t xml:space="preserve">1 </w:t>
      </w:r>
      <w:r w:rsidR="007E0B7B" w:rsidRPr="00F25831">
        <w:rPr>
          <w:rFonts w:ascii="Angsana New" w:eastAsia="MS Mincho" w:hAnsi="Angsana New" w:hint="cs"/>
          <w:sz w:val="30"/>
          <w:szCs w:val="30"/>
          <w:cs/>
        </w:rPr>
        <w:t xml:space="preserve">ถึง </w:t>
      </w:r>
      <w:r w:rsidR="0082244C" w:rsidRPr="00F25831">
        <w:rPr>
          <w:rFonts w:ascii="Angsana New" w:eastAsia="MS Mincho" w:hAnsi="Angsana New"/>
          <w:sz w:val="30"/>
          <w:szCs w:val="30"/>
        </w:rPr>
        <w:t>3</w:t>
      </w:r>
      <w:r w:rsidR="007E0B7B" w:rsidRPr="00F25831">
        <w:rPr>
          <w:rFonts w:ascii="Angsana New" w:eastAsia="MS Mincho" w:hAnsi="Angsana New"/>
          <w:sz w:val="30"/>
          <w:szCs w:val="30"/>
        </w:rPr>
        <w:t xml:space="preserve"> </w:t>
      </w:r>
      <w:r w:rsidR="007E0B7B" w:rsidRPr="00F25831">
        <w:rPr>
          <w:rFonts w:ascii="Angsana New" w:eastAsia="MS Mincho" w:hAnsi="Angsana New" w:hint="cs"/>
          <w:sz w:val="30"/>
          <w:szCs w:val="30"/>
          <w:cs/>
        </w:rPr>
        <w:t xml:space="preserve">ปี โดยจะหมดอายุภายในปี </w:t>
      </w:r>
      <w:r w:rsidR="007E0B7B" w:rsidRPr="00F25831">
        <w:rPr>
          <w:rFonts w:ascii="Angsana New" w:eastAsia="MS Mincho" w:hAnsi="Angsana New"/>
          <w:sz w:val="30"/>
          <w:szCs w:val="30"/>
        </w:rPr>
        <w:t xml:space="preserve">2561 </w:t>
      </w:r>
      <w:r w:rsidR="007E0B7B" w:rsidRPr="00F25831">
        <w:rPr>
          <w:rFonts w:ascii="Angsana New" w:eastAsia="MS Mincho" w:hAnsi="Angsana New" w:hint="cs"/>
          <w:sz w:val="30"/>
          <w:szCs w:val="30"/>
          <w:cs/>
        </w:rPr>
        <w:t xml:space="preserve">ถึง </w:t>
      </w:r>
      <w:r w:rsidR="007E0B7B" w:rsidRPr="00F25831">
        <w:rPr>
          <w:rFonts w:ascii="Angsana New" w:eastAsia="MS Mincho" w:hAnsi="Angsana New"/>
          <w:sz w:val="30"/>
          <w:szCs w:val="30"/>
        </w:rPr>
        <w:t>2564</w:t>
      </w:r>
      <w:r w:rsidRPr="00F25831">
        <w:rPr>
          <w:rFonts w:ascii="Angsana New" w:eastAsia="MS Mincho" w:hAnsi="Angsana New"/>
          <w:sz w:val="30"/>
          <w:szCs w:val="30"/>
          <w:cs/>
        </w:rPr>
        <w:t xml:space="preserve"> </w:t>
      </w:r>
    </w:p>
    <w:p w14:paraId="2BAE6D1C" w14:textId="77777777" w:rsidR="004E3C14" w:rsidRPr="00F25831" w:rsidRDefault="004E3C14" w:rsidP="008F4DC2">
      <w:pPr>
        <w:tabs>
          <w:tab w:val="clear" w:pos="227"/>
          <w:tab w:val="clear" w:pos="907"/>
        </w:tabs>
        <w:spacing w:line="240" w:lineRule="auto"/>
        <w:ind w:left="900"/>
        <w:jc w:val="right"/>
        <w:rPr>
          <w:rFonts w:ascii="Angsana New" w:eastAsia="MS Mincho" w:hAnsi="Angsana New"/>
          <w:b/>
          <w:bCs/>
          <w:sz w:val="30"/>
          <w:szCs w:val="30"/>
        </w:rPr>
      </w:pPr>
    </w:p>
    <w:p w14:paraId="5D9CA2C3" w14:textId="77777777" w:rsidR="009B1177" w:rsidRPr="00F25831" w:rsidRDefault="00F3561A" w:rsidP="007E1360">
      <w:pPr>
        <w:numPr>
          <w:ilvl w:val="0"/>
          <w:numId w:val="34"/>
        </w:num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hanging="720"/>
        <w:rPr>
          <w:rFonts w:ascii="Angsana New" w:eastAsia="MS Mincho" w:hAnsi="Angsana New"/>
          <w:b/>
          <w:bCs/>
          <w:sz w:val="30"/>
          <w:szCs w:val="30"/>
        </w:rPr>
      </w:pPr>
      <w:r w:rsidRPr="00F25831">
        <w:rPr>
          <w:rFonts w:ascii="Angsana New" w:eastAsia="MS Mincho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5D1CF9A4" w14:textId="77777777" w:rsidR="00F3561A" w:rsidRPr="00F25831" w:rsidRDefault="00F3561A" w:rsidP="00652EDE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="Angsana New" w:eastAsia="MS Mincho" w:hAnsi="Angsana New"/>
          <w:b/>
          <w:bCs/>
          <w:sz w:val="30"/>
          <w:szCs w:val="30"/>
        </w:rPr>
      </w:pPr>
    </w:p>
    <w:p w14:paraId="3BA1EA83" w14:textId="77777777" w:rsidR="00A3398D" w:rsidRPr="00F25831" w:rsidRDefault="00C237FC" w:rsidP="00013B75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F25831">
        <w:rPr>
          <w:rFonts w:ascii="Angsana New" w:eastAsia="MS Mincho" w:hAnsi="Angsana New"/>
          <w:sz w:val="30"/>
          <w:szCs w:val="30"/>
          <w:cs/>
          <w:lang w:val="x-none"/>
        </w:rPr>
        <w:t>ในปี 2554  บริษัทถูกบริษัทแห่งหนึ่งฟ้องร้องในคดีแพ่ง ละเมิดโดยเรียกค่าเสียหาย 120.12 ล้านบาท และในปี  2555  บริษัทดังกล่าวได้ยื่นฟ้องร้องบริษัทในคดีเดียวกันต่อศาลอาญา</w:t>
      </w:r>
      <w:r w:rsidR="00013B75" w:rsidRPr="00F25831">
        <w:rPr>
          <w:rFonts w:ascii="Angsana New" w:eastAsia="MS Mincho" w:hAnsi="Angsana New"/>
          <w:sz w:val="30"/>
          <w:szCs w:val="30"/>
        </w:rPr>
        <w:t xml:space="preserve"> </w:t>
      </w:r>
    </w:p>
    <w:p w14:paraId="4DAE6693" w14:textId="77777777" w:rsidR="00A3398D" w:rsidRPr="00F25831" w:rsidRDefault="00A3398D" w:rsidP="00013B75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36A1FE14" w14:textId="77777777" w:rsidR="00001F01" w:rsidRPr="00F25831" w:rsidRDefault="00C237FC" w:rsidP="00013B75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F25831">
        <w:rPr>
          <w:rFonts w:ascii="Angsana New" w:eastAsia="MS Mincho" w:hAnsi="Angsana New"/>
          <w:sz w:val="30"/>
          <w:szCs w:val="30"/>
          <w:cs/>
          <w:lang w:val="x-none"/>
        </w:rPr>
        <w:t>ในปี 2556  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  <w:r w:rsidR="00013B75" w:rsidRPr="00F25831">
        <w:rPr>
          <w:rFonts w:ascii="Angsana New" w:eastAsia="MS Mincho" w:hAnsi="Angsana New"/>
          <w:sz w:val="30"/>
          <w:szCs w:val="30"/>
        </w:rPr>
        <w:t xml:space="preserve"> </w:t>
      </w:r>
    </w:p>
    <w:p w14:paraId="7F9D1596" w14:textId="77777777" w:rsidR="00001F01" w:rsidRPr="00F25831" w:rsidRDefault="00001F01" w:rsidP="00013B75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485210E8" w14:textId="77777777" w:rsidR="00C237FC" w:rsidRPr="00F25831" w:rsidRDefault="00C237FC" w:rsidP="00013B75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F25831">
        <w:rPr>
          <w:rFonts w:ascii="Angsana New" w:eastAsia="MS Mincho" w:hAnsi="Angsana New" w:hint="cs"/>
          <w:sz w:val="30"/>
          <w:szCs w:val="30"/>
          <w:cs/>
          <w:lang w:val="x-none"/>
        </w:rPr>
        <w:t>ในปี</w:t>
      </w:r>
      <w:r w:rsidRPr="00F25831">
        <w:rPr>
          <w:rFonts w:ascii="Angsana New" w:eastAsia="MS Mincho" w:hAnsi="Angsana New"/>
          <w:sz w:val="30"/>
          <w:szCs w:val="30"/>
          <w:cs/>
          <w:lang w:val="x-none"/>
        </w:rPr>
        <w:t xml:space="preserve"> 2559 ศาลอาญาได้มีคำพิพากษายกฟ้องโจทก์</w:t>
      </w:r>
      <w:r w:rsidRPr="00F25831">
        <w:rPr>
          <w:rFonts w:ascii="Angsana New" w:eastAsia="MS Mincho" w:hAnsi="Angsana New"/>
          <w:sz w:val="30"/>
          <w:szCs w:val="30"/>
          <w:cs/>
        </w:rPr>
        <w:t>ในคดีอาญาที่บริษัทถูกฟ้อง</w:t>
      </w:r>
    </w:p>
    <w:p w14:paraId="0F5F6009" w14:textId="77777777" w:rsidR="00C237FC" w:rsidRPr="00F25831" w:rsidRDefault="00C237FC" w:rsidP="00652EDE">
      <w:pPr>
        <w:spacing w:line="240" w:lineRule="auto"/>
        <w:rPr>
          <w:rFonts w:ascii="Angsana New" w:eastAsia="MS Mincho" w:hAnsi="Angsana New"/>
          <w:sz w:val="30"/>
          <w:szCs w:val="30"/>
        </w:rPr>
      </w:pPr>
    </w:p>
    <w:p w14:paraId="58F4053F" w14:textId="77777777" w:rsidR="000F52A3" w:rsidRPr="00F25831" w:rsidRDefault="000F52A3" w:rsidP="000F52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</w:rPr>
      </w:pPr>
      <w:r w:rsidRPr="00F25831">
        <w:rPr>
          <w:rFonts w:ascii="Angsana New" w:eastAsia="MS Mincho" w:hAnsi="Angsana New" w:hint="cs"/>
          <w:sz w:val="30"/>
          <w:szCs w:val="30"/>
          <w:cs/>
          <w:lang w:val="x-none"/>
        </w:rPr>
        <w:t>ณ วันที่</w:t>
      </w:r>
      <w:r w:rsidRPr="00F25831">
        <w:rPr>
          <w:rFonts w:ascii="Angsana New" w:eastAsia="MS Mincho" w:hAnsi="Angsana New"/>
          <w:sz w:val="30"/>
          <w:szCs w:val="30"/>
          <w:cs/>
          <w:lang w:val="x-none"/>
        </w:rPr>
        <w:t xml:space="preserve"> 27 </w:t>
      </w:r>
      <w:r w:rsidRPr="00F25831">
        <w:rPr>
          <w:rFonts w:ascii="Angsana New" w:eastAsia="MS Mincho" w:hAnsi="Angsana New" w:hint="cs"/>
          <w:sz w:val="30"/>
          <w:szCs w:val="30"/>
          <w:cs/>
          <w:lang w:val="x-none"/>
        </w:rPr>
        <w:t>มกราคม</w:t>
      </w:r>
      <w:r w:rsidRPr="00F25831">
        <w:rPr>
          <w:rFonts w:ascii="Angsana New" w:eastAsia="MS Mincho" w:hAnsi="Angsana New"/>
          <w:sz w:val="30"/>
          <w:szCs w:val="30"/>
          <w:cs/>
          <w:lang w:val="x-none"/>
        </w:rPr>
        <w:t xml:space="preserve"> 2560 </w:t>
      </w:r>
      <w:r w:rsidRPr="00F25831">
        <w:rPr>
          <w:rFonts w:ascii="Angsana New" w:eastAsia="MS Mincho" w:hAnsi="Angsana New" w:hint="cs"/>
          <w:sz w:val="30"/>
          <w:szCs w:val="30"/>
          <w:cs/>
          <w:lang w:val="x-none"/>
        </w:rPr>
        <w:t>โจทก์ได้ยื่นอุทธรณ์</w:t>
      </w:r>
      <w:r w:rsidRPr="00F25831">
        <w:rPr>
          <w:rFonts w:ascii="Angsana New" w:eastAsia="MS Mincho" w:hAnsi="Angsana New"/>
          <w:sz w:val="30"/>
          <w:szCs w:val="30"/>
        </w:rPr>
        <w:t xml:space="preserve"> </w:t>
      </w:r>
      <w:r w:rsidRPr="00F25831">
        <w:rPr>
          <w:rFonts w:ascii="Angsana New" w:eastAsia="MS Mincho" w:hAnsi="Angsana New"/>
          <w:sz w:val="30"/>
          <w:szCs w:val="30"/>
          <w:cs/>
        </w:rPr>
        <w:t>และบริษัท</w:t>
      </w:r>
      <w:r w:rsidRPr="00F25831">
        <w:rPr>
          <w:rFonts w:ascii="Angsana New" w:eastAsia="MS Mincho" w:hAnsi="Angsana New"/>
          <w:sz w:val="30"/>
          <w:szCs w:val="30"/>
          <w:cs/>
          <w:lang w:val="x-none"/>
        </w:rPr>
        <w:t>ได้ยื่นคำแก้อุทธรณ์ต่อศาล</w:t>
      </w:r>
      <w:r w:rsidRPr="00F25831">
        <w:rPr>
          <w:rFonts w:ascii="Angsana New" w:eastAsia="MS Mincho" w:hAnsi="Angsana New" w:hint="cs"/>
          <w:sz w:val="30"/>
          <w:szCs w:val="30"/>
          <w:cs/>
          <w:lang w:val="x-none"/>
        </w:rPr>
        <w:t>อาญา</w:t>
      </w:r>
      <w:r w:rsidRPr="00F25831">
        <w:rPr>
          <w:rFonts w:ascii="Angsana New" w:eastAsia="MS Mincho" w:hAnsi="Angsana New"/>
          <w:sz w:val="30"/>
          <w:szCs w:val="30"/>
          <w:cs/>
          <w:lang w:val="x-none"/>
        </w:rPr>
        <w:t>แล้วเมื่อวันท</w:t>
      </w:r>
      <w:r w:rsidRPr="00F25831">
        <w:rPr>
          <w:rFonts w:ascii="Angsana New" w:eastAsia="MS Mincho" w:hAnsi="Angsana New" w:hint="cs"/>
          <w:sz w:val="30"/>
          <w:szCs w:val="30"/>
          <w:cs/>
        </w:rPr>
        <w:t>ี่</w:t>
      </w:r>
      <w:r w:rsidRPr="00F25831">
        <w:rPr>
          <w:rFonts w:ascii="Angsana New" w:eastAsia="MS Mincho" w:hAnsi="Angsana New"/>
          <w:sz w:val="30"/>
          <w:szCs w:val="30"/>
          <w:cs/>
          <w:lang w:val="x-none"/>
        </w:rPr>
        <w:br/>
      </w:r>
      <w:r w:rsidRPr="00F25831">
        <w:rPr>
          <w:rFonts w:ascii="Angsana New" w:eastAsia="MS Mincho" w:hAnsi="Angsana New"/>
          <w:sz w:val="30"/>
          <w:szCs w:val="30"/>
        </w:rPr>
        <w:t xml:space="preserve">16 </w:t>
      </w:r>
      <w:r w:rsidRPr="00F25831">
        <w:rPr>
          <w:rFonts w:ascii="Angsana New" w:eastAsia="MS Mincho" w:hAnsi="Angsana New" w:hint="cs"/>
          <w:sz w:val="30"/>
          <w:szCs w:val="30"/>
          <w:cs/>
        </w:rPr>
        <w:t>พฤษภาคม</w:t>
      </w:r>
      <w:r w:rsidRPr="00F25831">
        <w:rPr>
          <w:rFonts w:ascii="Angsana New" w:eastAsia="MS Mincho" w:hAnsi="Angsana New"/>
          <w:sz w:val="30"/>
          <w:szCs w:val="30"/>
          <w:cs/>
          <w:lang w:val="x-none"/>
        </w:rPr>
        <w:t xml:space="preserve"> 2560 </w:t>
      </w:r>
      <w:r w:rsidRPr="00F25831">
        <w:rPr>
          <w:rFonts w:ascii="Angsana New" w:eastAsia="MS Mincho" w:hAnsi="Angsana New"/>
          <w:sz w:val="30"/>
          <w:szCs w:val="30"/>
          <w:cs/>
        </w:rPr>
        <w:t>ปัจจุบันคดีอยู่ในชั้นอุทธรณ์</w:t>
      </w:r>
    </w:p>
    <w:p w14:paraId="247A22C5" w14:textId="77777777" w:rsidR="006978A0" w:rsidRPr="00F25831" w:rsidRDefault="006978A0" w:rsidP="006978A0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</w:p>
    <w:p w14:paraId="7C94B415" w14:textId="77777777" w:rsidR="006978A0" w:rsidRPr="00BF277A" w:rsidRDefault="006978A0" w:rsidP="006978A0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  <w:r w:rsidRPr="00F25831">
        <w:rPr>
          <w:rFonts w:ascii="Angsana New" w:eastAsia="MS Mincho" w:hAnsi="Angsana New"/>
          <w:sz w:val="30"/>
          <w:szCs w:val="30"/>
          <w:cs/>
          <w:lang w:val="x-none"/>
        </w:rPr>
        <w:t xml:space="preserve">ณ วันที่ </w:t>
      </w:r>
      <w:r w:rsidRPr="00F25831">
        <w:rPr>
          <w:rFonts w:ascii="Angsana New" w:eastAsia="MS Mincho" w:hAnsi="Angsana New"/>
          <w:sz w:val="30"/>
          <w:szCs w:val="30"/>
        </w:rPr>
        <w:t xml:space="preserve">31 </w:t>
      </w:r>
      <w:r w:rsidRPr="00F25831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F25831">
        <w:rPr>
          <w:rFonts w:ascii="Angsana New" w:eastAsia="MS Mincho" w:hAnsi="Angsana New"/>
          <w:sz w:val="30"/>
          <w:szCs w:val="30"/>
          <w:cs/>
          <w:lang w:val="x-none"/>
        </w:rPr>
        <w:t xml:space="preserve"> 25</w:t>
      </w:r>
      <w:r w:rsidRPr="00F25831">
        <w:rPr>
          <w:rFonts w:ascii="Angsana New" w:eastAsia="MS Mincho" w:hAnsi="Angsana New"/>
          <w:sz w:val="30"/>
          <w:szCs w:val="30"/>
        </w:rPr>
        <w:t>60</w:t>
      </w:r>
      <w:r w:rsidRPr="00F25831">
        <w:rPr>
          <w:rFonts w:ascii="Angsana New" w:eastAsia="MS Mincho" w:hAnsi="Angsana New"/>
          <w:sz w:val="30"/>
          <w:szCs w:val="30"/>
          <w:cs/>
          <w:lang w:val="x-none"/>
        </w:rPr>
        <w:t xml:space="preserve"> และ 255</w:t>
      </w:r>
      <w:r w:rsidRPr="00F25831">
        <w:rPr>
          <w:rFonts w:ascii="Angsana New" w:eastAsia="MS Mincho" w:hAnsi="Angsana New"/>
          <w:sz w:val="30"/>
          <w:szCs w:val="30"/>
        </w:rPr>
        <w:t>9</w:t>
      </w:r>
      <w:r w:rsidRPr="00F25831">
        <w:rPr>
          <w:rFonts w:ascii="Angsana New" w:eastAsia="MS Mincho" w:hAnsi="Angsana New"/>
          <w:sz w:val="30"/>
          <w:szCs w:val="30"/>
          <w:cs/>
          <w:lang w:val="x-none"/>
        </w:rPr>
        <w:t xml:space="preserve"> บริษัทไม่ได้ตั้งประมาณการหนี้สินสำหรับค่าเสียหายดังกล่าวเนื่องจาก</w:t>
      </w:r>
      <w:r w:rsidRPr="00F25831">
        <w:rPr>
          <w:rFonts w:ascii="Angsana New" w:eastAsia="MS Mincho" w:hAnsi="Angsana New" w:hint="cs"/>
          <w:sz w:val="30"/>
          <w:szCs w:val="30"/>
          <w:cs/>
          <w:lang w:val="x-none"/>
        </w:rPr>
        <w:t>ผู้บริหารเชื่อว่า</w:t>
      </w:r>
      <w:r w:rsidRPr="00F25831">
        <w:rPr>
          <w:rFonts w:ascii="Angsana New" w:eastAsia="MS Mincho" w:hAnsi="Angsana New"/>
          <w:sz w:val="30"/>
          <w:szCs w:val="30"/>
          <w:cs/>
          <w:lang w:val="x-none"/>
        </w:rPr>
        <w:t>บริษัทไม่ได้กระทำละเมิดตามคำฟ้อง</w:t>
      </w:r>
      <w:r w:rsidRPr="00F25831">
        <w:rPr>
          <w:rFonts w:ascii="Angsana New" w:eastAsia="MS Mincho" w:hAnsi="Angsana New" w:hint="cs"/>
          <w:sz w:val="30"/>
          <w:szCs w:val="30"/>
          <w:cs/>
          <w:lang w:val="x-none"/>
        </w:rPr>
        <w:t>ตามที่ทนายได้ให้ความเห็นไว้</w:t>
      </w:r>
    </w:p>
    <w:p w14:paraId="6FCD85A2" w14:textId="77777777" w:rsidR="006978A0" w:rsidRPr="00BF277A" w:rsidRDefault="006978A0" w:rsidP="006978A0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</w:p>
    <w:p w14:paraId="3A8C895E" w14:textId="77777777" w:rsidR="006978A0" w:rsidRPr="00B82709" w:rsidRDefault="006978A0" w:rsidP="000F52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x-none"/>
        </w:rPr>
      </w:pPr>
    </w:p>
    <w:sectPr w:rsidR="006978A0" w:rsidRPr="00B82709" w:rsidSect="005017A9">
      <w:pgSz w:w="11909" w:h="16834" w:code="9"/>
      <w:pgMar w:top="691" w:right="1199" w:bottom="576" w:left="1440" w:header="630" w:footer="66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B6DFA3" w14:textId="77777777" w:rsidR="009A7EB7" w:rsidRDefault="009A7EB7" w:rsidP="00900EE2">
      <w:r>
        <w:separator/>
      </w:r>
    </w:p>
  </w:endnote>
  <w:endnote w:type="continuationSeparator" w:id="0">
    <w:p w14:paraId="403622F5" w14:textId="77777777" w:rsidR="009A7EB7" w:rsidRDefault="009A7EB7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9D0F04" w14:textId="77777777" w:rsidR="00DF5CC8" w:rsidRDefault="00DF5C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4E2B40" w14:textId="77777777" w:rsidR="00DF5CC8" w:rsidRPr="00DF5CC8" w:rsidRDefault="00DF5CC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DF5CC8">
      <w:rPr>
        <w:rFonts w:asciiTheme="majorBidi" w:hAnsiTheme="majorBidi" w:cstheme="majorBidi"/>
        <w:caps/>
        <w:sz w:val="30"/>
        <w:szCs w:val="30"/>
      </w:rPr>
      <w:fldChar w:fldCharType="begin"/>
    </w:r>
    <w:r w:rsidRPr="00DF5CC8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DF5CC8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86</w:t>
    </w:r>
    <w:r w:rsidRPr="00DF5CC8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8A1C5" w14:textId="6A85854E" w:rsidR="00BB5B34" w:rsidRPr="00BB5B34" w:rsidRDefault="00BB5B34" w:rsidP="00BB5B34">
    <w:pPr>
      <w:pStyle w:val="Footer"/>
      <w:tabs>
        <w:tab w:val="clear" w:pos="4678"/>
        <w:tab w:val="center" w:pos="4658"/>
        <w:tab w:val="left" w:pos="5220"/>
      </w:tabs>
      <w:rPr>
        <w:rStyle w:val="PageNumber"/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/>
        <w:sz w:val="30"/>
        <w:szCs w:val="30"/>
      </w:rPr>
      <w:tab/>
    </w:r>
    <w:sdt>
      <w:sdtPr>
        <w:rPr>
          <w:rFonts w:asciiTheme="majorBidi" w:hAnsiTheme="majorBidi" w:cstheme="majorBidi"/>
          <w:sz w:val="30"/>
          <w:szCs w:val="30"/>
        </w:rPr>
        <w:id w:val="-14182451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8E3C7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E3C7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E3C7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F5CC8">
          <w:rPr>
            <w:rFonts w:asciiTheme="majorBidi" w:hAnsiTheme="majorBidi" w:cstheme="majorBidi"/>
            <w:noProof/>
            <w:sz w:val="30"/>
            <w:szCs w:val="30"/>
          </w:rPr>
          <w:t>19</w:t>
        </w:r>
        <w:r w:rsidRPr="008E3C7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  <w:r>
      <w:rPr>
        <w:rFonts w:asciiTheme="majorBidi" w:hAnsiTheme="majorBidi" w:cstheme="majorBidi"/>
        <w:noProof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10180" w14:textId="77777777" w:rsidR="009A7EB7" w:rsidRDefault="009A7EB7" w:rsidP="00900EE2">
      <w:r>
        <w:separator/>
      </w:r>
    </w:p>
  </w:footnote>
  <w:footnote w:type="continuationSeparator" w:id="0">
    <w:p w14:paraId="3D83B5F7" w14:textId="77777777" w:rsidR="009A7EB7" w:rsidRDefault="009A7EB7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BDA4F2" w14:textId="77777777" w:rsidR="00A20D14" w:rsidRDefault="00A20D1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8AB44" w14:textId="77777777" w:rsidR="00A20D14" w:rsidRPr="00E669A5" w:rsidRDefault="00A20D14" w:rsidP="00757B49">
    <w:pPr>
      <w:pStyle w:val="Heading6"/>
      <w:tabs>
        <w:tab w:val="left" w:pos="7845"/>
      </w:tabs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</w:t>
    </w:r>
    <w:proofErr w:type="spellStart"/>
    <w:r w:rsidRPr="00E669A5">
      <w:rPr>
        <w:rFonts w:ascii="Angsana New" w:hAnsi="Angsana New" w:hint="cs"/>
        <w:sz w:val="32"/>
        <w:szCs w:val="32"/>
        <w:cs/>
      </w:rPr>
      <w:t>นท์</w:t>
    </w:r>
    <w:proofErr w:type="spellEnd"/>
    <w:r w:rsidRPr="00E669A5">
      <w:rPr>
        <w:rFonts w:ascii="Angsana New" w:hAnsi="Angsana New" w:hint="cs"/>
        <w:sz w:val="32"/>
        <w:szCs w:val="32"/>
        <w:cs/>
      </w:rPr>
      <w:t>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  <w:r>
      <w:rPr>
        <w:rFonts w:ascii="Angsana New" w:hAnsi="Angsana New"/>
        <w:sz w:val="32"/>
        <w:szCs w:val="32"/>
        <w:cs/>
      </w:rPr>
      <w:tab/>
    </w:r>
  </w:p>
  <w:p w14:paraId="72FF1EF9" w14:textId="77777777" w:rsidR="00A20D14" w:rsidRPr="00E669A5" w:rsidRDefault="00A20D14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0543D67" w14:textId="77777777" w:rsidR="00A20D14" w:rsidRDefault="00A20D14" w:rsidP="00E2628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3</w:t>
    </w:r>
    <w:r w:rsidRPr="00640D99"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60</w:t>
    </w:r>
  </w:p>
  <w:p w14:paraId="7AC47780" w14:textId="77777777" w:rsidR="00A20D14" w:rsidRPr="00DF07CF" w:rsidRDefault="00A20D14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  <w:bookmarkStart w:id="2" w:name="_GoBack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2F57F" w14:textId="77777777" w:rsidR="00BB5B34" w:rsidRPr="00E669A5" w:rsidRDefault="00BB5B34" w:rsidP="00BB5B34">
    <w:pPr>
      <w:pStyle w:val="Heading6"/>
      <w:tabs>
        <w:tab w:val="left" w:pos="7845"/>
      </w:tabs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</w:t>
    </w:r>
    <w:proofErr w:type="spellStart"/>
    <w:r w:rsidRPr="00E669A5">
      <w:rPr>
        <w:rFonts w:ascii="Angsana New" w:hAnsi="Angsana New" w:hint="cs"/>
        <w:sz w:val="32"/>
        <w:szCs w:val="32"/>
        <w:cs/>
      </w:rPr>
      <w:t>นท์</w:t>
    </w:r>
    <w:proofErr w:type="spellEnd"/>
    <w:r w:rsidRPr="00E669A5">
      <w:rPr>
        <w:rFonts w:ascii="Angsana New" w:hAnsi="Angsana New" w:hint="cs"/>
        <w:sz w:val="32"/>
        <w:szCs w:val="32"/>
        <w:cs/>
      </w:rPr>
      <w:t>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  <w:r>
      <w:rPr>
        <w:rFonts w:ascii="Angsana New" w:hAnsi="Angsana New"/>
        <w:sz w:val="32"/>
        <w:szCs w:val="32"/>
        <w:cs/>
      </w:rPr>
      <w:tab/>
    </w:r>
  </w:p>
  <w:p w14:paraId="41F11255" w14:textId="77777777" w:rsidR="00BB5B34" w:rsidRPr="00E669A5" w:rsidRDefault="00BB5B34" w:rsidP="00BB5B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85910D5" w14:textId="77777777" w:rsidR="00BB5B34" w:rsidRDefault="00BB5B34" w:rsidP="00BB5B34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3</w:t>
    </w:r>
    <w:r w:rsidRPr="00640D99"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60</w:t>
    </w:r>
  </w:p>
  <w:p w14:paraId="72EBF10A" w14:textId="77777777" w:rsidR="00A20D14" w:rsidRPr="00BB5B34" w:rsidRDefault="00A20D14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4F72EAA"/>
    <w:multiLevelType w:val="hybridMultilevel"/>
    <w:tmpl w:val="AD38AEF8"/>
    <w:lvl w:ilvl="0" w:tplc="CD82A7C4">
      <w:start w:val="5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6D681B"/>
    <w:multiLevelType w:val="hybridMultilevel"/>
    <w:tmpl w:val="0F8A89A2"/>
    <w:lvl w:ilvl="0" w:tplc="B0D8F8D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73D3406"/>
    <w:multiLevelType w:val="hybridMultilevel"/>
    <w:tmpl w:val="BF6405C6"/>
    <w:lvl w:ilvl="0" w:tplc="DFAC5D4C">
      <w:start w:val="316"/>
      <w:numFmt w:val="bullet"/>
      <w:lvlText w:val="-"/>
      <w:lvlJc w:val="left"/>
      <w:pPr>
        <w:ind w:left="49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B27586D"/>
    <w:multiLevelType w:val="hybridMultilevel"/>
    <w:tmpl w:val="78282E36"/>
    <w:lvl w:ilvl="0" w:tplc="55B4308A">
      <w:start w:val="1"/>
      <w:numFmt w:val="decimal"/>
      <w:lvlText w:val="%1-"/>
      <w:lvlJc w:val="left"/>
      <w:pPr>
        <w:ind w:left="11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8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6" w15:restartNumberingAfterBreak="0">
    <w:nsid w:val="51AE4E26"/>
    <w:multiLevelType w:val="hybridMultilevel"/>
    <w:tmpl w:val="AB80CF68"/>
    <w:lvl w:ilvl="0" w:tplc="55BA4944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1325AB"/>
    <w:multiLevelType w:val="hybridMultilevel"/>
    <w:tmpl w:val="AC084972"/>
    <w:lvl w:ilvl="0" w:tplc="A0D4534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A1D07"/>
    <w:multiLevelType w:val="hybridMultilevel"/>
    <w:tmpl w:val="AFC8F698"/>
    <w:lvl w:ilvl="0" w:tplc="F6A4796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7052443E"/>
    <w:multiLevelType w:val="multilevel"/>
    <w:tmpl w:val="ACB888C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9BD085C"/>
    <w:multiLevelType w:val="hybridMultilevel"/>
    <w:tmpl w:val="BF222840"/>
    <w:lvl w:ilvl="0" w:tplc="0F82314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20"/>
  </w:num>
  <w:num w:numId="13">
    <w:abstractNumId w:val="30"/>
  </w:num>
  <w:num w:numId="14">
    <w:abstractNumId w:val="21"/>
  </w:num>
  <w:num w:numId="15">
    <w:abstractNumId w:val="24"/>
  </w:num>
  <w:num w:numId="16">
    <w:abstractNumId w:val="26"/>
  </w:num>
  <w:num w:numId="17">
    <w:abstractNumId w:val="22"/>
  </w:num>
  <w:num w:numId="18">
    <w:abstractNumId w:val="33"/>
  </w:num>
  <w:num w:numId="19">
    <w:abstractNumId w:val="31"/>
  </w:num>
  <w:num w:numId="20">
    <w:abstractNumId w:val="19"/>
  </w:num>
  <w:num w:numId="21">
    <w:abstractNumId w:val="25"/>
  </w:num>
  <w:num w:numId="22">
    <w:abstractNumId w:val="27"/>
  </w:num>
  <w:num w:numId="23">
    <w:abstractNumId w:val="12"/>
  </w:num>
  <w:num w:numId="24">
    <w:abstractNumId w:val="18"/>
  </w:num>
  <w:num w:numId="25">
    <w:abstractNumId w:val="29"/>
  </w:num>
  <w:num w:numId="26">
    <w:abstractNumId w:val="16"/>
  </w:num>
  <w:num w:numId="27">
    <w:abstractNumId w:val="32"/>
  </w:num>
  <w:num w:numId="28">
    <w:abstractNumId w:val="28"/>
  </w:num>
  <w:num w:numId="29">
    <w:abstractNumId w:val="13"/>
  </w:num>
  <w:num w:numId="30">
    <w:abstractNumId w:val="11"/>
  </w:num>
  <w:num w:numId="31">
    <w:abstractNumId w:val="15"/>
  </w:num>
  <w:num w:numId="32">
    <w:abstractNumId w:val="17"/>
  </w:num>
  <w:num w:numId="33">
    <w:abstractNumId w:val="14"/>
  </w:num>
  <w:num w:numId="34">
    <w:abstractNumId w:val="34"/>
  </w:num>
  <w:num w:numId="35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C2"/>
    <w:rsid w:val="0000050C"/>
    <w:rsid w:val="00000519"/>
    <w:rsid w:val="00000806"/>
    <w:rsid w:val="00000DA9"/>
    <w:rsid w:val="0000113A"/>
    <w:rsid w:val="000013E3"/>
    <w:rsid w:val="0000155D"/>
    <w:rsid w:val="00001A22"/>
    <w:rsid w:val="00001F01"/>
    <w:rsid w:val="00001F9D"/>
    <w:rsid w:val="000020E4"/>
    <w:rsid w:val="000022B1"/>
    <w:rsid w:val="00002377"/>
    <w:rsid w:val="00002620"/>
    <w:rsid w:val="000027DB"/>
    <w:rsid w:val="0000291C"/>
    <w:rsid w:val="00002B1F"/>
    <w:rsid w:val="00002E24"/>
    <w:rsid w:val="00002F7E"/>
    <w:rsid w:val="00003233"/>
    <w:rsid w:val="000036F9"/>
    <w:rsid w:val="00003A8F"/>
    <w:rsid w:val="00003BFC"/>
    <w:rsid w:val="00003D90"/>
    <w:rsid w:val="0000423A"/>
    <w:rsid w:val="00004681"/>
    <w:rsid w:val="00005193"/>
    <w:rsid w:val="00005444"/>
    <w:rsid w:val="00005497"/>
    <w:rsid w:val="000055B8"/>
    <w:rsid w:val="00005EA5"/>
    <w:rsid w:val="00006117"/>
    <w:rsid w:val="00006838"/>
    <w:rsid w:val="0000690E"/>
    <w:rsid w:val="00006B43"/>
    <w:rsid w:val="00006BFA"/>
    <w:rsid w:val="00006C2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7"/>
    <w:rsid w:val="000079AB"/>
    <w:rsid w:val="00007BC8"/>
    <w:rsid w:val="00007C5E"/>
    <w:rsid w:val="00007F2C"/>
    <w:rsid w:val="0001004E"/>
    <w:rsid w:val="0001033C"/>
    <w:rsid w:val="0001035F"/>
    <w:rsid w:val="00010897"/>
    <w:rsid w:val="0001089D"/>
    <w:rsid w:val="000108FE"/>
    <w:rsid w:val="00010959"/>
    <w:rsid w:val="00010E30"/>
    <w:rsid w:val="00010FA3"/>
    <w:rsid w:val="000114BE"/>
    <w:rsid w:val="0001176F"/>
    <w:rsid w:val="00011A10"/>
    <w:rsid w:val="00011A4E"/>
    <w:rsid w:val="00011C53"/>
    <w:rsid w:val="00011FE4"/>
    <w:rsid w:val="000125B8"/>
    <w:rsid w:val="0001260E"/>
    <w:rsid w:val="0001268F"/>
    <w:rsid w:val="00012CBF"/>
    <w:rsid w:val="00012E1F"/>
    <w:rsid w:val="00012F16"/>
    <w:rsid w:val="0001315C"/>
    <w:rsid w:val="00013278"/>
    <w:rsid w:val="000132ED"/>
    <w:rsid w:val="00013415"/>
    <w:rsid w:val="000134A8"/>
    <w:rsid w:val="00013792"/>
    <w:rsid w:val="00013B75"/>
    <w:rsid w:val="00013B9E"/>
    <w:rsid w:val="00013C9D"/>
    <w:rsid w:val="00013D2E"/>
    <w:rsid w:val="0001445F"/>
    <w:rsid w:val="000146CB"/>
    <w:rsid w:val="00014733"/>
    <w:rsid w:val="00014BB5"/>
    <w:rsid w:val="00014E04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3C1"/>
    <w:rsid w:val="00016437"/>
    <w:rsid w:val="00016D82"/>
    <w:rsid w:val="00016FDF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346"/>
    <w:rsid w:val="00020696"/>
    <w:rsid w:val="000207DE"/>
    <w:rsid w:val="000210EB"/>
    <w:rsid w:val="00021364"/>
    <w:rsid w:val="000214E7"/>
    <w:rsid w:val="000219FD"/>
    <w:rsid w:val="00021D74"/>
    <w:rsid w:val="00022155"/>
    <w:rsid w:val="0002258D"/>
    <w:rsid w:val="000225D0"/>
    <w:rsid w:val="0002263F"/>
    <w:rsid w:val="000226BF"/>
    <w:rsid w:val="000228E5"/>
    <w:rsid w:val="0002294B"/>
    <w:rsid w:val="00022A1A"/>
    <w:rsid w:val="00022CA1"/>
    <w:rsid w:val="00022F94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4FC8"/>
    <w:rsid w:val="0002524D"/>
    <w:rsid w:val="000256B1"/>
    <w:rsid w:val="0002578B"/>
    <w:rsid w:val="0002579F"/>
    <w:rsid w:val="00025AFC"/>
    <w:rsid w:val="00025B5E"/>
    <w:rsid w:val="00025BD4"/>
    <w:rsid w:val="00025E9F"/>
    <w:rsid w:val="00026206"/>
    <w:rsid w:val="0002629D"/>
    <w:rsid w:val="000262E0"/>
    <w:rsid w:val="000264D2"/>
    <w:rsid w:val="0002694E"/>
    <w:rsid w:val="00026BA9"/>
    <w:rsid w:val="00026BEF"/>
    <w:rsid w:val="00026C38"/>
    <w:rsid w:val="00027008"/>
    <w:rsid w:val="000275C7"/>
    <w:rsid w:val="0002788B"/>
    <w:rsid w:val="00027C4A"/>
    <w:rsid w:val="00027DF9"/>
    <w:rsid w:val="00027EBF"/>
    <w:rsid w:val="00027F49"/>
    <w:rsid w:val="00030048"/>
    <w:rsid w:val="0003016A"/>
    <w:rsid w:val="00030199"/>
    <w:rsid w:val="00030443"/>
    <w:rsid w:val="000304DD"/>
    <w:rsid w:val="0003063B"/>
    <w:rsid w:val="000309B0"/>
    <w:rsid w:val="00030ABC"/>
    <w:rsid w:val="00030D77"/>
    <w:rsid w:val="00030DD5"/>
    <w:rsid w:val="00030E00"/>
    <w:rsid w:val="00031270"/>
    <w:rsid w:val="000312F7"/>
    <w:rsid w:val="0003137A"/>
    <w:rsid w:val="000314FA"/>
    <w:rsid w:val="00031580"/>
    <w:rsid w:val="00031791"/>
    <w:rsid w:val="00031A0D"/>
    <w:rsid w:val="00031C3B"/>
    <w:rsid w:val="00031C46"/>
    <w:rsid w:val="00031CD2"/>
    <w:rsid w:val="0003241F"/>
    <w:rsid w:val="0003247B"/>
    <w:rsid w:val="000324CA"/>
    <w:rsid w:val="000324EF"/>
    <w:rsid w:val="000326C6"/>
    <w:rsid w:val="000327E3"/>
    <w:rsid w:val="00032825"/>
    <w:rsid w:val="00032852"/>
    <w:rsid w:val="00032C93"/>
    <w:rsid w:val="000330D2"/>
    <w:rsid w:val="000333E1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6023"/>
    <w:rsid w:val="00036333"/>
    <w:rsid w:val="00036A39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A6"/>
    <w:rsid w:val="00037EE8"/>
    <w:rsid w:val="00037FFB"/>
    <w:rsid w:val="00040B06"/>
    <w:rsid w:val="00040B37"/>
    <w:rsid w:val="00040C52"/>
    <w:rsid w:val="00041068"/>
    <w:rsid w:val="0004130C"/>
    <w:rsid w:val="00041431"/>
    <w:rsid w:val="0004180A"/>
    <w:rsid w:val="0004185A"/>
    <w:rsid w:val="00041991"/>
    <w:rsid w:val="000419E6"/>
    <w:rsid w:val="00041E6F"/>
    <w:rsid w:val="00042070"/>
    <w:rsid w:val="00042447"/>
    <w:rsid w:val="0004262B"/>
    <w:rsid w:val="0004266B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D8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556"/>
    <w:rsid w:val="00045E3F"/>
    <w:rsid w:val="00045ECF"/>
    <w:rsid w:val="000460B9"/>
    <w:rsid w:val="000467C8"/>
    <w:rsid w:val="00046D85"/>
    <w:rsid w:val="00046E6B"/>
    <w:rsid w:val="00046F93"/>
    <w:rsid w:val="00046F9C"/>
    <w:rsid w:val="0004733E"/>
    <w:rsid w:val="000477E5"/>
    <w:rsid w:val="00047A85"/>
    <w:rsid w:val="00047DF2"/>
    <w:rsid w:val="00047F60"/>
    <w:rsid w:val="00050592"/>
    <w:rsid w:val="00050659"/>
    <w:rsid w:val="0005075E"/>
    <w:rsid w:val="00050AE7"/>
    <w:rsid w:val="0005136E"/>
    <w:rsid w:val="00051816"/>
    <w:rsid w:val="000518DA"/>
    <w:rsid w:val="00051920"/>
    <w:rsid w:val="0005196C"/>
    <w:rsid w:val="00051994"/>
    <w:rsid w:val="00051BDE"/>
    <w:rsid w:val="00052547"/>
    <w:rsid w:val="00052C9F"/>
    <w:rsid w:val="00052E75"/>
    <w:rsid w:val="00053079"/>
    <w:rsid w:val="000534BE"/>
    <w:rsid w:val="00053938"/>
    <w:rsid w:val="00053D9E"/>
    <w:rsid w:val="00054215"/>
    <w:rsid w:val="0005457E"/>
    <w:rsid w:val="00054691"/>
    <w:rsid w:val="00054896"/>
    <w:rsid w:val="00054B6D"/>
    <w:rsid w:val="00054C08"/>
    <w:rsid w:val="00054CF1"/>
    <w:rsid w:val="00054D73"/>
    <w:rsid w:val="000552C1"/>
    <w:rsid w:val="000554B1"/>
    <w:rsid w:val="000556FF"/>
    <w:rsid w:val="000558BD"/>
    <w:rsid w:val="00055E1C"/>
    <w:rsid w:val="00055EBA"/>
    <w:rsid w:val="000560BA"/>
    <w:rsid w:val="0005650E"/>
    <w:rsid w:val="00056831"/>
    <w:rsid w:val="000569D6"/>
    <w:rsid w:val="000569DF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57F57"/>
    <w:rsid w:val="0006009D"/>
    <w:rsid w:val="000600D5"/>
    <w:rsid w:val="0006061C"/>
    <w:rsid w:val="00060696"/>
    <w:rsid w:val="000606AF"/>
    <w:rsid w:val="00061355"/>
    <w:rsid w:val="0006158D"/>
    <w:rsid w:val="00061DF6"/>
    <w:rsid w:val="00061E63"/>
    <w:rsid w:val="00061F55"/>
    <w:rsid w:val="000621FA"/>
    <w:rsid w:val="000621FD"/>
    <w:rsid w:val="00062202"/>
    <w:rsid w:val="00062455"/>
    <w:rsid w:val="000624ED"/>
    <w:rsid w:val="00062794"/>
    <w:rsid w:val="00062ADC"/>
    <w:rsid w:val="00062B9A"/>
    <w:rsid w:val="00062F23"/>
    <w:rsid w:val="0006335F"/>
    <w:rsid w:val="0006367C"/>
    <w:rsid w:val="000637A9"/>
    <w:rsid w:val="00063BD8"/>
    <w:rsid w:val="00063DE7"/>
    <w:rsid w:val="000641D5"/>
    <w:rsid w:val="0006448C"/>
    <w:rsid w:val="00064632"/>
    <w:rsid w:val="00064A31"/>
    <w:rsid w:val="00064F19"/>
    <w:rsid w:val="000652DA"/>
    <w:rsid w:val="00065508"/>
    <w:rsid w:val="00065841"/>
    <w:rsid w:val="00065CF3"/>
    <w:rsid w:val="00065F11"/>
    <w:rsid w:val="00065FAD"/>
    <w:rsid w:val="0006600B"/>
    <w:rsid w:val="00066FC3"/>
    <w:rsid w:val="000670F6"/>
    <w:rsid w:val="00067752"/>
    <w:rsid w:val="00067942"/>
    <w:rsid w:val="00067D44"/>
    <w:rsid w:val="00067D8E"/>
    <w:rsid w:val="00067F1A"/>
    <w:rsid w:val="00067F25"/>
    <w:rsid w:val="000702C9"/>
    <w:rsid w:val="00070570"/>
    <w:rsid w:val="000708C1"/>
    <w:rsid w:val="00070A79"/>
    <w:rsid w:val="00070D2A"/>
    <w:rsid w:val="0007104E"/>
    <w:rsid w:val="00071553"/>
    <w:rsid w:val="00071775"/>
    <w:rsid w:val="00071904"/>
    <w:rsid w:val="0007199D"/>
    <w:rsid w:val="00071E21"/>
    <w:rsid w:val="00072261"/>
    <w:rsid w:val="00072311"/>
    <w:rsid w:val="000726C1"/>
    <w:rsid w:val="000727E0"/>
    <w:rsid w:val="00072C16"/>
    <w:rsid w:val="00072C70"/>
    <w:rsid w:val="00072D9D"/>
    <w:rsid w:val="00072E95"/>
    <w:rsid w:val="00072FDB"/>
    <w:rsid w:val="00073165"/>
    <w:rsid w:val="00073353"/>
    <w:rsid w:val="0007389E"/>
    <w:rsid w:val="00073A0F"/>
    <w:rsid w:val="00073D91"/>
    <w:rsid w:val="00073FE1"/>
    <w:rsid w:val="00074247"/>
    <w:rsid w:val="0007432E"/>
    <w:rsid w:val="000746A1"/>
    <w:rsid w:val="0007477B"/>
    <w:rsid w:val="00074BDE"/>
    <w:rsid w:val="00074C0D"/>
    <w:rsid w:val="000756BA"/>
    <w:rsid w:val="00075782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B8E"/>
    <w:rsid w:val="00077FB5"/>
    <w:rsid w:val="000802E6"/>
    <w:rsid w:val="0008040B"/>
    <w:rsid w:val="00080420"/>
    <w:rsid w:val="000804E9"/>
    <w:rsid w:val="000807D0"/>
    <w:rsid w:val="00080904"/>
    <w:rsid w:val="00080E58"/>
    <w:rsid w:val="00080E88"/>
    <w:rsid w:val="00080F30"/>
    <w:rsid w:val="00081212"/>
    <w:rsid w:val="000817C9"/>
    <w:rsid w:val="000817D7"/>
    <w:rsid w:val="00081898"/>
    <w:rsid w:val="00081BBB"/>
    <w:rsid w:val="0008214C"/>
    <w:rsid w:val="0008241A"/>
    <w:rsid w:val="00082D5D"/>
    <w:rsid w:val="00082FBE"/>
    <w:rsid w:val="00083049"/>
    <w:rsid w:val="00083489"/>
    <w:rsid w:val="00083532"/>
    <w:rsid w:val="00083B42"/>
    <w:rsid w:val="00083B65"/>
    <w:rsid w:val="0008412A"/>
    <w:rsid w:val="00084434"/>
    <w:rsid w:val="0008499E"/>
    <w:rsid w:val="00084A7D"/>
    <w:rsid w:val="00084D0B"/>
    <w:rsid w:val="00084ED8"/>
    <w:rsid w:val="0008520B"/>
    <w:rsid w:val="000853C5"/>
    <w:rsid w:val="00085481"/>
    <w:rsid w:val="000858DC"/>
    <w:rsid w:val="00085A22"/>
    <w:rsid w:val="00085E61"/>
    <w:rsid w:val="00086607"/>
    <w:rsid w:val="00086678"/>
    <w:rsid w:val="00086792"/>
    <w:rsid w:val="00086840"/>
    <w:rsid w:val="00086AB5"/>
    <w:rsid w:val="00086D91"/>
    <w:rsid w:val="00086E8C"/>
    <w:rsid w:val="000870D6"/>
    <w:rsid w:val="00087534"/>
    <w:rsid w:val="0008760C"/>
    <w:rsid w:val="00087B16"/>
    <w:rsid w:val="00087B8A"/>
    <w:rsid w:val="000901F2"/>
    <w:rsid w:val="0009032A"/>
    <w:rsid w:val="0009036C"/>
    <w:rsid w:val="000904CB"/>
    <w:rsid w:val="0009077F"/>
    <w:rsid w:val="0009079D"/>
    <w:rsid w:val="00090916"/>
    <w:rsid w:val="000909FC"/>
    <w:rsid w:val="00090A3A"/>
    <w:rsid w:val="00090AC3"/>
    <w:rsid w:val="00090FDB"/>
    <w:rsid w:val="000912CF"/>
    <w:rsid w:val="0009140D"/>
    <w:rsid w:val="00091495"/>
    <w:rsid w:val="00091751"/>
    <w:rsid w:val="00091879"/>
    <w:rsid w:val="000919FC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5354"/>
    <w:rsid w:val="00095444"/>
    <w:rsid w:val="00095510"/>
    <w:rsid w:val="0009569B"/>
    <w:rsid w:val="000959EC"/>
    <w:rsid w:val="00095B11"/>
    <w:rsid w:val="00095CD4"/>
    <w:rsid w:val="00096015"/>
    <w:rsid w:val="00096028"/>
    <w:rsid w:val="000967BD"/>
    <w:rsid w:val="000968BA"/>
    <w:rsid w:val="00096A47"/>
    <w:rsid w:val="00096A5E"/>
    <w:rsid w:val="00096AA6"/>
    <w:rsid w:val="00096C9E"/>
    <w:rsid w:val="0009734D"/>
    <w:rsid w:val="00097413"/>
    <w:rsid w:val="000976FF"/>
    <w:rsid w:val="000979F9"/>
    <w:rsid w:val="00097B31"/>
    <w:rsid w:val="00097CFD"/>
    <w:rsid w:val="00097E01"/>
    <w:rsid w:val="00097FEF"/>
    <w:rsid w:val="000A0432"/>
    <w:rsid w:val="000A0608"/>
    <w:rsid w:val="000A06B0"/>
    <w:rsid w:val="000A0D40"/>
    <w:rsid w:val="000A0F4D"/>
    <w:rsid w:val="000A117F"/>
    <w:rsid w:val="000A163E"/>
    <w:rsid w:val="000A18A1"/>
    <w:rsid w:val="000A19F3"/>
    <w:rsid w:val="000A1BA6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A6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2F"/>
    <w:rsid w:val="000A4A91"/>
    <w:rsid w:val="000A4B66"/>
    <w:rsid w:val="000A4C67"/>
    <w:rsid w:val="000A4DBC"/>
    <w:rsid w:val="000A504E"/>
    <w:rsid w:val="000A527F"/>
    <w:rsid w:val="000A5409"/>
    <w:rsid w:val="000A54E1"/>
    <w:rsid w:val="000A55BB"/>
    <w:rsid w:val="000A574D"/>
    <w:rsid w:val="000A599A"/>
    <w:rsid w:val="000A5C7B"/>
    <w:rsid w:val="000A5D30"/>
    <w:rsid w:val="000A5FFA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0B7"/>
    <w:rsid w:val="000B30DC"/>
    <w:rsid w:val="000B3CFB"/>
    <w:rsid w:val="000B4141"/>
    <w:rsid w:val="000B4171"/>
    <w:rsid w:val="000B460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3F"/>
    <w:rsid w:val="000B5F86"/>
    <w:rsid w:val="000B64BB"/>
    <w:rsid w:val="000B6511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78"/>
    <w:rsid w:val="000C0B99"/>
    <w:rsid w:val="000C0EFF"/>
    <w:rsid w:val="000C12A9"/>
    <w:rsid w:val="000C1959"/>
    <w:rsid w:val="000C19AD"/>
    <w:rsid w:val="000C19F3"/>
    <w:rsid w:val="000C1CF8"/>
    <w:rsid w:val="000C1D28"/>
    <w:rsid w:val="000C1D94"/>
    <w:rsid w:val="000C1F8F"/>
    <w:rsid w:val="000C21C9"/>
    <w:rsid w:val="000C259D"/>
    <w:rsid w:val="000C2603"/>
    <w:rsid w:val="000C26D8"/>
    <w:rsid w:val="000C2A19"/>
    <w:rsid w:val="000C38A2"/>
    <w:rsid w:val="000C39B3"/>
    <w:rsid w:val="000C3AD4"/>
    <w:rsid w:val="000C3BA8"/>
    <w:rsid w:val="000C3DA0"/>
    <w:rsid w:val="000C43CD"/>
    <w:rsid w:val="000C4506"/>
    <w:rsid w:val="000C55AB"/>
    <w:rsid w:val="000C5EF3"/>
    <w:rsid w:val="000C61BC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7E"/>
    <w:rsid w:val="000C7CFF"/>
    <w:rsid w:val="000C7E32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BFE"/>
    <w:rsid w:val="000D3CE6"/>
    <w:rsid w:val="000D4190"/>
    <w:rsid w:val="000D43C2"/>
    <w:rsid w:val="000D48A0"/>
    <w:rsid w:val="000D561E"/>
    <w:rsid w:val="000D580D"/>
    <w:rsid w:val="000D5AC3"/>
    <w:rsid w:val="000D5ADB"/>
    <w:rsid w:val="000D5D2D"/>
    <w:rsid w:val="000D5FDD"/>
    <w:rsid w:val="000D5FE4"/>
    <w:rsid w:val="000D62FF"/>
    <w:rsid w:val="000D65F2"/>
    <w:rsid w:val="000D667A"/>
    <w:rsid w:val="000D6ABB"/>
    <w:rsid w:val="000D6F7D"/>
    <w:rsid w:val="000D7568"/>
    <w:rsid w:val="000D75A0"/>
    <w:rsid w:val="000D769C"/>
    <w:rsid w:val="000D7BFE"/>
    <w:rsid w:val="000D7C4F"/>
    <w:rsid w:val="000D7C80"/>
    <w:rsid w:val="000D7D09"/>
    <w:rsid w:val="000D7E9B"/>
    <w:rsid w:val="000D7FD2"/>
    <w:rsid w:val="000E00E0"/>
    <w:rsid w:val="000E03F3"/>
    <w:rsid w:val="000E0555"/>
    <w:rsid w:val="000E0807"/>
    <w:rsid w:val="000E131E"/>
    <w:rsid w:val="000E16A8"/>
    <w:rsid w:val="000E18EC"/>
    <w:rsid w:val="000E1C67"/>
    <w:rsid w:val="000E1E18"/>
    <w:rsid w:val="000E26EE"/>
    <w:rsid w:val="000E2B23"/>
    <w:rsid w:val="000E2B2A"/>
    <w:rsid w:val="000E2E17"/>
    <w:rsid w:val="000E32C2"/>
    <w:rsid w:val="000E3770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58D"/>
    <w:rsid w:val="000E5648"/>
    <w:rsid w:val="000E58DB"/>
    <w:rsid w:val="000E5942"/>
    <w:rsid w:val="000E6337"/>
    <w:rsid w:val="000E66A9"/>
    <w:rsid w:val="000E671D"/>
    <w:rsid w:val="000E6862"/>
    <w:rsid w:val="000E6E2C"/>
    <w:rsid w:val="000E6F12"/>
    <w:rsid w:val="000E7219"/>
    <w:rsid w:val="000E7420"/>
    <w:rsid w:val="000E7AD9"/>
    <w:rsid w:val="000E7B40"/>
    <w:rsid w:val="000E7BF5"/>
    <w:rsid w:val="000E7D89"/>
    <w:rsid w:val="000F0021"/>
    <w:rsid w:val="000F00A0"/>
    <w:rsid w:val="000F06C7"/>
    <w:rsid w:val="000F0A6D"/>
    <w:rsid w:val="000F0C14"/>
    <w:rsid w:val="000F1208"/>
    <w:rsid w:val="000F12BE"/>
    <w:rsid w:val="000F1A4E"/>
    <w:rsid w:val="000F1C0A"/>
    <w:rsid w:val="000F1F5D"/>
    <w:rsid w:val="000F24BC"/>
    <w:rsid w:val="000F25CD"/>
    <w:rsid w:val="000F2B4F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E09"/>
    <w:rsid w:val="000F4174"/>
    <w:rsid w:val="000F4ED4"/>
    <w:rsid w:val="000F5155"/>
    <w:rsid w:val="000F522B"/>
    <w:rsid w:val="000F52A3"/>
    <w:rsid w:val="000F5626"/>
    <w:rsid w:val="000F5759"/>
    <w:rsid w:val="000F5D3B"/>
    <w:rsid w:val="000F5D4C"/>
    <w:rsid w:val="000F5E2D"/>
    <w:rsid w:val="000F63E2"/>
    <w:rsid w:val="000F644E"/>
    <w:rsid w:val="000F6616"/>
    <w:rsid w:val="000F6776"/>
    <w:rsid w:val="000F680B"/>
    <w:rsid w:val="000F6FAE"/>
    <w:rsid w:val="000F75D4"/>
    <w:rsid w:val="000F7F4A"/>
    <w:rsid w:val="00100100"/>
    <w:rsid w:val="001001C3"/>
    <w:rsid w:val="001004BD"/>
    <w:rsid w:val="00100804"/>
    <w:rsid w:val="00100866"/>
    <w:rsid w:val="00100A72"/>
    <w:rsid w:val="00100C6E"/>
    <w:rsid w:val="00100F94"/>
    <w:rsid w:val="0010140E"/>
    <w:rsid w:val="00101513"/>
    <w:rsid w:val="00101739"/>
    <w:rsid w:val="00101DB0"/>
    <w:rsid w:val="0010204A"/>
    <w:rsid w:val="001021DB"/>
    <w:rsid w:val="0010280E"/>
    <w:rsid w:val="00103466"/>
    <w:rsid w:val="00103548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6C5"/>
    <w:rsid w:val="00105705"/>
    <w:rsid w:val="00105BB0"/>
    <w:rsid w:val="00105E19"/>
    <w:rsid w:val="00105E9B"/>
    <w:rsid w:val="001063AE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9A"/>
    <w:rsid w:val="00110868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3C4"/>
    <w:rsid w:val="00112751"/>
    <w:rsid w:val="00112802"/>
    <w:rsid w:val="00112A0D"/>
    <w:rsid w:val="00112A49"/>
    <w:rsid w:val="00112B86"/>
    <w:rsid w:val="0011315E"/>
    <w:rsid w:val="001131F1"/>
    <w:rsid w:val="001136D5"/>
    <w:rsid w:val="00113F4B"/>
    <w:rsid w:val="001142D8"/>
    <w:rsid w:val="001143A7"/>
    <w:rsid w:val="0011445A"/>
    <w:rsid w:val="0011447D"/>
    <w:rsid w:val="001144A8"/>
    <w:rsid w:val="00114511"/>
    <w:rsid w:val="00114C93"/>
    <w:rsid w:val="00114CF3"/>
    <w:rsid w:val="00114FC0"/>
    <w:rsid w:val="00115384"/>
    <w:rsid w:val="0011547B"/>
    <w:rsid w:val="00115817"/>
    <w:rsid w:val="0011583E"/>
    <w:rsid w:val="00115990"/>
    <w:rsid w:val="00115A7E"/>
    <w:rsid w:val="00115A91"/>
    <w:rsid w:val="00115D12"/>
    <w:rsid w:val="00115D8E"/>
    <w:rsid w:val="0011640E"/>
    <w:rsid w:val="00116475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DC1"/>
    <w:rsid w:val="00120E21"/>
    <w:rsid w:val="00120FF3"/>
    <w:rsid w:val="00121019"/>
    <w:rsid w:val="0012107D"/>
    <w:rsid w:val="001217BA"/>
    <w:rsid w:val="001221E7"/>
    <w:rsid w:val="0012298A"/>
    <w:rsid w:val="001229B2"/>
    <w:rsid w:val="00122C0A"/>
    <w:rsid w:val="00122F49"/>
    <w:rsid w:val="0012315E"/>
    <w:rsid w:val="00123264"/>
    <w:rsid w:val="00123577"/>
    <w:rsid w:val="0012357A"/>
    <w:rsid w:val="00123B93"/>
    <w:rsid w:val="00123E86"/>
    <w:rsid w:val="00123F38"/>
    <w:rsid w:val="00124147"/>
    <w:rsid w:val="001244D4"/>
    <w:rsid w:val="00124517"/>
    <w:rsid w:val="001246F6"/>
    <w:rsid w:val="001249FE"/>
    <w:rsid w:val="00124E81"/>
    <w:rsid w:val="00125142"/>
    <w:rsid w:val="00125355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27D53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D86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A9C"/>
    <w:rsid w:val="00133C46"/>
    <w:rsid w:val="00133D9C"/>
    <w:rsid w:val="001342CB"/>
    <w:rsid w:val="0013464F"/>
    <w:rsid w:val="00134AC1"/>
    <w:rsid w:val="0013518D"/>
    <w:rsid w:val="001352AD"/>
    <w:rsid w:val="001352C2"/>
    <w:rsid w:val="0013608B"/>
    <w:rsid w:val="00136DC2"/>
    <w:rsid w:val="001371D4"/>
    <w:rsid w:val="00137605"/>
    <w:rsid w:val="001377D7"/>
    <w:rsid w:val="0013795E"/>
    <w:rsid w:val="00137B74"/>
    <w:rsid w:val="00140077"/>
    <w:rsid w:val="001403D1"/>
    <w:rsid w:val="0014040D"/>
    <w:rsid w:val="00140670"/>
    <w:rsid w:val="00140BF0"/>
    <w:rsid w:val="00140D56"/>
    <w:rsid w:val="00141215"/>
    <w:rsid w:val="001412DB"/>
    <w:rsid w:val="001413B0"/>
    <w:rsid w:val="00141626"/>
    <w:rsid w:val="00141954"/>
    <w:rsid w:val="00141BC6"/>
    <w:rsid w:val="00141CEB"/>
    <w:rsid w:val="00141FE0"/>
    <w:rsid w:val="00142D50"/>
    <w:rsid w:val="00143563"/>
    <w:rsid w:val="001437E2"/>
    <w:rsid w:val="001437F6"/>
    <w:rsid w:val="00143866"/>
    <w:rsid w:val="00143A19"/>
    <w:rsid w:val="0014419E"/>
    <w:rsid w:val="00144413"/>
    <w:rsid w:val="00144D9D"/>
    <w:rsid w:val="00144E77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C86"/>
    <w:rsid w:val="00147EED"/>
    <w:rsid w:val="00147FE6"/>
    <w:rsid w:val="001506B9"/>
    <w:rsid w:val="001509EE"/>
    <w:rsid w:val="00150CED"/>
    <w:rsid w:val="00150D96"/>
    <w:rsid w:val="00150D9B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4ED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204"/>
    <w:rsid w:val="0015785B"/>
    <w:rsid w:val="001579DB"/>
    <w:rsid w:val="00157A82"/>
    <w:rsid w:val="00157EB3"/>
    <w:rsid w:val="00160058"/>
    <w:rsid w:val="0016027D"/>
    <w:rsid w:val="001603F3"/>
    <w:rsid w:val="001605CC"/>
    <w:rsid w:val="00160A62"/>
    <w:rsid w:val="00160A78"/>
    <w:rsid w:val="00160CBB"/>
    <w:rsid w:val="00160F08"/>
    <w:rsid w:val="0016124E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2AA"/>
    <w:rsid w:val="00162BC2"/>
    <w:rsid w:val="00162CA4"/>
    <w:rsid w:val="00162D58"/>
    <w:rsid w:val="00162DBC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7FC"/>
    <w:rsid w:val="00164A66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31B"/>
    <w:rsid w:val="00166559"/>
    <w:rsid w:val="00166567"/>
    <w:rsid w:val="0016656E"/>
    <w:rsid w:val="00166CA9"/>
    <w:rsid w:val="00166F45"/>
    <w:rsid w:val="00167072"/>
    <w:rsid w:val="001673D2"/>
    <w:rsid w:val="00167649"/>
    <w:rsid w:val="00167C2B"/>
    <w:rsid w:val="00167CF1"/>
    <w:rsid w:val="00167EB4"/>
    <w:rsid w:val="00170029"/>
    <w:rsid w:val="001702F3"/>
    <w:rsid w:val="00170456"/>
    <w:rsid w:val="00170772"/>
    <w:rsid w:val="00170A9C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3F1"/>
    <w:rsid w:val="00172544"/>
    <w:rsid w:val="001727C0"/>
    <w:rsid w:val="001729EC"/>
    <w:rsid w:val="00172CC6"/>
    <w:rsid w:val="00172DDF"/>
    <w:rsid w:val="00173648"/>
    <w:rsid w:val="001736DD"/>
    <w:rsid w:val="0017393C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A42"/>
    <w:rsid w:val="00175C90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77F57"/>
    <w:rsid w:val="00180024"/>
    <w:rsid w:val="001803BC"/>
    <w:rsid w:val="00180583"/>
    <w:rsid w:val="00180CED"/>
    <w:rsid w:val="00181054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7C"/>
    <w:rsid w:val="001841EB"/>
    <w:rsid w:val="001845DE"/>
    <w:rsid w:val="001847D3"/>
    <w:rsid w:val="00184F8D"/>
    <w:rsid w:val="00185397"/>
    <w:rsid w:val="001853D5"/>
    <w:rsid w:val="001854CE"/>
    <w:rsid w:val="001857CB"/>
    <w:rsid w:val="00185871"/>
    <w:rsid w:val="00185AA7"/>
    <w:rsid w:val="00185C16"/>
    <w:rsid w:val="00185DFD"/>
    <w:rsid w:val="001866F1"/>
    <w:rsid w:val="00186B8B"/>
    <w:rsid w:val="00186EC7"/>
    <w:rsid w:val="00187056"/>
    <w:rsid w:val="00187307"/>
    <w:rsid w:val="00187387"/>
    <w:rsid w:val="001873D4"/>
    <w:rsid w:val="001875A7"/>
    <w:rsid w:val="00187E54"/>
    <w:rsid w:val="00190182"/>
    <w:rsid w:val="00190783"/>
    <w:rsid w:val="001907F0"/>
    <w:rsid w:val="00190E97"/>
    <w:rsid w:val="00191321"/>
    <w:rsid w:val="0019132F"/>
    <w:rsid w:val="00191661"/>
    <w:rsid w:val="00191692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7FC"/>
    <w:rsid w:val="00194845"/>
    <w:rsid w:val="0019489D"/>
    <w:rsid w:val="00195A31"/>
    <w:rsid w:val="00195CDD"/>
    <w:rsid w:val="00195D58"/>
    <w:rsid w:val="00195E66"/>
    <w:rsid w:val="00195E78"/>
    <w:rsid w:val="00195F31"/>
    <w:rsid w:val="00196012"/>
    <w:rsid w:val="00196AC6"/>
    <w:rsid w:val="00196DF5"/>
    <w:rsid w:val="001978B5"/>
    <w:rsid w:val="00197A5C"/>
    <w:rsid w:val="00197DFA"/>
    <w:rsid w:val="00197F6B"/>
    <w:rsid w:val="001A021D"/>
    <w:rsid w:val="001A0532"/>
    <w:rsid w:val="001A057B"/>
    <w:rsid w:val="001A0754"/>
    <w:rsid w:val="001A11D9"/>
    <w:rsid w:val="001A1311"/>
    <w:rsid w:val="001A1BB1"/>
    <w:rsid w:val="001A226A"/>
    <w:rsid w:val="001A2271"/>
    <w:rsid w:val="001A2291"/>
    <w:rsid w:val="001A24B0"/>
    <w:rsid w:val="001A289C"/>
    <w:rsid w:val="001A2C88"/>
    <w:rsid w:val="001A3398"/>
    <w:rsid w:val="001A3BEE"/>
    <w:rsid w:val="001A4036"/>
    <w:rsid w:val="001A4C5B"/>
    <w:rsid w:val="001A4DEF"/>
    <w:rsid w:val="001A50AE"/>
    <w:rsid w:val="001A5251"/>
    <w:rsid w:val="001A5430"/>
    <w:rsid w:val="001A549F"/>
    <w:rsid w:val="001A57CB"/>
    <w:rsid w:val="001A592E"/>
    <w:rsid w:val="001A6090"/>
    <w:rsid w:val="001A60CE"/>
    <w:rsid w:val="001A626A"/>
    <w:rsid w:val="001A65F0"/>
    <w:rsid w:val="001A6697"/>
    <w:rsid w:val="001A66D8"/>
    <w:rsid w:val="001A6869"/>
    <w:rsid w:val="001A69FD"/>
    <w:rsid w:val="001A6ABC"/>
    <w:rsid w:val="001A6D47"/>
    <w:rsid w:val="001A6E8F"/>
    <w:rsid w:val="001A7510"/>
    <w:rsid w:val="001A76CE"/>
    <w:rsid w:val="001A79E5"/>
    <w:rsid w:val="001A7D31"/>
    <w:rsid w:val="001B03ED"/>
    <w:rsid w:val="001B0491"/>
    <w:rsid w:val="001B0716"/>
    <w:rsid w:val="001B08FF"/>
    <w:rsid w:val="001B0974"/>
    <w:rsid w:val="001B097C"/>
    <w:rsid w:val="001B0FC6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25"/>
    <w:rsid w:val="001B451C"/>
    <w:rsid w:val="001B4605"/>
    <w:rsid w:val="001B47A2"/>
    <w:rsid w:val="001B491A"/>
    <w:rsid w:val="001B4931"/>
    <w:rsid w:val="001B5022"/>
    <w:rsid w:val="001B529F"/>
    <w:rsid w:val="001B5591"/>
    <w:rsid w:val="001B568B"/>
    <w:rsid w:val="001B56F9"/>
    <w:rsid w:val="001B5752"/>
    <w:rsid w:val="001B599A"/>
    <w:rsid w:val="001B5CAC"/>
    <w:rsid w:val="001B5FF3"/>
    <w:rsid w:val="001B6170"/>
    <w:rsid w:val="001B6200"/>
    <w:rsid w:val="001B6542"/>
    <w:rsid w:val="001B687C"/>
    <w:rsid w:val="001B6AE4"/>
    <w:rsid w:val="001B6D14"/>
    <w:rsid w:val="001B6FBC"/>
    <w:rsid w:val="001B70D2"/>
    <w:rsid w:val="001B7136"/>
    <w:rsid w:val="001B7A8D"/>
    <w:rsid w:val="001B7B8B"/>
    <w:rsid w:val="001B7CF7"/>
    <w:rsid w:val="001C0094"/>
    <w:rsid w:val="001C00C0"/>
    <w:rsid w:val="001C02CF"/>
    <w:rsid w:val="001C04C6"/>
    <w:rsid w:val="001C0872"/>
    <w:rsid w:val="001C0A2E"/>
    <w:rsid w:val="001C0BB4"/>
    <w:rsid w:val="001C0BDB"/>
    <w:rsid w:val="001C0D86"/>
    <w:rsid w:val="001C0F69"/>
    <w:rsid w:val="001C1163"/>
    <w:rsid w:val="001C1A27"/>
    <w:rsid w:val="001C1EC2"/>
    <w:rsid w:val="001C1F52"/>
    <w:rsid w:val="001C224B"/>
    <w:rsid w:val="001C23E4"/>
    <w:rsid w:val="001C2541"/>
    <w:rsid w:val="001C258D"/>
    <w:rsid w:val="001C2A69"/>
    <w:rsid w:val="001C2CDF"/>
    <w:rsid w:val="001C30D3"/>
    <w:rsid w:val="001C37EF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5EFB"/>
    <w:rsid w:val="001C6451"/>
    <w:rsid w:val="001C6A29"/>
    <w:rsid w:val="001C6AE4"/>
    <w:rsid w:val="001C6B04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05B"/>
    <w:rsid w:val="001D0146"/>
    <w:rsid w:val="001D064F"/>
    <w:rsid w:val="001D0842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8CD"/>
    <w:rsid w:val="001D28FB"/>
    <w:rsid w:val="001D2A44"/>
    <w:rsid w:val="001D2D65"/>
    <w:rsid w:val="001D2D6D"/>
    <w:rsid w:val="001D3145"/>
    <w:rsid w:val="001D334D"/>
    <w:rsid w:val="001D40A9"/>
    <w:rsid w:val="001D475D"/>
    <w:rsid w:val="001D4C8D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D7C3E"/>
    <w:rsid w:val="001E0285"/>
    <w:rsid w:val="001E0466"/>
    <w:rsid w:val="001E06BB"/>
    <w:rsid w:val="001E0744"/>
    <w:rsid w:val="001E0A58"/>
    <w:rsid w:val="001E0A81"/>
    <w:rsid w:val="001E0BD5"/>
    <w:rsid w:val="001E11A9"/>
    <w:rsid w:val="001E13E0"/>
    <w:rsid w:val="001E1706"/>
    <w:rsid w:val="001E18EA"/>
    <w:rsid w:val="001E1955"/>
    <w:rsid w:val="001E19A1"/>
    <w:rsid w:val="001E19CE"/>
    <w:rsid w:val="001E1A5D"/>
    <w:rsid w:val="001E1AAE"/>
    <w:rsid w:val="001E1AEC"/>
    <w:rsid w:val="001E1C96"/>
    <w:rsid w:val="001E1E02"/>
    <w:rsid w:val="001E2319"/>
    <w:rsid w:val="001E261D"/>
    <w:rsid w:val="001E2867"/>
    <w:rsid w:val="001E33FE"/>
    <w:rsid w:val="001E3842"/>
    <w:rsid w:val="001E3CCE"/>
    <w:rsid w:val="001E3EE6"/>
    <w:rsid w:val="001E46F4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D5A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6BF"/>
    <w:rsid w:val="001F07D0"/>
    <w:rsid w:val="001F0878"/>
    <w:rsid w:val="001F0AF2"/>
    <w:rsid w:val="001F0BD7"/>
    <w:rsid w:val="001F0EB6"/>
    <w:rsid w:val="001F1AD5"/>
    <w:rsid w:val="001F1E37"/>
    <w:rsid w:val="001F1E89"/>
    <w:rsid w:val="001F2032"/>
    <w:rsid w:val="001F204B"/>
    <w:rsid w:val="001F20FE"/>
    <w:rsid w:val="001F2577"/>
    <w:rsid w:val="001F2743"/>
    <w:rsid w:val="001F2F27"/>
    <w:rsid w:val="001F2FA2"/>
    <w:rsid w:val="001F31D7"/>
    <w:rsid w:val="001F3229"/>
    <w:rsid w:val="001F3372"/>
    <w:rsid w:val="001F3466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5710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1F7F13"/>
    <w:rsid w:val="00200173"/>
    <w:rsid w:val="00200537"/>
    <w:rsid w:val="00200603"/>
    <w:rsid w:val="002006A7"/>
    <w:rsid w:val="00200B90"/>
    <w:rsid w:val="00200FA4"/>
    <w:rsid w:val="002012A1"/>
    <w:rsid w:val="002013A1"/>
    <w:rsid w:val="002014CA"/>
    <w:rsid w:val="00201976"/>
    <w:rsid w:val="00201B5A"/>
    <w:rsid w:val="00201BD7"/>
    <w:rsid w:val="00201E33"/>
    <w:rsid w:val="00201E60"/>
    <w:rsid w:val="00201F86"/>
    <w:rsid w:val="00201F96"/>
    <w:rsid w:val="002020B5"/>
    <w:rsid w:val="00202315"/>
    <w:rsid w:val="00202357"/>
    <w:rsid w:val="00202391"/>
    <w:rsid w:val="00202602"/>
    <w:rsid w:val="0020266B"/>
    <w:rsid w:val="00202BB3"/>
    <w:rsid w:val="002030C1"/>
    <w:rsid w:val="00203176"/>
    <w:rsid w:val="0020331B"/>
    <w:rsid w:val="0020360F"/>
    <w:rsid w:val="00203FA2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2C6F"/>
    <w:rsid w:val="0021301D"/>
    <w:rsid w:val="0021318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6BE5"/>
    <w:rsid w:val="00216C57"/>
    <w:rsid w:val="00217034"/>
    <w:rsid w:val="002176E2"/>
    <w:rsid w:val="00217C08"/>
    <w:rsid w:val="00220AAB"/>
    <w:rsid w:val="00220DEF"/>
    <w:rsid w:val="00220ED1"/>
    <w:rsid w:val="0022101F"/>
    <w:rsid w:val="002212F4"/>
    <w:rsid w:val="002213D3"/>
    <w:rsid w:val="0022194A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186"/>
    <w:rsid w:val="00224232"/>
    <w:rsid w:val="00224448"/>
    <w:rsid w:val="00224B94"/>
    <w:rsid w:val="00224BB5"/>
    <w:rsid w:val="00224C4D"/>
    <w:rsid w:val="00224CB1"/>
    <w:rsid w:val="00224DEC"/>
    <w:rsid w:val="00225280"/>
    <w:rsid w:val="0022538C"/>
    <w:rsid w:val="002255F7"/>
    <w:rsid w:val="00225EEC"/>
    <w:rsid w:val="002262DC"/>
    <w:rsid w:val="0022647F"/>
    <w:rsid w:val="002267A8"/>
    <w:rsid w:val="00226B70"/>
    <w:rsid w:val="00226BDA"/>
    <w:rsid w:val="00226F80"/>
    <w:rsid w:val="00226F98"/>
    <w:rsid w:val="00227201"/>
    <w:rsid w:val="002278B1"/>
    <w:rsid w:val="002279C7"/>
    <w:rsid w:val="00227D3B"/>
    <w:rsid w:val="00227F69"/>
    <w:rsid w:val="00227FC8"/>
    <w:rsid w:val="002303A6"/>
    <w:rsid w:val="00230544"/>
    <w:rsid w:val="002305EC"/>
    <w:rsid w:val="00230AA3"/>
    <w:rsid w:val="00230F67"/>
    <w:rsid w:val="002317FB"/>
    <w:rsid w:val="0023183C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4147"/>
    <w:rsid w:val="0023431E"/>
    <w:rsid w:val="0023489F"/>
    <w:rsid w:val="0023495C"/>
    <w:rsid w:val="00234A7A"/>
    <w:rsid w:val="00234B79"/>
    <w:rsid w:val="00234CB7"/>
    <w:rsid w:val="00234F47"/>
    <w:rsid w:val="002353EC"/>
    <w:rsid w:val="00235C3E"/>
    <w:rsid w:val="00235C4B"/>
    <w:rsid w:val="00235E33"/>
    <w:rsid w:val="00235F36"/>
    <w:rsid w:val="0023610A"/>
    <w:rsid w:val="00236442"/>
    <w:rsid w:val="002366A9"/>
    <w:rsid w:val="00236832"/>
    <w:rsid w:val="00236834"/>
    <w:rsid w:val="002369C8"/>
    <w:rsid w:val="00236F1A"/>
    <w:rsid w:val="0023721F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F4"/>
    <w:rsid w:val="002421C9"/>
    <w:rsid w:val="00242226"/>
    <w:rsid w:val="0024223C"/>
    <w:rsid w:val="002427C6"/>
    <w:rsid w:val="00242C5A"/>
    <w:rsid w:val="00243203"/>
    <w:rsid w:val="0024390E"/>
    <w:rsid w:val="00243C38"/>
    <w:rsid w:val="00243E02"/>
    <w:rsid w:val="00243E96"/>
    <w:rsid w:val="00244291"/>
    <w:rsid w:val="002446CF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D93"/>
    <w:rsid w:val="00247864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11FB"/>
    <w:rsid w:val="00251241"/>
    <w:rsid w:val="0025133F"/>
    <w:rsid w:val="00251444"/>
    <w:rsid w:val="00251615"/>
    <w:rsid w:val="00251657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DD"/>
    <w:rsid w:val="00252AF1"/>
    <w:rsid w:val="00252CE0"/>
    <w:rsid w:val="0025313C"/>
    <w:rsid w:val="00253238"/>
    <w:rsid w:val="00253677"/>
    <w:rsid w:val="00253761"/>
    <w:rsid w:val="0025393E"/>
    <w:rsid w:val="00253B32"/>
    <w:rsid w:val="00253BA5"/>
    <w:rsid w:val="00253E34"/>
    <w:rsid w:val="00253EB9"/>
    <w:rsid w:val="002545C5"/>
    <w:rsid w:val="00254669"/>
    <w:rsid w:val="002547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6FAF"/>
    <w:rsid w:val="002571A3"/>
    <w:rsid w:val="002571D8"/>
    <w:rsid w:val="0025730C"/>
    <w:rsid w:val="002574EB"/>
    <w:rsid w:val="002575D3"/>
    <w:rsid w:val="0025792D"/>
    <w:rsid w:val="00257EC6"/>
    <w:rsid w:val="0026001A"/>
    <w:rsid w:val="0026020D"/>
    <w:rsid w:val="002609A8"/>
    <w:rsid w:val="0026109F"/>
    <w:rsid w:val="00261326"/>
    <w:rsid w:val="002615EC"/>
    <w:rsid w:val="0026186A"/>
    <w:rsid w:val="00261A0A"/>
    <w:rsid w:val="00261FAD"/>
    <w:rsid w:val="00262A58"/>
    <w:rsid w:val="00263699"/>
    <w:rsid w:val="002636E0"/>
    <w:rsid w:val="00263C1E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556"/>
    <w:rsid w:val="002657EF"/>
    <w:rsid w:val="00266066"/>
    <w:rsid w:val="00266299"/>
    <w:rsid w:val="0026630F"/>
    <w:rsid w:val="002663A0"/>
    <w:rsid w:val="002667DE"/>
    <w:rsid w:val="00266A78"/>
    <w:rsid w:val="00266A8D"/>
    <w:rsid w:val="00266C67"/>
    <w:rsid w:val="00266D72"/>
    <w:rsid w:val="002671AC"/>
    <w:rsid w:val="002671B8"/>
    <w:rsid w:val="0026741A"/>
    <w:rsid w:val="00267C55"/>
    <w:rsid w:val="00267F95"/>
    <w:rsid w:val="00270301"/>
    <w:rsid w:val="00270325"/>
    <w:rsid w:val="00270663"/>
    <w:rsid w:val="00270781"/>
    <w:rsid w:val="00270820"/>
    <w:rsid w:val="00270CA7"/>
    <w:rsid w:val="002710F7"/>
    <w:rsid w:val="002710FC"/>
    <w:rsid w:val="002715F0"/>
    <w:rsid w:val="00271948"/>
    <w:rsid w:val="002719AF"/>
    <w:rsid w:val="00271A16"/>
    <w:rsid w:val="0027212B"/>
    <w:rsid w:val="0027221B"/>
    <w:rsid w:val="002724DF"/>
    <w:rsid w:val="00272A86"/>
    <w:rsid w:val="00272EB5"/>
    <w:rsid w:val="002730DE"/>
    <w:rsid w:val="002731EB"/>
    <w:rsid w:val="00273691"/>
    <w:rsid w:val="002736DB"/>
    <w:rsid w:val="002738A9"/>
    <w:rsid w:val="00273D90"/>
    <w:rsid w:val="00273EE9"/>
    <w:rsid w:val="00273F92"/>
    <w:rsid w:val="0027479D"/>
    <w:rsid w:val="0027483A"/>
    <w:rsid w:val="00274928"/>
    <w:rsid w:val="00274A55"/>
    <w:rsid w:val="00274CAD"/>
    <w:rsid w:val="00275258"/>
    <w:rsid w:val="00275527"/>
    <w:rsid w:val="0027645D"/>
    <w:rsid w:val="00276613"/>
    <w:rsid w:val="002767E6"/>
    <w:rsid w:val="002768B0"/>
    <w:rsid w:val="00276A7C"/>
    <w:rsid w:val="00276AFC"/>
    <w:rsid w:val="00276C34"/>
    <w:rsid w:val="00276C35"/>
    <w:rsid w:val="00276DE6"/>
    <w:rsid w:val="00276ED0"/>
    <w:rsid w:val="00276F66"/>
    <w:rsid w:val="00277C8A"/>
    <w:rsid w:val="00277E3C"/>
    <w:rsid w:val="00277F65"/>
    <w:rsid w:val="002808E9"/>
    <w:rsid w:val="00280F69"/>
    <w:rsid w:val="002812AB"/>
    <w:rsid w:val="0028185C"/>
    <w:rsid w:val="002818A7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BF2"/>
    <w:rsid w:val="00283D49"/>
    <w:rsid w:val="00284099"/>
    <w:rsid w:val="00284EF4"/>
    <w:rsid w:val="0028522D"/>
    <w:rsid w:val="002852B0"/>
    <w:rsid w:val="0028554F"/>
    <w:rsid w:val="002856C4"/>
    <w:rsid w:val="00285A30"/>
    <w:rsid w:val="00285DA0"/>
    <w:rsid w:val="00285E2C"/>
    <w:rsid w:val="002860DA"/>
    <w:rsid w:val="002860F4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9B"/>
    <w:rsid w:val="00294EB0"/>
    <w:rsid w:val="0029549E"/>
    <w:rsid w:val="00295555"/>
    <w:rsid w:val="0029560F"/>
    <w:rsid w:val="00295ACD"/>
    <w:rsid w:val="00295CF0"/>
    <w:rsid w:val="002964E7"/>
    <w:rsid w:val="00296B2D"/>
    <w:rsid w:val="00296CAE"/>
    <w:rsid w:val="00296D2A"/>
    <w:rsid w:val="00297356"/>
    <w:rsid w:val="00297559"/>
    <w:rsid w:val="002979A7"/>
    <w:rsid w:val="00297E63"/>
    <w:rsid w:val="00297EB0"/>
    <w:rsid w:val="002A030F"/>
    <w:rsid w:val="002A0336"/>
    <w:rsid w:val="002A0530"/>
    <w:rsid w:val="002A0540"/>
    <w:rsid w:val="002A0754"/>
    <w:rsid w:val="002A0928"/>
    <w:rsid w:val="002A1249"/>
    <w:rsid w:val="002A18EE"/>
    <w:rsid w:val="002A1A59"/>
    <w:rsid w:val="002A1C89"/>
    <w:rsid w:val="002A22B7"/>
    <w:rsid w:val="002A24DC"/>
    <w:rsid w:val="002A25CC"/>
    <w:rsid w:val="002A2729"/>
    <w:rsid w:val="002A278E"/>
    <w:rsid w:val="002A28FC"/>
    <w:rsid w:val="002A292F"/>
    <w:rsid w:val="002A2C5A"/>
    <w:rsid w:val="002A2DA1"/>
    <w:rsid w:val="002A2FAF"/>
    <w:rsid w:val="002A30E8"/>
    <w:rsid w:val="002A33A1"/>
    <w:rsid w:val="002A346D"/>
    <w:rsid w:val="002A3652"/>
    <w:rsid w:val="002A384B"/>
    <w:rsid w:val="002A391D"/>
    <w:rsid w:val="002A3966"/>
    <w:rsid w:val="002A3A72"/>
    <w:rsid w:val="002A3B27"/>
    <w:rsid w:val="002A424B"/>
    <w:rsid w:val="002A4B37"/>
    <w:rsid w:val="002A4ED6"/>
    <w:rsid w:val="002A5046"/>
    <w:rsid w:val="002A5145"/>
    <w:rsid w:val="002A5365"/>
    <w:rsid w:val="002A553A"/>
    <w:rsid w:val="002A58CA"/>
    <w:rsid w:val="002A5B56"/>
    <w:rsid w:val="002A5C3E"/>
    <w:rsid w:val="002A5E27"/>
    <w:rsid w:val="002A5F0B"/>
    <w:rsid w:val="002A6436"/>
    <w:rsid w:val="002A6581"/>
    <w:rsid w:val="002A67CE"/>
    <w:rsid w:val="002A6C19"/>
    <w:rsid w:val="002A6CBB"/>
    <w:rsid w:val="002A726E"/>
    <w:rsid w:val="002A72F3"/>
    <w:rsid w:val="002A75BD"/>
    <w:rsid w:val="002A763C"/>
    <w:rsid w:val="002A7AFD"/>
    <w:rsid w:val="002B0C69"/>
    <w:rsid w:val="002B0E7A"/>
    <w:rsid w:val="002B1284"/>
    <w:rsid w:val="002B1812"/>
    <w:rsid w:val="002B19D2"/>
    <w:rsid w:val="002B1C79"/>
    <w:rsid w:val="002B1D98"/>
    <w:rsid w:val="002B1F5E"/>
    <w:rsid w:val="002B1FC7"/>
    <w:rsid w:val="002B23D1"/>
    <w:rsid w:val="002B24DB"/>
    <w:rsid w:val="002B29E8"/>
    <w:rsid w:val="002B2B30"/>
    <w:rsid w:val="002B2B67"/>
    <w:rsid w:val="002B2E0E"/>
    <w:rsid w:val="002B30B9"/>
    <w:rsid w:val="002B3138"/>
    <w:rsid w:val="002B321B"/>
    <w:rsid w:val="002B3818"/>
    <w:rsid w:val="002B38BE"/>
    <w:rsid w:val="002B3FF5"/>
    <w:rsid w:val="002B483B"/>
    <w:rsid w:val="002B4941"/>
    <w:rsid w:val="002B4BB5"/>
    <w:rsid w:val="002B4C7B"/>
    <w:rsid w:val="002B4DF6"/>
    <w:rsid w:val="002B5003"/>
    <w:rsid w:val="002B5186"/>
    <w:rsid w:val="002B526B"/>
    <w:rsid w:val="002B533D"/>
    <w:rsid w:val="002B55ED"/>
    <w:rsid w:val="002B5E80"/>
    <w:rsid w:val="002B6450"/>
    <w:rsid w:val="002B6FAD"/>
    <w:rsid w:val="002B780A"/>
    <w:rsid w:val="002B7E72"/>
    <w:rsid w:val="002B7FA5"/>
    <w:rsid w:val="002C0243"/>
    <w:rsid w:val="002C035E"/>
    <w:rsid w:val="002C03B9"/>
    <w:rsid w:val="002C0520"/>
    <w:rsid w:val="002C0738"/>
    <w:rsid w:val="002C080B"/>
    <w:rsid w:val="002C0B87"/>
    <w:rsid w:val="002C1596"/>
    <w:rsid w:val="002C1A74"/>
    <w:rsid w:val="002C233B"/>
    <w:rsid w:val="002C24D5"/>
    <w:rsid w:val="002C298E"/>
    <w:rsid w:val="002C299E"/>
    <w:rsid w:val="002C29BB"/>
    <w:rsid w:val="002C320F"/>
    <w:rsid w:val="002C340D"/>
    <w:rsid w:val="002C3534"/>
    <w:rsid w:val="002C3A00"/>
    <w:rsid w:val="002C3CAC"/>
    <w:rsid w:val="002C3CDC"/>
    <w:rsid w:val="002C3EC5"/>
    <w:rsid w:val="002C3F43"/>
    <w:rsid w:val="002C4252"/>
    <w:rsid w:val="002C4446"/>
    <w:rsid w:val="002C49AF"/>
    <w:rsid w:val="002C51DF"/>
    <w:rsid w:val="002C5224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CC2"/>
    <w:rsid w:val="002C7CEE"/>
    <w:rsid w:val="002C7D79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0FEA"/>
    <w:rsid w:val="002D106A"/>
    <w:rsid w:val="002D1590"/>
    <w:rsid w:val="002D1FEB"/>
    <w:rsid w:val="002D2033"/>
    <w:rsid w:val="002D2218"/>
    <w:rsid w:val="002D2975"/>
    <w:rsid w:val="002D2A92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D16"/>
    <w:rsid w:val="002D507E"/>
    <w:rsid w:val="002D50DC"/>
    <w:rsid w:val="002D5325"/>
    <w:rsid w:val="002D552B"/>
    <w:rsid w:val="002D55E9"/>
    <w:rsid w:val="002D5D70"/>
    <w:rsid w:val="002D5F34"/>
    <w:rsid w:val="002D6847"/>
    <w:rsid w:val="002D77A8"/>
    <w:rsid w:val="002D77ED"/>
    <w:rsid w:val="002D7909"/>
    <w:rsid w:val="002D7B97"/>
    <w:rsid w:val="002D7D64"/>
    <w:rsid w:val="002D7E53"/>
    <w:rsid w:val="002E00DA"/>
    <w:rsid w:val="002E0145"/>
    <w:rsid w:val="002E0697"/>
    <w:rsid w:val="002E08F6"/>
    <w:rsid w:val="002E1016"/>
    <w:rsid w:val="002E1767"/>
    <w:rsid w:val="002E1964"/>
    <w:rsid w:val="002E1CCB"/>
    <w:rsid w:val="002E24E3"/>
    <w:rsid w:val="002E2692"/>
    <w:rsid w:val="002E27C5"/>
    <w:rsid w:val="002E2840"/>
    <w:rsid w:val="002E2A77"/>
    <w:rsid w:val="002E2E13"/>
    <w:rsid w:val="002E335A"/>
    <w:rsid w:val="002E3511"/>
    <w:rsid w:val="002E3614"/>
    <w:rsid w:val="002E3696"/>
    <w:rsid w:val="002E3AFC"/>
    <w:rsid w:val="002E3CE0"/>
    <w:rsid w:val="002E3CF0"/>
    <w:rsid w:val="002E3F8C"/>
    <w:rsid w:val="002E4167"/>
    <w:rsid w:val="002E42E3"/>
    <w:rsid w:val="002E4355"/>
    <w:rsid w:val="002E44FA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7CB"/>
    <w:rsid w:val="002F18AA"/>
    <w:rsid w:val="002F1E1D"/>
    <w:rsid w:val="002F248E"/>
    <w:rsid w:val="002F264F"/>
    <w:rsid w:val="002F2CFB"/>
    <w:rsid w:val="002F3187"/>
    <w:rsid w:val="002F32A9"/>
    <w:rsid w:val="002F3317"/>
    <w:rsid w:val="002F3724"/>
    <w:rsid w:val="002F391A"/>
    <w:rsid w:val="002F3CAD"/>
    <w:rsid w:val="002F3F2E"/>
    <w:rsid w:val="002F449C"/>
    <w:rsid w:val="002F4814"/>
    <w:rsid w:val="002F497A"/>
    <w:rsid w:val="002F4DAB"/>
    <w:rsid w:val="002F5413"/>
    <w:rsid w:val="002F5C6A"/>
    <w:rsid w:val="002F5EBE"/>
    <w:rsid w:val="002F60A5"/>
    <w:rsid w:val="002F624F"/>
    <w:rsid w:val="002F62A2"/>
    <w:rsid w:val="002F62DA"/>
    <w:rsid w:val="002F66E7"/>
    <w:rsid w:val="002F6919"/>
    <w:rsid w:val="002F6A61"/>
    <w:rsid w:val="002F6D72"/>
    <w:rsid w:val="002F6E41"/>
    <w:rsid w:val="002F6EBD"/>
    <w:rsid w:val="002F6FB0"/>
    <w:rsid w:val="002F76EA"/>
    <w:rsid w:val="00300183"/>
    <w:rsid w:val="00300362"/>
    <w:rsid w:val="00300630"/>
    <w:rsid w:val="00300F20"/>
    <w:rsid w:val="003017D0"/>
    <w:rsid w:val="00301B58"/>
    <w:rsid w:val="00301F3B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678"/>
    <w:rsid w:val="00304772"/>
    <w:rsid w:val="003047BD"/>
    <w:rsid w:val="00304873"/>
    <w:rsid w:val="003049B8"/>
    <w:rsid w:val="003049E5"/>
    <w:rsid w:val="00304ADE"/>
    <w:rsid w:val="00304C60"/>
    <w:rsid w:val="00304E04"/>
    <w:rsid w:val="003050A9"/>
    <w:rsid w:val="003051EC"/>
    <w:rsid w:val="00305315"/>
    <w:rsid w:val="0030541B"/>
    <w:rsid w:val="00305B8F"/>
    <w:rsid w:val="00305C55"/>
    <w:rsid w:val="00305D5F"/>
    <w:rsid w:val="00306066"/>
    <w:rsid w:val="00306272"/>
    <w:rsid w:val="003064AB"/>
    <w:rsid w:val="00306BC5"/>
    <w:rsid w:val="00306CE8"/>
    <w:rsid w:val="00307197"/>
    <w:rsid w:val="0030765C"/>
    <w:rsid w:val="00307770"/>
    <w:rsid w:val="00307DA4"/>
    <w:rsid w:val="00307ED5"/>
    <w:rsid w:val="00310313"/>
    <w:rsid w:val="00310597"/>
    <w:rsid w:val="003105E5"/>
    <w:rsid w:val="0031083E"/>
    <w:rsid w:val="00310BED"/>
    <w:rsid w:val="00310DBE"/>
    <w:rsid w:val="00310ECD"/>
    <w:rsid w:val="00310EE4"/>
    <w:rsid w:val="00310F41"/>
    <w:rsid w:val="003111CA"/>
    <w:rsid w:val="0031161B"/>
    <w:rsid w:val="00311808"/>
    <w:rsid w:val="00311B0D"/>
    <w:rsid w:val="00311DCA"/>
    <w:rsid w:val="00312284"/>
    <w:rsid w:val="003125EB"/>
    <w:rsid w:val="00312633"/>
    <w:rsid w:val="00312BC4"/>
    <w:rsid w:val="003133AD"/>
    <w:rsid w:val="00313742"/>
    <w:rsid w:val="0031396A"/>
    <w:rsid w:val="003144E0"/>
    <w:rsid w:val="00314542"/>
    <w:rsid w:val="0031483C"/>
    <w:rsid w:val="003148A1"/>
    <w:rsid w:val="00314E0A"/>
    <w:rsid w:val="003155DC"/>
    <w:rsid w:val="00315607"/>
    <w:rsid w:val="003159FC"/>
    <w:rsid w:val="00315C55"/>
    <w:rsid w:val="00315C6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946"/>
    <w:rsid w:val="00317BED"/>
    <w:rsid w:val="00317F00"/>
    <w:rsid w:val="0032017D"/>
    <w:rsid w:val="00320189"/>
    <w:rsid w:val="0032050F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C3C"/>
    <w:rsid w:val="003224E8"/>
    <w:rsid w:val="00322588"/>
    <w:rsid w:val="00322984"/>
    <w:rsid w:val="00322AA1"/>
    <w:rsid w:val="00322F2F"/>
    <w:rsid w:val="00323335"/>
    <w:rsid w:val="00323430"/>
    <w:rsid w:val="00323451"/>
    <w:rsid w:val="00323741"/>
    <w:rsid w:val="0032385D"/>
    <w:rsid w:val="00323ACD"/>
    <w:rsid w:val="00323F30"/>
    <w:rsid w:val="00324130"/>
    <w:rsid w:val="00324262"/>
    <w:rsid w:val="00324371"/>
    <w:rsid w:val="00324397"/>
    <w:rsid w:val="00324412"/>
    <w:rsid w:val="003246B6"/>
    <w:rsid w:val="00324B10"/>
    <w:rsid w:val="00324BC0"/>
    <w:rsid w:val="00324C02"/>
    <w:rsid w:val="00324FFE"/>
    <w:rsid w:val="0032541D"/>
    <w:rsid w:val="003255DF"/>
    <w:rsid w:val="00325725"/>
    <w:rsid w:val="00325A78"/>
    <w:rsid w:val="00325BB9"/>
    <w:rsid w:val="00325C26"/>
    <w:rsid w:val="003263B6"/>
    <w:rsid w:val="00326500"/>
    <w:rsid w:val="00326588"/>
    <w:rsid w:val="00326656"/>
    <w:rsid w:val="00326823"/>
    <w:rsid w:val="0032692D"/>
    <w:rsid w:val="00326B02"/>
    <w:rsid w:val="00326C6C"/>
    <w:rsid w:val="00327002"/>
    <w:rsid w:val="00327081"/>
    <w:rsid w:val="00327396"/>
    <w:rsid w:val="003277CA"/>
    <w:rsid w:val="00327985"/>
    <w:rsid w:val="00327A89"/>
    <w:rsid w:val="00327BB8"/>
    <w:rsid w:val="00327FDE"/>
    <w:rsid w:val="00330407"/>
    <w:rsid w:val="003304E7"/>
    <w:rsid w:val="0033097F"/>
    <w:rsid w:val="00330CF2"/>
    <w:rsid w:val="00330E82"/>
    <w:rsid w:val="00331292"/>
    <w:rsid w:val="0033162B"/>
    <w:rsid w:val="00331C00"/>
    <w:rsid w:val="00331E29"/>
    <w:rsid w:val="0033224D"/>
    <w:rsid w:val="00332433"/>
    <w:rsid w:val="003325CD"/>
    <w:rsid w:val="0033265B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B1F"/>
    <w:rsid w:val="00333CEB"/>
    <w:rsid w:val="00333DF6"/>
    <w:rsid w:val="003341A8"/>
    <w:rsid w:val="0033420D"/>
    <w:rsid w:val="00334259"/>
    <w:rsid w:val="0033436E"/>
    <w:rsid w:val="003348C0"/>
    <w:rsid w:val="00334D1C"/>
    <w:rsid w:val="00335106"/>
    <w:rsid w:val="003352CE"/>
    <w:rsid w:val="00335314"/>
    <w:rsid w:val="003353DF"/>
    <w:rsid w:val="003358B4"/>
    <w:rsid w:val="0033592B"/>
    <w:rsid w:val="00335CF7"/>
    <w:rsid w:val="0033644F"/>
    <w:rsid w:val="00336A4A"/>
    <w:rsid w:val="00336F55"/>
    <w:rsid w:val="003372D8"/>
    <w:rsid w:val="003375E6"/>
    <w:rsid w:val="003376A1"/>
    <w:rsid w:val="00337E1F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5E0"/>
    <w:rsid w:val="00342627"/>
    <w:rsid w:val="0034268B"/>
    <w:rsid w:val="00342789"/>
    <w:rsid w:val="003427EC"/>
    <w:rsid w:val="00342B12"/>
    <w:rsid w:val="00342BCD"/>
    <w:rsid w:val="003434F9"/>
    <w:rsid w:val="003438BA"/>
    <w:rsid w:val="00343972"/>
    <w:rsid w:val="00343D4F"/>
    <w:rsid w:val="0034446A"/>
    <w:rsid w:val="003445E9"/>
    <w:rsid w:val="00344689"/>
    <w:rsid w:val="00344C5B"/>
    <w:rsid w:val="00344E54"/>
    <w:rsid w:val="00345472"/>
    <w:rsid w:val="00345717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0"/>
    <w:rsid w:val="00347917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770"/>
    <w:rsid w:val="003519D7"/>
    <w:rsid w:val="00351CF4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4097"/>
    <w:rsid w:val="003541C0"/>
    <w:rsid w:val="0035433F"/>
    <w:rsid w:val="00354407"/>
    <w:rsid w:val="003544F1"/>
    <w:rsid w:val="00354579"/>
    <w:rsid w:val="00354B61"/>
    <w:rsid w:val="00354C42"/>
    <w:rsid w:val="00354FAD"/>
    <w:rsid w:val="003551D0"/>
    <w:rsid w:val="00355771"/>
    <w:rsid w:val="0035593B"/>
    <w:rsid w:val="00355A85"/>
    <w:rsid w:val="00355CFC"/>
    <w:rsid w:val="00355DF8"/>
    <w:rsid w:val="00355F56"/>
    <w:rsid w:val="00356252"/>
    <w:rsid w:val="00356821"/>
    <w:rsid w:val="0035698C"/>
    <w:rsid w:val="00356A25"/>
    <w:rsid w:val="003570FB"/>
    <w:rsid w:val="003577A2"/>
    <w:rsid w:val="00357B31"/>
    <w:rsid w:val="00357BFA"/>
    <w:rsid w:val="00357DB7"/>
    <w:rsid w:val="0036075B"/>
    <w:rsid w:val="003608BA"/>
    <w:rsid w:val="00360BB2"/>
    <w:rsid w:val="003618D9"/>
    <w:rsid w:val="00361A20"/>
    <w:rsid w:val="00361D1C"/>
    <w:rsid w:val="00361DCD"/>
    <w:rsid w:val="00361E60"/>
    <w:rsid w:val="00361FC8"/>
    <w:rsid w:val="003625B1"/>
    <w:rsid w:val="00362614"/>
    <w:rsid w:val="00362683"/>
    <w:rsid w:val="0036279F"/>
    <w:rsid w:val="00362B48"/>
    <w:rsid w:val="00362DD8"/>
    <w:rsid w:val="0036313E"/>
    <w:rsid w:val="00363518"/>
    <w:rsid w:val="00363537"/>
    <w:rsid w:val="00363EF2"/>
    <w:rsid w:val="0036410B"/>
    <w:rsid w:val="00364215"/>
    <w:rsid w:val="00364621"/>
    <w:rsid w:val="00364E51"/>
    <w:rsid w:val="00365231"/>
    <w:rsid w:val="0036531D"/>
    <w:rsid w:val="003653C8"/>
    <w:rsid w:val="003655FB"/>
    <w:rsid w:val="00365A8B"/>
    <w:rsid w:val="00365FA7"/>
    <w:rsid w:val="00365FED"/>
    <w:rsid w:val="003660EC"/>
    <w:rsid w:val="0036619B"/>
    <w:rsid w:val="003661D8"/>
    <w:rsid w:val="0036659D"/>
    <w:rsid w:val="003665FD"/>
    <w:rsid w:val="003666C2"/>
    <w:rsid w:val="00366935"/>
    <w:rsid w:val="00366A2C"/>
    <w:rsid w:val="00366C19"/>
    <w:rsid w:val="00366D41"/>
    <w:rsid w:val="00366DA4"/>
    <w:rsid w:val="00366ECA"/>
    <w:rsid w:val="003671C5"/>
    <w:rsid w:val="003671DA"/>
    <w:rsid w:val="00367979"/>
    <w:rsid w:val="00367AA5"/>
    <w:rsid w:val="00367EDF"/>
    <w:rsid w:val="00370561"/>
    <w:rsid w:val="00370857"/>
    <w:rsid w:val="00370A8E"/>
    <w:rsid w:val="00370BF2"/>
    <w:rsid w:val="00370D08"/>
    <w:rsid w:val="00370E9A"/>
    <w:rsid w:val="00370F3D"/>
    <w:rsid w:val="003710F3"/>
    <w:rsid w:val="00371357"/>
    <w:rsid w:val="003715D6"/>
    <w:rsid w:val="00371800"/>
    <w:rsid w:val="0037191D"/>
    <w:rsid w:val="00371CE2"/>
    <w:rsid w:val="00371D98"/>
    <w:rsid w:val="00372002"/>
    <w:rsid w:val="003722BE"/>
    <w:rsid w:val="003723D0"/>
    <w:rsid w:val="0037258B"/>
    <w:rsid w:val="00372684"/>
    <w:rsid w:val="003729F6"/>
    <w:rsid w:val="00372BF3"/>
    <w:rsid w:val="0037313F"/>
    <w:rsid w:val="0037338F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56"/>
    <w:rsid w:val="00374FA1"/>
    <w:rsid w:val="00375249"/>
    <w:rsid w:val="003752F5"/>
    <w:rsid w:val="00375414"/>
    <w:rsid w:val="003754ED"/>
    <w:rsid w:val="0037564C"/>
    <w:rsid w:val="0037585C"/>
    <w:rsid w:val="00375A52"/>
    <w:rsid w:val="00375FA8"/>
    <w:rsid w:val="0037607D"/>
    <w:rsid w:val="00376257"/>
    <w:rsid w:val="003762DC"/>
    <w:rsid w:val="00376502"/>
    <w:rsid w:val="003765E7"/>
    <w:rsid w:val="00376605"/>
    <w:rsid w:val="003767F1"/>
    <w:rsid w:val="003768F8"/>
    <w:rsid w:val="00376A9B"/>
    <w:rsid w:val="00376DA0"/>
    <w:rsid w:val="00376F78"/>
    <w:rsid w:val="00377153"/>
    <w:rsid w:val="003772DD"/>
    <w:rsid w:val="00377556"/>
    <w:rsid w:val="0037791C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0FB5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689E"/>
    <w:rsid w:val="00386B84"/>
    <w:rsid w:val="00386CCC"/>
    <w:rsid w:val="00386DF4"/>
    <w:rsid w:val="00386DF6"/>
    <w:rsid w:val="003870CB"/>
    <w:rsid w:val="00387855"/>
    <w:rsid w:val="00387985"/>
    <w:rsid w:val="00390474"/>
    <w:rsid w:val="003904C2"/>
    <w:rsid w:val="00390B1E"/>
    <w:rsid w:val="00390FDA"/>
    <w:rsid w:val="00391301"/>
    <w:rsid w:val="003913B1"/>
    <w:rsid w:val="00391515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116"/>
    <w:rsid w:val="00394B4B"/>
    <w:rsid w:val="00394E83"/>
    <w:rsid w:val="00394EE6"/>
    <w:rsid w:val="0039510E"/>
    <w:rsid w:val="0039588A"/>
    <w:rsid w:val="00395AEF"/>
    <w:rsid w:val="00396033"/>
    <w:rsid w:val="00396689"/>
    <w:rsid w:val="003968F9"/>
    <w:rsid w:val="00396C69"/>
    <w:rsid w:val="00396C97"/>
    <w:rsid w:val="00396EC5"/>
    <w:rsid w:val="00397496"/>
    <w:rsid w:val="003976D1"/>
    <w:rsid w:val="0039795F"/>
    <w:rsid w:val="00397A31"/>
    <w:rsid w:val="00397B42"/>
    <w:rsid w:val="00397F32"/>
    <w:rsid w:val="003A0430"/>
    <w:rsid w:val="003A0450"/>
    <w:rsid w:val="003A0662"/>
    <w:rsid w:val="003A16B3"/>
    <w:rsid w:val="003A1C59"/>
    <w:rsid w:val="003A219B"/>
    <w:rsid w:val="003A2388"/>
    <w:rsid w:val="003A245A"/>
    <w:rsid w:val="003A252C"/>
    <w:rsid w:val="003A286A"/>
    <w:rsid w:val="003A2B2F"/>
    <w:rsid w:val="003A2BAA"/>
    <w:rsid w:val="003A2C9A"/>
    <w:rsid w:val="003A2E9C"/>
    <w:rsid w:val="003A30D2"/>
    <w:rsid w:val="003A33D9"/>
    <w:rsid w:val="003A3682"/>
    <w:rsid w:val="003A3C37"/>
    <w:rsid w:val="003A3EE6"/>
    <w:rsid w:val="003A43B1"/>
    <w:rsid w:val="003A4581"/>
    <w:rsid w:val="003A49FC"/>
    <w:rsid w:val="003A4ECC"/>
    <w:rsid w:val="003A4F74"/>
    <w:rsid w:val="003A517B"/>
    <w:rsid w:val="003A51B8"/>
    <w:rsid w:val="003A52DF"/>
    <w:rsid w:val="003A5542"/>
    <w:rsid w:val="003A5CD5"/>
    <w:rsid w:val="003A5EE0"/>
    <w:rsid w:val="003A610C"/>
    <w:rsid w:val="003A62D9"/>
    <w:rsid w:val="003A6591"/>
    <w:rsid w:val="003A6626"/>
    <w:rsid w:val="003A66C1"/>
    <w:rsid w:val="003A6D0F"/>
    <w:rsid w:val="003A7044"/>
    <w:rsid w:val="003A7544"/>
    <w:rsid w:val="003A75C6"/>
    <w:rsid w:val="003A7770"/>
    <w:rsid w:val="003A7994"/>
    <w:rsid w:val="003A7D9F"/>
    <w:rsid w:val="003A7E0D"/>
    <w:rsid w:val="003B0118"/>
    <w:rsid w:val="003B017D"/>
    <w:rsid w:val="003B046C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42A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7BB"/>
    <w:rsid w:val="003B28DB"/>
    <w:rsid w:val="003B332E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02"/>
    <w:rsid w:val="003B644E"/>
    <w:rsid w:val="003B67F7"/>
    <w:rsid w:val="003B6966"/>
    <w:rsid w:val="003B6CAF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DAD"/>
    <w:rsid w:val="003B7EA5"/>
    <w:rsid w:val="003C0034"/>
    <w:rsid w:val="003C0128"/>
    <w:rsid w:val="003C02D7"/>
    <w:rsid w:val="003C0492"/>
    <w:rsid w:val="003C0794"/>
    <w:rsid w:val="003C0E3C"/>
    <w:rsid w:val="003C1155"/>
    <w:rsid w:val="003C133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F57"/>
    <w:rsid w:val="003C242A"/>
    <w:rsid w:val="003C242C"/>
    <w:rsid w:val="003C245F"/>
    <w:rsid w:val="003C26BD"/>
    <w:rsid w:val="003C26F0"/>
    <w:rsid w:val="003C2BE1"/>
    <w:rsid w:val="003C2BE8"/>
    <w:rsid w:val="003C2DBD"/>
    <w:rsid w:val="003C307C"/>
    <w:rsid w:val="003C3378"/>
    <w:rsid w:val="003C3390"/>
    <w:rsid w:val="003C3981"/>
    <w:rsid w:val="003C3B50"/>
    <w:rsid w:val="003C3C0C"/>
    <w:rsid w:val="003C3CCA"/>
    <w:rsid w:val="003C4267"/>
    <w:rsid w:val="003C45CB"/>
    <w:rsid w:val="003C482D"/>
    <w:rsid w:val="003C49D6"/>
    <w:rsid w:val="003C4B79"/>
    <w:rsid w:val="003C4F7D"/>
    <w:rsid w:val="003C5132"/>
    <w:rsid w:val="003C5797"/>
    <w:rsid w:val="003C6178"/>
    <w:rsid w:val="003C630D"/>
    <w:rsid w:val="003C6509"/>
    <w:rsid w:val="003C65AF"/>
    <w:rsid w:val="003C69E5"/>
    <w:rsid w:val="003C7270"/>
    <w:rsid w:val="003C74DA"/>
    <w:rsid w:val="003C76F6"/>
    <w:rsid w:val="003D01F8"/>
    <w:rsid w:val="003D03EB"/>
    <w:rsid w:val="003D05E3"/>
    <w:rsid w:val="003D0689"/>
    <w:rsid w:val="003D0737"/>
    <w:rsid w:val="003D084D"/>
    <w:rsid w:val="003D09CE"/>
    <w:rsid w:val="003D0A1F"/>
    <w:rsid w:val="003D0A9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41F9"/>
    <w:rsid w:val="003D48EC"/>
    <w:rsid w:val="003D4D1E"/>
    <w:rsid w:val="003D4E1F"/>
    <w:rsid w:val="003D503A"/>
    <w:rsid w:val="003D50E5"/>
    <w:rsid w:val="003D5271"/>
    <w:rsid w:val="003D53C9"/>
    <w:rsid w:val="003D5972"/>
    <w:rsid w:val="003D5A59"/>
    <w:rsid w:val="003D5A65"/>
    <w:rsid w:val="003D5D3F"/>
    <w:rsid w:val="003D5FAE"/>
    <w:rsid w:val="003D6059"/>
    <w:rsid w:val="003D6377"/>
    <w:rsid w:val="003D685D"/>
    <w:rsid w:val="003D690D"/>
    <w:rsid w:val="003D6EF5"/>
    <w:rsid w:val="003D74A8"/>
    <w:rsid w:val="003D7BC9"/>
    <w:rsid w:val="003D7D18"/>
    <w:rsid w:val="003E0335"/>
    <w:rsid w:val="003E07AF"/>
    <w:rsid w:val="003E09A1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26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8A5"/>
    <w:rsid w:val="003E7AEA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4CB"/>
    <w:rsid w:val="003F1713"/>
    <w:rsid w:val="003F1F94"/>
    <w:rsid w:val="003F253B"/>
    <w:rsid w:val="003F29EB"/>
    <w:rsid w:val="003F2A86"/>
    <w:rsid w:val="003F2C55"/>
    <w:rsid w:val="003F319D"/>
    <w:rsid w:val="003F3205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C50"/>
    <w:rsid w:val="003F4D90"/>
    <w:rsid w:val="003F4E96"/>
    <w:rsid w:val="003F4EE6"/>
    <w:rsid w:val="003F4F48"/>
    <w:rsid w:val="003F550F"/>
    <w:rsid w:val="003F5708"/>
    <w:rsid w:val="003F5960"/>
    <w:rsid w:val="003F62EB"/>
    <w:rsid w:val="003F65E8"/>
    <w:rsid w:val="003F6955"/>
    <w:rsid w:val="003F6B4C"/>
    <w:rsid w:val="003F6B77"/>
    <w:rsid w:val="003F6D92"/>
    <w:rsid w:val="003F6F81"/>
    <w:rsid w:val="003F734C"/>
    <w:rsid w:val="003F7A19"/>
    <w:rsid w:val="003F7D2D"/>
    <w:rsid w:val="003F7F4B"/>
    <w:rsid w:val="004008E7"/>
    <w:rsid w:val="00400AFE"/>
    <w:rsid w:val="0040139E"/>
    <w:rsid w:val="00401753"/>
    <w:rsid w:val="00402250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2A8"/>
    <w:rsid w:val="00405513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102D"/>
    <w:rsid w:val="004110CD"/>
    <w:rsid w:val="00411661"/>
    <w:rsid w:val="004119C4"/>
    <w:rsid w:val="00411ABA"/>
    <w:rsid w:val="00411B1D"/>
    <w:rsid w:val="00411C41"/>
    <w:rsid w:val="00411F54"/>
    <w:rsid w:val="00412035"/>
    <w:rsid w:val="00412274"/>
    <w:rsid w:val="004124D5"/>
    <w:rsid w:val="004124E7"/>
    <w:rsid w:val="00412B18"/>
    <w:rsid w:val="00412E6D"/>
    <w:rsid w:val="00413098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26A"/>
    <w:rsid w:val="00416890"/>
    <w:rsid w:val="00416EF7"/>
    <w:rsid w:val="00417411"/>
    <w:rsid w:val="0041742F"/>
    <w:rsid w:val="00420873"/>
    <w:rsid w:val="00420D4D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919"/>
    <w:rsid w:val="00423967"/>
    <w:rsid w:val="00423A99"/>
    <w:rsid w:val="00423D93"/>
    <w:rsid w:val="00424207"/>
    <w:rsid w:val="00424C79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486"/>
    <w:rsid w:val="00427806"/>
    <w:rsid w:val="00427896"/>
    <w:rsid w:val="004278D2"/>
    <w:rsid w:val="004279FC"/>
    <w:rsid w:val="00427C10"/>
    <w:rsid w:val="00427D29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7B"/>
    <w:rsid w:val="00432C9B"/>
    <w:rsid w:val="00432FC4"/>
    <w:rsid w:val="004330BA"/>
    <w:rsid w:val="004330E7"/>
    <w:rsid w:val="00433423"/>
    <w:rsid w:val="00433668"/>
    <w:rsid w:val="0043380D"/>
    <w:rsid w:val="00433941"/>
    <w:rsid w:val="004339E7"/>
    <w:rsid w:val="00433E19"/>
    <w:rsid w:val="004342E5"/>
    <w:rsid w:val="00434822"/>
    <w:rsid w:val="00434A38"/>
    <w:rsid w:val="00434B2B"/>
    <w:rsid w:val="00434B6C"/>
    <w:rsid w:val="00434B8A"/>
    <w:rsid w:val="00434D0C"/>
    <w:rsid w:val="00435103"/>
    <w:rsid w:val="0043549E"/>
    <w:rsid w:val="00435A08"/>
    <w:rsid w:val="00435E1B"/>
    <w:rsid w:val="00436CED"/>
    <w:rsid w:val="00436E06"/>
    <w:rsid w:val="0043709E"/>
    <w:rsid w:val="004370E4"/>
    <w:rsid w:val="004373D1"/>
    <w:rsid w:val="00437568"/>
    <w:rsid w:val="0043756B"/>
    <w:rsid w:val="004379E9"/>
    <w:rsid w:val="00437A1E"/>
    <w:rsid w:val="00437A74"/>
    <w:rsid w:val="00437D3E"/>
    <w:rsid w:val="0044065B"/>
    <w:rsid w:val="00440864"/>
    <w:rsid w:val="004409CD"/>
    <w:rsid w:val="00440C52"/>
    <w:rsid w:val="00440EB1"/>
    <w:rsid w:val="00441126"/>
    <w:rsid w:val="004411C4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BAE"/>
    <w:rsid w:val="00443BB5"/>
    <w:rsid w:val="00443C17"/>
    <w:rsid w:val="00443F79"/>
    <w:rsid w:val="00443FEE"/>
    <w:rsid w:val="00444468"/>
    <w:rsid w:val="004446A6"/>
    <w:rsid w:val="004446A7"/>
    <w:rsid w:val="00444D6B"/>
    <w:rsid w:val="00445602"/>
    <w:rsid w:val="0044581A"/>
    <w:rsid w:val="00445A01"/>
    <w:rsid w:val="00445A3E"/>
    <w:rsid w:val="00445D0C"/>
    <w:rsid w:val="00445E7E"/>
    <w:rsid w:val="00446165"/>
    <w:rsid w:val="0044641B"/>
    <w:rsid w:val="004467F1"/>
    <w:rsid w:val="00446E19"/>
    <w:rsid w:val="00447051"/>
    <w:rsid w:val="004470E2"/>
    <w:rsid w:val="0044730B"/>
    <w:rsid w:val="00447388"/>
    <w:rsid w:val="0044747B"/>
    <w:rsid w:val="004474AA"/>
    <w:rsid w:val="00447E08"/>
    <w:rsid w:val="00450261"/>
    <w:rsid w:val="00450379"/>
    <w:rsid w:val="0045042D"/>
    <w:rsid w:val="00450616"/>
    <w:rsid w:val="00450EBC"/>
    <w:rsid w:val="004511A8"/>
    <w:rsid w:val="004512CC"/>
    <w:rsid w:val="004512CF"/>
    <w:rsid w:val="00451582"/>
    <w:rsid w:val="004515CB"/>
    <w:rsid w:val="00451805"/>
    <w:rsid w:val="00451CEC"/>
    <w:rsid w:val="00451E31"/>
    <w:rsid w:val="00451E8F"/>
    <w:rsid w:val="00452362"/>
    <w:rsid w:val="004526BF"/>
    <w:rsid w:val="004529F7"/>
    <w:rsid w:val="00452D15"/>
    <w:rsid w:val="00452E59"/>
    <w:rsid w:val="00452FB4"/>
    <w:rsid w:val="00453020"/>
    <w:rsid w:val="0045304D"/>
    <w:rsid w:val="00453131"/>
    <w:rsid w:val="00453A7D"/>
    <w:rsid w:val="00453F19"/>
    <w:rsid w:val="00453F89"/>
    <w:rsid w:val="00454107"/>
    <w:rsid w:val="00454300"/>
    <w:rsid w:val="00454458"/>
    <w:rsid w:val="00454847"/>
    <w:rsid w:val="00454A63"/>
    <w:rsid w:val="00454A74"/>
    <w:rsid w:val="004550D3"/>
    <w:rsid w:val="004551DF"/>
    <w:rsid w:val="004557EA"/>
    <w:rsid w:val="004558CA"/>
    <w:rsid w:val="00455A40"/>
    <w:rsid w:val="00455AE3"/>
    <w:rsid w:val="00455C33"/>
    <w:rsid w:val="004562A2"/>
    <w:rsid w:val="00456422"/>
    <w:rsid w:val="0045653F"/>
    <w:rsid w:val="00456F57"/>
    <w:rsid w:val="00457586"/>
    <w:rsid w:val="004577CB"/>
    <w:rsid w:val="00457A51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472"/>
    <w:rsid w:val="00462650"/>
    <w:rsid w:val="0046296D"/>
    <w:rsid w:val="00462A98"/>
    <w:rsid w:val="00462E13"/>
    <w:rsid w:val="00462F90"/>
    <w:rsid w:val="00463038"/>
    <w:rsid w:val="00463209"/>
    <w:rsid w:val="00463335"/>
    <w:rsid w:val="00463546"/>
    <w:rsid w:val="00463A33"/>
    <w:rsid w:val="00463B22"/>
    <w:rsid w:val="00463DC0"/>
    <w:rsid w:val="004649CF"/>
    <w:rsid w:val="00464BF6"/>
    <w:rsid w:val="00464C36"/>
    <w:rsid w:val="00464DAB"/>
    <w:rsid w:val="00464E83"/>
    <w:rsid w:val="00464EB4"/>
    <w:rsid w:val="00465440"/>
    <w:rsid w:val="0046553B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D9D"/>
    <w:rsid w:val="0046700D"/>
    <w:rsid w:val="00467029"/>
    <w:rsid w:val="004673E6"/>
    <w:rsid w:val="00467461"/>
    <w:rsid w:val="004676A6"/>
    <w:rsid w:val="00467931"/>
    <w:rsid w:val="0046797C"/>
    <w:rsid w:val="00467AB7"/>
    <w:rsid w:val="004701A5"/>
    <w:rsid w:val="00470391"/>
    <w:rsid w:val="004703DD"/>
    <w:rsid w:val="00470470"/>
    <w:rsid w:val="004704A1"/>
    <w:rsid w:val="00470585"/>
    <w:rsid w:val="00470B6B"/>
    <w:rsid w:val="00470E0A"/>
    <w:rsid w:val="00471061"/>
    <w:rsid w:val="00471169"/>
    <w:rsid w:val="0047142E"/>
    <w:rsid w:val="004716BE"/>
    <w:rsid w:val="00471714"/>
    <w:rsid w:val="004717E3"/>
    <w:rsid w:val="00471864"/>
    <w:rsid w:val="00471F6E"/>
    <w:rsid w:val="004727C6"/>
    <w:rsid w:val="00472808"/>
    <w:rsid w:val="00472946"/>
    <w:rsid w:val="00472A2B"/>
    <w:rsid w:val="0047309D"/>
    <w:rsid w:val="004730D4"/>
    <w:rsid w:val="0047322D"/>
    <w:rsid w:val="00473BF4"/>
    <w:rsid w:val="00473EF9"/>
    <w:rsid w:val="00474069"/>
    <w:rsid w:val="0047477B"/>
    <w:rsid w:val="00474881"/>
    <w:rsid w:val="00474946"/>
    <w:rsid w:val="004749F9"/>
    <w:rsid w:val="00474A21"/>
    <w:rsid w:val="00474B5F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D0"/>
    <w:rsid w:val="00476261"/>
    <w:rsid w:val="00476423"/>
    <w:rsid w:val="00476A60"/>
    <w:rsid w:val="00476D31"/>
    <w:rsid w:val="00476E1C"/>
    <w:rsid w:val="00477092"/>
    <w:rsid w:val="00477302"/>
    <w:rsid w:val="004773DC"/>
    <w:rsid w:val="00477C6E"/>
    <w:rsid w:val="00480725"/>
    <w:rsid w:val="004807AA"/>
    <w:rsid w:val="00480890"/>
    <w:rsid w:val="00480AE1"/>
    <w:rsid w:val="00480C37"/>
    <w:rsid w:val="00480F3A"/>
    <w:rsid w:val="004810BB"/>
    <w:rsid w:val="00481274"/>
    <w:rsid w:val="00481375"/>
    <w:rsid w:val="004819F3"/>
    <w:rsid w:val="00481D22"/>
    <w:rsid w:val="004825C5"/>
    <w:rsid w:val="00482D18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A02"/>
    <w:rsid w:val="00484BA0"/>
    <w:rsid w:val="00484BBF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ABC"/>
    <w:rsid w:val="00487F3C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2C5B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4FA3"/>
    <w:rsid w:val="004951B6"/>
    <w:rsid w:val="00495625"/>
    <w:rsid w:val="0049598F"/>
    <w:rsid w:val="00495B19"/>
    <w:rsid w:val="00496068"/>
    <w:rsid w:val="0049629B"/>
    <w:rsid w:val="004963B9"/>
    <w:rsid w:val="00496433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19"/>
    <w:rsid w:val="004A0021"/>
    <w:rsid w:val="004A0054"/>
    <w:rsid w:val="004A02AC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2F66"/>
    <w:rsid w:val="004A32B5"/>
    <w:rsid w:val="004A338D"/>
    <w:rsid w:val="004A3432"/>
    <w:rsid w:val="004A35FE"/>
    <w:rsid w:val="004A3895"/>
    <w:rsid w:val="004A3AEB"/>
    <w:rsid w:val="004A3AF3"/>
    <w:rsid w:val="004A46A8"/>
    <w:rsid w:val="004A46C1"/>
    <w:rsid w:val="004A485D"/>
    <w:rsid w:val="004A4AB4"/>
    <w:rsid w:val="004A4D55"/>
    <w:rsid w:val="004A51B8"/>
    <w:rsid w:val="004A51E9"/>
    <w:rsid w:val="004A553F"/>
    <w:rsid w:val="004A5A58"/>
    <w:rsid w:val="004A5AE5"/>
    <w:rsid w:val="004A5DDE"/>
    <w:rsid w:val="004A64E8"/>
    <w:rsid w:val="004A68EE"/>
    <w:rsid w:val="004A6A14"/>
    <w:rsid w:val="004A6BAB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792"/>
    <w:rsid w:val="004B1A3F"/>
    <w:rsid w:val="004B1B98"/>
    <w:rsid w:val="004B1F2E"/>
    <w:rsid w:val="004B20CA"/>
    <w:rsid w:val="004B22B7"/>
    <w:rsid w:val="004B2310"/>
    <w:rsid w:val="004B2378"/>
    <w:rsid w:val="004B25C6"/>
    <w:rsid w:val="004B28A0"/>
    <w:rsid w:val="004B2AC0"/>
    <w:rsid w:val="004B2BEE"/>
    <w:rsid w:val="004B2C8C"/>
    <w:rsid w:val="004B3197"/>
    <w:rsid w:val="004B3403"/>
    <w:rsid w:val="004B3AA4"/>
    <w:rsid w:val="004B3C0B"/>
    <w:rsid w:val="004B3E82"/>
    <w:rsid w:val="004B3F79"/>
    <w:rsid w:val="004B4068"/>
    <w:rsid w:val="004B4869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53"/>
    <w:rsid w:val="004B64F9"/>
    <w:rsid w:val="004B66CF"/>
    <w:rsid w:val="004B6893"/>
    <w:rsid w:val="004B7199"/>
    <w:rsid w:val="004B71C1"/>
    <w:rsid w:val="004B753A"/>
    <w:rsid w:val="004B753D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990"/>
    <w:rsid w:val="004C0A6C"/>
    <w:rsid w:val="004C0CD8"/>
    <w:rsid w:val="004C12D2"/>
    <w:rsid w:val="004C13C1"/>
    <w:rsid w:val="004C1973"/>
    <w:rsid w:val="004C1AC6"/>
    <w:rsid w:val="004C1AFF"/>
    <w:rsid w:val="004C1B21"/>
    <w:rsid w:val="004C21A8"/>
    <w:rsid w:val="004C21F9"/>
    <w:rsid w:val="004C236E"/>
    <w:rsid w:val="004C241E"/>
    <w:rsid w:val="004C2556"/>
    <w:rsid w:val="004C28AA"/>
    <w:rsid w:val="004C2DEC"/>
    <w:rsid w:val="004C2E0D"/>
    <w:rsid w:val="004C2EDF"/>
    <w:rsid w:val="004C3001"/>
    <w:rsid w:val="004C31F0"/>
    <w:rsid w:val="004C3A24"/>
    <w:rsid w:val="004C4B1E"/>
    <w:rsid w:val="004C4B3F"/>
    <w:rsid w:val="004C4B45"/>
    <w:rsid w:val="004C4E09"/>
    <w:rsid w:val="004C4E59"/>
    <w:rsid w:val="004C54C0"/>
    <w:rsid w:val="004C559B"/>
    <w:rsid w:val="004C5EF0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563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0ED"/>
    <w:rsid w:val="004D213F"/>
    <w:rsid w:val="004D22C8"/>
    <w:rsid w:val="004D2582"/>
    <w:rsid w:val="004D28C9"/>
    <w:rsid w:val="004D2A6C"/>
    <w:rsid w:val="004D2C0E"/>
    <w:rsid w:val="004D2E93"/>
    <w:rsid w:val="004D32A7"/>
    <w:rsid w:val="004D336C"/>
    <w:rsid w:val="004D33BB"/>
    <w:rsid w:val="004D37B2"/>
    <w:rsid w:val="004D4308"/>
    <w:rsid w:val="004D441F"/>
    <w:rsid w:val="004D4429"/>
    <w:rsid w:val="004D44AC"/>
    <w:rsid w:val="004D4505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C3"/>
    <w:rsid w:val="004D6B97"/>
    <w:rsid w:val="004D721D"/>
    <w:rsid w:val="004D7366"/>
    <w:rsid w:val="004D775C"/>
    <w:rsid w:val="004D7A53"/>
    <w:rsid w:val="004D7AAE"/>
    <w:rsid w:val="004D7CCA"/>
    <w:rsid w:val="004D7EBF"/>
    <w:rsid w:val="004E0082"/>
    <w:rsid w:val="004E05F5"/>
    <w:rsid w:val="004E0A43"/>
    <w:rsid w:val="004E0FF8"/>
    <w:rsid w:val="004E14A3"/>
    <w:rsid w:val="004E163A"/>
    <w:rsid w:val="004E1A3B"/>
    <w:rsid w:val="004E1C01"/>
    <w:rsid w:val="004E1F65"/>
    <w:rsid w:val="004E20D0"/>
    <w:rsid w:val="004E2513"/>
    <w:rsid w:val="004E2558"/>
    <w:rsid w:val="004E27DE"/>
    <w:rsid w:val="004E2941"/>
    <w:rsid w:val="004E2F90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68D"/>
    <w:rsid w:val="004E4726"/>
    <w:rsid w:val="004E494D"/>
    <w:rsid w:val="004E499A"/>
    <w:rsid w:val="004E55EE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720"/>
    <w:rsid w:val="004E6877"/>
    <w:rsid w:val="004E6B4A"/>
    <w:rsid w:val="004E6C6C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2A1"/>
    <w:rsid w:val="004F039F"/>
    <w:rsid w:val="004F04BB"/>
    <w:rsid w:val="004F06D8"/>
    <w:rsid w:val="004F0AD2"/>
    <w:rsid w:val="004F0E69"/>
    <w:rsid w:val="004F1090"/>
    <w:rsid w:val="004F12D6"/>
    <w:rsid w:val="004F1551"/>
    <w:rsid w:val="004F162B"/>
    <w:rsid w:val="004F1846"/>
    <w:rsid w:val="004F1AAD"/>
    <w:rsid w:val="004F1D64"/>
    <w:rsid w:val="004F2186"/>
    <w:rsid w:val="004F2233"/>
    <w:rsid w:val="004F23B0"/>
    <w:rsid w:val="004F2500"/>
    <w:rsid w:val="004F39A9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78"/>
    <w:rsid w:val="004F55E4"/>
    <w:rsid w:val="004F5C4F"/>
    <w:rsid w:val="004F5CA4"/>
    <w:rsid w:val="004F5CEE"/>
    <w:rsid w:val="004F6633"/>
    <w:rsid w:val="004F6646"/>
    <w:rsid w:val="004F6BC3"/>
    <w:rsid w:val="004F6BFC"/>
    <w:rsid w:val="004F7170"/>
    <w:rsid w:val="004F736C"/>
    <w:rsid w:val="004F738B"/>
    <w:rsid w:val="004F756C"/>
    <w:rsid w:val="004F7928"/>
    <w:rsid w:val="004F79BA"/>
    <w:rsid w:val="004F79F5"/>
    <w:rsid w:val="004F7A6A"/>
    <w:rsid w:val="004F7B5C"/>
    <w:rsid w:val="004F7C94"/>
    <w:rsid w:val="004F7F0E"/>
    <w:rsid w:val="00500247"/>
    <w:rsid w:val="0050045D"/>
    <w:rsid w:val="005011E3"/>
    <w:rsid w:val="005017A9"/>
    <w:rsid w:val="005018F6"/>
    <w:rsid w:val="00501D3A"/>
    <w:rsid w:val="00501E23"/>
    <w:rsid w:val="00502BAC"/>
    <w:rsid w:val="00502CA0"/>
    <w:rsid w:val="00502ED5"/>
    <w:rsid w:val="0050346D"/>
    <w:rsid w:val="005035C5"/>
    <w:rsid w:val="0050367E"/>
    <w:rsid w:val="005038D2"/>
    <w:rsid w:val="00503D30"/>
    <w:rsid w:val="00503F22"/>
    <w:rsid w:val="00504167"/>
    <w:rsid w:val="0050422F"/>
    <w:rsid w:val="00504517"/>
    <w:rsid w:val="0050475B"/>
    <w:rsid w:val="0050490A"/>
    <w:rsid w:val="00504E4C"/>
    <w:rsid w:val="00505266"/>
    <w:rsid w:val="0050537B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BF7"/>
    <w:rsid w:val="00507D3E"/>
    <w:rsid w:val="00507FB6"/>
    <w:rsid w:val="005100EB"/>
    <w:rsid w:val="005104B3"/>
    <w:rsid w:val="0051072B"/>
    <w:rsid w:val="005107BF"/>
    <w:rsid w:val="00511561"/>
    <w:rsid w:val="005116FF"/>
    <w:rsid w:val="00511846"/>
    <w:rsid w:val="00511CDF"/>
    <w:rsid w:val="00511D25"/>
    <w:rsid w:val="00511E5C"/>
    <w:rsid w:val="005120BB"/>
    <w:rsid w:val="00512324"/>
    <w:rsid w:val="00512D8D"/>
    <w:rsid w:val="00513228"/>
    <w:rsid w:val="005132C0"/>
    <w:rsid w:val="00513A58"/>
    <w:rsid w:val="00513D9E"/>
    <w:rsid w:val="00514059"/>
    <w:rsid w:val="00514253"/>
    <w:rsid w:val="00514372"/>
    <w:rsid w:val="005143F3"/>
    <w:rsid w:val="00514699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ED"/>
    <w:rsid w:val="00516BE4"/>
    <w:rsid w:val="00516D4A"/>
    <w:rsid w:val="00516F1D"/>
    <w:rsid w:val="005171FC"/>
    <w:rsid w:val="00517209"/>
    <w:rsid w:val="00517521"/>
    <w:rsid w:val="005175C9"/>
    <w:rsid w:val="0051765D"/>
    <w:rsid w:val="00517700"/>
    <w:rsid w:val="005177CC"/>
    <w:rsid w:val="005208F2"/>
    <w:rsid w:val="00520BB6"/>
    <w:rsid w:val="00520EA3"/>
    <w:rsid w:val="00520F92"/>
    <w:rsid w:val="005213E6"/>
    <w:rsid w:val="0052140B"/>
    <w:rsid w:val="00521517"/>
    <w:rsid w:val="00521575"/>
    <w:rsid w:val="00521692"/>
    <w:rsid w:val="005217DC"/>
    <w:rsid w:val="00522202"/>
    <w:rsid w:val="005222E9"/>
    <w:rsid w:val="005224C1"/>
    <w:rsid w:val="005226F7"/>
    <w:rsid w:val="005226FB"/>
    <w:rsid w:val="0052310C"/>
    <w:rsid w:val="0052324C"/>
    <w:rsid w:val="00523423"/>
    <w:rsid w:val="005239E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5C"/>
    <w:rsid w:val="00525DE3"/>
    <w:rsid w:val="0052614B"/>
    <w:rsid w:val="005277A2"/>
    <w:rsid w:val="00527A52"/>
    <w:rsid w:val="00527D55"/>
    <w:rsid w:val="00527D68"/>
    <w:rsid w:val="005305AE"/>
    <w:rsid w:val="00530717"/>
    <w:rsid w:val="00531478"/>
    <w:rsid w:val="00531671"/>
    <w:rsid w:val="00531E5B"/>
    <w:rsid w:val="00532276"/>
    <w:rsid w:val="0053271F"/>
    <w:rsid w:val="00532872"/>
    <w:rsid w:val="0053287C"/>
    <w:rsid w:val="005328FD"/>
    <w:rsid w:val="00533221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C56"/>
    <w:rsid w:val="00534D4D"/>
    <w:rsid w:val="00534EC4"/>
    <w:rsid w:val="005353D7"/>
    <w:rsid w:val="00535722"/>
    <w:rsid w:val="005359B9"/>
    <w:rsid w:val="00535D94"/>
    <w:rsid w:val="00535FB1"/>
    <w:rsid w:val="0053612E"/>
    <w:rsid w:val="005367F4"/>
    <w:rsid w:val="005369FF"/>
    <w:rsid w:val="00536A00"/>
    <w:rsid w:val="005370EA"/>
    <w:rsid w:val="00537199"/>
    <w:rsid w:val="005373EF"/>
    <w:rsid w:val="00537A54"/>
    <w:rsid w:val="00537A63"/>
    <w:rsid w:val="00537FB5"/>
    <w:rsid w:val="005403B8"/>
    <w:rsid w:val="00540491"/>
    <w:rsid w:val="00540620"/>
    <w:rsid w:val="005408F0"/>
    <w:rsid w:val="00540B63"/>
    <w:rsid w:val="0054134C"/>
    <w:rsid w:val="005415A4"/>
    <w:rsid w:val="00541971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926"/>
    <w:rsid w:val="00545D94"/>
    <w:rsid w:val="00545E8F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BC3"/>
    <w:rsid w:val="00550189"/>
    <w:rsid w:val="0055048B"/>
    <w:rsid w:val="0055049F"/>
    <w:rsid w:val="005504AB"/>
    <w:rsid w:val="00550637"/>
    <w:rsid w:val="0055097E"/>
    <w:rsid w:val="00550A65"/>
    <w:rsid w:val="00550B1E"/>
    <w:rsid w:val="00550EE8"/>
    <w:rsid w:val="0055119D"/>
    <w:rsid w:val="00551380"/>
    <w:rsid w:val="00551725"/>
    <w:rsid w:val="00551DA8"/>
    <w:rsid w:val="00551ED3"/>
    <w:rsid w:val="00551F1E"/>
    <w:rsid w:val="00551F35"/>
    <w:rsid w:val="0055286B"/>
    <w:rsid w:val="00552C5E"/>
    <w:rsid w:val="00552E9C"/>
    <w:rsid w:val="0055300C"/>
    <w:rsid w:val="00553019"/>
    <w:rsid w:val="005530BD"/>
    <w:rsid w:val="0055353A"/>
    <w:rsid w:val="005536CC"/>
    <w:rsid w:val="005536D5"/>
    <w:rsid w:val="00553D84"/>
    <w:rsid w:val="005546A3"/>
    <w:rsid w:val="00554B23"/>
    <w:rsid w:val="00554BBD"/>
    <w:rsid w:val="00554EA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3A5"/>
    <w:rsid w:val="00561424"/>
    <w:rsid w:val="005618D9"/>
    <w:rsid w:val="00561928"/>
    <w:rsid w:val="00561B99"/>
    <w:rsid w:val="00561C3A"/>
    <w:rsid w:val="005620E3"/>
    <w:rsid w:val="005626E9"/>
    <w:rsid w:val="005628F0"/>
    <w:rsid w:val="005637BC"/>
    <w:rsid w:val="00563928"/>
    <w:rsid w:val="00563A39"/>
    <w:rsid w:val="00563FD0"/>
    <w:rsid w:val="0056427C"/>
    <w:rsid w:val="00564343"/>
    <w:rsid w:val="0056458D"/>
    <w:rsid w:val="00564D20"/>
    <w:rsid w:val="00564D34"/>
    <w:rsid w:val="00564F1C"/>
    <w:rsid w:val="00564F21"/>
    <w:rsid w:val="00565260"/>
    <w:rsid w:val="005652DD"/>
    <w:rsid w:val="005663AE"/>
    <w:rsid w:val="00566525"/>
    <w:rsid w:val="0056659C"/>
    <w:rsid w:val="00566A1F"/>
    <w:rsid w:val="00566BBE"/>
    <w:rsid w:val="00566DDE"/>
    <w:rsid w:val="0056722E"/>
    <w:rsid w:val="00567703"/>
    <w:rsid w:val="00567E5F"/>
    <w:rsid w:val="00567F3C"/>
    <w:rsid w:val="005700CD"/>
    <w:rsid w:val="0057022E"/>
    <w:rsid w:val="005703A0"/>
    <w:rsid w:val="005708F5"/>
    <w:rsid w:val="0057116E"/>
    <w:rsid w:val="00571192"/>
    <w:rsid w:val="00571304"/>
    <w:rsid w:val="005714B6"/>
    <w:rsid w:val="005716D0"/>
    <w:rsid w:val="00571C7E"/>
    <w:rsid w:val="00571C95"/>
    <w:rsid w:val="005721DA"/>
    <w:rsid w:val="00572549"/>
    <w:rsid w:val="005727AF"/>
    <w:rsid w:val="0057281E"/>
    <w:rsid w:val="00572998"/>
    <w:rsid w:val="00572C14"/>
    <w:rsid w:val="00572D6F"/>
    <w:rsid w:val="00572DEB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520F"/>
    <w:rsid w:val="005752D8"/>
    <w:rsid w:val="00575341"/>
    <w:rsid w:val="005756D0"/>
    <w:rsid w:val="00575972"/>
    <w:rsid w:val="005761D8"/>
    <w:rsid w:val="005764D0"/>
    <w:rsid w:val="0057656A"/>
    <w:rsid w:val="005767C8"/>
    <w:rsid w:val="00576FF9"/>
    <w:rsid w:val="005777F5"/>
    <w:rsid w:val="00577866"/>
    <w:rsid w:val="005778C8"/>
    <w:rsid w:val="00577998"/>
    <w:rsid w:val="00577A05"/>
    <w:rsid w:val="00577FCD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181"/>
    <w:rsid w:val="00583663"/>
    <w:rsid w:val="005836A7"/>
    <w:rsid w:val="00583722"/>
    <w:rsid w:val="005837AF"/>
    <w:rsid w:val="005837FE"/>
    <w:rsid w:val="0058382E"/>
    <w:rsid w:val="00583C1C"/>
    <w:rsid w:val="00583D11"/>
    <w:rsid w:val="00583F19"/>
    <w:rsid w:val="00583FFE"/>
    <w:rsid w:val="005841B9"/>
    <w:rsid w:val="00584793"/>
    <w:rsid w:val="00584BBC"/>
    <w:rsid w:val="00584BD1"/>
    <w:rsid w:val="00584D23"/>
    <w:rsid w:val="00584FF8"/>
    <w:rsid w:val="0058518B"/>
    <w:rsid w:val="0058554A"/>
    <w:rsid w:val="005857E0"/>
    <w:rsid w:val="0058580D"/>
    <w:rsid w:val="00585B52"/>
    <w:rsid w:val="00585FED"/>
    <w:rsid w:val="005862BD"/>
    <w:rsid w:val="00586417"/>
    <w:rsid w:val="00586BBC"/>
    <w:rsid w:val="00586D11"/>
    <w:rsid w:val="00587177"/>
    <w:rsid w:val="00587494"/>
    <w:rsid w:val="0058753A"/>
    <w:rsid w:val="00587CEE"/>
    <w:rsid w:val="0059049C"/>
    <w:rsid w:val="00590A2B"/>
    <w:rsid w:val="00590A4F"/>
    <w:rsid w:val="00590CA1"/>
    <w:rsid w:val="00590F76"/>
    <w:rsid w:val="005912B1"/>
    <w:rsid w:val="005915CB"/>
    <w:rsid w:val="005917B1"/>
    <w:rsid w:val="0059193F"/>
    <w:rsid w:val="00591F09"/>
    <w:rsid w:val="00591F93"/>
    <w:rsid w:val="00592659"/>
    <w:rsid w:val="0059281E"/>
    <w:rsid w:val="00592E0A"/>
    <w:rsid w:val="00592ED8"/>
    <w:rsid w:val="00592EEB"/>
    <w:rsid w:val="00593A29"/>
    <w:rsid w:val="00593A74"/>
    <w:rsid w:val="00593CF2"/>
    <w:rsid w:val="00593F42"/>
    <w:rsid w:val="00593FC5"/>
    <w:rsid w:val="00594125"/>
    <w:rsid w:val="005943BB"/>
    <w:rsid w:val="0059485C"/>
    <w:rsid w:val="005948C3"/>
    <w:rsid w:val="00594917"/>
    <w:rsid w:val="0059496C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0A2"/>
    <w:rsid w:val="0059711A"/>
    <w:rsid w:val="00597156"/>
    <w:rsid w:val="0059749D"/>
    <w:rsid w:val="0059754B"/>
    <w:rsid w:val="00597798"/>
    <w:rsid w:val="005977AE"/>
    <w:rsid w:val="00597959"/>
    <w:rsid w:val="00597BAA"/>
    <w:rsid w:val="00597D2F"/>
    <w:rsid w:val="00597DB5"/>
    <w:rsid w:val="00597E8D"/>
    <w:rsid w:val="00597FC5"/>
    <w:rsid w:val="005A0505"/>
    <w:rsid w:val="005A0623"/>
    <w:rsid w:val="005A0ECB"/>
    <w:rsid w:val="005A0EDE"/>
    <w:rsid w:val="005A10D5"/>
    <w:rsid w:val="005A14B0"/>
    <w:rsid w:val="005A1848"/>
    <w:rsid w:val="005A1906"/>
    <w:rsid w:val="005A1AF1"/>
    <w:rsid w:val="005A1F1D"/>
    <w:rsid w:val="005A222C"/>
    <w:rsid w:val="005A2C8F"/>
    <w:rsid w:val="005A2D6E"/>
    <w:rsid w:val="005A2E5A"/>
    <w:rsid w:val="005A3140"/>
    <w:rsid w:val="005A3363"/>
    <w:rsid w:val="005A368C"/>
    <w:rsid w:val="005A380D"/>
    <w:rsid w:val="005A3972"/>
    <w:rsid w:val="005A42E6"/>
    <w:rsid w:val="005A45CD"/>
    <w:rsid w:val="005A4749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AAB"/>
    <w:rsid w:val="005A5B2F"/>
    <w:rsid w:val="005A5DBC"/>
    <w:rsid w:val="005A6203"/>
    <w:rsid w:val="005A6F16"/>
    <w:rsid w:val="005A731C"/>
    <w:rsid w:val="005A7386"/>
    <w:rsid w:val="005A7487"/>
    <w:rsid w:val="005A7593"/>
    <w:rsid w:val="005A7680"/>
    <w:rsid w:val="005A7B0F"/>
    <w:rsid w:val="005A7C76"/>
    <w:rsid w:val="005B03BD"/>
    <w:rsid w:val="005B0570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46F"/>
    <w:rsid w:val="005B16A3"/>
    <w:rsid w:val="005B16D3"/>
    <w:rsid w:val="005B1976"/>
    <w:rsid w:val="005B1B34"/>
    <w:rsid w:val="005B1E21"/>
    <w:rsid w:val="005B1EB8"/>
    <w:rsid w:val="005B22B5"/>
    <w:rsid w:val="005B25EA"/>
    <w:rsid w:val="005B27E6"/>
    <w:rsid w:val="005B2807"/>
    <w:rsid w:val="005B2BEE"/>
    <w:rsid w:val="005B2CE5"/>
    <w:rsid w:val="005B2E3C"/>
    <w:rsid w:val="005B2EC1"/>
    <w:rsid w:val="005B2FE2"/>
    <w:rsid w:val="005B328D"/>
    <w:rsid w:val="005B36A4"/>
    <w:rsid w:val="005B373D"/>
    <w:rsid w:val="005B398E"/>
    <w:rsid w:val="005B3BB0"/>
    <w:rsid w:val="005B40EE"/>
    <w:rsid w:val="005B44B7"/>
    <w:rsid w:val="005B4842"/>
    <w:rsid w:val="005B48AB"/>
    <w:rsid w:val="005B4A73"/>
    <w:rsid w:val="005B4C9C"/>
    <w:rsid w:val="005B4FB5"/>
    <w:rsid w:val="005B54C3"/>
    <w:rsid w:val="005B5EC8"/>
    <w:rsid w:val="005B6007"/>
    <w:rsid w:val="005B63DC"/>
    <w:rsid w:val="005B64CD"/>
    <w:rsid w:val="005B6759"/>
    <w:rsid w:val="005B686C"/>
    <w:rsid w:val="005B6AAB"/>
    <w:rsid w:val="005B6D60"/>
    <w:rsid w:val="005B6F64"/>
    <w:rsid w:val="005B70FB"/>
    <w:rsid w:val="005B722E"/>
    <w:rsid w:val="005B72D9"/>
    <w:rsid w:val="005B73F5"/>
    <w:rsid w:val="005B7580"/>
    <w:rsid w:val="005B7AA0"/>
    <w:rsid w:val="005C012E"/>
    <w:rsid w:val="005C047C"/>
    <w:rsid w:val="005C04E6"/>
    <w:rsid w:val="005C0A50"/>
    <w:rsid w:val="005C0A99"/>
    <w:rsid w:val="005C0B5D"/>
    <w:rsid w:val="005C1160"/>
    <w:rsid w:val="005C123C"/>
    <w:rsid w:val="005C18B3"/>
    <w:rsid w:val="005C1B06"/>
    <w:rsid w:val="005C1FC8"/>
    <w:rsid w:val="005C1FF4"/>
    <w:rsid w:val="005C21F9"/>
    <w:rsid w:val="005C2309"/>
    <w:rsid w:val="005C24CE"/>
    <w:rsid w:val="005C25DA"/>
    <w:rsid w:val="005C2F05"/>
    <w:rsid w:val="005C2F25"/>
    <w:rsid w:val="005C31FA"/>
    <w:rsid w:val="005C3413"/>
    <w:rsid w:val="005C3430"/>
    <w:rsid w:val="005C3443"/>
    <w:rsid w:val="005C44E2"/>
    <w:rsid w:val="005C4834"/>
    <w:rsid w:val="005C4965"/>
    <w:rsid w:val="005C49EE"/>
    <w:rsid w:val="005C4CCC"/>
    <w:rsid w:val="005C4DC5"/>
    <w:rsid w:val="005C4FB1"/>
    <w:rsid w:val="005C529C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D00C4"/>
    <w:rsid w:val="005D0196"/>
    <w:rsid w:val="005D0449"/>
    <w:rsid w:val="005D059E"/>
    <w:rsid w:val="005D0635"/>
    <w:rsid w:val="005D0F9A"/>
    <w:rsid w:val="005D1AB0"/>
    <w:rsid w:val="005D1EA0"/>
    <w:rsid w:val="005D218D"/>
    <w:rsid w:val="005D2969"/>
    <w:rsid w:val="005D2D75"/>
    <w:rsid w:val="005D2F2A"/>
    <w:rsid w:val="005D3B48"/>
    <w:rsid w:val="005D3F60"/>
    <w:rsid w:val="005D4406"/>
    <w:rsid w:val="005D4661"/>
    <w:rsid w:val="005D5004"/>
    <w:rsid w:val="005D52B7"/>
    <w:rsid w:val="005D58B7"/>
    <w:rsid w:val="005D58DA"/>
    <w:rsid w:val="005D5A05"/>
    <w:rsid w:val="005D5F93"/>
    <w:rsid w:val="005D6317"/>
    <w:rsid w:val="005D63D6"/>
    <w:rsid w:val="005D63FC"/>
    <w:rsid w:val="005D6615"/>
    <w:rsid w:val="005D6A53"/>
    <w:rsid w:val="005D6AA9"/>
    <w:rsid w:val="005D73FE"/>
    <w:rsid w:val="005D772E"/>
    <w:rsid w:val="005D7912"/>
    <w:rsid w:val="005D7CD3"/>
    <w:rsid w:val="005D7D5C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21C7"/>
    <w:rsid w:val="005E277B"/>
    <w:rsid w:val="005E28D8"/>
    <w:rsid w:val="005E3092"/>
    <w:rsid w:val="005E3309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B93"/>
    <w:rsid w:val="005E5EC9"/>
    <w:rsid w:val="005E6043"/>
    <w:rsid w:val="005E6083"/>
    <w:rsid w:val="005E6143"/>
    <w:rsid w:val="005E6A76"/>
    <w:rsid w:val="005E6BC2"/>
    <w:rsid w:val="005E6EF6"/>
    <w:rsid w:val="005E7265"/>
    <w:rsid w:val="005E736A"/>
    <w:rsid w:val="005E744D"/>
    <w:rsid w:val="005E747D"/>
    <w:rsid w:val="005E7856"/>
    <w:rsid w:val="005E78BD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128E"/>
    <w:rsid w:val="005F1855"/>
    <w:rsid w:val="005F18A9"/>
    <w:rsid w:val="005F1FB6"/>
    <w:rsid w:val="005F2426"/>
    <w:rsid w:val="005F29D1"/>
    <w:rsid w:val="005F29D8"/>
    <w:rsid w:val="005F2C2E"/>
    <w:rsid w:val="005F2E97"/>
    <w:rsid w:val="005F2EEF"/>
    <w:rsid w:val="005F30F9"/>
    <w:rsid w:val="005F32AF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959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11D"/>
    <w:rsid w:val="005F7425"/>
    <w:rsid w:val="005F79DA"/>
    <w:rsid w:val="005F7EFF"/>
    <w:rsid w:val="00600279"/>
    <w:rsid w:val="0060040D"/>
    <w:rsid w:val="00600CEB"/>
    <w:rsid w:val="00600E2C"/>
    <w:rsid w:val="00600F3F"/>
    <w:rsid w:val="00601086"/>
    <w:rsid w:val="006010B9"/>
    <w:rsid w:val="006013A4"/>
    <w:rsid w:val="006015B2"/>
    <w:rsid w:val="00601655"/>
    <w:rsid w:val="0060171F"/>
    <w:rsid w:val="00601982"/>
    <w:rsid w:val="006019D1"/>
    <w:rsid w:val="00601E2A"/>
    <w:rsid w:val="00601ED1"/>
    <w:rsid w:val="00602464"/>
    <w:rsid w:val="00602D97"/>
    <w:rsid w:val="00602FA9"/>
    <w:rsid w:val="00602FC6"/>
    <w:rsid w:val="006037C2"/>
    <w:rsid w:val="00603BEB"/>
    <w:rsid w:val="00603BEE"/>
    <w:rsid w:val="00603E38"/>
    <w:rsid w:val="006040B6"/>
    <w:rsid w:val="006041A7"/>
    <w:rsid w:val="0060420B"/>
    <w:rsid w:val="006043AA"/>
    <w:rsid w:val="00604837"/>
    <w:rsid w:val="00604A2A"/>
    <w:rsid w:val="00604C5D"/>
    <w:rsid w:val="006050E5"/>
    <w:rsid w:val="0060520C"/>
    <w:rsid w:val="006053A6"/>
    <w:rsid w:val="00605674"/>
    <w:rsid w:val="006057A2"/>
    <w:rsid w:val="00605BC9"/>
    <w:rsid w:val="00605EF6"/>
    <w:rsid w:val="00606182"/>
    <w:rsid w:val="0060662F"/>
    <w:rsid w:val="00606852"/>
    <w:rsid w:val="00606B65"/>
    <w:rsid w:val="00606B6E"/>
    <w:rsid w:val="00607107"/>
    <w:rsid w:val="00607699"/>
    <w:rsid w:val="006076BA"/>
    <w:rsid w:val="00607D12"/>
    <w:rsid w:val="00610609"/>
    <w:rsid w:val="0061077C"/>
    <w:rsid w:val="006109BF"/>
    <w:rsid w:val="006109D8"/>
    <w:rsid w:val="00610A03"/>
    <w:rsid w:val="00610E64"/>
    <w:rsid w:val="00610F7C"/>
    <w:rsid w:val="006111AF"/>
    <w:rsid w:val="006111C6"/>
    <w:rsid w:val="0061166D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33"/>
    <w:rsid w:val="00614080"/>
    <w:rsid w:val="006140FB"/>
    <w:rsid w:val="00614982"/>
    <w:rsid w:val="00614B6E"/>
    <w:rsid w:val="00614BE3"/>
    <w:rsid w:val="00614C02"/>
    <w:rsid w:val="00614D10"/>
    <w:rsid w:val="0061500A"/>
    <w:rsid w:val="00615712"/>
    <w:rsid w:val="006159AE"/>
    <w:rsid w:val="00615B0D"/>
    <w:rsid w:val="00615E48"/>
    <w:rsid w:val="00616070"/>
    <w:rsid w:val="006160D4"/>
    <w:rsid w:val="00616303"/>
    <w:rsid w:val="006168C6"/>
    <w:rsid w:val="006179D4"/>
    <w:rsid w:val="00617F7F"/>
    <w:rsid w:val="00620198"/>
    <w:rsid w:val="00620463"/>
    <w:rsid w:val="006209C2"/>
    <w:rsid w:val="00620B96"/>
    <w:rsid w:val="00620EC1"/>
    <w:rsid w:val="00620F03"/>
    <w:rsid w:val="00621446"/>
    <w:rsid w:val="0062158E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363E"/>
    <w:rsid w:val="0062376B"/>
    <w:rsid w:val="006246B3"/>
    <w:rsid w:val="00624932"/>
    <w:rsid w:val="00624CB1"/>
    <w:rsid w:val="00624E25"/>
    <w:rsid w:val="00624F8E"/>
    <w:rsid w:val="00625032"/>
    <w:rsid w:val="006252B0"/>
    <w:rsid w:val="00625B5F"/>
    <w:rsid w:val="00625C6F"/>
    <w:rsid w:val="00625DA2"/>
    <w:rsid w:val="00625EB1"/>
    <w:rsid w:val="00625F95"/>
    <w:rsid w:val="00626088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6B4"/>
    <w:rsid w:val="00630B33"/>
    <w:rsid w:val="00630E05"/>
    <w:rsid w:val="00630ECC"/>
    <w:rsid w:val="00630ED9"/>
    <w:rsid w:val="006312FC"/>
    <w:rsid w:val="0063148B"/>
    <w:rsid w:val="0063179C"/>
    <w:rsid w:val="00631861"/>
    <w:rsid w:val="006318AF"/>
    <w:rsid w:val="006320AB"/>
    <w:rsid w:val="0063244F"/>
    <w:rsid w:val="00632645"/>
    <w:rsid w:val="00632818"/>
    <w:rsid w:val="0063299B"/>
    <w:rsid w:val="00632D78"/>
    <w:rsid w:val="0063334F"/>
    <w:rsid w:val="006334E1"/>
    <w:rsid w:val="00633744"/>
    <w:rsid w:val="00633A5F"/>
    <w:rsid w:val="00633D1B"/>
    <w:rsid w:val="006343B8"/>
    <w:rsid w:val="00634943"/>
    <w:rsid w:val="00634A89"/>
    <w:rsid w:val="00634DB7"/>
    <w:rsid w:val="00634E48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056"/>
    <w:rsid w:val="006374E8"/>
    <w:rsid w:val="00637780"/>
    <w:rsid w:val="0063789F"/>
    <w:rsid w:val="00637D19"/>
    <w:rsid w:val="00637FB0"/>
    <w:rsid w:val="006402CC"/>
    <w:rsid w:val="00640358"/>
    <w:rsid w:val="0064051A"/>
    <w:rsid w:val="00640569"/>
    <w:rsid w:val="006407AC"/>
    <w:rsid w:val="00640ABD"/>
    <w:rsid w:val="00640C2C"/>
    <w:rsid w:val="00640D99"/>
    <w:rsid w:val="00640E90"/>
    <w:rsid w:val="00640EBD"/>
    <w:rsid w:val="00640F9A"/>
    <w:rsid w:val="00641125"/>
    <w:rsid w:val="00641135"/>
    <w:rsid w:val="00641224"/>
    <w:rsid w:val="00641637"/>
    <w:rsid w:val="006417DA"/>
    <w:rsid w:val="00641C88"/>
    <w:rsid w:val="00641CB7"/>
    <w:rsid w:val="00641ED2"/>
    <w:rsid w:val="00641F13"/>
    <w:rsid w:val="006420C0"/>
    <w:rsid w:val="00642436"/>
    <w:rsid w:val="006424EF"/>
    <w:rsid w:val="0064293E"/>
    <w:rsid w:val="006429DC"/>
    <w:rsid w:val="00642AA0"/>
    <w:rsid w:val="006430B4"/>
    <w:rsid w:val="0064328E"/>
    <w:rsid w:val="006433EB"/>
    <w:rsid w:val="00643F60"/>
    <w:rsid w:val="00644205"/>
    <w:rsid w:val="006443A2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AA9"/>
    <w:rsid w:val="00645B28"/>
    <w:rsid w:val="006460AA"/>
    <w:rsid w:val="00646274"/>
    <w:rsid w:val="006465AC"/>
    <w:rsid w:val="00646CD0"/>
    <w:rsid w:val="00646EBA"/>
    <w:rsid w:val="00647B83"/>
    <w:rsid w:val="00647D84"/>
    <w:rsid w:val="00647FA7"/>
    <w:rsid w:val="0065077C"/>
    <w:rsid w:val="0065078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2173"/>
    <w:rsid w:val="006524DA"/>
    <w:rsid w:val="006528C9"/>
    <w:rsid w:val="00652A8F"/>
    <w:rsid w:val="00652C4F"/>
    <w:rsid w:val="00652CB8"/>
    <w:rsid w:val="00652D89"/>
    <w:rsid w:val="00652EDE"/>
    <w:rsid w:val="00652F93"/>
    <w:rsid w:val="00653712"/>
    <w:rsid w:val="0065394C"/>
    <w:rsid w:val="00653F5F"/>
    <w:rsid w:val="006544FD"/>
    <w:rsid w:val="006547F5"/>
    <w:rsid w:val="00654DE1"/>
    <w:rsid w:val="006552DD"/>
    <w:rsid w:val="00655A48"/>
    <w:rsid w:val="006560D9"/>
    <w:rsid w:val="00656154"/>
    <w:rsid w:val="0065645E"/>
    <w:rsid w:val="006564B9"/>
    <w:rsid w:val="0065654F"/>
    <w:rsid w:val="0065665B"/>
    <w:rsid w:val="00656765"/>
    <w:rsid w:val="00656A0E"/>
    <w:rsid w:val="00656AE1"/>
    <w:rsid w:val="00656D93"/>
    <w:rsid w:val="006570FA"/>
    <w:rsid w:val="00657336"/>
    <w:rsid w:val="006574AD"/>
    <w:rsid w:val="006579F7"/>
    <w:rsid w:val="00657FC4"/>
    <w:rsid w:val="006601E3"/>
    <w:rsid w:val="00660472"/>
    <w:rsid w:val="006604F8"/>
    <w:rsid w:val="0066063C"/>
    <w:rsid w:val="00660684"/>
    <w:rsid w:val="0066069C"/>
    <w:rsid w:val="006610A4"/>
    <w:rsid w:val="006613CB"/>
    <w:rsid w:val="00661593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5B6"/>
    <w:rsid w:val="006637CE"/>
    <w:rsid w:val="00663BEE"/>
    <w:rsid w:val="006640F9"/>
    <w:rsid w:val="0066446D"/>
    <w:rsid w:val="00664A92"/>
    <w:rsid w:val="00664C2D"/>
    <w:rsid w:val="006652D0"/>
    <w:rsid w:val="006653AA"/>
    <w:rsid w:val="006655C0"/>
    <w:rsid w:val="00665817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404"/>
    <w:rsid w:val="0067055E"/>
    <w:rsid w:val="006706F0"/>
    <w:rsid w:val="0067084D"/>
    <w:rsid w:val="006709C7"/>
    <w:rsid w:val="006709CA"/>
    <w:rsid w:val="00670A9E"/>
    <w:rsid w:val="00670F4C"/>
    <w:rsid w:val="00670F8B"/>
    <w:rsid w:val="006711EA"/>
    <w:rsid w:val="0067152E"/>
    <w:rsid w:val="00671748"/>
    <w:rsid w:val="0067178C"/>
    <w:rsid w:val="006717E2"/>
    <w:rsid w:val="006718EE"/>
    <w:rsid w:val="00671A79"/>
    <w:rsid w:val="00671B42"/>
    <w:rsid w:val="00671BE8"/>
    <w:rsid w:val="00671CD2"/>
    <w:rsid w:val="00672420"/>
    <w:rsid w:val="0067251A"/>
    <w:rsid w:val="006726E2"/>
    <w:rsid w:val="00672AD5"/>
    <w:rsid w:val="00672D3E"/>
    <w:rsid w:val="00673141"/>
    <w:rsid w:val="00673AAB"/>
    <w:rsid w:val="00673C50"/>
    <w:rsid w:val="00673F36"/>
    <w:rsid w:val="0067436E"/>
    <w:rsid w:val="00674A8D"/>
    <w:rsid w:val="00674D5B"/>
    <w:rsid w:val="00674E1B"/>
    <w:rsid w:val="00674F85"/>
    <w:rsid w:val="0067532C"/>
    <w:rsid w:val="00675658"/>
    <w:rsid w:val="006758B0"/>
    <w:rsid w:val="006761F9"/>
    <w:rsid w:val="006769A7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02"/>
    <w:rsid w:val="00681D5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F8"/>
    <w:rsid w:val="00685335"/>
    <w:rsid w:val="006858A6"/>
    <w:rsid w:val="0068597E"/>
    <w:rsid w:val="00685AF0"/>
    <w:rsid w:val="00686145"/>
    <w:rsid w:val="00686396"/>
    <w:rsid w:val="006864E6"/>
    <w:rsid w:val="0068653F"/>
    <w:rsid w:val="006869BD"/>
    <w:rsid w:val="00686BE0"/>
    <w:rsid w:val="00686D1F"/>
    <w:rsid w:val="00686E91"/>
    <w:rsid w:val="00686EC5"/>
    <w:rsid w:val="00687126"/>
    <w:rsid w:val="00687420"/>
    <w:rsid w:val="006874BC"/>
    <w:rsid w:val="0068770D"/>
    <w:rsid w:val="00687710"/>
    <w:rsid w:val="0068793B"/>
    <w:rsid w:val="0068799B"/>
    <w:rsid w:val="00687A20"/>
    <w:rsid w:val="00687AC0"/>
    <w:rsid w:val="00687F86"/>
    <w:rsid w:val="00687F90"/>
    <w:rsid w:val="006903C0"/>
    <w:rsid w:val="00690C25"/>
    <w:rsid w:val="006915F7"/>
    <w:rsid w:val="00691655"/>
    <w:rsid w:val="00691ACC"/>
    <w:rsid w:val="00691C40"/>
    <w:rsid w:val="00692749"/>
    <w:rsid w:val="006929AA"/>
    <w:rsid w:val="00692A62"/>
    <w:rsid w:val="00692AE5"/>
    <w:rsid w:val="006932F5"/>
    <w:rsid w:val="00693775"/>
    <w:rsid w:val="006938CC"/>
    <w:rsid w:val="006939A6"/>
    <w:rsid w:val="006942C4"/>
    <w:rsid w:val="00694D40"/>
    <w:rsid w:val="00695087"/>
    <w:rsid w:val="00695418"/>
    <w:rsid w:val="0069627A"/>
    <w:rsid w:val="0069629C"/>
    <w:rsid w:val="00696662"/>
    <w:rsid w:val="00696727"/>
    <w:rsid w:val="0069699D"/>
    <w:rsid w:val="00696F16"/>
    <w:rsid w:val="0069702F"/>
    <w:rsid w:val="00697573"/>
    <w:rsid w:val="006976D5"/>
    <w:rsid w:val="006976DB"/>
    <w:rsid w:val="00697728"/>
    <w:rsid w:val="006977F4"/>
    <w:rsid w:val="006978A0"/>
    <w:rsid w:val="00697DDC"/>
    <w:rsid w:val="00697F27"/>
    <w:rsid w:val="006A0079"/>
    <w:rsid w:val="006A00CC"/>
    <w:rsid w:val="006A014F"/>
    <w:rsid w:val="006A0368"/>
    <w:rsid w:val="006A147A"/>
    <w:rsid w:val="006A1489"/>
    <w:rsid w:val="006A15BE"/>
    <w:rsid w:val="006A1AA7"/>
    <w:rsid w:val="006A1AA8"/>
    <w:rsid w:val="006A1AE5"/>
    <w:rsid w:val="006A1B09"/>
    <w:rsid w:val="006A1C2C"/>
    <w:rsid w:val="006A1CEB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33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03"/>
    <w:rsid w:val="006A55C9"/>
    <w:rsid w:val="006A5667"/>
    <w:rsid w:val="006A5690"/>
    <w:rsid w:val="006A581E"/>
    <w:rsid w:val="006A58D5"/>
    <w:rsid w:val="006A5D1F"/>
    <w:rsid w:val="006A605B"/>
    <w:rsid w:val="006A62CE"/>
    <w:rsid w:val="006A6403"/>
    <w:rsid w:val="006A6C4D"/>
    <w:rsid w:val="006A6E2B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B4A"/>
    <w:rsid w:val="006B1D80"/>
    <w:rsid w:val="006B1F75"/>
    <w:rsid w:val="006B2258"/>
    <w:rsid w:val="006B2A72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4F69"/>
    <w:rsid w:val="006B5029"/>
    <w:rsid w:val="006B5242"/>
    <w:rsid w:val="006B5260"/>
    <w:rsid w:val="006B53DC"/>
    <w:rsid w:val="006B55A9"/>
    <w:rsid w:val="006B5720"/>
    <w:rsid w:val="006B5A6A"/>
    <w:rsid w:val="006B5EBC"/>
    <w:rsid w:val="006B631F"/>
    <w:rsid w:val="006B635C"/>
    <w:rsid w:val="006B6605"/>
    <w:rsid w:val="006B6932"/>
    <w:rsid w:val="006B6D3D"/>
    <w:rsid w:val="006B72A2"/>
    <w:rsid w:val="006B767B"/>
    <w:rsid w:val="006B7965"/>
    <w:rsid w:val="006B7B1C"/>
    <w:rsid w:val="006B7F9D"/>
    <w:rsid w:val="006C01C4"/>
    <w:rsid w:val="006C0294"/>
    <w:rsid w:val="006C0350"/>
    <w:rsid w:val="006C04BD"/>
    <w:rsid w:val="006C0512"/>
    <w:rsid w:val="006C078B"/>
    <w:rsid w:val="006C08E8"/>
    <w:rsid w:val="006C0A49"/>
    <w:rsid w:val="006C0A74"/>
    <w:rsid w:val="006C0C9B"/>
    <w:rsid w:val="006C0E6F"/>
    <w:rsid w:val="006C18C3"/>
    <w:rsid w:val="006C1BB5"/>
    <w:rsid w:val="006C1DED"/>
    <w:rsid w:val="006C1E4E"/>
    <w:rsid w:val="006C1EBF"/>
    <w:rsid w:val="006C25EC"/>
    <w:rsid w:val="006C26D2"/>
    <w:rsid w:val="006C2823"/>
    <w:rsid w:val="006C28D9"/>
    <w:rsid w:val="006C2923"/>
    <w:rsid w:val="006C341E"/>
    <w:rsid w:val="006C358C"/>
    <w:rsid w:val="006C3859"/>
    <w:rsid w:val="006C3960"/>
    <w:rsid w:val="006C3ACD"/>
    <w:rsid w:val="006C43F0"/>
    <w:rsid w:val="006C47FC"/>
    <w:rsid w:val="006C4CF0"/>
    <w:rsid w:val="006C4D1E"/>
    <w:rsid w:val="006C4D85"/>
    <w:rsid w:val="006C4EFB"/>
    <w:rsid w:val="006C4F52"/>
    <w:rsid w:val="006C5108"/>
    <w:rsid w:val="006C55B4"/>
    <w:rsid w:val="006C5E7A"/>
    <w:rsid w:val="006C6129"/>
    <w:rsid w:val="006C62CC"/>
    <w:rsid w:val="006C6386"/>
    <w:rsid w:val="006C63C7"/>
    <w:rsid w:val="006C65ED"/>
    <w:rsid w:val="006C6A2D"/>
    <w:rsid w:val="006C6C44"/>
    <w:rsid w:val="006C6D8A"/>
    <w:rsid w:val="006C6E25"/>
    <w:rsid w:val="006C6E81"/>
    <w:rsid w:val="006C7089"/>
    <w:rsid w:val="006C70F3"/>
    <w:rsid w:val="006C7833"/>
    <w:rsid w:val="006C78C0"/>
    <w:rsid w:val="006D07BD"/>
    <w:rsid w:val="006D0A1B"/>
    <w:rsid w:val="006D0AD3"/>
    <w:rsid w:val="006D0BB3"/>
    <w:rsid w:val="006D114D"/>
    <w:rsid w:val="006D13B7"/>
    <w:rsid w:val="006D16D5"/>
    <w:rsid w:val="006D1843"/>
    <w:rsid w:val="006D1A7D"/>
    <w:rsid w:val="006D1D3A"/>
    <w:rsid w:val="006D1D6A"/>
    <w:rsid w:val="006D2164"/>
    <w:rsid w:val="006D23C0"/>
    <w:rsid w:val="006D2419"/>
    <w:rsid w:val="006D243D"/>
    <w:rsid w:val="006D258B"/>
    <w:rsid w:val="006D2875"/>
    <w:rsid w:val="006D2973"/>
    <w:rsid w:val="006D2BBE"/>
    <w:rsid w:val="006D2F22"/>
    <w:rsid w:val="006D3399"/>
    <w:rsid w:val="006D33E6"/>
    <w:rsid w:val="006D361F"/>
    <w:rsid w:val="006D3F26"/>
    <w:rsid w:val="006D4305"/>
    <w:rsid w:val="006D448B"/>
    <w:rsid w:val="006D44F2"/>
    <w:rsid w:val="006D4B53"/>
    <w:rsid w:val="006D4E4F"/>
    <w:rsid w:val="006D534E"/>
    <w:rsid w:val="006D5623"/>
    <w:rsid w:val="006D5656"/>
    <w:rsid w:val="006D63A6"/>
    <w:rsid w:val="006D64C6"/>
    <w:rsid w:val="006D65D7"/>
    <w:rsid w:val="006D666E"/>
    <w:rsid w:val="006D6895"/>
    <w:rsid w:val="006D6A11"/>
    <w:rsid w:val="006D6ADC"/>
    <w:rsid w:val="006D6BD1"/>
    <w:rsid w:val="006D6C4A"/>
    <w:rsid w:val="006D70EE"/>
    <w:rsid w:val="006D73B4"/>
    <w:rsid w:val="006D7733"/>
    <w:rsid w:val="006D7BC1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670"/>
    <w:rsid w:val="006E3843"/>
    <w:rsid w:val="006E3899"/>
    <w:rsid w:val="006E3BED"/>
    <w:rsid w:val="006E3CEB"/>
    <w:rsid w:val="006E3F4A"/>
    <w:rsid w:val="006E4067"/>
    <w:rsid w:val="006E4302"/>
    <w:rsid w:val="006E466A"/>
    <w:rsid w:val="006E47D2"/>
    <w:rsid w:val="006E47D8"/>
    <w:rsid w:val="006E4923"/>
    <w:rsid w:val="006E4C51"/>
    <w:rsid w:val="006E50FE"/>
    <w:rsid w:val="006E567B"/>
    <w:rsid w:val="006E5979"/>
    <w:rsid w:val="006E5F3A"/>
    <w:rsid w:val="006E6469"/>
    <w:rsid w:val="006E6522"/>
    <w:rsid w:val="006E6732"/>
    <w:rsid w:val="006E67A0"/>
    <w:rsid w:val="006E69EF"/>
    <w:rsid w:val="006E6A6F"/>
    <w:rsid w:val="006E6AA7"/>
    <w:rsid w:val="006E6BAC"/>
    <w:rsid w:val="006E6D56"/>
    <w:rsid w:val="006E740C"/>
    <w:rsid w:val="006E773E"/>
    <w:rsid w:val="006E77F6"/>
    <w:rsid w:val="006E7ADB"/>
    <w:rsid w:val="006E7ADF"/>
    <w:rsid w:val="006E7B5F"/>
    <w:rsid w:val="006E7D42"/>
    <w:rsid w:val="006F0022"/>
    <w:rsid w:val="006F015B"/>
    <w:rsid w:val="006F076D"/>
    <w:rsid w:val="006F08F7"/>
    <w:rsid w:val="006F0A88"/>
    <w:rsid w:val="006F0B89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529"/>
    <w:rsid w:val="006F2958"/>
    <w:rsid w:val="006F2A49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6DD"/>
    <w:rsid w:val="006F4857"/>
    <w:rsid w:val="006F4FEE"/>
    <w:rsid w:val="006F5040"/>
    <w:rsid w:val="006F5103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C02"/>
    <w:rsid w:val="006F6C8F"/>
    <w:rsid w:val="006F6F85"/>
    <w:rsid w:val="006F72F6"/>
    <w:rsid w:val="006F730C"/>
    <w:rsid w:val="006F74A0"/>
    <w:rsid w:val="006F7996"/>
    <w:rsid w:val="006F7A0C"/>
    <w:rsid w:val="006F7A23"/>
    <w:rsid w:val="006F7A8C"/>
    <w:rsid w:val="006F7BC8"/>
    <w:rsid w:val="006F7FF1"/>
    <w:rsid w:val="00700994"/>
    <w:rsid w:val="007009F4"/>
    <w:rsid w:val="00700CB0"/>
    <w:rsid w:val="00700CBF"/>
    <w:rsid w:val="00700D8C"/>
    <w:rsid w:val="0070118D"/>
    <w:rsid w:val="00701306"/>
    <w:rsid w:val="007013BF"/>
    <w:rsid w:val="00701F3B"/>
    <w:rsid w:val="00702307"/>
    <w:rsid w:val="00702865"/>
    <w:rsid w:val="00702EE1"/>
    <w:rsid w:val="00702F5E"/>
    <w:rsid w:val="00703998"/>
    <w:rsid w:val="00703BF8"/>
    <w:rsid w:val="00704071"/>
    <w:rsid w:val="007041A9"/>
    <w:rsid w:val="007041B3"/>
    <w:rsid w:val="00704211"/>
    <w:rsid w:val="007044B1"/>
    <w:rsid w:val="00704840"/>
    <w:rsid w:val="00704A71"/>
    <w:rsid w:val="00704AD5"/>
    <w:rsid w:val="00704B0D"/>
    <w:rsid w:val="00704D65"/>
    <w:rsid w:val="00704ECF"/>
    <w:rsid w:val="00705397"/>
    <w:rsid w:val="00705B27"/>
    <w:rsid w:val="00705CA8"/>
    <w:rsid w:val="00705D33"/>
    <w:rsid w:val="00705FA3"/>
    <w:rsid w:val="00705FC4"/>
    <w:rsid w:val="007060BF"/>
    <w:rsid w:val="00706154"/>
    <w:rsid w:val="00706374"/>
    <w:rsid w:val="00706462"/>
    <w:rsid w:val="007069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48E"/>
    <w:rsid w:val="00710D18"/>
    <w:rsid w:val="00710DA3"/>
    <w:rsid w:val="00710DD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6A7"/>
    <w:rsid w:val="00712769"/>
    <w:rsid w:val="00712898"/>
    <w:rsid w:val="00712A0D"/>
    <w:rsid w:val="00712D00"/>
    <w:rsid w:val="00712E09"/>
    <w:rsid w:val="00712F76"/>
    <w:rsid w:val="00713169"/>
    <w:rsid w:val="0071316E"/>
    <w:rsid w:val="0071331A"/>
    <w:rsid w:val="0071335A"/>
    <w:rsid w:val="00713621"/>
    <w:rsid w:val="0071376E"/>
    <w:rsid w:val="0071380B"/>
    <w:rsid w:val="00713931"/>
    <w:rsid w:val="00713D48"/>
    <w:rsid w:val="00713F2D"/>
    <w:rsid w:val="00713F7C"/>
    <w:rsid w:val="00713FB8"/>
    <w:rsid w:val="00714199"/>
    <w:rsid w:val="00714268"/>
    <w:rsid w:val="0071427D"/>
    <w:rsid w:val="007146C1"/>
    <w:rsid w:val="00714785"/>
    <w:rsid w:val="0071495F"/>
    <w:rsid w:val="00714A0E"/>
    <w:rsid w:val="0071528A"/>
    <w:rsid w:val="007153D8"/>
    <w:rsid w:val="00715677"/>
    <w:rsid w:val="00715839"/>
    <w:rsid w:val="00715843"/>
    <w:rsid w:val="007158E2"/>
    <w:rsid w:val="00715A82"/>
    <w:rsid w:val="00715B63"/>
    <w:rsid w:val="00715D7F"/>
    <w:rsid w:val="00715F5F"/>
    <w:rsid w:val="007164CE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DAA"/>
    <w:rsid w:val="00721F19"/>
    <w:rsid w:val="00722011"/>
    <w:rsid w:val="00722091"/>
    <w:rsid w:val="007220B4"/>
    <w:rsid w:val="007225C5"/>
    <w:rsid w:val="007227A0"/>
    <w:rsid w:val="00722814"/>
    <w:rsid w:val="00722F20"/>
    <w:rsid w:val="007232A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016"/>
    <w:rsid w:val="00725210"/>
    <w:rsid w:val="00725770"/>
    <w:rsid w:val="00725C94"/>
    <w:rsid w:val="00725D7A"/>
    <w:rsid w:val="0072617E"/>
    <w:rsid w:val="00726222"/>
    <w:rsid w:val="00726580"/>
    <w:rsid w:val="0072665C"/>
    <w:rsid w:val="00726EE5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88A"/>
    <w:rsid w:val="007318FD"/>
    <w:rsid w:val="00731984"/>
    <w:rsid w:val="00731BEB"/>
    <w:rsid w:val="00731D61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44B"/>
    <w:rsid w:val="007348D1"/>
    <w:rsid w:val="00734921"/>
    <w:rsid w:val="00734DA8"/>
    <w:rsid w:val="00734EA9"/>
    <w:rsid w:val="00735007"/>
    <w:rsid w:val="00735067"/>
    <w:rsid w:val="00735083"/>
    <w:rsid w:val="00735888"/>
    <w:rsid w:val="00735F51"/>
    <w:rsid w:val="00735FAF"/>
    <w:rsid w:val="00736256"/>
    <w:rsid w:val="00736908"/>
    <w:rsid w:val="00736B7A"/>
    <w:rsid w:val="00736EF4"/>
    <w:rsid w:val="00737484"/>
    <w:rsid w:val="00737708"/>
    <w:rsid w:val="00737978"/>
    <w:rsid w:val="00737EAF"/>
    <w:rsid w:val="00740169"/>
    <w:rsid w:val="00740541"/>
    <w:rsid w:val="007405B7"/>
    <w:rsid w:val="0074078E"/>
    <w:rsid w:val="007407F0"/>
    <w:rsid w:val="00740A27"/>
    <w:rsid w:val="00740AD7"/>
    <w:rsid w:val="0074103D"/>
    <w:rsid w:val="00741526"/>
    <w:rsid w:val="00741763"/>
    <w:rsid w:val="0074185B"/>
    <w:rsid w:val="00741A65"/>
    <w:rsid w:val="00741E70"/>
    <w:rsid w:val="00741FBB"/>
    <w:rsid w:val="00741FFA"/>
    <w:rsid w:val="00742288"/>
    <w:rsid w:val="00742344"/>
    <w:rsid w:val="00742380"/>
    <w:rsid w:val="00742755"/>
    <w:rsid w:val="00742B75"/>
    <w:rsid w:val="00742E19"/>
    <w:rsid w:val="00742F0D"/>
    <w:rsid w:val="0074349D"/>
    <w:rsid w:val="007435C5"/>
    <w:rsid w:val="0074384A"/>
    <w:rsid w:val="0074389E"/>
    <w:rsid w:val="0074399A"/>
    <w:rsid w:val="007448A0"/>
    <w:rsid w:val="007449C7"/>
    <w:rsid w:val="00744B45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C8D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F2C"/>
    <w:rsid w:val="00751066"/>
    <w:rsid w:val="00751330"/>
    <w:rsid w:val="007513D9"/>
    <w:rsid w:val="007516D9"/>
    <w:rsid w:val="007518D5"/>
    <w:rsid w:val="00751CD9"/>
    <w:rsid w:val="007520DD"/>
    <w:rsid w:val="00752591"/>
    <w:rsid w:val="00752A0F"/>
    <w:rsid w:val="00752A5A"/>
    <w:rsid w:val="00752B03"/>
    <w:rsid w:val="00752C77"/>
    <w:rsid w:val="00752F4D"/>
    <w:rsid w:val="00752F60"/>
    <w:rsid w:val="0075342C"/>
    <w:rsid w:val="007534A1"/>
    <w:rsid w:val="00753626"/>
    <w:rsid w:val="007536D6"/>
    <w:rsid w:val="007538D7"/>
    <w:rsid w:val="00753972"/>
    <w:rsid w:val="00753AE1"/>
    <w:rsid w:val="00753AE6"/>
    <w:rsid w:val="00754E04"/>
    <w:rsid w:val="00754EBA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71C2"/>
    <w:rsid w:val="0075745D"/>
    <w:rsid w:val="007575BD"/>
    <w:rsid w:val="00757841"/>
    <w:rsid w:val="00757A27"/>
    <w:rsid w:val="00757B49"/>
    <w:rsid w:val="00757B66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20C3"/>
    <w:rsid w:val="00762238"/>
    <w:rsid w:val="00762792"/>
    <w:rsid w:val="007627E9"/>
    <w:rsid w:val="00762935"/>
    <w:rsid w:val="0076313B"/>
    <w:rsid w:val="007631D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A26"/>
    <w:rsid w:val="00764C5E"/>
    <w:rsid w:val="00764D07"/>
    <w:rsid w:val="007651FB"/>
    <w:rsid w:val="00765E5D"/>
    <w:rsid w:val="007662A4"/>
    <w:rsid w:val="0076698D"/>
    <w:rsid w:val="00766A37"/>
    <w:rsid w:val="00766EF4"/>
    <w:rsid w:val="007670B8"/>
    <w:rsid w:val="0076718C"/>
    <w:rsid w:val="007672F4"/>
    <w:rsid w:val="0076753A"/>
    <w:rsid w:val="00767896"/>
    <w:rsid w:val="00767976"/>
    <w:rsid w:val="00767A8F"/>
    <w:rsid w:val="00767B11"/>
    <w:rsid w:val="00767C1F"/>
    <w:rsid w:val="00767C3A"/>
    <w:rsid w:val="00767F51"/>
    <w:rsid w:val="0077016B"/>
    <w:rsid w:val="007702C5"/>
    <w:rsid w:val="00770371"/>
    <w:rsid w:val="0077060D"/>
    <w:rsid w:val="007707D2"/>
    <w:rsid w:val="00770E05"/>
    <w:rsid w:val="007711E5"/>
    <w:rsid w:val="00771833"/>
    <w:rsid w:val="007718E5"/>
    <w:rsid w:val="00771F65"/>
    <w:rsid w:val="00771F74"/>
    <w:rsid w:val="00772057"/>
    <w:rsid w:val="00772186"/>
    <w:rsid w:val="007721C8"/>
    <w:rsid w:val="007722C8"/>
    <w:rsid w:val="007722E7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9F6"/>
    <w:rsid w:val="00777B9C"/>
    <w:rsid w:val="00777CE2"/>
    <w:rsid w:val="00780773"/>
    <w:rsid w:val="00780870"/>
    <w:rsid w:val="00780A7E"/>
    <w:rsid w:val="00780C76"/>
    <w:rsid w:val="00780D5A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20D4"/>
    <w:rsid w:val="007823DF"/>
    <w:rsid w:val="007827C1"/>
    <w:rsid w:val="00782C3D"/>
    <w:rsid w:val="00782C95"/>
    <w:rsid w:val="007831A9"/>
    <w:rsid w:val="007832D7"/>
    <w:rsid w:val="007832DF"/>
    <w:rsid w:val="007834D0"/>
    <w:rsid w:val="0078364C"/>
    <w:rsid w:val="007837A9"/>
    <w:rsid w:val="00783CD8"/>
    <w:rsid w:val="00783D25"/>
    <w:rsid w:val="00783D73"/>
    <w:rsid w:val="00783E76"/>
    <w:rsid w:val="00783E7A"/>
    <w:rsid w:val="00783F72"/>
    <w:rsid w:val="00783F83"/>
    <w:rsid w:val="00784019"/>
    <w:rsid w:val="00784479"/>
    <w:rsid w:val="0078487E"/>
    <w:rsid w:val="00784981"/>
    <w:rsid w:val="007853D6"/>
    <w:rsid w:val="007854A3"/>
    <w:rsid w:val="00785533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617A"/>
    <w:rsid w:val="0078626A"/>
    <w:rsid w:val="007862C5"/>
    <w:rsid w:val="00786448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90060"/>
    <w:rsid w:val="00790CBA"/>
    <w:rsid w:val="0079115D"/>
    <w:rsid w:val="00791634"/>
    <w:rsid w:val="00791D74"/>
    <w:rsid w:val="007921C1"/>
    <w:rsid w:val="00792285"/>
    <w:rsid w:val="00792DCB"/>
    <w:rsid w:val="00792F41"/>
    <w:rsid w:val="007932C2"/>
    <w:rsid w:val="0079365A"/>
    <w:rsid w:val="007937AF"/>
    <w:rsid w:val="00793AF6"/>
    <w:rsid w:val="00793B39"/>
    <w:rsid w:val="00793BF8"/>
    <w:rsid w:val="00793FA5"/>
    <w:rsid w:val="0079417F"/>
    <w:rsid w:val="007941D0"/>
    <w:rsid w:val="007943AE"/>
    <w:rsid w:val="007947C6"/>
    <w:rsid w:val="00795987"/>
    <w:rsid w:val="00795D46"/>
    <w:rsid w:val="00795F66"/>
    <w:rsid w:val="00795F80"/>
    <w:rsid w:val="0079601B"/>
    <w:rsid w:val="00796092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884"/>
    <w:rsid w:val="007A0D30"/>
    <w:rsid w:val="007A10D7"/>
    <w:rsid w:val="007A1313"/>
    <w:rsid w:val="007A169D"/>
    <w:rsid w:val="007A1ABF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AE3"/>
    <w:rsid w:val="007A4E6F"/>
    <w:rsid w:val="007A4EFF"/>
    <w:rsid w:val="007A51A7"/>
    <w:rsid w:val="007A5231"/>
    <w:rsid w:val="007A541B"/>
    <w:rsid w:val="007A54D4"/>
    <w:rsid w:val="007A5FAB"/>
    <w:rsid w:val="007A608B"/>
    <w:rsid w:val="007A6229"/>
    <w:rsid w:val="007A628C"/>
    <w:rsid w:val="007A64EE"/>
    <w:rsid w:val="007A687B"/>
    <w:rsid w:val="007A69F8"/>
    <w:rsid w:val="007A6A07"/>
    <w:rsid w:val="007A6DD9"/>
    <w:rsid w:val="007A771F"/>
    <w:rsid w:val="007A789C"/>
    <w:rsid w:val="007A7955"/>
    <w:rsid w:val="007A7A0C"/>
    <w:rsid w:val="007A7C6F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4E"/>
    <w:rsid w:val="007B11DA"/>
    <w:rsid w:val="007B12E4"/>
    <w:rsid w:val="007B13D8"/>
    <w:rsid w:val="007B174B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2C"/>
    <w:rsid w:val="007B32E1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6D0"/>
    <w:rsid w:val="007B599A"/>
    <w:rsid w:val="007B5BDF"/>
    <w:rsid w:val="007B5C85"/>
    <w:rsid w:val="007B5D90"/>
    <w:rsid w:val="007B5DE8"/>
    <w:rsid w:val="007B5F44"/>
    <w:rsid w:val="007B6334"/>
    <w:rsid w:val="007B6671"/>
    <w:rsid w:val="007B6E5C"/>
    <w:rsid w:val="007B70D5"/>
    <w:rsid w:val="007B7560"/>
    <w:rsid w:val="007B772A"/>
    <w:rsid w:val="007B77E9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7E9"/>
    <w:rsid w:val="007C53F8"/>
    <w:rsid w:val="007C564C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68A"/>
    <w:rsid w:val="007D2AB8"/>
    <w:rsid w:val="007D3313"/>
    <w:rsid w:val="007D356D"/>
    <w:rsid w:val="007D35A6"/>
    <w:rsid w:val="007D35F4"/>
    <w:rsid w:val="007D3ADB"/>
    <w:rsid w:val="007D3BA1"/>
    <w:rsid w:val="007D3BC9"/>
    <w:rsid w:val="007D3FED"/>
    <w:rsid w:val="007D4E6C"/>
    <w:rsid w:val="007D5165"/>
    <w:rsid w:val="007D51D1"/>
    <w:rsid w:val="007D5827"/>
    <w:rsid w:val="007D5B09"/>
    <w:rsid w:val="007D5DBF"/>
    <w:rsid w:val="007D5E80"/>
    <w:rsid w:val="007D5F4A"/>
    <w:rsid w:val="007D60F2"/>
    <w:rsid w:val="007D676B"/>
    <w:rsid w:val="007D71F1"/>
    <w:rsid w:val="007D77C6"/>
    <w:rsid w:val="007D7D9A"/>
    <w:rsid w:val="007E06DD"/>
    <w:rsid w:val="007E080D"/>
    <w:rsid w:val="007E0A3E"/>
    <w:rsid w:val="007E0B7B"/>
    <w:rsid w:val="007E0CA3"/>
    <w:rsid w:val="007E0F82"/>
    <w:rsid w:val="007E1360"/>
    <w:rsid w:val="007E1660"/>
    <w:rsid w:val="007E19E1"/>
    <w:rsid w:val="007E1E44"/>
    <w:rsid w:val="007E25CD"/>
    <w:rsid w:val="007E2B1F"/>
    <w:rsid w:val="007E2CB6"/>
    <w:rsid w:val="007E2CFD"/>
    <w:rsid w:val="007E2E01"/>
    <w:rsid w:val="007E354E"/>
    <w:rsid w:val="007E38F4"/>
    <w:rsid w:val="007E397D"/>
    <w:rsid w:val="007E3E19"/>
    <w:rsid w:val="007E466E"/>
    <w:rsid w:val="007E46AE"/>
    <w:rsid w:val="007E4771"/>
    <w:rsid w:val="007E4B8A"/>
    <w:rsid w:val="007E4CA8"/>
    <w:rsid w:val="007E4CC3"/>
    <w:rsid w:val="007E4DD6"/>
    <w:rsid w:val="007E5A5D"/>
    <w:rsid w:val="007E5B95"/>
    <w:rsid w:val="007E5C3C"/>
    <w:rsid w:val="007E5EDA"/>
    <w:rsid w:val="007E5F6A"/>
    <w:rsid w:val="007E609A"/>
    <w:rsid w:val="007E67EA"/>
    <w:rsid w:val="007E6B8B"/>
    <w:rsid w:val="007E6E31"/>
    <w:rsid w:val="007E6F4E"/>
    <w:rsid w:val="007E77C5"/>
    <w:rsid w:val="007E78BF"/>
    <w:rsid w:val="007E7A1E"/>
    <w:rsid w:val="007E7B0B"/>
    <w:rsid w:val="007E7C43"/>
    <w:rsid w:val="007E7C84"/>
    <w:rsid w:val="007E7FD9"/>
    <w:rsid w:val="007F010C"/>
    <w:rsid w:val="007F059B"/>
    <w:rsid w:val="007F084F"/>
    <w:rsid w:val="007F0873"/>
    <w:rsid w:val="007F0874"/>
    <w:rsid w:val="007F08D5"/>
    <w:rsid w:val="007F0ABC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1D4C"/>
    <w:rsid w:val="007F211A"/>
    <w:rsid w:val="007F2156"/>
    <w:rsid w:val="007F2293"/>
    <w:rsid w:val="007F2B90"/>
    <w:rsid w:val="007F2D7A"/>
    <w:rsid w:val="007F3054"/>
    <w:rsid w:val="007F3CBB"/>
    <w:rsid w:val="007F3EA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A97"/>
    <w:rsid w:val="007F5D2B"/>
    <w:rsid w:val="007F650D"/>
    <w:rsid w:val="007F67C8"/>
    <w:rsid w:val="007F6B3C"/>
    <w:rsid w:val="007F6DCB"/>
    <w:rsid w:val="007F7451"/>
    <w:rsid w:val="007F7770"/>
    <w:rsid w:val="007F79EE"/>
    <w:rsid w:val="007F7FDA"/>
    <w:rsid w:val="0080014C"/>
    <w:rsid w:val="00800482"/>
    <w:rsid w:val="00800A7C"/>
    <w:rsid w:val="0080143C"/>
    <w:rsid w:val="008014F3"/>
    <w:rsid w:val="00801808"/>
    <w:rsid w:val="008026A5"/>
    <w:rsid w:val="00802910"/>
    <w:rsid w:val="00802D1A"/>
    <w:rsid w:val="00803073"/>
    <w:rsid w:val="008033EA"/>
    <w:rsid w:val="008035A6"/>
    <w:rsid w:val="00803B2D"/>
    <w:rsid w:val="00803CBB"/>
    <w:rsid w:val="00803D3E"/>
    <w:rsid w:val="00803D82"/>
    <w:rsid w:val="00803DEE"/>
    <w:rsid w:val="00803E63"/>
    <w:rsid w:val="00804148"/>
    <w:rsid w:val="0080492C"/>
    <w:rsid w:val="00804C58"/>
    <w:rsid w:val="00804D0A"/>
    <w:rsid w:val="00804E2B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6D1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35"/>
    <w:rsid w:val="008120C2"/>
    <w:rsid w:val="008127A3"/>
    <w:rsid w:val="00812A32"/>
    <w:rsid w:val="00812EC5"/>
    <w:rsid w:val="00813267"/>
    <w:rsid w:val="008133AF"/>
    <w:rsid w:val="008133B1"/>
    <w:rsid w:val="008135BB"/>
    <w:rsid w:val="00813CDA"/>
    <w:rsid w:val="00813CF0"/>
    <w:rsid w:val="00813F8B"/>
    <w:rsid w:val="008140A5"/>
    <w:rsid w:val="00814470"/>
    <w:rsid w:val="00814879"/>
    <w:rsid w:val="00814A7E"/>
    <w:rsid w:val="00814E3F"/>
    <w:rsid w:val="00814E4A"/>
    <w:rsid w:val="00814EA5"/>
    <w:rsid w:val="00815150"/>
    <w:rsid w:val="00815938"/>
    <w:rsid w:val="0081599B"/>
    <w:rsid w:val="008159F2"/>
    <w:rsid w:val="00815A03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882"/>
    <w:rsid w:val="00820904"/>
    <w:rsid w:val="00820A13"/>
    <w:rsid w:val="00820AEE"/>
    <w:rsid w:val="00820B8A"/>
    <w:rsid w:val="00820DCD"/>
    <w:rsid w:val="00820F68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44C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6"/>
    <w:rsid w:val="00824184"/>
    <w:rsid w:val="00824390"/>
    <w:rsid w:val="008244FF"/>
    <w:rsid w:val="00824970"/>
    <w:rsid w:val="00824A4F"/>
    <w:rsid w:val="0082545B"/>
    <w:rsid w:val="00825A31"/>
    <w:rsid w:val="00825B2C"/>
    <w:rsid w:val="00825CD2"/>
    <w:rsid w:val="00825D50"/>
    <w:rsid w:val="00825D63"/>
    <w:rsid w:val="00826038"/>
    <w:rsid w:val="008260E7"/>
    <w:rsid w:val="0082620B"/>
    <w:rsid w:val="00826A99"/>
    <w:rsid w:val="00826ACB"/>
    <w:rsid w:val="00827E1B"/>
    <w:rsid w:val="0083039F"/>
    <w:rsid w:val="008304D8"/>
    <w:rsid w:val="00830AD7"/>
    <w:rsid w:val="00830BC6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241"/>
    <w:rsid w:val="00833431"/>
    <w:rsid w:val="00833599"/>
    <w:rsid w:val="00833899"/>
    <w:rsid w:val="00833C2E"/>
    <w:rsid w:val="00834303"/>
    <w:rsid w:val="00834953"/>
    <w:rsid w:val="00834B9E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DBE"/>
    <w:rsid w:val="0084125B"/>
    <w:rsid w:val="00841516"/>
    <w:rsid w:val="00841BA7"/>
    <w:rsid w:val="00841D5D"/>
    <w:rsid w:val="008421D1"/>
    <w:rsid w:val="00842DBA"/>
    <w:rsid w:val="0084322A"/>
    <w:rsid w:val="008432D9"/>
    <w:rsid w:val="0084381E"/>
    <w:rsid w:val="008439B8"/>
    <w:rsid w:val="00843F3F"/>
    <w:rsid w:val="00844194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B85"/>
    <w:rsid w:val="00845DED"/>
    <w:rsid w:val="00845E51"/>
    <w:rsid w:val="00846162"/>
    <w:rsid w:val="00846371"/>
    <w:rsid w:val="00846A28"/>
    <w:rsid w:val="00846CAC"/>
    <w:rsid w:val="00847022"/>
    <w:rsid w:val="00847B70"/>
    <w:rsid w:val="00847F16"/>
    <w:rsid w:val="008500FE"/>
    <w:rsid w:val="0085018E"/>
    <w:rsid w:val="008502B1"/>
    <w:rsid w:val="0085038C"/>
    <w:rsid w:val="008504AC"/>
    <w:rsid w:val="008506F3"/>
    <w:rsid w:val="008509FB"/>
    <w:rsid w:val="00850C0C"/>
    <w:rsid w:val="00850C41"/>
    <w:rsid w:val="00850DDB"/>
    <w:rsid w:val="00850EA6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76"/>
    <w:rsid w:val="00851E9D"/>
    <w:rsid w:val="00851EC0"/>
    <w:rsid w:val="0085210E"/>
    <w:rsid w:val="0085221C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7D2"/>
    <w:rsid w:val="00854AD5"/>
    <w:rsid w:val="00854AF6"/>
    <w:rsid w:val="00854BD2"/>
    <w:rsid w:val="00855764"/>
    <w:rsid w:val="00855784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F02"/>
    <w:rsid w:val="00856FB8"/>
    <w:rsid w:val="00857104"/>
    <w:rsid w:val="008571A8"/>
    <w:rsid w:val="0085756A"/>
    <w:rsid w:val="00857AB1"/>
    <w:rsid w:val="00857D95"/>
    <w:rsid w:val="00857D99"/>
    <w:rsid w:val="0086006C"/>
    <w:rsid w:val="0086021F"/>
    <w:rsid w:val="00860366"/>
    <w:rsid w:val="00860813"/>
    <w:rsid w:val="0086097E"/>
    <w:rsid w:val="00860D51"/>
    <w:rsid w:val="00860E82"/>
    <w:rsid w:val="0086118B"/>
    <w:rsid w:val="00861277"/>
    <w:rsid w:val="00861345"/>
    <w:rsid w:val="00861482"/>
    <w:rsid w:val="00861674"/>
    <w:rsid w:val="0086188A"/>
    <w:rsid w:val="00861958"/>
    <w:rsid w:val="00861A4B"/>
    <w:rsid w:val="00861B94"/>
    <w:rsid w:val="00861BE8"/>
    <w:rsid w:val="008621E2"/>
    <w:rsid w:val="0086248F"/>
    <w:rsid w:val="0086263F"/>
    <w:rsid w:val="008626A1"/>
    <w:rsid w:val="00862E97"/>
    <w:rsid w:val="00863162"/>
    <w:rsid w:val="008631C0"/>
    <w:rsid w:val="00863510"/>
    <w:rsid w:val="008635E8"/>
    <w:rsid w:val="00863C90"/>
    <w:rsid w:val="00863CA5"/>
    <w:rsid w:val="00863CAF"/>
    <w:rsid w:val="008643AB"/>
    <w:rsid w:val="008646A7"/>
    <w:rsid w:val="0086477A"/>
    <w:rsid w:val="0086490C"/>
    <w:rsid w:val="0086508E"/>
    <w:rsid w:val="0086537B"/>
    <w:rsid w:val="008653C3"/>
    <w:rsid w:val="0086557D"/>
    <w:rsid w:val="00865D27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787"/>
    <w:rsid w:val="00870C11"/>
    <w:rsid w:val="00870EC4"/>
    <w:rsid w:val="00870FDF"/>
    <w:rsid w:val="00871B37"/>
    <w:rsid w:val="00871C21"/>
    <w:rsid w:val="0087207C"/>
    <w:rsid w:val="008720F2"/>
    <w:rsid w:val="0087213D"/>
    <w:rsid w:val="008727E0"/>
    <w:rsid w:val="008728DA"/>
    <w:rsid w:val="008729C6"/>
    <w:rsid w:val="00872ABC"/>
    <w:rsid w:val="00872B0A"/>
    <w:rsid w:val="00872E06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9B4"/>
    <w:rsid w:val="00874D2C"/>
    <w:rsid w:val="0087565E"/>
    <w:rsid w:val="00875A0C"/>
    <w:rsid w:val="00875CC5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81D"/>
    <w:rsid w:val="00877864"/>
    <w:rsid w:val="00877BBA"/>
    <w:rsid w:val="00877C68"/>
    <w:rsid w:val="00877D59"/>
    <w:rsid w:val="00877FEE"/>
    <w:rsid w:val="00880024"/>
    <w:rsid w:val="008806A3"/>
    <w:rsid w:val="0088070B"/>
    <w:rsid w:val="00880E86"/>
    <w:rsid w:val="00880ED5"/>
    <w:rsid w:val="0088114B"/>
    <w:rsid w:val="008815F0"/>
    <w:rsid w:val="008817E9"/>
    <w:rsid w:val="00881DC3"/>
    <w:rsid w:val="00881E2E"/>
    <w:rsid w:val="008821A2"/>
    <w:rsid w:val="00882B85"/>
    <w:rsid w:val="00882E2B"/>
    <w:rsid w:val="00882FAF"/>
    <w:rsid w:val="00883190"/>
    <w:rsid w:val="008835F8"/>
    <w:rsid w:val="0088379D"/>
    <w:rsid w:val="00883BEC"/>
    <w:rsid w:val="00883ED9"/>
    <w:rsid w:val="00884102"/>
    <w:rsid w:val="00884601"/>
    <w:rsid w:val="00884763"/>
    <w:rsid w:val="0088482C"/>
    <w:rsid w:val="00884A0C"/>
    <w:rsid w:val="00884F34"/>
    <w:rsid w:val="008855AB"/>
    <w:rsid w:val="00885908"/>
    <w:rsid w:val="00885AF5"/>
    <w:rsid w:val="00885F36"/>
    <w:rsid w:val="00886021"/>
    <w:rsid w:val="00886CE1"/>
    <w:rsid w:val="00886CFF"/>
    <w:rsid w:val="00886D3A"/>
    <w:rsid w:val="00886E19"/>
    <w:rsid w:val="0088748F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5A3"/>
    <w:rsid w:val="00891782"/>
    <w:rsid w:val="00891835"/>
    <w:rsid w:val="008919FD"/>
    <w:rsid w:val="00891AF0"/>
    <w:rsid w:val="00891DFA"/>
    <w:rsid w:val="00891E80"/>
    <w:rsid w:val="0089217E"/>
    <w:rsid w:val="0089218B"/>
    <w:rsid w:val="0089249F"/>
    <w:rsid w:val="008926A7"/>
    <w:rsid w:val="0089274A"/>
    <w:rsid w:val="008929A4"/>
    <w:rsid w:val="00892A9D"/>
    <w:rsid w:val="00892B3B"/>
    <w:rsid w:val="00892C1C"/>
    <w:rsid w:val="00892D5A"/>
    <w:rsid w:val="00892E9E"/>
    <w:rsid w:val="00892F93"/>
    <w:rsid w:val="00892FBC"/>
    <w:rsid w:val="00893098"/>
    <w:rsid w:val="0089324E"/>
    <w:rsid w:val="00893271"/>
    <w:rsid w:val="008934FA"/>
    <w:rsid w:val="00893662"/>
    <w:rsid w:val="00893847"/>
    <w:rsid w:val="00893BED"/>
    <w:rsid w:val="00893D09"/>
    <w:rsid w:val="00893E16"/>
    <w:rsid w:val="008940A0"/>
    <w:rsid w:val="0089457F"/>
    <w:rsid w:val="00894696"/>
    <w:rsid w:val="00894740"/>
    <w:rsid w:val="0089535E"/>
    <w:rsid w:val="008955FC"/>
    <w:rsid w:val="00895B49"/>
    <w:rsid w:val="00895F71"/>
    <w:rsid w:val="00896385"/>
    <w:rsid w:val="00896387"/>
    <w:rsid w:val="00896480"/>
    <w:rsid w:val="00896708"/>
    <w:rsid w:val="0089678A"/>
    <w:rsid w:val="008969E6"/>
    <w:rsid w:val="00897DE5"/>
    <w:rsid w:val="00897ECF"/>
    <w:rsid w:val="008A003C"/>
    <w:rsid w:val="008A0316"/>
    <w:rsid w:val="008A0D81"/>
    <w:rsid w:val="008A104D"/>
    <w:rsid w:val="008A11B4"/>
    <w:rsid w:val="008A11C2"/>
    <w:rsid w:val="008A14AC"/>
    <w:rsid w:val="008A1634"/>
    <w:rsid w:val="008A17F6"/>
    <w:rsid w:val="008A1871"/>
    <w:rsid w:val="008A1F62"/>
    <w:rsid w:val="008A1F66"/>
    <w:rsid w:val="008A2515"/>
    <w:rsid w:val="008A265C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16"/>
    <w:rsid w:val="008A4E46"/>
    <w:rsid w:val="008A5A37"/>
    <w:rsid w:val="008A5E0E"/>
    <w:rsid w:val="008A610A"/>
    <w:rsid w:val="008A6360"/>
    <w:rsid w:val="008A6765"/>
    <w:rsid w:val="008A695F"/>
    <w:rsid w:val="008A6A93"/>
    <w:rsid w:val="008A6F39"/>
    <w:rsid w:val="008A6FA9"/>
    <w:rsid w:val="008A7009"/>
    <w:rsid w:val="008A724D"/>
    <w:rsid w:val="008A7782"/>
    <w:rsid w:val="008A77D5"/>
    <w:rsid w:val="008A7E94"/>
    <w:rsid w:val="008B02EA"/>
    <w:rsid w:val="008B0342"/>
    <w:rsid w:val="008B048D"/>
    <w:rsid w:val="008B04B4"/>
    <w:rsid w:val="008B0531"/>
    <w:rsid w:val="008B0C50"/>
    <w:rsid w:val="008B0C9B"/>
    <w:rsid w:val="008B0CE2"/>
    <w:rsid w:val="008B0CE7"/>
    <w:rsid w:val="008B0D5B"/>
    <w:rsid w:val="008B132A"/>
    <w:rsid w:val="008B14B5"/>
    <w:rsid w:val="008B154C"/>
    <w:rsid w:val="008B1631"/>
    <w:rsid w:val="008B1823"/>
    <w:rsid w:val="008B1D8D"/>
    <w:rsid w:val="008B1E4C"/>
    <w:rsid w:val="008B1ED5"/>
    <w:rsid w:val="008B225C"/>
    <w:rsid w:val="008B24C4"/>
    <w:rsid w:val="008B2968"/>
    <w:rsid w:val="008B2AF7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93D"/>
    <w:rsid w:val="008B4AB4"/>
    <w:rsid w:val="008B4B6C"/>
    <w:rsid w:val="008B50A4"/>
    <w:rsid w:val="008B51A5"/>
    <w:rsid w:val="008B563A"/>
    <w:rsid w:val="008B59A7"/>
    <w:rsid w:val="008B5EA1"/>
    <w:rsid w:val="008B5FC7"/>
    <w:rsid w:val="008B628A"/>
    <w:rsid w:val="008B62AE"/>
    <w:rsid w:val="008B639A"/>
    <w:rsid w:val="008B6A93"/>
    <w:rsid w:val="008B6D0D"/>
    <w:rsid w:val="008B6E05"/>
    <w:rsid w:val="008B7106"/>
    <w:rsid w:val="008B71EF"/>
    <w:rsid w:val="008B7586"/>
    <w:rsid w:val="008B79A7"/>
    <w:rsid w:val="008B7B85"/>
    <w:rsid w:val="008B7D51"/>
    <w:rsid w:val="008B7F4B"/>
    <w:rsid w:val="008B7F59"/>
    <w:rsid w:val="008B7F61"/>
    <w:rsid w:val="008C001B"/>
    <w:rsid w:val="008C00AC"/>
    <w:rsid w:val="008C0357"/>
    <w:rsid w:val="008C05D7"/>
    <w:rsid w:val="008C0724"/>
    <w:rsid w:val="008C13DA"/>
    <w:rsid w:val="008C1484"/>
    <w:rsid w:val="008C163B"/>
    <w:rsid w:val="008C191D"/>
    <w:rsid w:val="008C1E1B"/>
    <w:rsid w:val="008C2454"/>
    <w:rsid w:val="008C30AB"/>
    <w:rsid w:val="008C3257"/>
    <w:rsid w:val="008C32BA"/>
    <w:rsid w:val="008C36D4"/>
    <w:rsid w:val="008C3AC7"/>
    <w:rsid w:val="008C3C1A"/>
    <w:rsid w:val="008C3CC5"/>
    <w:rsid w:val="008C4642"/>
    <w:rsid w:val="008C4863"/>
    <w:rsid w:val="008C4B1C"/>
    <w:rsid w:val="008C4B53"/>
    <w:rsid w:val="008C4B5E"/>
    <w:rsid w:val="008C4F30"/>
    <w:rsid w:val="008C5871"/>
    <w:rsid w:val="008C5A2B"/>
    <w:rsid w:val="008C5A67"/>
    <w:rsid w:val="008C5C45"/>
    <w:rsid w:val="008C5F10"/>
    <w:rsid w:val="008C6B44"/>
    <w:rsid w:val="008C7022"/>
    <w:rsid w:val="008C7418"/>
    <w:rsid w:val="008C75C4"/>
    <w:rsid w:val="008C7B09"/>
    <w:rsid w:val="008C7CF1"/>
    <w:rsid w:val="008D05E3"/>
    <w:rsid w:val="008D071D"/>
    <w:rsid w:val="008D0D28"/>
    <w:rsid w:val="008D1001"/>
    <w:rsid w:val="008D1505"/>
    <w:rsid w:val="008D1577"/>
    <w:rsid w:val="008D1608"/>
    <w:rsid w:val="008D1AF2"/>
    <w:rsid w:val="008D1D5E"/>
    <w:rsid w:val="008D1E84"/>
    <w:rsid w:val="008D244F"/>
    <w:rsid w:val="008D2721"/>
    <w:rsid w:val="008D2C62"/>
    <w:rsid w:val="008D2DF0"/>
    <w:rsid w:val="008D3063"/>
    <w:rsid w:val="008D32E6"/>
    <w:rsid w:val="008D3561"/>
    <w:rsid w:val="008D41BA"/>
    <w:rsid w:val="008D43A7"/>
    <w:rsid w:val="008D4BA1"/>
    <w:rsid w:val="008D503B"/>
    <w:rsid w:val="008D519B"/>
    <w:rsid w:val="008D52A3"/>
    <w:rsid w:val="008D532A"/>
    <w:rsid w:val="008D5684"/>
    <w:rsid w:val="008D57DD"/>
    <w:rsid w:val="008D58DE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8FE"/>
    <w:rsid w:val="008D797E"/>
    <w:rsid w:val="008D7C5E"/>
    <w:rsid w:val="008E0034"/>
    <w:rsid w:val="008E03A4"/>
    <w:rsid w:val="008E084C"/>
    <w:rsid w:val="008E0963"/>
    <w:rsid w:val="008E0D1D"/>
    <w:rsid w:val="008E12CC"/>
    <w:rsid w:val="008E15D4"/>
    <w:rsid w:val="008E1C93"/>
    <w:rsid w:val="008E1CF3"/>
    <w:rsid w:val="008E1E34"/>
    <w:rsid w:val="008E233A"/>
    <w:rsid w:val="008E243C"/>
    <w:rsid w:val="008E276A"/>
    <w:rsid w:val="008E2977"/>
    <w:rsid w:val="008E2AD6"/>
    <w:rsid w:val="008E2C86"/>
    <w:rsid w:val="008E2DCC"/>
    <w:rsid w:val="008E2EE4"/>
    <w:rsid w:val="008E30F6"/>
    <w:rsid w:val="008E343A"/>
    <w:rsid w:val="008E3609"/>
    <w:rsid w:val="008E3C7E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7644"/>
    <w:rsid w:val="008E766D"/>
    <w:rsid w:val="008E7C6F"/>
    <w:rsid w:val="008E7F56"/>
    <w:rsid w:val="008E7FED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F8"/>
    <w:rsid w:val="008F10D0"/>
    <w:rsid w:val="008F11AB"/>
    <w:rsid w:val="008F13EE"/>
    <w:rsid w:val="008F1649"/>
    <w:rsid w:val="008F1B9F"/>
    <w:rsid w:val="008F2022"/>
    <w:rsid w:val="008F239A"/>
    <w:rsid w:val="008F23C7"/>
    <w:rsid w:val="008F282B"/>
    <w:rsid w:val="008F2CCF"/>
    <w:rsid w:val="008F2E5A"/>
    <w:rsid w:val="008F376B"/>
    <w:rsid w:val="008F3900"/>
    <w:rsid w:val="008F3EA7"/>
    <w:rsid w:val="008F4164"/>
    <w:rsid w:val="008F41AB"/>
    <w:rsid w:val="008F41C0"/>
    <w:rsid w:val="008F4215"/>
    <w:rsid w:val="008F445A"/>
    <w:rsid w:val="008F4516"/>
    <w:rsid w:val="008F4D7D"/>
    <w:rsid w:val="008F4DC2"/>
    <w:rsid w:val="008F53E4"/>
    <w:rsid w:val="008F55B3"/>
    <w:rsid w:val="008F59AD"/>
    <w:rsid w:val="008F5D4F"/>
    <w:rsid w:val="008F64B9"/>
    <w:rsid w:val="008F661E"/>
    <w:rsid w:val="008F6758"/>
    <w:rsid w:val="008F6778"/>
    <w:rsid w:val="008F743D"/>
    <w:rsid w:val="008F745C"/>
    <w:rsid w:val="008F79CE"/>
    <w:rsid w:val="008F7A7A"/>
    <w:rsid w:val="008F7EAE"/>
    <w:rsid w:val="008F7FB8"/>
    <w:rsid w:val="0090023F"/>
    <w:rsid w:val="009003A1"/>
    <w:rsid w:val="0090044E"/>
    <w:rsid w:val="00900551"/>
    <w:rsid w:val="00900B49"/>
    <w:rsid w:val="00900D70"/>
    <w:rsid w:val="00900ED0"/>
    <w:rsid w:val="00900EE2"/>
    <w:rsid w:val="00900FF7"/>
    <w:rsid w:val="009010BD"/>
    <w:rsid w:val="00901347"/>
    <w:rsid w:val="0090156F"/>
    <w:rsid w:val="00901C1C"/>
    <w:rsid w:val="00901F4C"/>
    <w:rsid w:val="009029DC"/>
    <w:rsid w:val="00902A6D"/>
    <w:rsid w:val="00902BD8"/>
    <w:rsid w:val="00902D9C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40"/>
    <w:rsid w:val="00904ED7"/>
    <w:rsid w:val="00905116"/>
    <w:rsid w:val="00905727"/>
    <w:rsid w:val="0090583E"/>
    <w:rsid w:val="009058EC"/>
    <w:rsid w:val="00905954"/>
    <w:rsid w:val="00906242"/>
    <w:rsid w:val="009064BE"/>
    <w:rsid w:val="00906690"/>
    <w:rsid w:val="00906B18"/>
    <w:rsid w:val="0090712A"/>
    <w:rsid w:val="009074CA"/>
    <w:rsid w:val="009078C1"/>
    <w:rsid w:val="00907CCB"/>
    <w:rsid w:val="00907CEE"/>
    <w:rsid w:val="00910433"/>
    <w:rsid w:val="0091056C"/>
    <w:rsid w:val="00910616"/>
    <w:rsid w:val="00910629"/>
    <w:rsid w:val="009109EA"/>
    <w:rsid w:val="009109EB"/>
    <w:rsid w:val="00910CD7"/>
    <w:rsid w:val="00911102"/>
    <w:rsid w:val="0091147D"/>
    <w:rsid w:val="009114E2"/>
    <w:rsid w:val="00911831"/>
    <w:rsid w:val="00911885"/>
    <w:rsid w:val="00911B21"/>
    <w:rsid w:val="00911C9B"/>
    <w:rsid w:val="00912160"/>
    <w:rsid w:val="0091236C"/>
    <w:rsid w:val="009126EF"/>
    <w:rsid w:val="009126FC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DB2"/>
    <w:rsid w:val="00913F92"/>
    <w:rsid w:val="00913F94"/>
    <w:rsid w:val="009143E4"/>
    <w:rsid w:val="0091448E"/>
    <w:rsid w:val="0091478A"/>
    <w:rsid w:val="0091537F"/>
    <w:rsid w:val="009153BF"/>
    <w:rsid w:val="009157DF"/>
    <w:rsid w:val="0091585E"/>
    <w:rsid w:val="00915CC4"/>
    <w:rsid w:val="00915CC6"/>
    <w:rsid w:val="00915DF4"/>
    <w:rsid w:val="00915E28"/>
    <w:rsid w:val="00915E57"/>
    <w:rsid w:val="0091601C"/>
    <w:rsid w:val="00916215"/>
    <w:rsid w:val="009165B3"/>
    <w:rsid w:val="00916E6C"/>
    <w:rsid w:val="00917431"/>
    <w:rsid w:val="0091769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678"/>
    <w:rsid w:val="0092287D"/>
    <w:rsid w:val="00922A79"/>
    <w:rsid w:val="0092369A"/>
    <w:rsid w:val="0092375B"/>
    <w:rsid w:val="00923AF5"/>
    <w:rsid w:val="009240ED"/>
    <w:rsid w:val="00924383"/>
    <w:rsid w:val="00924693"/>
    <w:rsid w:val="009247F6"/>
    <w:rsid w:val="009252B5"/>
    <w:rsid w:val="00925378"/>
    <w:rsid w:val="009255A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8E1"/>
    <w:rsid w:val="00927CEE"/>
    <w:rsid w:val="00927F84"/>
    <w:rsid w:val="00927FF1"/>
    <w:rsid w:val="00930008"/>
    <w:rsid w:val="00930089"/>
    <w:rsid w:val="00930CEB"/>
    <w:rsid w:val="00930E09"/>
    <w:rsid w:val="00930FD4"/>
    <w:rsid w:val="00931266"/>
    <w:rsid w:val="009317F2"/>
    <w:rsid w:val="00931B24"/>
    <w:rsid w:val="0093219B"/>
    <w:rsid w:val="009326A2"/>
    <w:rsid w:val="009329DF"/>
    <w:rsid w:val="00932AC4"/>
    <w:rsid w:val="00932D34"/>
    <w:rsid w:val="00933407"/>
    <w:rsid w:val="0093361C"/>
    <w:rsid w:val="0093365A"/>
    <w:rsid w:val="009337F1"/>
    <w:rsid w:val="0093386E"/>
    <w:rsid w:val="00933871"/>
    <w:rsid w:val="00933E55"/>
    <w:rsid w:val="009343DB"/>
    <w:rsid w:val="009343F6"/>
    <w:rsid w:val="009347F2"/>
    <w:rsid w:val="00934AD6"/>
    <w:rsid w:val="00934F78"/>
    <w:rsid w:val="0093520D"/>
    <w:rsid w:val="00935B5E"/>
    <w:rsid w:val="009362D3"/>
    <w:rsid w:val="0093668A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17"/>
    <w:rsid w:val="00940EF6"/>
    <w:rsid w:val="00941092"/>
    <w:rsid w:val="009410B5"/>
    <w:rsid w:val="0094110A"/>
    <w:rsid w:val="00941293"/>
    <w:rsid w:val="00941347"/>
    <w:rsid w:val="009415A7"/>
    <w:rsid w:val="009415C8"/>
    <w:rsid w:val="00941A18"/>
    <w:rsid w:val="00941BF6"/>
    <w:rsid w:val="00941D8B"/>
    <w:rsid w:val="00941FAE"/>
    <w:rsid w:val="0094220B"/>
    <w:rsid w:val="0094221E"/>
    <w:rsid w:val="00942569"/>
    <w:rsid w:val="00942AAC"/>
    <w:rsid w:val="00942AF8"/>
    <w:rsid w:val="00942F36"/>
    <w:rsid w:val="00942FF5"/>
    <w:rsid w:val="00943065"/>
    <w:rsid w:val="009430BE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8F1"/>
    <w:rsid w:val="00945AC5"/>
    <w:rsid w:val="00945C77"/>
    <w:rsid w:val="00946311"/>
    <w:rsid w:val="00946DED"/>
    <w:rsid w:val="00946F00"/>
    <w:rsid w:val="00947038"/>
    <w:rsid w:val="009472A8"/>
    <w:rsid w:val="009472F3"/>
    <w:rsid w:val="0094732C"/>
    <w:rsid w:val="00947976"/>
    <w:rsid w:val="00947AC1"/>
    <w:rsid w:val="00947C67"/>
    <w:rsid w:val="00947DA4"/>
    <w:rsid w:val="0095028C"/>
    <w:rsid w:val="009505CA"/>
    <w:rsid w:val="00950697"/>
    <w:rsid w:val="00950881"/>
    <w:rsid w:val="00950992"/>
    <w:rsid w:val="00950C92"/>
    <w:rsid w:val="00950E62"/>
    <w:rsid w:val="009513BA"/>
    <w:rsid w:val="00951512"/>
    <w:rsid w:val="00951613"/>
    <w:rsid w:val="009516CC"/>
    <w:rsid w:val="00951A31"/>
    <w:rsid w:val="00951E13"/>
    <w:rsid w:val="009521C1"/>
    <w:rsid w:val="00952292"/>
    <w:rsid w:val="00952674"/>
    <w:rsid w:val="00952777"/>
    <w:rsid w:val="009527FB"/>
    <w:rsid w:val="00952BF5"/>
    <w:rsid w:val="009533D5"/>
    <w:rsid w:val="009536CC"/>
    <w:rsid w:val="0095375A"/>
    <w:rsid w:val="00953887"/>
    <w:rsid w:val="0095399B"/>
    <w:rsid w:val="009539BA"/>
    <w:rsid w:val="00953CC5"/>
    <w:rsid w:val="00953FC5"/>
    <w:rsid w:val="00954089"/>
    <w:rsid w:val="0095443D"/>
    <w:rsid w:val="00954508"/>
    <w:rsid w:val="009548B6"/>
    <w:rsid w:val="0095495F"/>
    <w:rsid w:val="00954B13"/>
    <w:rsid w:val="00954E23"/>
    <w:rsid w:val="00954F09"/>
    <w:rsid w:val="0095541C"/>
    <w:rsid w:val="009556E9"/>
    <w:rsid w:val="0095591D"/>
    <w:rsid w:val="00955D02"/>
    <w:rsid w:val="00955DD3"/>
    <w:rsid w:val="00955F49"/>
    <w:rsid w:val="009565B3"/>
    <w:rsid w:val="0095738C"/>
    <w:rsid w:val="009575EA"/>
    <w:rsid w:val="00957698"/>
    <w:rsid w:val="00957775"/>
    <w:rsid w:val="009578DF"/>
    <w:rsid w:val="0095798E"/>
    <w:rsid w:val="00957A6E"/>
    <w:rsid w:val="00957CAB"/>
    <w:rsid w:val="00960029"/>
    <w:rsid w:val="009600FD"/>
    <w:rsid w:val="0096031C"/>
    <w:rsid w:val="0096059B"/>
    <w:rsid w:val="00960810"/>
    <w:rsid w:val="00960826"/>
    <w:rsid w:val="00960BF4"/>
    <w:rsid w:val="00960C16"/>
    <w:rsid w:val="0096129D"/>
    <w:rsid w:val="0096167C"/>
    <w:rsid w:val="009619A5"/>
    <w:rsid w:val="0096227A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F31"/>
    <w:rsid w:val="00963F47"/>
    <w:rsid w:val="00964201"/>
    <w:rsid w:val="009643D6"/>
    <w:rsid w:val="0096448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DD9"/>
    <w:rsid w:val="00966E07"/>
    <w:rsid w:val="00966E45"/>
    <w:rsid w:val="00966F5B"/>
    <w:rsid w:val="0096701C"/>
    <w:rsid w:val="009671DA"/>
    <w:rsid w:val="0096723B"/>
    <w:rsid w:val="009675C2"/>
    <w:rsid w:val="0096760E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75E"/>
    <w:rsid w:val="00972B06"/>
    <w:rsid w:val="00972B44"/>
    <w:rsid w:val="00972EB0"/>
    <w:rsid w:val="00972F6C"/>
    <w:rsid w:val="00973023"/>
    <w:rsid w:val="0097303A"/>
    <w:rsid w:val="00973445"/>
    <w:rsid w:val="00973486"/>
    <w:rsid w:val="00973531"/>
    <w:rsid w:val="00973678"/>
    <w:rsid w:val="00973712"/>
    <w:rsid w:val="009739DF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C39"/>
    <w:rsid w:val="009755DE"/>
    <w:rsid w:val="00975660"/>
    <w:rsid w:val="009757D0"/>
    <w:rsid w:val="00975F0E"/>
    <w:rsid w:val="00975F5A"/>
    <w:rsid w:val="009764B1"/>
    <w:rsid w:val="009764BF"/>
    <w:rsid w:val="009769DC"/>
    <w:rsid w:val="00976B96"/>
    <w:rsid w:val="00976F3D"/>
    <w:rsid w:val="00977020"/>
    <w:rsid w:val="0097737A"/>
    <w:rsid w:val="00977BF7"/>
    <w:rsid w:val="00977FE7"/>
    <w:rsid w:val="0098009E"/>
    <w:rsid w:val="009801A9"/>
    <w:rsid w:val="009805CF"/>
    <w:rsid w:val="00980708"/>
    <w:rsid w:val="0098075C"/>
    <w:rsid w:val="00980A5A"/>
    <w:rsid w:val="00980C4A"/>
    <w:rsid w:val="00980D35"/>
    <w:rsid w:val="00980D9B"/>
    <w:rsid w:val="0098130D"/>
    <w:rsid w:val="00981395"/>
    <w:rsid w:val="0098153B"/>
    <w:rsid w:val="00981910"/>
    <w:rsid w:val="009819CC"/>
    <w:rsid w:val="00981B08"/>
    <w:rsid w:val="00981CEF"/>
    <w:rsid w:val="00981E58"/>
    <w:rsid w:val="00982452"/>
    <w:rsid w:val="0098274F"/>
    <w:rsid w:val="00982A8E"/>
    <w:rsid w:val="00982CEC"/>
    <w:rsid w:val="00982D44"/>
    <w:rsid w:val="00982FF8"/>
    <w:rsid w:val="0098326D"/>
    <w:rsid w:val="00983280"/>
    <w:rsid w:val="0098362C"/>
    <w:rsid w:val="00983643"/>
    <w:rsid w:val="0098367F"/>
    <w:rsid w:val="009837B6"/>
    <w:rsid w:val="00984025"/>
    <w:rsid w:val="00984841"/>
    <w:rsid w:val="00984B6E"/>
    <w:rsid w:val="00984E81"/>
    <w:rsid w:val="00985068"/>
    <w:rsid w:val="00985389"/>
    <w:rsid w:val="00985607"/>
    <w:rsid w:val="00985999"/>
    <w:rsid w:val="00985AF3"/>
    <w:rsid w:val="009860FA"/>
    <w:rsid w:val="00986B30"/>
    <w:rsid w:val="00986CC0"/>
    <w:rsid w:val="00986D83"/>
    <w:rsid w:val="00986DF8"/>
    <w:rsid w:val="00987002"/>
    <w:rsid w:val="009878C5"/>
    <w:rsid w:val="00987C6C"/>
    <w:rsid w:val="00990517"/>
    <w:rsid w:val="00990921"/>
    <w:rsid w:val="009909D8"/>
    <w:rsid w:val="009916B9"/>
    <w:rsid w:val="009918D7"/>
    <w:rsid w:val="00991932"/>
    <w:rsid w:val="00991CE0"/>
    <w:rsid w:val="00991D24"/>
    <w:rsid w:val="0099254F"/>
    <w:rsid w:val="0099293E"/>
    <w:rsid w:val="00992A47"/>
    <w:rsid w:val="00992A7D"/>
    <w:rsid w:val="00992DBA"/>
    <w:rsid w:val="00992F4E"/>
    <w:rsid w:val="00992FCE"/>
    <w:rsid w:val="009931FA"/>
    <w:rsid w:val="009932CA"/>
    <w:rsid w:val="009933E2"/>
    <w:rsid w:val="00993774"/>
    <w:rsid w:val="009938E7"/>
    <w:rsid w:val="00993CFC"/>
    <w:rsid w:val="00993DD6"/>
    <w:rsid w:val="00994796"/>
    <w:rsid w:val="00994A51"/>
    <w:rsid w:val="00994C8F"/>
    <w:rsid w:val="00994DCC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6244"/>
    <w:rsid w:val="00996302"/>
    <w:rsid w:val="00996337"/>
    <w:rsid w:val="009968B4"/>
    <w:rsid w:val="00996BE2"/>
    <w:rsid w:val="009971CB"/>
    <w:rsid w:val="00997429"/>
    <w:rsid w:val="00997631"/>
    <w:rsid w:val="0099766A"/>
    <w:rsid w:val="00997939"/>
    <w:rsid w:val="009979E2"/>
    <w:rsid w:val="00997C69"/>
    <w:rsid w:val="00997E15"/>
    <w:rsid w:val="009A0361"/>
    <w:rsid w:val="009A08B9"/>
    <w:rsid w:val="009A0BF8"/>
    <w:rsid w:val="009A0DD8"/>
    <w:rsid w:val="009A0F95"/>
    <w:rsid w:val="009A103C"/>
    <w:rsid w:val="009A1293"/>
    <w:rsid w:val="009A12FE"/>
    <w:rsid w:val="009A162E"/>
    <w:rsid w:val="009A1D70"/>
    <w:rsid w:val="009A1DF2"/>
    <w:rsid w:val="009A1E31"/>
    <w:rsid w:val="009A1EC9"/>
    <w:rsid w:val="009A2207"/>
    <w:rsid w:val="009A2247"/>
    <w:rsid w:val="009A2320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172"/>
    <w:rsid w:val="009A56CB"/>
    <w:rsid w:val="009A5947"/>
    <w:rsid w:val="009A5D00"/>
    <w:rsid w:val="009A5F91"/>
    <w:rsid w:val="009A63DA"/>
    <w:rsid w:val="009A6C95"/>
    <w:rsid w:val="009A6DC0"/>
    <w:rsid w:val="009A6EFE"/>
    <w:rsid w:val="009A7355"/>
    <w:rsid w:val="009A7471"/>
    <w:rsid w:val="009A76EC"/>
    <w:rsid w:val="009A7A5A"/>
    <w:rsid w:val="009A7D65"/>
    <w:rsid w:val="009A7EB7"/>
    <w:rsid w:val="009A7EE9"/>
    <w:rsid w:val="009A7F9F"/>
    <w:rsid w:val="009B0540"/>
    <w:rsid w:val="009B0672"/>
    <w:rsid w:val="009B08E2"/>
    <w:rsid w:val="009B0995"/>
    <w:rsid w:val="009B0C75"/>
    <w:rsid w:val="009B0CE1"/>
    <w:rsid w:val="009B10D8"/>
    <w:rsid w:val="009B111A"/>
    <w:rsid w:val="009B1177"/>
    <w:rsid w:val="009B15D4"/>
    <w:rsid w:val="009B163E"/>
    <w:rsid w:val="009B1899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360"/>
    <w:rsid w:val="009B33C3"/>
    <w:rsid w:val="009B3611"/>
    <w:rsid w:val="009B36BF"/>
    <w:rsid w:val="009B3791"/>
    <w:rsid w:val="009B3C52"/>
    <w:rsid w:val="009B3EBA"/>
    <w:rsid w:val="009B401A"/>
    <w:rsid w:val="009B43B9"/>
    <w:rsid w:val="009B4593"/>
    <w:rsid w:val="009B46DE"/>
    <w:rsid w:val="009B46DF"/>
    <w:rsid w:val="009B46F0"/>
    <w:rsid w:val="009B4B46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721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862"/>
    <w:rsid w:val="009C1A88"/>
    <w:rsid w:val="009C1ADA"/>
    <w:rsid w:val="009C2249"/>
    <w:rsid w:val="009C237B"/>
    <w:rsid w:val="009C2396"/>
    <w:rsid w:val="009C2906"/>
    <w:rsid w:val="009C2C98"/>
    <w:rsid w:val="009C2CAE"/>
    <w:rsid w:val="009C2D3D"/>
    <w:rsid w:val="009C2F53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AE8"/>
    <w:rsid w:val="009C4BF9"/>
    <w:rsid w:val="009C4E51"/>
    <w:rsid w:val="009C50DE"/>
    <w:rsid w:val="009C5AFF"/>
    <w:rsid w:val="009C6202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C75"/>
    <w:rsid w:val="009C7F3B"/>
    <w:rsid w:val="009D016C"/>
    <w:rsid w:val="009D0461"/>
    <w:rsid w:val="009D0BE3"/>
    <w:rsid w:val="009D1048"/>
    <w:rsid w:val="009D12FE"/>
    <w:rsid w:val="009D1459"/>
    <w:rsid w:val="009D16C6"/>
    <w:rsid w:val="009D20D7"/>
    <w:rsid w:val="009D2311"/>
    <w:rsid w:val="009D253C"/>
    <w:rsid w:val="009D25DE"/>
    <w:rsid w:val="009D26AB"/>
    <w:rsid w:val="009D26EF"/>
    <w:rsid w:val="009D290F"/>
    <w:rsid w:val="009D2AFF"/>
    <w:rsid w:val="009D2B95"/>
    <w:rsid w:val="009D2CEF"/>
    <w:rsid w:val="009D2E30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A63"/>
    <w:rsid w:val="009D5093"/>
    <w:rsid w:val="009D55A3"/>
    <w:rsid w:val="009D58BD"/>
    <w:rsid w:val="009D596C"/>
    <w:rsid w:val="009D5AC6"/>
    <w:rsid w:val="009D64A7"/>
    <w:rsid w:val="009D6593"/>
    <w:rsid w:val="009D662B"/>
    <w:rsid w:val="009D6632"/>
    <w:rsid w:val="009D6810"/>
    <w:rsid w:val="009D6897"/>
    <w:rsid w:val="009D6923"/>
    <w:rsid w:val="009D759E"/>
    <w:rsid w:val="009D7665"/>
    <w:rsid w:val="009D766E"/>
    <w:rsid w:val="009D7775"/>
    <w:rsid w:val="009D7889"/>
    <w:rsid w:val="009D7949"/>
    <w:rsid w:val="009E01B7"/>
    <w:rsid w:val="009E0362"/>
    <w:rsid w:val="009E03AE"/>
    <w:rsid w:val="009E03B6"/>
    <w:rsid w:val="009E0615"/>
    <w:rsid w:val="009E08CA"/>
    <w:rsid w:val="009E08E7"/>
    <w:rsid w:val="009E0FB1"/>
    <w:rsid w:val="009E10FB"/>
    <w:rsid w:val="009E1AF0"/>
    <w:rsid w:val="009E1BCB"/>
    <w:rsid w:val="009E22F5"/>
    <w:rsid w:val="009E2576"/>
    <w:rsid w:val="009E25D4"/>
    <w:rsid w:val="009E2E2E"/>
    <w:rsid w:val="009E33AF"/>
    <w:rsid w:val="009E3499"/>
    <w:rsid w:val="009E381B"/>
    <w:rsid w:val="009E394B"/>
    <w:rsid w:val="009E396B"/>
    <w:rsid w:val="009E399C"/>
    <w:rsid w:val="009E3B83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AA4"/>
    <w:rsid w:val="009E4B27"/>
    <w:rsid w:val="009E4C2A"/>
    <w:rsid w:val="009E4C7F"/>
    <w:rsid w:val="009E4F6E"/>
    <w:rsid w:val="009E4FDC"/>
    <w:rsid w:val="009E5490"/>
    <w:rsid w:val="009E5ACC"/>
    <w:rsid w:val="009E5AD1"/>
    <w:rsid w:val="009E666E"/>
    <w:rsid w:val="009E6674"/>
    <w:rsid w:val="009E6B41"/>
    <w:rsid w:val="009E6B61"/>
    <w:rsid w:val="009E6E62"/>
    <w:rsid w:val="009E713D"/>
    <w:rsid w:val="009E72B7"/>
    <w:rsid w:val="009E74BA"/>
    <w:rsid w:val="009E7552"/>
    <w:rsid w:val="009E7558"/>
    <w:rsid w:val="009E7AA1"/>
    <w:rsid w:val="009E7B81"/>
    <w:rsid w:val="009E7CBE"/>
    <w:rsid w:val="009F00FD"/>
    <w:rsid w:val="009F03D8"/>
    <w:rsid w:val="009F0A48"/>
    <w:rsid w:val="009F10F2"/>
    <w:rsid w:val="009F113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3D"/>
    <w:rsid w:val="009F29B7"/>
    <w:rsid w:val="009F2DD0"/>
    <w:rsid w:val="009F3008"/>
    <w:rsid w:val="009F3752"/>
    <w:rsid w:val="009F3B1E"/>
    <w:rsid w:val="009F4250"/>
    <w:rsid w:val="009F43C4"/>
    <w:rsid w:val="009F43E4"/>
    <w:rsid w:val="009F449E"/>
    <w:rsid w:val="009F46CD"/>
    <w:rsid w:val="009F4746"/>
    <w:rsid w:val="009F53C1"/>
    <w:rsid w:val="009F5620"/>
    <w:rsid w:val="009F5B7D"/>
    <w:rsid w:val="009F5DEC"/>
    <w:rsid w:val="009F5EEA"/>
    <w:rsid w:val="009F6176"/>
    <w:rsid w:val="009F67FC"/>
    <w:rsid w:val="009F70E1"/>
    <w:rsid w:val="009F741D"/>
    <w:rsid w:val="009F76FD"/>
    <w:rsid w:val="009F7799"/>
    <w:rsid w:val="009F793F"/>
    <w:rsid w:val="009F7993"/>
    <w:rsid w:val="009F7B3A"/>
    <w:rsid w:val="009F7DC4"/>
    <w:rsid w:val="00A00274"/>
    <w:rsid w:val="00A00590"/>
    <w:rsid w:val="00A00B17"/>
    <w:rsid w:val="00A00BA8"/>
    <w:rsid w:val="00A00BB7"/>
    <w:rsid w:val="00A0129D"/>
    <w:rsid w:val="00A0201E"/>
    <w:rsid w:val="00A02059"/>
    <w:rsid w:val="00A0219D"/>
    <w:rsid w:val="00A0224F"/>
    <w:rsid w:val="00A022D1"/>
    <w:rsid w:val="00A02940"/>
    <w:rsid w:val="00A0318E"/>
    <w:rsid w:val="00A03377"/>
    <w:rsid w:val="00A03534"/>
    <w:rsid w:val="00A038AB"/>
    <w:rsid w:val="00A03C53"/>
    <w:rsid w:val="00A03EF7"/>
    <w:rsid w:val="00A049BB"/>
    <w:rsid w:val="00A054AD"/>
    <w:rsid w:val="00A0564C"/>
    <w:rsid w:val="00A05721"/>
    <w:rsid w:val="00A05871"/>
    <w:rsid w:val="00A058FC"/>
    <w:rsid w:val="00A05A96"/>
    <w:rsid w:val="00A064EA"/>
    <w:rsid w:val="00A06B98"/>
    <w:rsid w:val="00A06BF8"/>
    <w:rsid w:val="00A06C5A"/>
    <w:rsid w:val="00A070B5"/>
    <w:rsid w:val="00A07350"/>
    <w:rsid w:val="00A073CD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9EB"/>
    <w:rsid w:val="00A11A24"/>
    <w:rsid w:val="00A11A56"/>
    <w:rsid w:val="00A11C0D"/>
    <w:rsid w:val="00A12374"/>
    <w:rsid w:val="00A1255C"/>
    <w:rsid w:val="00A12D56"/>
    <w:rsid w:val="00A13990"/>
    <w:rsid w:val="00A13A84"/>
    <w:rsid w:val="00A13AE5"/>
    <w:rsid w:val="00A1407E"/>
    <w:rsid w:val="00A1488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D5E"/>
    <w:rsid w:val="00A1721B"/>
    <w:rsid w:val="00A1727D"/>
    <w:rsid w:val="00A173C0"/>
    <w:rsid w:val="00A17A1C"/>
    <w:rsid w:val="00A17D24"/>
    <w:rsid w:val="00A20020"/>
    <w:rsid w:val="00A2029D"/>
    <w:rsid w:val="00A20564"/>
    <w:rsid w:val="00A205A6"/>
    <w:rsid w:val="00A207EE"/>
    <w:rsid w:val="00A20A14"/>
    <w:rsid w:val="00A20C34"/>
    <w:rsid w:val="00A20D14"/>
    <w:rsid w:val="00A20DCC"/>
    <w:rsid w:val="00A20ED4"/>
    <w:rsid w:val="00A21339"/>
    <w:rsid w:val="00A2197A"/>
    <w:rsid w:val="00A21A4A"/>
    <w:rsid w:val="00A21AB8"/>
    <w:rsid w:val="00A21F74"/>
    <w:rsid w:val="00A220AB"/>
    <w:rsid w:val="00A220EC"/>
    <w:rsid w:val="00A22546"/>
    <w:rsid w:val="00A22678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CA0"/>
    <w:rsid w:val="00A24FFF"/>
    <w:rsid w:val="00A25804"/>
    <w:rsid w:val="00A25B8B"/>
    <w:rsid w:val="00A26248"/>
    <w:rsid w:val="00A269FD"/>
    <w:rsid w:val="00A26CE6"/>
    <w:rsid w:val="00A27117"/>
    <w:rsid w:val="00A271FD"/>
    <w:rsid w:val="00A27659"/>
    <w:rsid w:val="00A27A7B"/>
    <w:rsid w:val="00A27ADF"/>
    <w:rsid w:val="00A27B00"/>
    <w:rsid w:val="00A30411"/>
    <w:rsid w:val="00A3095D"/>
    <w:rsid w:val="00A30A57"/>
    <w:rsid w:val="00A30A89"/>
    <w:rsid w:val="00A30CE2"/>
    <w:rsid w:val="00A30F70"/>
    <w:rsid w:val="00A3148C"/>
    <w:rsid w:val="00A3149C"/>
    <w:rsid w:val="00A314D2"/>
    <w:rsid w:val="00A315B2"/>
    <w:rsid w:val="00A31EDE"/>
    <w:rsid w:val="00A323D9"/>
    <w:rsid w:val="00A32916"/>
    <w:rsid w:val="00A32CB9"/>
    <w:rsid w:val="00A32F32"/>
    <w:rsid w:val="00A32F4C"/>
    <w:rsid w:val="00A32F92"/>
    <w:rsid w:val="00A33171"/>
    <w:rsid w:val="00A3371B"/>
    <w:rsid w:val="00A3398D"/>
    <w:rsid w:val="00A33A0B"/>
    <w:rsid w:val="00A33E81"/>
    <w:rsid w:val="00A34066"/>
    <w:rsid w:val="00A341F3"/>
    <w:rsid w:val="00A347B1"/>
    <w:rsid w:val="00A3482A"/>
    <w:rsid w:val="00A34864"/>
    <w:rsid w:val="00A34C8E"/>
    <w:rsid w:val="00A35001"/>
    <w:rsid w:val="00A352DB"/>
    <w:rsid w:val="00A3537D"/>
    <w:rsid w:val="00A35CE3"/>
    <w:rsid w:val="00A35EA4"/>
    <w:rsid w:val="00A35F12"/>
    <w:rsid w:val="00A368DF"/>
    <w:rsid w:val="00A36B30"/>
    <w:rsid w:val="00A36B58"/>
    <w:rsid w:val="00A377DD"/>
    <w:rsid w:val="00A37859"/>
    <w:rsid w:val="00A3786E"/>
    <w:rsid w:val="00A378C9"/>
    <w:rsid w:val="00A37C22"/>
    <w:rsid w:val="00A37D84"/>
    <w:rsid w:val="00A4124D"/>
    <w:rsid w:val="00A414FC"/>
    <w:rsid w:val="00A41686"/>
    <w:rsid w:val="00A41753"/>
    <w:rsid w:val="00A41DB6"/>
    <w:rsid w:val="00A41E1F"/>
    <w:rsid w:val="00A421A1"/>
    <w:rsid w:val="00A421B3"/>
    <w:rsid w:val="00A42222"/>
    <w:rsid w:val="00A4239B"/>
    <w:rsid w:val="00A42429"/>
    <w:rsid w:val="00A424E0"/>
    <w:rsid w:val="00A42676"/>
    <w:rsid w:val="00A42701"/>
    <w:rsid w:val="00A4282A"/>
    <w:rsid w:val="00A42B38"/>
    <w:rsid w:val="00A42CC4"/>
    <w:rsid w:val="00A42F7F"/>
    <w:rsid w:val="00A430A1"/>
    <w:rsid w:val="00A433C6"/>
    <w:rsid w:val="00A43A13"/>
    <w:rsid w:val="00A44105"/>
    <w:rsid w:val="00A444AD"/>
    <w:rsid w:val="00A446C0"/>
    <w:rsid w:val="00A450DC"/>
    <w:rsid w:val="00A45AED"/>
    <w:rsid w:val="00A45B63"/>
    <w:rsid w:val="00A45E50"/>
    <w:rsid w:val="00A45ECC"/>
    <w:rsid w:val="00A45EF6"/>
    <w:rsid w:val="00A4610A"/>
    <w:rsid w:val="00A4628A"/>
    <w:rsid w:val="00A464D0"/>
    <w:rsid w:val="00A46572"/>
    <w:rsid w:val="00A465CE"/>
    <w:rsid w:val="00A46B18"/>
    <w:rsid w:val="00A4725D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6D"/>
    <w:rsid w:val="00A5131B"/>
    <w:rsid w:val="00A516AB"/>
    <w:rsid w:val="00A519A0"/>
    <w:rsid w:val="00A51D0A"/>
    <w:rsid w:val="00A5206C"/>
    <w:rsid w:val="00A5218A"/>
    <w:rsid w:val="00A524FB"/>
    <w:rsid w:val="00A52C19"/>
    <w:rsid w:val="00A53158"/>
    <w:rsid w:val="00A53451"/>
    <w:rsid w:val="00A534D4"/>
    <w:rsid w:val="00A5441C"/>
    <w:rsid w:val="00A54768"/>
    <w:rsid w:val="00A54822"/>
    <w:rsid w:val="00A549A9"/>
    <w:rsid w:val="00A54B76"/>
    <w:rsid w:val="00A54D60"/>
    <w:rsid w:val="00A54F07"/>
    <w:rsid w:val="00A54F2A"/>
    <w:rsid w:val="00A5500D"/>
    <w:rsid w:val="00A55A3B"/>
    <w:rsid w:val="00A55B5E"/>
    <w:rsid w:val="00A55C25"/>
    <w:rsid w:val="00A56184"/>
    <w:rsid w:val="00A5647D"/>
    <w:rsid w:val="00A57635"/>
    <w:rsid w:val="00A57AF1"/>
    <w:rsid w:val="00A57CF9"/>
    <w:rsid w:val="00A57F80"/>
    <w:rsid w:val="00A604C4"/>
    <w:rsid w:val="00A605EE"/>
    <w:rsid w:val="00A608DC"/>
    <w:rsid w:val="00A60D62"/>
    <w:rsid w:val="00A60E3E"/>
    <w:rsid w:val="00A60E92"/>
    <w:rsid w:val="00A60FD5"/>
    <w:rsid w:val="00A61064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86A"/>
    <w:rsid w:val="00A63C01"/>
    <w:rsid w:val="00A63CF0"/>
    <w:rsid w:val="00A63E3F"/>
    <w:rsid w:val="00A63FCE"/>
    <w:rsid w:val="00A64825"/>
    <w:rsid w:val="00A64A7F"/>
    <w:rsid w:val="00A64D8D"/>
    <w:rsid w:val="00A65116"/>
    <w:rsid w:val="00A65167"/>
    <w:rsid w:val="00A65381"/>
    <w:rsid w:val="00A653FF"/>
    <w:rsid w:val="00A65502"/>
    <w:rsid w:val="00A6583A"/>
    <w:rsid w:val="00A65857"/>
    <w:rsid w:val="00A65B6D"/>
    <w:rsid w:val="00A65CCB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6FB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6D9"/>
    <w:rsid w:val="00A718BF"/>
    <w:rsid w:val="00A718D5"/>
    <w:rsid w:val="00A71D82"/>
    <w:rsid w:val="00A71F0C"/>
    <w:rsid w:val="00A72800"/>
    <w:rsid w:val="00A728E0"/>
    <w:rsid w:val="00A72B10"/>
    <w:rsid w:val="00A73361"/>
    <w:rsid w:val="00A733B7"/>
    <w:rsid w:val="00A735F6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797"/>
    <w:rsid w:val="00A75825"/>
    <w:rsid w:val="00A758B0"/>
    <w:rsid w:val="00A75C6D"/>
    <w:rsid w:val="00A761A9"/>
    <w:rsid w:val="00A76456"/>
    <w:rsid w:val="00A765FC"/>
    <w:rsid w:val="00A76841"/>
    <w:rsid w:val="00A76A45"/>
    <w:rsid w:val="00A76DC6"/>
    <w:rsid w:val="00A76E0F"/>
    <w:rsid w:val="00A7714E"/>
    <w:rsid w:val="00A775B3"/>
    <w:rsid w:val="00A77A28"/>
    <w:rsid w:val="00A77AF0"/>
    <w:rsid w:val="00A77D8F"/>
    <w:rsid w:val="00A77FA3"/>
    <w:rsid w:val="00A805F3"/>
    <w:rsid w:val="00A807BC"/>
    <w:rsid w:val="00A808EB"/>
    <w:rsid w:val="00A81510"/>
    <w:rsid w:val="00A8164F"/>
    <w:rsid w:val="00A818A4"/>
    <w:rsid w:val="00A8196A"/>
    <w:rsid w:val="00A81CB8"/>
    <w:rsid w:val="00A82594"/>
    <w:rsid w:val="00A82D64"/>
    <w:rsid w:val="00A83291"/>
    <w:rsid w:val="00A83345"/>
    <w:rsid w:val="00A83829"/>
    <w:rsid w:val="00A83870"/>
    <w:rsid w:val="00A83964"/>
    <w:rsid w:val="00A83995"/>
    <w:rsid w:val="00A83B53"/>
    <w:rsid w:val="00A83D39"/>
    <w:rsid w:val="00A83D5A"/>
    <w:rsid w:val="00A83DC7"/>
    <w:rsid w:val="00A83E80"/>
    <w:rsid w:val="00A84161"/>
    <w:rsid w:val="00A84340"/>
    <w:rsid w:val="00A84626"/>
    <w:rsid w:val="00A8475A"/>
    <w:rsid w:val="00A84872"/>
    <w:rsid w:val="00A84888"/>
    <w:rsid w:val="00A84A03"/>
    <w:rsid w:val="00A84BB3"/>
    <w:rsid w:val="00A84C20"/>
    <w:rsid w:val="00A8596A"/>
    <w:rsid w:val="00A85DF0"/>
    <w:rsid w:val="00A85E64"/>
    <w:rsid w:val="00A86221"/>
    <w:rsid w:val="00A862AE"/>
    <w:rsid w:val="00A8630E"/>
    <w:rsid w:val="00A8648A"/>
    <w:rsid w:val="00A864D5"/>
    <w:rsid w:val="00A86C3B"/>
    <w:rsid w:val="00A86C96"/>
    <w:rsid w:val="00A86CE1"/>
    <w:rsid w:val="00A86DCB"/>
    <w:rsid w:val="00A8739B"/>
    <w:rsid w:val="00A87B03"/>
    <w:rsid w:val="00A87BC7"/>
    <w:rsid w:val="00A87C4F"/>
    <w:rsid w:val="00A87ED2"/>
    <w:rsid w:val="00A90449"/>
    <w:rsid w:val="00A90672"/>
    <w:rsid w:val="00A90AAE"/>
    <w:rsid w:val="00A90AE7"/>
    <w:rsid w:val="00A90AFC"/>
    <w:rsid w:val="00A90CD8"/>
    <w:rsid w:val="00A90F68"/>
    <w:rsid w:val="00A91794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1C5"/>
    <w:rsid w:val="00A95425"/>
    <w:rsid w:val="00A95992"/>
    <w:rsid w:val="00A95A3D"/>
    <w:rsid w:val="00A95BB1"/>
    <w:rsid w:val="00A95D34"/>
    <w:rsid w:val="00A96084"/>
    <w:rsid w:val="00A96228"/>
    <w:rsid w:val="00A96AD1"/>
    <w:rsid w:val="00A96C11"/>
    <w:rsid w:val="00A96D8D"/>
    <w:rsid w:val="00A9733B"/>
    <w:rsid w:val="00A97803"/>
    <w:rsid w:val="00A97902"/>
    <w:rsid w:val="00A97B44"/>
    <w:rsid w:val="00A97B80"/>
    <w:rsid w:val="00A97D1B"/>
    <w:rsid w:val="00AA01A6"/>
    <w:rsid w:val="00AA0718"/>
    <w:rsid w:val="00AA0799"/>
    <w:rsid w:val="00AA0BF4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86C"/>
    <w:rsid w:val="00AA4E31"/>
    <w:rsid w:val="00AA4F93"/>
    <w:rsid w:val="00AA51E0"/>
    <w:rsid w:val="00AA523F"/>
    <w:rsid w:val="00AA5278"/>
    <w:rsid w:val="00AA58DE"/>
    <w:rsid w:val="00AA5BF2"/>
    <w:rsid w:val="00AA5CF3"/>
    <w:rsid w:val="00AA5D86"/>
    <w:rsid w:val="00AA5EB8"/>
    <w:rsid w:val="00AA5FC7"/>
    <w:rsid w:val="00AA608B"/>
    <w:rsid w:val="00AA6324"/>
    <w:rsid w:val="00AA6AF1"/>
    <w:rsid w:val="00AA6C06"/>
    <w:rsid w:val="00AA6EBD"/>
    <w:rsid w:val="00AA7105"/>
    <w:rsid w:val="00AA72A6"/>
    <w:rsid w:val="00AA735A"/>
    <w:rsid w:val="00AA76F8"/>
    <w:rsid w:val="00AB016B"/>
    <w:rsid w:val="00AB01BF"/>
    <w:rsid w:val="00AB0431"/>
    <w:rsid w:val="00AB0557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209"/>
    <w:rsid w:val="00AB159C"/>
    <w:rsid w:val="00AB1813"/>
    <w:rsid w:val="00AB1A71"/>
    <w:rsid w:val="00AB1D00"/>
    <w:rsid w:val="00AB1D3A"/>
    <w:rsid w:val="00AB2844"/>
    <w:rsid w:val="00AB2D74"/>
    <w:rsid w:val="00AB2FDB"/>
    <w:rsid w:val="00AB307E"/>
    <w:rsid w:val="00AB356B"/>
    <w:rsid w:val="00AB358D"/>
    <w:rsid w:val="00AB35DC"/>
    <w:rsid w:val="00AB369D"/>
    <w:rsid w:val="00AB3798"/>
    <w:rsid w:val="00AB37CE"/>
    <w:rsid w:val="00AB3ADA"/>
    <w:rsid w:val="00AB402E"/>
    <w:rsid w:val="00AB4304"/>
    <w:rsid w:val="00AB49A9"/>
    <w:rsid w:val="00AB4A28"/>
    <w:rsid w:val="00AB4F1A"/>
    <w:rsid w:val="00AB5104"/>
    <w:rsid w:val="00AB51BA"/>
    <w:rsid w:val="00AB58B7"/>
    <w:rsid w:val="00AB60FF"/>
    <w:rsid w:val="00AB612C"/>
    <w:rsid w:val="00AB62F6"/>
    <w:rsid w:val="00AB64F6"/>
    <w:rsid w:val="00AB6562"/>
    <w:rsid w:val="00AB6E25"/>
    <w:rsid w:val="00AB6F58"/>
    <w:rsid w:val="00AB6FC9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FA"/>
    <w:rsid w:val="00AC202E"/>
    <w:rsid w:val="00AC215E"/>
    <w:rsid w:val="00AC2532"/>
    <w:rsid w:val="00AC2933"/>
    <w:rsid w:val="00AC2CF4"/>
    <w:rsid w:val="00AC2D28"/>
    <w:rsid w:val="00AC2FA5"/>
    <w:rsid w:val="00AC300D"/>
    <w:rsid w:val="00AC31C1"/>
    <w:rsid w:val="00AC345D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12"/>
    <w:rsid w:val="00AC4CA5"/>
    <w:rsid w:val="00AC4F8B"/>
    <w:rsid w:val="00AC5028"/>
    <w:rsid w:val="00AC561A"/>
    <w:rsid w:val="00AC5639"/>
    <w:rsid w:val="00AC5684"/>
    <w:rsid w:val="00AC575E"/>
    <w:rsid w:val="00AC5B77"/>
    <w:rsid w:val="00AC5BD7"/>
    <w:rsid w:val="00AC5CB7"/>
    <w:rsid w:val="00AC5D2E"/>
    <w:rsid w:val="00AC5EC0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395"/>
    <w:rsid w:val="00AD1479"/>
    <w:rsid w:val="00AD1953"/>
    <w:rsid w:val="00AD1A49"/>
    <w:rsid w:val="00AD1B30"/>
    <w:rsid w:val="00AD1FAC"/>
    <w:rsid w:val="00AD235D"/>
    <w:rsid w:val="00AD283E"/>
    <w:rsid w:val="00AD2DCF"/>
    <w:rsid w:val="00AD2EC7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158"/>
    <w:rsid w:val="00AD5447"/>
    <w:rsid w:val="00AD54C9"/>
    <w:rsid w:val="00AD5693"/>
    <w:rsid w:val="00AD5965"/>
    <w:rsid w:val="00AD5E92"/>
    <w:rsid w:val="00AD5F5D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AB6"/>
    <w:rsid w:val="00AD7D57"/>
    <w:rsid w:val="00AE0331"/>
    <w:rsid w:val="00AE065E"/>
    <w:rsid w:val="00AE0B0E"/>
    <w:rsid w:val="00AE0D60"/>
    <w:rsid w:val="00AE0F32"/>
    <w:rsid w:val="00AE11FE"/>
    <w:rsid w:val="00AE1310"/>
    <w:rsid w:val="00AE139C"/>
    <w:rsid w:val="00AE1425"/>
    <w:rsid w:val="00AE1641"/>
    <w:rsid w:val="00AE1729"/>
    <w:rsid w:val="00AE1C68"/>
    <w:rsid w:val="00AE1D1B"/>
    <w:rsid w:val="00AE2061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75C"/>
    <w:rsid w:val="00AE3B2F"/>
    <w:rsid w:val="00AE3E6F"/>
    <w:rsid w:val="00AE3EF9"/>
    <w:rsid w:val="00AE4103"/>
    <w:rsid w:val="00AE42DF"/>
    <w:rsid w:val="00AE4559"/>
    <w:rsid w:val="00AE4788"/>
    <w:rsid w:val="00AE496B"/>
    <w:rsid w:val="00AE4998"/>
    <w:rsid w:val="00AE4B88"/>
    <w:rsid w:val="00AE4C2D"/>
    <w:rsid w:val="00AE5071"/>
    <w:rsid w:val="00AE5136"/>
    <w:rsid w:val="00AE5599"/>
    <w:rsid w:val="00AE59C4"/>
    <w:rsid w:val="00AE5FA4"/>
    <w:rsid w:val="00AE60F4"/>
    <w:rsid w:val="00AE6157"/>
    <w:rsid w:val="00AE615B"/>
    <w:rsid w:val="00AE6537"/>
    <w:rsid w:val="00AE710A"/>
    <w:rsid w:val="00AE737F"/>
    <w:rsid w:val="00AE781B"/>
    <w:rsid w:val="00AE7827"/>
    <w:rsid w:val="00AE7F63"/>
    <w:rsid w:val="00AF06B7"/>
    <w:rsid w:val="00AF06EB"/>
    <w:rsid w:val="00AF09BB"/>
    <w:rsid w:val="00AF1073"/>
    <w:rsid w:val="00AF11F7"/>
    <w:rsid w:val="00AF1709"/>
    <w:rsid w:val="00AF2434"/>
    <w:rsid w:val="00AF2553"/>
    <w:rsid w:val="00AF2B47"/>
    <w:rsid w:val="00AF2B90"/>
    <w:rsid w:val="00AF2FF3"/>
    <w:rsid w:val="00AF306A"/>
    <w:rsid w:val="00AF313D"/>
    <w:rsid w:val="00AF318C"/>
    <w:rsid w:val="00AF3372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45DE"/>
    <w:rsid w:val="00AF4A0F"/>
    <w:rsid w:val="00AF4E4D"/>
    <w:rsid w:val="00AF5395"/>
    <w:rsid w:val="00AF55E7"/>
    <w:rsid w:val="00AF5659"/>
    <w:rsid w:val="00AF5877"/>
    <w:rsid w:val="00AF5C6D"/>
    <w:rsid w:val="00AF6463"/>
    <w:rsid w:val="00AF690B"/>
    <w:rsid w:val="00AF7455"/>
    <w:rsid w:val="00AF7C55"/>
    <w:rsid w:val="00AF7ED0"/>
    <w:rsid w:val="00B001A6"/>
    <w:rsid w:val="00B00265"/>
    <w:rsid w:val="00B0029A"/>
    <w:rsid w:val="00B00F22"/>
    <w:rsid w:val="00B0107C"/>
    <w:rsid w:val="00B01142"/>
    <w:rsid w:val="00B01389"/>
    <w:rsid w:val="00B01590"/>
    <w:rsid w:val="00B01620"/>
    <w:rsid w:val="00B01EC1"/>
    <w:rsid w:val="00B021D2"/>
    <w:rsid w:val="00B0227B"/>
    <w:rsid w:val="00B0233E"/>
    <w:rsid w:val="00B0259C"/>
    <w:rsid w:val="00B028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520C"/>
    <w:rsid w:val="00B0534D"/>
    <w:rsid w:val="00B05553"/>
    <w:rsid w:val="00B05594"/>
    <w:rsid w:val="00B063C7"/>
    <w:rsid w:val="00B065B3"/>
    <w:rsid w:val="00B066C6"/>
    <w:rsid w:val="00B0698B"/>
    <w:rsid w:val="00B07056"/>
    <w:rsid w:val="00B072B3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8"/>
    <w:rsid w:val="00B11189"/>
    <w:rsid w:val="00B11385"/>
    <w:rsid w:val="00B11457"/>
    <w:rsid w:val="00B11484"/>
    <w:rsid w:val="00B115F8"/>
    <w:rsid w:val="00B11881"/>
    <w:rsid w:val="00B11A98"/>
    <w:rsid w:val="00B11E17"/>
    <w:rsid w:val="00B120EB"/>
    <w:rsid w:val="00B121EB"/>
    <w:rsid w:val="00B12278"/>
    <w:rsid w:val="00B12511"/>
    <w:rsid w:val="00B125C2"/>
    <w:rsid w:val="00B125FE"/>
    <w:rsid w:val="00B12C7F"/>
    <w:rsid w:val="00B131C0"/>
    <w:rsid w:val="00B133AD"/>
    <w:rsid w:val="00B13C28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C64"/>
    <w:rsid w:val="00B15348"/>
    <w:rsid w:val="00B1562F"/>
    <w:rsid w:val="00B158E3"/>
    <w:rsid w:val="00B163E2"/>
    <w:rsid w:val="00B16453"/>
    <w:rsid w:val="00B16E51"/>
    <w:rsid w:val="00B16EB0"/>
    <w:rsid w:val="00B16FA7"/>
    <w:rsid w:val="00B17463"/>
    <w:rsid w:val="00B17767"/>
    <w:rsid w:val="00B178C9"/>
    <w:rsid w:val="00B17971"/>
    <w:rsid w:val="00B17B50"/>
    <w:rsid w:val="00B17C12"/>
    <w:rsid w:val="00B200C5"/>
    <w:rsid w:val="00B2010D"/>
    <w:rsid w:val="00B20247"/>
    <w:rsid w:val="00B20514"/>
    <w:rsid w:val="00B20829"/>
    <w:rsid w:val="00B2098B"/>
    <w:rsid w:val="00B2099B"/>
    <w:rsid w:val="00B209A8"/>
    <w:rsid w:val="00B20D3F"/>
    <w:rsid w:val="00B2115C"/>
    <w:rsid w:val="00B211D9"/>
    <w:rsid w:val="00B214D6"/>
    <w:rsid w:val="00B217AD"/>
    <w:rsid w:val="00B21A46"/>
    <w:rsid w:val="00B21C7B"/>
    <w:rsid w:val="00B21EBC"/>
    <w:rsid w:val="00B223AB"/>
    <w:rsid w:val="00B2280A"/>
    <w:rsid w:val="00B22A4E"/>
    <w:rsid w:val="00B22BCF"/>
    <w:rsid w:val="00B22BD7"/>
    <w:rsid w:val="00B22BE4"/>
    <w:rsid w:val="00B22F66"/>
    <w:rsid w:val="00B23543"/>
    <w:rsid w:val="00B236D1"/>
    <w:rsid w:val="00B237B9"/>
    <w:rsid w:val="00B239FF"/>
    <w:rsid w:val="00B23B38"/>
    <w:rsid w:val="00B23D45"/>
    <w:rsid w:val="00B23E4C"/>
    <w:rsid w:val="00B240A6"/>
    <w:rsid w:val="00B24997"/>
    <w:rsid w:val="00B24BCE"/>
    <w:rsid w:val="00B25342"/>
    <w:rsid w:val="00B2539A"/>
    <w:rsid w:val="00B254CF"/>
    <w:rsid w:val="00B255F6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F1"/>
    <w:rsid w:val="00B27F63"/>
    <w:rsid w:val="00B27FE5"/>
    <w:rsid w:val="00B305D7"/>
    <w:rsid w:val="00B30D55"/>
    <w:rsid w:val="00B30F10"/>
    <w:rsid w:val="00B31398"/>
    <w:rsid w:val="00B313B6"/>
    <w:rsid w:val="00B3149C"/>
    <w:rsid w:val="00B316C6"/>
    <w:rsid w:val="00B319A0"/>
    <w:rsid w:val="00B31A1E"/>
    <w:rsid w:val="00B31AFA"/>
    <w:rsid w:val="00B31C73"/>
    <w:rsid w:val="00B31D9B"/>
    <w:rsid w:val="00B31EDB"/>
    <w:rsid w:val="00B3259E"/>
    <w:rsid w:val="00B32D4E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A9C"/>
    <w:rsid w:val="00B34E53"/>
    <w:rsid w:val="00B34EBA"/>
    <w:rsid w:val="00B35557"/>
    <w:rsid w:val="00B35756"/>
    <w:rsid w:val="00B35B1B"/>
    <w:rsid w:val="00B35C09"/>
    <w:rsid w:val="00B35D50"/>
    <w:rsid w:val="00B35E71"/>
    <w:rsid w:val="00B36BC4"/>
    <w:rsid w:val="00B36EF5"/>
    <w:rsid w:val="00B37183"/>
    <w:rsid w:val="00B37554"/>
    <w:rsid w:val="00B378C2"/>
    <w:rsid w:val="00B37A08"/>
    <w:rsid w:val="00B37B7C"/>
    <w:rsid w:val="00B37C2E"/>
    <w:rsid w:val="00B4062D"/>
    <w:rsid w:val="00B406BB"/>
    <w:rsid w:val="00B409D9"/>
    <w:rsid w:val="00B40AD4"/>
    <w:rsid w:val="00B40F2E"/>
    <w:rsid w:val="00B4149F"/>
    <w:rsid w:val="00B4164E"/>
    <w:rsid w:val="00B416D8"/>
    <w:rsid w:val="00B41B83"/>
    <w:rsid w:val="00B41B9E"/>
    <w:rsid w:val="00B41F0F"/>
    <w:rsid w:val="00B41F92"/>
    <w:rsid w:val="00B42265"/>
    <w:rsid w:val="00B4255F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1D5"/>
    <w:rsid w:val="00B4537C"/>
    <w:rsid w:val="00B454C6"/>
    <w:rsid w:val="00B454EC"/>
    <w:rsid w:val="00B456C6"/>
    <w:rsid w:val="00B45DDB"/>
    <w:rsid w:val="00B46494"/>
    <w:rsid w:val="00B4662F"/>
    <w:rsid w:val="00B46834"/>
    <w:rsid w:val="00B4689A"/>
    <w:rsid w:val="00B4695E"/>
    <w:rsid w:val="00B46991"/>
    <w:rsid w:val="00B46F6A"/>
    <w:rsid w:val="00B471A3"/>
    <w:rsid w:val="00B474D1"/>
    <w:rsid w:val="00B502E1"/>
    <w:rsid w:val="00B50413"/>
    <w:rsid w:val="00B504F2"/>
    <w:rsid w:val="00B5054D"/>
    <w:rsid w:val="00B5099F"/>
    <w:rsid w:val="00B50BBF"/>
    <w:rsid w:val="00B50CBB"/>
    <w:rsid w:val="00B50F73"/>
    <w:rsid w:val="00B51084"/>
    <w:rsid w:val="00B5137A"/>
    <w:rsid w:val="00B513EB"/>
    <w:rsid w:val="00B519D9"/>
    <w:rsid w:val="00B519DC"/>
    <w:rsid w:val="00B51A37"/>
    <w:rsid w:val="00B51ABB"/>
    <w:rsid w:val="00B51CE6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644"/>
    <w:rsid w:val="00B536B4"/>
    <w:rsid w:val="00B53D60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23C"/>
    <w:rsid w:val="00B552E9"/>
    <w:rsid w:val="00B5535A"/>
    <w:rsid w:val="00B55523"/>
    <w:rsid w:val="00B55641"/>
    <w:rsid w:val="00B5566C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719F"/>
    <w:rsid w:val="00B5791F"/>
    <w:rsid w:val="00B57968"/>
    <w:rsid w:val="00B57B4C"/>
    <w:rsid w:val="00B600E1"/>
    <w:rsid w:val="00B6028E"/>
    <w:rsid w:val="00B6058E"/>
    <w:rsid w:val="00B605EA"/>
    <w:rsid w:val="00B60948"/>
    <w:rsid w:val="00B60BBD"/>
    <w:rsid w:val="00B60DD2"/>
    <w:rsid w:val="00B612BC"/>
    <w:rsid w:val="00B6171B"/>
    <w:rsid w:val="00B61EAE"/>
    <w:rsid w:val="00B61ED9"/>
    <w:rsid w:val="00B624DC"/>
    <w:rsid w:val="00B62B74"/>
    <w:rsid w:val="00B63837"/>
    <w:rsid w:val="00B639F7"/>
    <w:rsid w:val="00B63C5C"/>
    <w:rsid w:val="00B63EA7"/>
    <w:rsid w:val="00B63EC0"/>
    <w:rsid w:val="00B6403C"/>
    <w:rsid w:val="00B64238"/>
    <w:rsid w:val="00B64769"/>
    <w:rsid w:val="00B64A76"/>
    <w:rsid w:val="00B64AD3"/>
    <w:rsid w:val="00B64AF1"/>
    <w:rsid w:val="00B64B13"/>
    <w:rsid w:val="00B64C26"/>
    <w:rsid w:val="00B64E50"/>
    <w:rsid w:val="00B65130"/>
    <w:rsid w:val="00B658F0"/>
    <w:rsid w:val="00B65997"/>
    <w:rsid w:val="00B659AA"/>
    <w:rsid w:val="00B65A1D"/>
    <w:rsid w:val="00B65EF6"/>
    <w:rsid w:val="00B65F78"/>
    <w:rsid w:val="00B65FA2"/>
    <w:rsid w:val="00B660A6"/>
    <w:rsid w:val="00B661B0"/>
    <w:rsid w:val="00B66659"/>
    <w:rsid w:val="00B667F8"/>
    <w:rsid w:val="00B66BBE"/>
    <w:rsid w:val="00B66D30"/>
    <w:rsid w:val="00B66F85"/>
    <w:rsid w:val="00B66FEA"/>
    <w:rsid w:val="00B6730E"/>
    <w:rsid w:val="00B67386"/>
    <w:rsid w:val="00B67910"/>
    <w:rsid w:val="00B6795C"/>
    <w:rsid w:val="00B67988"/>
    <w:rsid w:val="00B67A05"/>
    <w:rsid w:val="00B67B78"/>
    <w:rsid w:val="00B67C82"/>
    <w:rsid w:val="00B67D86"/>
    <w:rsid w:val="00B7034D"/>
    <w:rsid w:val="00B70386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161"/>
    <w:rsid w:val="00B73215"/>
    <w:rsid w:val="00B73611"/>
    <w:rsid w:val="00B736C3"/>
    <w:rsid w:val="00B738EE"/>
    <w:rsid w:val="00B73D85"/>
    <w:rsid w:val="00B73F30"/>
    <w:rsid w:val="00B73F79"/>
    <w:rsid w:val="00B7408A"/>
    <w:rsid w:val="00B7409A"/>
    <w:rsid w:val="00B7449E"/>
    <w:rsid w:val="00B7474C"/>
    <w:rsid w:val="00B74A3A"/>
    <w:rsid w:val="00B74AEB"/>
    <w:rsid w:val="00B74B7A"/>
    <w:rsid w:val="00B74EB4"/>
    <w:rsid w:val="00B750A6"/>
    <w:rsid w:val="00B750A8"/>
    <w:rsid w:val="00B760BA"/>
    <w:rsid w:val="00B7646A"/>
    <w:rsid w:val="00B764F7"/>
    <w:rsid w:val="00B765DB"/>
    <w:rsid w:val="00B767ED"/>
    <w:rsid w:val="00B7682A"/>
    <w:rsid w:val="00B76941"/>
    <w:rsid w:val="00B7716F"/>
    <w:rsid w:val="00B774CF"/>
    <w:rsid w:val="00B77825"/>
    <w:rsid w:val="00B77ABF"/>
    <w:rsid w:val="00B80103"/>
    <w:rsid w:val="00B806EA"/>
    <w:rsid w:val="00B80A67"/>
    <w:rsid w:val="00B80C0B"/>
    <w:rsid w:val="00B81147"/>
    <w:rsid w:val="00B812C8"/>
    <w:rsid w:val="00B81618"/>
    <w:rsid w:val="00B81901"/>
    <w:rsid w:val="00B81915"/>
    <w:rsid w:val="00B81BC9"/>
    <w:rsid w:val="00B81F8A"/>
    <w:rsid w:val="00B825FE"/>
    <w:rsid w:val="00B82709"/>
    <w:rsid w:val="00B8279D"/>
    <w:rsid w:val="00B8294F"/>
    <w:rsid w:val="00B82DAD"/>
    <w:rsid w:val="00B82F9C"/>
    <w:rsid w:val="00B831A3"/>
    <w:rsid w:val="00B834CC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6304"/>
    <w:rsid w:val="00B86422"/>
    <w:rsid w:val="00B86499"/>
    <w:rsid w:val="00B8672E"/>
    <w:rsid w:val="00B86980"/>
    <w:rsid w:val="00B869B6"/>
    <w:rsid w:val="00B86B8E"/>
    <w:rsid w:val="00B86C4E"/>
    <w:rsid w:val="00B86E78"/>
    <w:rsid w:val="00B86F01"/>
    <w:rsid w:val="00B8709A"/>
    <w:rsid w:val="00B87148"/>
    <w:rsid w:val="00B872F3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1D"/>
    <w:rsid w:val="00B966EF"/>
    <w:rsid w:val="00B96ADF"/>
    <w:rsid w:val="00B96B58"/>
    <w:rsid w:val="00B9707C"/>
    <w:rsid w:val="00B975F0"/>
    <w:rsid w:val="00B976ED"/>
    <w:rsid w:val="00B97AB4"/>
    <w:rsid w:val="00B97B26"/>
    <w:rsid w:val="00B97E54"/>
    <w:rsid w:val="00BA0405"/>
    <w:rsid w:val="00BA080E"/>
    <w:rsid w:val="00BA0A17"/>
    <w:rsid w:val="00BA0D1A"/>
    <w:rsid w:val="00BA0EFA"/>
    <w:rsid w:val="00BA13E8"/>
    <w:rsid w:val="00BA14A0"/>
    <w:rsid w:val="00BA1516"/>
    <w:rsid w:val="00BA1571"/>
    <w:rsid w:val="00BA1854"/>
    <w:rsid w:val="00BA189C"/>
    <w:rsid w:val="00BA1B13"/>
    <w:rsid w:val="00BA1D0B"/>
    <w:rsid w:val="00BA1E67"/>
    <w:rsid w:val="00BA22AC"/>
    <w:rsid w:val="00BA28F1"/>
    <w:rsid w:val="00BA3304"/>
    <w:rsid w:val="00BA339D"/>
    <w:rsid w:val="00BA378E"/>
    <w:rsid w:val="00BA37EA"/>
    <w:rsid w:val="00BA42FE"/>
    <w:rsid w:val="00BA48DF"/>
    <w:rsid w:val="00BA4A7A"/>
    <w:rsid w:val="00BA4E44"/>
    <w:rsid w:val="00BA5242"/>
    <w:rsid w:val="00BA5277"/>
    <w:rsid w:val="00BA52AD"/>
    <w:rsid w:val="00BA5450"/>
    <w:rsid w:val="00BA5464"/>
    <w:rsid w:val="00BA5498"/>
    <w:rsid w:val="00BA5504"/>
    <w:rsid w:val="00BA586C"/>
    <w:rsid w:val="00BA5998"/>
    <w:rsid w:val="00BA59F1"/>
    <w:rsid w:val="00BA5B05"/>
    <w:rsid w:val="00BA5D0A"/>
    <w:rsid w:val="00BA5E33"/>
    <w:rsid w:val="00BA6184"/>
    <w:rsid w:val="00BA6318"/>
    <w:rsid w:val="00BA67B2"/>
    <w:rsid w:val="00BA6C47"/>
    <w:rsid w:val="00BA6D38"/>
    <w:rsid w:val="00BA6DC2"/>
    <w:rsid w:val="00BA6EA1"/>
    <w:rsid w:val="00BA6F69"/>
    <w:rsid w:val="00BA788B"/>
    <w:rsid w:val="00BB0699"/>
    <w:rsid w:val="00BB0AB0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A41"/>
    <w:rsid w:val="00BB2B95"/>
    <w:rsid w:val="00BB2BE6"/>
    <w:rsid w:val="00BB2D7D"/>
    <w:rsid w:val="00BB2EA9"/>
    <w:rsid w:val="00BB315C"/>
    <w:rsid w:val="00BB3272"/>
    <w:rsid w:val="00BB3516"/>
    <w:rsid w:val="00BB354D"/>
    <w:rsid w:val="00BB3A7F"/>
    <w:rsid w:val="00BB4080"/>
    <w:rsid w:val="00BB49BF"/>
    <w:rsid w:val="00BB4B07"/>
    <w:rsid w:val="00BB51E1"/>
    <w:rsid w:val="00BB58CC"/>
    <w:rsid w:val="00BB5A42"/>
    <w:rsid w:val="00BB5B34"/>
    <w:rsid w:val="00BB5BD4"/>
    <w:rsid w:val="00BB5C4F"/>
    <w:rsid w:val="00BB5C5D"/>
    <w:rsid w:val="00BB5C69"/>
    <w:rsid w:val="00BB5D41"/>
    <w:rsid w:val="00BB5D45"/>
    <w:rsid w:val="00BB5E42"/>
    <w:rsid w:val="00BB6147"/>
    <w:rsid w:val="00BB63AE"/>
    <w:rsid w:val="00BB6CAF"/>
    <w:rsid w:val="00BB7210"/>
    <w:rsid w:val="00BB75C8"/>
    <w:rsid w:val="00BB763C"/>
    <w:rsid w:val="00BB79C3"/>
    <w:rsid w:val="00BB7C62"/>
    <w:rsid w:val="00BB7EB9"/>
    <w:rsid w:val="00BC0058"/>
    <w:rsid w:val="00BC0167"/>
    <w:rsid w:val="00BC0596"/>
    <w:rsid w:val="00BC05AE"/>
    <w:rsid w:val="00BC0CD3"/>
    <w:rsid w:val="00BC0D00"/>
    <w:rsid w:val="00BC16FD"/>
    <w:rsid w:val="00BC181D"/>
    <w:rsid w:val="00BC18FA"/>
    <w:rsid w:val="00BC2081"/>
    <w:rsid w:val="00BC239C"/>
    <w:rsid w:val="00BC27BA"/>
    <w:rsid w:val="00BC2A8E"/>
    <w:rsid w:val="00BC2C3A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50C"/>
    <w:rsid w:val="00BC4A07"/>
    <w:rsid w:val="00BC4A86"/>
    <w:rsid w:val="00BC4CB2"/>
    <w:rsid w:val="00BC4F99"/>
    <w:rsid w:val="00BC54C1"/>
    <w:rsid w:val="00BC55FC"/>
    <w:rsid w:val="00BC5CA7"/>
    <w:rsid w:val="00BC5DCB"/>
    <w:rsid w:val="00BC5DDB"/>
    <w:rsid w:val="00BC61B7"/>
    <w:rsid w:val="00BC61F8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24C"/>
    <w:rsid w:val="00BD46CD"/>
    <w:rsid w:val="00BD4B2D"/>
    <w:rsid w:val="00BD4B91"/>
    <w:rsid w:val="00BD4E82"/>
    <w:rsid w:val="00BD4F23"/>
    <w:rsid w:val="00BD5130"/>
    <w:rsid w:val="00BD54E2"/>
    <w:rsid w:val="00BD5501"/>
    <w:rsid w:val="00BD599D"/>
    <w:rsid w:val="00BD59D0"/>
    <w:rsid w:val="00BD5B4A"/>
    <w:rsid w:val="00BD5C18"/>
    <w:rsid w:val="00BD5CB6"/>
    <w:rsid w:val="00BD5D2E"/>
    <w:rsid w:val="00BD61C1"/>
    <w:rsid w:val="00BD65BA"/>
    <w:rsid w:val="00BD6BA0"/>
    <w:rsid w:val="00BD6E68"/>
    <w:rsid w:val="00BD6F6B"/>
    <w:rsid w:val="00BD6FFA"/>
    <w:rsid w:val="00BD7346"/>
    <w:rsid w:val="00BD7D87"/>
    <w:rsid w:val="00BD7F7F"/>
    <w:rsid w:val="00BE000D"/>
    <w:rsid w:val="00BE0070"/>
    <w:rsid w:val="00BE0496"/>
    <w:rsid w:val="00BE05AC"/>
    <w:rsid w:val="00BE05F4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5C5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25A"/>
    <w:rsid w:val="00BF2418"/>
    <w:rsid w:val="00BF277A"/>
    <w:rsid w:val="00BF2D16"/>
    <w:rsid w:val="00BF350C"/>
    <w:rsid w:val="00BF361D"/>
    <w:rsid w:val="00BF3AD1"/>
    <w:rsid w:val="00BF3BC0"/>
    <w:rsid w:val="00BF408E"/>
    <w:rsid w:val="00BF41B4"/>
    <w:rsid w:val="00BF429E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6287"/>
    <w:rsid w:val="00BF6702"/>
    <w:rsid w:val="00BF6779"/>
    <w:rsid w:val="00BF6843"/>
    <w:rsid w:val="00BF6C8D"/>
    <w:rsid w:val="00BF7022"/>
    <w:rsid w:val="00BF7945"/>
    <w:rsid w:val="00BF794E"/>
    <w:rsid w:val="00BF79CB"/>
    <w:rsid w:val="00BF7C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2C26"/>
    <w:rsid w:val="00C02FA8"/>
    <w:rsid w:val="00C03143"/>
    <w:rsid w:val="00C031C6"/>
    <w:rsid w:val="00C03487"/>
    <w:rsid w:val="00C0384C"/>
    <w:rsid w:val="00C03A86"/>
    <w:rsid w:val="00C03A8B"/>
    <w:rsid w:val="00C03ABB"/>
    <w:rsid w:val="00C03B3A"/>
    <w:rsid w:val="00C03E3B"/>
    <w:rsid w:val="00C03FA4"/>
    <w:rsid w:val="00C04325"/>
    <w:rsid w:val="00C04444"/>
    <w:rsid w:val="00C045A4"/>
    <w:rsid w:val="00C04BEF"/>
    <w:rsid w:val="00C04F22"/>
    <w:rsid w:val="00C04F5D"/>
    <w:rsid w:val="00C05320"/>
    <w:rsid w:val="00C05AF5"/>
    <w:rsid w:val="00C05F87"/>
    <w:rsid w:val="00C06044"/>
    <w:rsid w:val="00C0632D"/>
    <w:rsid w:val="00C06580"/>
    <w:rsid w:val="00C06708"/>
    <w:rsid w:val="00C06781"/>
    <w:rsid w:val="00C06C48"/>
    <w:rsid w:val="00C0706E"/>
    <w:rsid w:val="00C0725B"/>
    <w:rsid w:val="00C07805"/>
    <w:rsid w:val="00C07FBD"/>
    <w:rsid w:val="00C10422"/>
    <w:rsid w:val="00C10427"/>
    <w:rsid w:val="00C10547"/>
    <w:rsid w:val="00C10C7A"/>
    <w:rsid w:val="00C10DE0"/>
    <w:rsid w:val="00C10E25"/>
    <w:rsid w:val="00C10EE4"/>
    <w:rsid w:val="00C10FB5"/>
    <w:rsid w:val="00C110C3"/>
    <w:rsid w:val="00C114FF"/>
    <w:rsid w:val="00C11627"/>
    <w:rsid w:val="00C1170A"/>
    <w:rsid w:val="00C1173C"/>
    <w:rsid w:val="00C1185F"/>
    <w:rsid w:val="00C11E0B"/>
    <w:rsid w:val="00C1208C"/>
    <w:rsid w:val="00C121D7"/>
    <w:rsid w:val="00C1234E"/>
    <w:rsid w:val="00C12409"/>
    <w:rsid w:val="00C12871"/>
    <w:rsid w:val="00C12889"/>
    <w:rsid w:val="00C12A67"/>
    <w:rsid w:val="00C12FE4"/>
    <w:rsid w:val="00C1308D"/>
    <w:rsid w:val="00C133D9"/>
    <w:rsid w:val="00C13AD8"/>
    <w:rsid w:val="00C13D41"/>
    <w:rsid w:val="00C1434E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C47"/>
    <w:rsid w:val="00C171F7"/>
    <w:rsid w:val="00C173AE"/>
    <w:rsid w:val="00C173E6"/>
    <w:rsid w:val="00C17DBC"/>
    <w:rsid w:val="00C17F8E"/>
    <w:rsid w:val="00C200A4"/>
    <w:rsid w:val="00C203D4"/>
    <w:rsid w:val="00C2066C"/>
    <w:rsid w:val="00C209E0"/>
    <w:rsid w:val="00C20A8D"/>
    <w:rsid w:val="00C20AF1"/>
    <w:rsid w:val="00C20D1A"/>
    <w:rsid w:val="00C20DC8"/>
    <w:rsid w:val="00C21271"/>
    <w:rsid w:val="00C21299"/>
    <w:rsid w:val="00C21344"/>
    <w:rsid w:val="00C21777"/>
    <w:rsid w:val="00C21DD1"/>
    <w:rsid w:val="00C22004"/>
    <w:rsid w:val="00C22CC1"/>
    <w:rsid w:val="00C235B1"/>
    <w:rsid w:val="00C236D7"/>
    <w:rsid w:val="00C237FC"/>
    <w:rsid w:val="00C239DE"/>
    <w:rsid w:val="00C23DF6"/>
    <w:rsid w:val="00C23E51"/>
    <w:rsid w:val="00C245C1"/>
    <w:rsid w:val="00C24847"/>
    <w:rsid w:val="00C249FC"/>
    <w:rsid w:val="00C24A5F"/>
    <w:rsid w:val="00C24B02"/>
    <w:rsid w:val="00C24BDE"/>
    <w:rsid w:val="00C24C50"/>
    <w:rsid w:val="00C24E0D"/>
    <w:rsid w:val="00C24EF6"/>
    <w:rsid w:val="00C24F40"/>
    <w:rsid w:val="00C25117"/>
    <w:rsid w:val="00C25299"/>
    <w:rsid w:val="00C25526"/>
    <w:rsid w:val="00C25632"/>
    <w:rsid w:val="00C2573D"/>
    <w:rsid w:val="00C257EB"/>
    <w:rsid w:val="00C25876"/>
    <w:rsid w:val="00C25A33"/>
    <w:rsid w:val="00C25FC9"/>
    <w:rsid w:val="00C2660B"/>
    <w:rsid w:val="00C26BF6"/>
    <w:rsid w:val="00C26BFC"/>
    <w:rsid w:val="00C26C78"/>
    <w:rsid w:val="00C272B6"/>
    <w:rsid w:val="00C2730E"/>
    <w:rsid w:val="00C27559"/>
    <w:rsid w:val="00C27E3C"/>
    <w:rsid w:val="00C3059D"/>
    <w:rsid w:val="00C3080D"/>
    <w:rsid w:val="00C322B8"/>
    <w:rsid w:val="00C32AA8"/>
    <w:rsid w:val="00C32F54"/>
    <w:rsid w:val="00C33168"/>
    <w:rsid w:val="00C3338B"/>
    <w:rsid w:val="00C335B2"/>
    <w:rsid w:val="00C3392F"/>
    <w:rsid w:val="00C340A2"/>
    <w:rsid w:val="00C34654"/>
    <w:rsid w:val="00C34742"/>
    <w:rsid w:val="00C34B5E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7A9"/>
    <w:rsid w:val="00C35A35"/>
    <w:rsid w:val="00C35C5E"/>
    <w:rsid w:val="00C35F43"/>
    <w:rsid w:val="00C36022"/>
    <w:rsid w:val="00C360CD"/>
    <w:rsid w:val="00C363DD"/>
    <w:rsid w:val="00C367CD"/>
    <w:rsid w:val="00C36B5F"/>
    <w:rsid w:val="00C370A4"/>
    <w:rsid w:val="00C37333"/>
    <w:rsid w:val="00C3791C"/>
    <w:rsid w:val="00C37A23"/>
    <w:rsid w:val="00C37CB2"/>
    <w:rsid w:val="00C37DCA"/>
    <w:rsid w:val="00C37E4C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9C5"/>
    <w:rsid w:val="00C42B5F"/>
    <w:rsid w:val="00C42B78"/>
    <w:rsid w:val="00C43339"/>
    <w:rsid w:val="00C44692"/>
    <w:rsid w:val="00C4470D"/>
    <w:rsid w:val="00C44753"/>
    <w:rsid w:val="00C44772"/>
    <w:rsid w:val="00C44D37"/>
    <w:rsid w:val="00C450E6"/>
    <w:rsid w:val="00C4559B"/>
    <w:rsid w:val="00C456B4"/>
    <w:rsid w:val="00C4601B"/>
    <w:rsid w:val="00C4606C"/>
    <w:rsid w:val="00C46453"/>
    <w:rsid w:val="00C46653"/>
    <w:rsid w:val="00C467BE"/>
    <w:rsid w:val="00C46894"/>
    <w:rsid w:val="00C46952"/>
    <w:rsid w:val="00C46D3F"/>
    <w:rsid w:val="00C46D91"/>
    <w:rsid w:val="00C46EE6"/>
    <w:rsid w:val="00C47108"/>
    <w:rsid w:val="00C4747C"/>
    <w:rsid w:val="00C4790A"/>
    <w:rsid w:val="00C47CB6"/>
    <w:rsid w:val="00C47EC3"/>
    <w:rsid w:val="00C47EF2"/>
    <w:rsid w:val="00C501A9"/>
    <w:rsid w:val="00C5048F"/>
    <w:rsid w:val="00C50AEA"/>
    <w:rsid w:val="00C50B5A"/>
    <w:rsid w:val="00C511AA"/>
    <w:rsid w:val="00C51287"/>
    <w:rsid w:val="00C5174E"/>
    <w:rsid w:val="00C5175C"/>
    <w:rsid w:val="00C519E7"/>
    <w:rsid w:val="00C51A17"/>
    <w:rsid w:val="00C52998"/>
    <w:rsid w:val="00C52DD8"/>
    <w:rsid w:val="00C530D1"/>
    <w:rsid w:val="00C53276"/>
    <w:rsid w:val="00C5378A"/>
    <w:rsid w:val="00C537A2"/>
    <w:rsid w:val="00C5426D"/>
    <w:rsid w:val="00C5450A"/>
    <w:rsid w:val="00C54CCB"/>
    <w:rsid w:val="00C55233"/>
    <w:rsid w:val="00C5537D"/>
    <w:rsid w:val="00C55D63"/>
    <w:rsid w:val="00C55E65"/>
    <w:rsid w:val="00C562FA"/>
    <w:rsid w:val="00C563C1"/>
    <w:rsid w:val="00C56737"/>
    <w:rsid w:val="00C56B15"/>
    <w:rsid w:val="00C56F59"/>
    <w:rsid w:val="00C572AE"/>
    <w:rsid w:val="00C5734E"/>
    <w:rsid w:val="00C57AC9"/>
    <w:rsid w:val="00C57BD0"/>
    <w:rsid w:val="00C57C9B"/>
    <w:rsid w:val="00C57D89"/>
    <w:rsid w:val="00C57E00"/>
    <w:rsid w:val="00C60183"/>
    <w:rsid w:val="00C602C3"/>
    <w:rsid w:val="00C6036F"/>
    <w:rsid w:val="00C605F8"/>
    <w:rsid w:val="00C607A3"/>
    <w:rsid w:val="00C60C4B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9C9"/>
    <w:rsid w:val="00C62A3F"/>
    <w:rsid w:val="00C62B47"/>
    <w:rsid w:val="00C62B88"/>
    <w:rsid w:val="00C62C20"/>
    <w:rsid w:val="00C62D62"/>
    <w:rsid w:val="00C63513"/>
    <w:rsid w:val="00C637E7"/>
    <w:rsid w:val="00C63A24"/>
    <w:rsid w:val="00C63B06"/>
    <w:rsid w:val="00C63C9B"/>
    <w:rsid w:val="00C63CD5"/>
    <w:rsid w:val="00C640B8"/>
    <w:rsid w:val="00C64102"/>
    <w:rsid w:val="00C64160"/>
    <w:rsid w:val="00C641D3"/>
    <w:rsid w:val="00C641EA"/>
    <w:rsid w:val="00C6477E"/>
    <w:rsid w:val="00C64A9F"/>
    <w:rsid w:val="00C65017"/>
    <w:rsid w:val="00C6564D"/>
    <w:rsid w:val="00C659DD"/>
    <w:rsid w:val="00C65A48"/>
    <w:rsid w:val="00C65A74"/>
    <w:rsid w:val="00C65DD7"/>
    <w:rsid w:val="00C65EA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BF3"/>
    <w:rsid w:val="00C67D0A"/>
    <w:rsid w:val="00C67E06"/>
    <w:rsid w:val="00C707F3"/>
    <w:rsid w:val="00C70AC5"/>
    <w:rsid w:val="00C70EF8"/>
    <w:rsid w:val="00C7121E"/>
    <w:rsid w:val="00C71391"/>
    <w:rsid w:val="00C714EB"/>
    <w:rsid w:val="00C71599"/>
    <w:rsid w:val="00C71650"/>
    <w:rsid w:val="00C71699"/>
    <w:rsid w:val="00C718BB"/>
    <w:rsid w:val="00C71C5A"/>
    <w:rsid w:val="00C71C86"/>
    <w:rsid w:val="00C72100"/>
    <w:rsid w:val="00C72252"/>
    <w:rsid w:val="00C7249F"/>
    <w:rsid w:val="00C72976"/>
    <w:rsid w:val="00C72D42"/>
    <w:rsid w:val="00C72E99"/>
    <w:rsid w:val="00C72F75"/>
    <w:rsid w:val="00C730B8"/>
    <w:rsid w:val="00C731A6"/>
    <w:rsid w:val="00C7327C"/>
    <w:rsid w:val="00C7350F"/>
    <w:rsid w:val="00C7362A"/>
    <w:rsid w:val="00C73640"/>
    <w:rsid w:val="00C7383F"/>
    <w:rsid w:val="00C73E07"/>
    <w:rsid w:val="00C73E7F"/>
    <w:rsid w:val="00C741BC"/>
    <w:rsid w:val="00C74338"/>
    <w:rsid w:val="00C746A1"/>
    <w:rsid w:val="00C747E7"/>
    <w:rsid w:val="00C74A0D"/>
    <w:rsid w:val="00C74D6B"/>
    <w:rsid w:val="00C75070"/>
    <w:rsid w:val="00C754CE"/>
    <w:rsid w:val="00C755CE"/>
    <w:rsid w:val="00C7572F"/>
    <w:rsid w:val="00C75A4D"/>
    <w:rsid w:val="00C75A6B"/>
    <w:rsid w:val="00C75AB8"/>
    <w:rsid w:val="00C75C60"/>
    <w:rsid w:val="00C761C9"/>
    <w:rsid w:val="00C767F3"/>
    <w:rsid w:val="00C7695D"/>
    <w:rsid w:val="00C76FE3"/>
    <w:rsid w:val="00C77072"/>
    <w:rsid w:val="00C7731B"/>
    <w:rsid w:val="00C7737C"/>
    <w:rsid w:val="00C77BDA"/>
    <w:rsid w:val="00C77DEF"/>
    <w:rsid w:val="00C80574"/>
    <w:rsid w:val="00C80F53"/>
    <w:rsid w:val="00C8123A"/>
    <w:rsid w:val="00C812CE"/>
    <w:rsid w:val="00C81315"/>
    <w:rsid w:val="00C815D0"/>
    <w:rsid w:val="00C81A7D"/>
    <w:rsid w:val="00C81B53"/>
    <w:rsid w:val="00C81D78"/>
    <w:rsid w:val="00C822B8"/>
    <w:rsid w:val="00C82427"/>
    <w:rsid w:val="00C829A3"/>
    <w:rsid w:val="00C82B70"/>
    <w:rsid w:val="00C82D4A"/>
    <w:rsid w:val="00C834BD"/>
    <w:rsid w:val="00C836D3"/>
    <w:rsid w:val="00C839A8"/>
    <w:rsid w:val="00C83FB7"/>
    <w:rsid w:val="00C84135"/>
    <w:rsid w:val="00C84150"/>
    <w:rsid w:val="00C845A4"/>
    <w:rsid w:val="00C84DE0"/>
    <w:rsid w:val="00C84F79"/>
    <w:rsid w:val="00C85260"/>
    <w:rsid w:val="00C86123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252"/>
    <w:rsid w:val="00C90590"/>
    <w:rsid w:val="00C90C1E"/>
    <w:rsid w:val="00C91189"/>
    <w:rsid w:val="00C914D1"/>
    <w:rsid w:val="00C9154A"/>
    <w:rsid w:val="00C91B02"/>
    <w:rsid w:val="00C91CDC"/>
    <w:rsid w:val="00C920E8"/>
    <w:rsid w:val="00C9221E"/>
    <w:rsid w:val="00C929C7"/>
    <w:rsid w:val="00C936EB"/>
    <w:rsid w:val="00C93A18"/>
    <w:rsid w:val="00C93D92"/>
    <w:rsid w:val="00C94290"/>
    <w:rsid w:val="00C946B3"/>
    <w:rsid w:val="00C94793"/>
    <w:rsid w:val="00C94A8A"/>
    <w:rsid w:val="00C951BA"/>
    <w:rsid w:val="00C951FB"/>
    <w:rsid w:val="00C953BB"/>
    <w:rsid w:val="00C9575D"/>
    <w:rsid w:val="00C95925"/>
    <w:rsid w:val="00C95EF1"/>
    <w:rsid w:val="00C96716"/>
    <w:rsid w:val="00C96FCA"/>
    <w:rsid w:val="00C971A5"/>
    <w:rsid w:val="00C97494"/>
    <w:rsid w:val="00C9770A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3C"/>
    <w:rsid w:val="00CA3546"/>
    <w:rsid w:val="00CA3768"/>
    <w:rsid w:val="00CA3D86"/>
    <w:rsid w:val="00CA3F9E"/>
    <w:rsid w:val="00CA42CF"/>
    <w:rsid w:val="00CA4321"/>
    <w:rsid w:val="00CA47FC"/>
    <w:rsid w:val="00CA4853"/>
    <w:rsid w:val="00CA4B12"/>
    <w:rsid w:val="00CA4BB8"/>
    <w:rsid w:val="00CA4CCA"/>
    <w:rsid w:val="00CA522D"/>
    <w:rsid w:val="00CA55C4"/>
    <w:rsid w:val="00CA5874"/>
    <w:rsid w:val="00CA59F7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4FB"/>
    <w:rsid w:val="00CB15B0"/>
    <w:rsid w:val="00CB175F"/>
    <w:rsid w:val="00CB23F0"/>
    <w:rsid w:val="00CB2650"/>
    <w:rsid w:val="00CB2AF6"/>
    <w:rsid w:val="00CB2B11"/>
    <w:rsid w:val="00CB2B88"/>
    <w:rsid w:val="00CB2F0E"/>
    <w:rsid w:val="00CB31C1"/>
    <w:rsid w:val="00CB3288"/>
    <w:rsid w:val="00CB32BB"/>
    <w:rsid w:val="00CB3367"/>
    <w:rsid w:val="00CB33AF"/>
    <w:rsid w:val="00CB3848"/>
    <w:rsid w:val="00CB396E"/>
    <w:rsid w:val="00CB3B0B"/>
    <w:rsid w:val="00CB3EDD"/>
    <w:rsid w:val="00CB4427"/>
    <w:rsid w:val="00CB4568"/>
    <w:rsid w:val="00CB460E"/>
    <w:rsid w:val="00CB4EE4"/>
    <w:rsid w:val="00CB4F15"/>
    <w:rsid w:val="00CB4F79"/>
    <w:rsid w:val="00CB5265"/>
    <w:rsid w:val="00CB5458"/>
    <w:rsid w:val="00CB57D8"/>
    <w:rsid w:val="00CB5977"/>
    <w:rsid w:val="00CB5C99"/>
    <w:rsid w:val="00CB5DAD"/>
    <w:rsid w:val="00CB608C"/>
    <w:rsid w:val="00CB609C"/>
    <w:rsid w:val="00CB6334"/>
    <w:rsid w:val="00CB64A1"/>
    <w:rsid w:val="00CB66A5"/>
    <w:rsid w:val="00CB6ABA"/>
    <w:rsid w:val="00CB6BF5"/>
    <w:rsid w:val="00CB75E4"/>
    <w:rsid w:val="00CB7754"/>
    <w:rsid w:val="00CB7910"/>
    <w:rsid w:val="00CB7A52"/>
    <w:rsid w:val="00CB7A65"/>
    <w:rsid w:val="00CB7ABA"/>
    <w:rsid w:val="00CB7B02"/>
    <w:rsid w:val="00CC0103"/>
    <w:rsid w:val="00CC0283"/>
    <w:rsid w:val="00CC05FE"/>
    <w:rsid w:val="00CC0749"/>
    <w:rsid w:val="00CC0848"/>
    <w:rsid w:val="00CC09F5"/>
    <w:rsid w:val="00CC0AF2"/>
    <w:rsid w:val="00CC0C6A"/>
    <w:rsid w:val="00CC0DEA"/>
    <w:rsid w:val="00CC0EA7"/>
    <w:rsid w:val="00CC0EF2"/>
    <w:rsid w:val="00CC10D9"/>
    <w:rsid w:val="00CC1598"/>
    <w:rsid w:val="00CC1794"/>
    <w:rsid w:val="00CC2177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A9D"/>
    <w:rsid w:val="00CC5D17"/>
    <w:rsid w:val="00CC5F7D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690"/>
    <w:rsid w:val="00CC7CB3"/>
    <w:rsid w:val="00CD0228"/>
    <w:rsid w:val="00CD02AA"/>
    <w:rsid w:val="00CD02D7"/>
    <w:rsid w:val="00CD0580"/>
    <w:rsid w:val="00CD0CE9"/>
    <w:rsid w:val="00CD14C1"/>
    <w:rsid w:val="00CD18B5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323A"/>
    <w:rsid w:val="00CD39A7"/>
    <w:rsid w:val="00CD4214"/>
    <w:rsid w:val="00CD42E7"/>
    <w:rsid w:val="00CD4305"/>
    <w:rsid w:val="00CD454F"/>
    <w:rsid w:val="00CD470C"/>
    <w:rsid w:val="00CD4755"/>
    <w:rsid w:val="00CD4ADF"/>
    <w:rsid w:val="00CD5212"/>
    <w:rsid w:val="00CD5421"/>
    <w:rsid w:val="00CD551C"/>
    <w:rsid w:val="00CD5A63"/>
    <w:rsid w:val="00CD5CB2"/>
    <w:rsid w:val="00CD60D8"/>
    <w:rsid w:val="00CD6460"/>
    <w:rsid w:val="00CD6B8F"/>
    <w:rsid w:val="00CD6D3E"/>
    <w:rsid w:val="00CD710A"/>
    <w:rsid w:val="00CD74AA"/>
    <w:rsid w:val="00CD7918"/>
    <w:rsid w:val="00CE005A"/>
    <w:rsid w:val="00CE0213"/>
    <w:rsid w:val="00CE0718"/>
    <w:rsid w:val="00CE0842"/>
    <w:rsid w:val="00CE13F5"/>
    <w:rsid w:val="00CE1626"/>
    <w:rsid w:val="00CE164E"/>
    <w:rsid w:val="00CE16E3"/>
    <w:rsid w:val="00CE1BFA"/>
    <w:rsid w:val="00CE2706"/>
    <w:rsid w:val="00CE2835"/>
    <w:rsid w:val="00CE2CD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8AD"/>
    <w:rsid w:val="00CE598C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E7F3B"/>
    <w:rsid w:val="00CF0381"/>
    <w:rsid w:val="00CF03D5"/>
    <w:rsid w:val="00CF0736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60"/>
    <w:rsid w:val="00CF20F7"/>
    <w:rsid w:val="00CF21E5"/>
    <w:rsid w:val="00CF21F9"/>
    <w:rsid w:val="00CF2934"/>
    <w:rsid w:val="00CF3359"/>
    <w:rsid w:val="00CF3377"/>
    <w:rsid w:val="00CF385B"/>
    <w:rsid w:val="00CF3971"/>
    <w:rsid w:val="00CF3FE8"/>
    <w:rsid w:val="00CF40BE"/>
    <w:rsid w:val="00CF4B04"/>
    <w:rsid w:val="00CF4B32"/>
    <w:rsid w:val="00CF4B60"/>
    <w:rsid w:val="00CF4D86"/>
    <w:rsid w:val="00CF508C"/>
    <w:rsid w:val="00CF535B"/>
    <w:rsid w:val="00CF64BA"/>
    <w:rsid w:val="00CF6504"/>
    <w:rsid w:val="00CF68F6"/>
    <w:rsid w:val="00CF6953"/>
    <w:rsid w:val="00CF6E44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1F0"/>
    <w:rsid w:val="00D013F5"/>
    <w:rsid w:val="00D017A0"/>
    <w:rsid w:val="00D0198A"/>
    <w:rsid w:val="00D019A3"/>
    <w:rsid w:val="00D01A4A"/>
    <w:rsid w:val="00D01B6B"/>
    <w:rsid w:val="00D02242"/>
    <w:rsid w:val="00D025CB"/>
    <w:rsid w:val="00D027AA"/>
    <w:rsid w:val="00D02AA3"/>
    <w:rsid w:val="00D02AE8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40E1"/>
    <w:rsid w:val="00D04854"/>
    <w:rsid w:val="00D048EF"/>
    <w:rsid w:val="00D04A3B"/>
    <w:rsid w:val="00D04B9B"/>
    <w:rsid w:val="00D04D3B"/>
    <w:rsid w:val="00D04D94"/>
    <w:rsid w:val="00D05353"/>
    <w:rsid w:val="00D05908"/>
    <w:rsid w:val="00D059E6"/>
    <w:rsid w:val="00D05B3A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78D"/>
    <w:rsid w:val="00D12AC1"/>
    <w:rsid w:val="00D12DF5"/>
    <w:rsid w:val="00D1372E"/>
    <w:rsid w:val="00D13A64"/>
    <w:rsid w:val="00D13C6E"/>
    <w:rsid w:val="00D13DB6"/>
    <w:rsid w:val="00D13E29"/>
    <w:rsid w:val="00D14189"/>
    <w:rsid w:val="00D14530"/>
    <w:rsid w:val="00D146D5"/>
    <w:rsid w:val="00D147C7"/>
    <w:rsid w:val="00D1490A"/>
    <w:rsid w:val="00D14CCD"/>
    <w:rsid w:val="00D15177"/>
    <w:rsid w:val="00D1524D"/>
    <w:rsid w:val="00D1531D"/>
    <w:rsid w:val="00D1532E"/>
    <w:rsid w:val="00D15370"/>
    <w:rsid w:val="00D1581C"/>
    <w:rsid w:val="00D15B45"/>
    <w:rsid w:val="00D15FCC"/>
    <w:rsid w:val="00D16779"/>
    <w:rsid w:val="00D16BA7"/>
    <w:rsid w:val="00D16C4A"/>
    <w:rsid w:val="00D16FD4"/>
    <w:rsid w:val="00D176F0"/>
    <w:rsid w:val="00D17BCB"/>
    <w:rsid w:val="00D17C49"/>
    <w:rsid w:val="00D17F45"/>
    <w:rsid w:val="00D20214"/>
    <w:rsid w:val="00D2049F"/>
    <w:rsid w:val="00D2096D"/>
    <w:rsid w:val="00D20AA1"/>
    <w:rsid w:val="00D21001"/>
    <w:rsid w:val="00D2138B"/>
    <w:rsid w:val="00D213EE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D5C"/>
    <w:rsid w:val="00D22EF8"/>
    <w:rsid w:val="00D22F30"/>
    <w:rsid w:val="00D231BE"/>
    <w:rsid w:val="00D23240"/>
    <w:rsid w:val="00D2359B"/>
    <w:rsid w:val="00D23610"/>
    <w:rsid w:val="00D23842"/>
    <w:rsid w:val="00D23AC8"/>
    <w:rsid w:val="00D23D10"/>
    <w:rsid w:val="00D23EF4"/>
    <w:rsid w:val="00D242BB"/>
    <w:rsid w:val="00D244B6"/>
    <w:rsid w:val="00D24810"/>
    <w:rsid w:val="00D24D18"/>
    <w:rsid w:val="00D2500E"/>
    <w:rsid w:val="00D25231"/>
    <w:rsid w:val="00D25A51"/>
    <w:rsid w:val="00D25BD0"/>
    <w:rsid w:val="00D26048"/>
    <w:rsid w:val="00D265EA"/>
    <w:rsid w:val="00D2662F"/>
    <w:rsid w:val="00D2671D"/>
    <w:rsid w:val="00D26AA5"/>
    <w:rsid w:val="00D26D39"/>
    <w:rsid w:val="00D271BB"/>
    <w:rsid w:val="00D27243"/>
    <w:rsid w:val="00D272FA"/>
    <w:rsid w:val="00D278C6"/>
    <w:rsid w:val="00D27EE6"/>
    <w:rsid w:val="00D305BA"/>
    <w:rsid w:val="00D306FF"/>
    <w:rsid w:val="00D307D2"/>
    <w:rsid w:val="00D31426"/>
    <w:rsid w:val="00D316B5"/>
    <w:rsid w:val="00D31767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DF6"/>
    <w:rsid w:val="00D334B6"/>
    <w:rsid w:val="00D33576"/>
    <w:rsid w:val="00D3360C"/>
    <w:rsid w:val="00D3386D"/>
    <w:rsid w:val="00D3396F"/>
    <w:rsid w:val="00D33F94"/>
    <w:rsid w:val="00D344D3"/>
    <w:rsid w:val="00D34C22"/>
    <w:rsid w:val="00D34ECB"/>
    <w:rsid w:val="00D35178"/>
    <w:rsid w:val="00D354B8"/>
    <w:rsid w:val="00D35598"/>
    <w:rsid w:val="00D358B2"/>
    <w:rsid w:val="00D36011"/>
    <w:rsid w:val="00D360A6"/>
    <w:rsid w:val="00D360F3"/>
    <w:rsid w:val="00D3632D"/>
    <w:rsid w:val="00D36744"/>
    <w:rsid w:val="00D369A4"/>
    <w:rsid w:val="00D36CD9"/>
    <w:rsid w:val="00D37064"/>
    <w:rsid w:val="00D37616"/>
    <w:rsid w:val="00D376DE"/>
    <w:rsid w:val="00D3779C"/>
    <w:rsid w:val="00D37B78"/>
    <w:rsid w:val="00D37CE3"/>
    <w:rsid w:val="00D4001E"/>
    <w:rsid w:val="00D401A4"/>
    <w:rsid w:val="00D403F1"/>
    <w:rsid w:val="00D40539"/>
    <w:rsid w:val="00D406E2"/>
    <w:rsid w:val="00D40C45"/>
    <w:rsid w:val="00D40D9E"/>
    <w:rsid w:val="00D414AB"/>
    <w:rsid w:val="00D4170D"/>
    <w:rsid w:val="00D41767"/>
    <w:rsid w:val="00D417A5"/>
    <w:rsid w:val="00D418FF"/>
    <w:rsid w:val="00D41CF1"/>
    <w:rsid w:val="00D41F86"/>
    <w:rsid w:val="00D42191"/>
    <w:rsid w:val="00D4258B"/>
    <w:rsid w:val="00D42CC1"/>
    <w:rsid w:val="00D42F28"/>
    <w:rsid w:val="00D432A6"/>
    <w:rsid w:val="00D432B4"/>
    <w:rsid w:val="00D4362E"/>
    <w:rsid w:val="00D43667"/>
    <w:rsid w:val="00D437B0"/>
    <w:rsid w:val="00D43986"/>
    <w:rsid w:val="00D43C5A"/>
    <w:rsid w:val="00D43DDB"/>
    <w:rsid w:val="00D43F3D"/>
    <w:rsid w:val="00D44805"/>
    <w:rsid w:val="00D448CF"/>
    <w:rsid w:val="00D44DE0"/>
    <w:rsid w:val="00D45D7A"/>
    <w:rsid w:val="00D45FDC"/>
    <w:rsid w:val="00D46057"/>
    <w:rsid w:val="00D4644B"/>
    <w:rsid w:val="00D46527"/>
    <w:rsid w:val="00D46B14"/>
    <w:rsid w:val="00D46EB6"/>
    <w:rsid w:val="00D4764F"/>
    <w:rsid w:val="00D47DDB"/>
    <w:rsid w:val="00D501A6"/>
    <w:rsid w:val="00D501C0"/>
    <w:rsid w:val="00D50267"/>
    <w:rsid w:val="00D506DA"/>
    <w:rsid w:val="00D50B97"/>
    <w:rsid w:val="00D50DC8"/>
    <w:rsid w:val="00D50E30"/>
    <w:rsid w:val="00D513D2"/>
    <w:rsid w:val="00D515F1"/>
    <w:rsid w:val="00D51ECF"/>
    <w:rsid w:val="00D51FA4"/>
    <w:rsid w:val="00D52580"/>
    <w:rsid w:val="00D52C01"/>
    <w:rsid w:val="00D52D81"/>
    <w:rsid w:val="00D53096"/>
    <w:rsid w:val="00D5324A"/>
    <w:rsid w:val="00D532D5"/>
    <w:rsid w:val="00D53429"/>
    <w:rsid w:val="00D53487"/>
    <w:rsid w:val="00D53EBA"/>
    <w:rsid w:val="00D53F2C"/>
    <w:rsid w:val="00D54231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81B"/>
    <w:rsid w:val="00D55E1E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46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913"/>
    <w:rsid w:val="00D61A30"/>
    <w:rsid w:val="00D61CB0"/>
    <w:rsid w:val="00D62237"/>
    <w:rsid w:val="00D624B3"/>
    <w:rsid w:val="00D6272B"/>
    <w:rsid w:val="00D6299D"/>
    <w:rsid w:val="00D62B16"/>
    <w:rsid w:val="00D62BD1"/>
    <w:rsid w:val="00D62C45"/>
    <w:rsid w:val="00D62C81"/>
    <w:rsid w:val="00D62EF4"/>
    <w:rsid w:val="00D632BE"/>
    <w:rsid w:val="00D634D1"/>
    <w:rsid w:val="00D63A0A"/>
    <w:rsid w:val="00D63A1A"/>
    <w:rsid w:val="00D63D30"/>
    <w:rsid w:val="00D642A5"/>
    <w:rsid w:val="00D6462E"/>
    <w:rsid w:val="00D64B2D"/>
    <w:rsid w:val="00D650AC"/>
    <w:rsid w:val="00D6517C"/>
    <w:rsid w:val="00D6530E"/>
    <w:rsid w:val="00D65656"/>
    <w:rsid w:val="00D65DBE"/>
    <w:rsid w:val="00D65E22"/>
    <w:rsid w:val="00D65EA1"/>
    <w:rsid w:val="00D65FA4"/>
    <w:rsid w:val="00D660FF"/>
    <w:rsid w:val="00D662C1"/>
    <w:rsid w:val="00D66546"/>
    <w:rsid w:val="00D6671C"/>
    <w:rsid w:val="00D66818"/>
    <w:rsid w:val="00D66C46"/>
    <w:rsid w:val="00D672E4"/>
    <w:rsid w:val="00D67573"/>
    <w:rsid w:val="00D67A2D"/>
    <w:rsid w:val="00D67A59"/>
    <w:rsid w:val="00D67C6A"/>
    <w:rsid w:val="00D67CEA"/>
    <w:rsid w:val="00D67DC0"/>
    <w:rsid w:val="00D67F06"/>
    <w:rsid w:val="00D70122"/>
    <w:rsid w:val="00D702BE"/>
    <w:rsid w:val="00D70999"/>
    <w:rsid w:val="00D70A09"/>
    <w:rsid w:val="00D70FDA"/>
    <w:rsid w:val="00D7153C"/>
    <w:rsid w:val="00D7167A"/>
    <w:rsid w:val="00D718A3"/>
    <w:rsid w:val="00D71C8F"/>
    <w:rsid w:val="00D71F13"/>
    <w:rsid w:val="00D723FB"/>
    <w:rsid w:val="00D7243D"/>
    <w:rsid w:val="00D727BB"/>
    <w:rsid w:val="00D72B3D"/>
    <w:rsid w:val="00D72DAF"/>
    <w:rsid w:val="00D731CB"/>
    <w:rsid w:val="00D73497"/>
    <w:rsid w:val="00D738C1"/>
    <w:rsid w:val="00D739E9"/>
    <w:rsid w:val="00D739F4"/>
    <w:rsid w:val="00D73AD4"/>
    <w:rsid w:val="00D740A7"/>
    <w:rsid w:val="00D74101"/>
    <w:rsid w:val="00D748F2"/>
    <w:rsid w:val="00D749AA"/>
    <w:rsid w:val="00D74A98"/>
    <w:rsid w:val="00D74E51"/>
    <w:rsid w:val="00D74F7D"/>
    <w:rsid w:val="00D75055"/>
    <w:rsid w:val="00D75057"/>
    <w:rsid w:val="00D754B9"/>
    <w:rsid w:val="00D75511"/>
    <w:rsid w:val="00D75D5C"/>
    <w:rsid w:val="00D76442"/>
    <w:rsid w:val="00D768FE"/>
    <w:rsid w:val="00D76B59"/>
    <w:rsid w:val="00D7718A"/>
    <w:rsid w:val="00D772FF"/>
    <w:rsid w:val="00D7750F"/>
    <w:rsid w:val="00D7751C"/>
    <w:rsid w:val="00D7754D"/>
    <w:rsid w:val="00D7787E"/>
    <w:rsid w:val="00D778CB"/>
    <w:rsid w:val="00D77A57"/>
    <w:rsid w:val="00D77E7B"/>
    <w:rsid w:val="00D77ECC"/>
    <w:rsid w:val="00D80190"/>
    <w:rsid w:val="00D802D3"/>
    <w:rsid w:val="00D81567"/>
    <w:rsid w:val="00D817D5"/>
    <w:rsid w:val="00D81AF9"/>
    <w:rsid w:val="00D81BFE"/>
    <w:rsid w:val="00D81EBA"/>
    <w:rsid w:val="00D82026"/>
    <w:rsid w:val="00D8206E"/>
    <w:rsid w:val="00D823E4"/>
    <w:rsid w:val="00D8247D"/>
    <w:rsid w:val="00D82C66"/>
    <w:rsid w:val="00D82E99"/>
    <w:rsid w:val="00D830D3"/>
    <w:rsid w:val="00D835F5"/>
    <w:rsid w:val="00D83914"/>
    <w:rsid w:val="00D839A8"/>
    <w:rsid w:val="00D83B34"/>
    <w:rsid w:val="00D83B7C"/>
    <w:rsid w:val="00D83C03"/>
    <w:rsid w:val="00D84097"/>
    <w:rsid w:val="00D842BB"/>
    <w:rsid w:val="00D842DE"/>
    <w:rsid w:val="00D843E2"/>
    <w:rsid w:val="00D845B4"/>
    <w:rsid w:val="00D84631"/>
    <w:rsid w:val="00D847F4"/>
    <w:rsid w:val="00D84ED9"/>
    <w:rsid w:val="00D85150"/>
    <w:rsid w:val="00D852AD"/>
    <w:rsid w:val="00D852F2"/>
    <w:rsid w:val="00D8555B"/>
    <w:rsid w:val="00D857B3"/>
    <w:rsid w:val="00D85CD1"/>
    <w:rsid w:val="00D85E17"/>
    <w:rsid w:val="00D85F15"/>
    <w:rsid w:val="00D85FA2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90"/>
    <w:rsid w:val="00D9051B"/>
    <w:rsid w:val="00D90E25"/>
    <w:rsid w:val="00D90F7F"/>
    <w:rsid w:val="00D91159"/>
    <w:rsid w:val="00D91179"/>
    <w:rsid w:val="00D91370"/>
    <w:rsid w:val="00D91676"/>
    <w:rsid w:val="00D91D52"/>
    <w:rsid w:val="00D91D93"/>
    <w:rsid w:val="00D91EF9"/>
    <w:rsid w:val="00D9213A"/>
    <w:rsid w:val="00D921CA"/>
    <w:rsid w:val="00D92C6F"/>
    <w:rsid w:val="00D92C92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E3C"/>
    <w:rsid w:val="00D95473"/>
    <w:rsid w:val="00D95A38"/>
    <w:rsid w:val="00D95F00"/>
    <w:rsid w:val="00D95F82"/>
    <w:rsid w:val="00D963DF"/>
    <w:rsid w:val="00D96709"/>
    <w:rsid w:val="00D967AF"/>
    <w:rsid w:val="00D9689E"/>
    <w:rsid w:val="00D96F05"/>
    <w:rsid w:val="00D97700"/>
    <w:rsid w:val="00D979B6"/>
    <w:rsid w:val="00D97AE5"/>
    <w:rsid w:val="00D97BE3"/>
    <w:rsid w:val="00D97CA7"/>
    <w:rsid w:val="00DA00E8"/>
    <w:rsid w:val="00DA0166"/>
    <w:rsid w:val="00DA0B38"/>
    <w:rsid w:val="00DA0CBD"/>
    <w:rsid w:val="00DA1379"/>
    <w:rsid w:val="00DA14A4"/>
    <w:rsid w:val="00DA18E9"/>
    <w:rsid w:val="00DA19B5"/>
    <w:rsid w:val="00DA1B72"/>
    <w:rsid w:val="00DA1BDC"/>
    <w:rsid w:val="00DA1C56"/>
    <w:rsid w:val="00DA209D"/>
    <w:rsid w:val="00DA2642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5357"/>
    <w:rsid w:val="00DA53B1"/>
    <w:rsid w:val="00DA5A68"/>
    <w:rsid w:val="00DA5A82"/>
    <w:rsid w:val="00DA5DDA"/>
    <w:rsid w:val="00DA5E74"/>
    <w:rsid w:val="00DA6263"/>
    <w:rsid w:val="00DA6BB6"/>
    <w:rsid w:val="00DA6BE0"/>
    <w:rsid w:val="00DA6C54"/>
    <w:rsid w:val="00DA6CD1"/>
    <w:rsid w:val="00DA74C5"/>
    <w:rsid w:val="00DA7C8F"/>
    <w:rsid w:val="00DA7CB7"/>
    <w:rsid w:val="00DA7F38"/>
    <w:rsid w:val="00DA7F94"/>
    <w:rsid w:val="00DB050B"/>
    <w:rsid w:val="00DB06D1"/>
    <w:rsid w:val="00DB0754"/>
    <w:rsid w:val="00DB07AB"/>
    <w:rsid w:val="00DB086D"/>
    <w:rsid w:val="00DB096B"/>
    <w:rsid w:val="00DB0981"/>
    <w:rsid w:val="00DB0B4D"/>
    <w:rsid w:val="00DB0B8F"/>
    <w:rsid w:val="00DB0D8D"/>
    <w:rsid w:val="00DB0EFF"/>
    <w:rsid w:val="00DB1062"/>
    <w:rsid w:val="00DB106A"/>
    <w:rsid w:val="00DB117A"/>
    <w:rsid w:val="00DB1270"/>
    <w:rsid w:val="00DB163E"/>
    <w:rsid w:val="00DB1718"/>
    <w:rsid w:val="00DB1880"/>
    <w:rsid w:val="00DB1BC4"/>
    <w:rsid w:val="00DB1CA7"/>
    <w:rsid w:val="00DB1F1B"/>
    <w:rsid w:val="00DB225F"/>
    <w:rsid w:val="00DB23D3"/>
    <w:rsid w:val="00DB276C"/>
    <w:rsid w:val="00DB2AD7"/>
    <w:rsid w:val="00DB3353"/>
    <w:rsid w:val="00DB3C1C"/>
    <w:rsid w:val="00DB3D08"/>
    <w:rsid w:val="00DB3E72"/>
    <w:rsid w:val="00DB43EA"/>
    <w:rsid w:val="00DB44EB"/>
    <w:rsid w:val="00DB450A"/>
    <w:rsid w:val="00DB4640"/>
    <w:rsid w:val="00DB4719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C5C"/>
    <w:rsid w:val="00DB6D63"/>
    <w:rsid w:val="00DB7103"/>
    <w:rsid w:val="00DB7185"/>
    <w:rsid w:val="00DB75FB"/>
    <w:rsid w:val="00DB7727"/>
    <w:rsid w:val="00DB788F"/>
    <w:rsid w:val="00DC073C"/>
    <w:rsid w:val="00DC0D8C"/>
    <w:rsid w:val="00DC0FD2"/>
    <w:rsid w:val="00DC12D5"/>
    <w:rsid w:val="00DC15CA"/>
    <w:rsid w:val="00DC164B"/>
    <w:rsid w:val="00DC1870"/>
    <w:rsid w:val="00DC1CE9"/>
    <w:rsid w:val="00DC1D23"/>
    <w:rsid w:val="00DC26FF"/>
    <w:rsid w:val="00DC2CD2"/>
    <w:rsid w:val="00DC30DF"/>
    <w:rsid w:val="00DC3289"/>
    <w:rsid w:val="00DC340A"/>
    <w:rsid w:val="00DC34AD"/>
    <w:rsid w:val="00DC34BF"/>
    <w:rsid w:val="00DC355F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1D4"/>
    <w:rsid w:val="00DC6316"/>
    <w:rsid w:val="00DC668D"/>
    <w:rsid w:val="00DC6A4E"/>
    <w:rsid w:val="00DC6F5A"/>
    <w:rsid w:val="00DC7EA3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1ECE"/>
    <w:rsid w:val="00DD2188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8A"/>
    <w:rsid w:val="00DD6160"/>
    <w:rsid w:val="00DD648B"/>
    <w:rsid w:val="00DD650F"/>
    <w:rsid w:val="00DD696F"/>
    <w:rsid w:val="00DD6C25"/>
    <w:rsid w:val="00DD6E4D"/>
    <w:rsid w:val="00DD7214"/>
    <w:rsid w:val="00DD72BC"/>
    <w:rsid w:val="00DD7509"/>
    <w:rsid w:val="00DE01F8"/>
    <w:rsid w:val="00DE045D"/>
    <w:rsid w:val="00DE047C"/>
    <w:rsid w:val="00DE099C"/>
    <w:rsid w:val="00DE0D85"/>
    <w:rsid w:val="00DE0E61"/>
    <w:rsid w:val="00DE0F82"/>
    <w:rsid w:val="00DE1498"/>
    <w:rsid w:val="00DE1624"/>
    <w:rsid w:val="00DE1DB1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4B3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55"/>
    <w:rsid w:val="00DE49B5"/>
    <w:rsid w:val="00DE534F"/>
    <w:rsid w:val="00DE553D"/>
    <w:rsid w:val="00DE55A7"/>
    <w:rsid w:val="00DE5C92"/>
    <w:rsid w:val="00DE5CAF"/>
    <w:rsid w:val="00DE6167"/>
    <w:rsid w:val="00DE6833"/>
    <w:rsid w:val="00DE68D9"/>
    <w:rsid w:val="00DE69C1"/>
    <w:rsid w:val="00DE6A8B"/>
    <w:rsid w:val="00DE6CF8"/>
    <w:rsid w:val="00DE6E32"/>
    <w:rsid w:val="00DE6F47"/>
    <w:rsid w:val="00DE70BC"/>
    <w:rsid w:val="00DE73F0"/>
    <w:rsid w:val="00DE7937"/>
    <w:rsid w:val="00DE7A3A"/>
    <w:rsid w:val="00DE7B84"/>
    <w:rsid w:val="00DF0635"/>
    <w:rsid w:val="00DF0640"/>
    <w:rsid w:val="00DF06A4"/>
    <w:rsid w:val="00DF07CF"/>
    <w:rsid w:val="00DF0A93"/>
    <w:rsid w:val="00DF0A97"/>
    <w:rsid w:val="00DF0B47"/>
    <w:rsid w:val="00DF0E41"/>
    <w:rsid w:val="00DF1298"/>
    <w:rsid w:val="00DF1477"/>
    <w:rsid w:val="00DF19FE"/>
    <w:rsid w:val="00DF24C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CD8"/>
    <w:rsid w:val="00DF3DD0"/>
    <w:rsid w:val="00DF42A7"/>
    <w:rsid w:val="00DF45DD"/>
    <w:rsid w:val="00DF4A1C"/>
    <w:rsid w:val="00DF4AE4"/>
    <w:rsid w:val="00DF4B08"/>
    <w:rsid w:val="00DF527D"/>
    <w:rsid w:val="00DF5A6D"/>
    <w:rsid w:val="00DF5B6B"/>
    <w:rsid w:val="00DF5CC8"/>
    <w:rsid w:val="00DF64A3"/>
    <w:rsid w:val="00DF7037"/>
    <w:rsid w:val="00DF72C9"/>
    <w:rsid w:val="00DF73C8"/>
    <w:rsid w:val="00DF7456"/>
    <w:rsid w:val="00DF759F"/>
    <w:rsid w:val="00DF77B0"/>
    <w:rsid w:val="00DF7AFD"/>
    <w:rsid w:val="00DF7B34"/>
    <w:rsid w:val="00DF7DF2"/>
    <w:rsid w:val="00DF7F26"/>
    <w:rsid w:val="00E001C2"/>
    <w:rsid w:val="00E005CC"/>
    <w:rsid w:val="00E00606"/>
    <w:rsid w:val="00E0060E"/>
    <w:rsid w:val="00E007CC"/>
    <w:rsid w:val="00E00A64"/>
    <w:rsid w:val="00E00B76"/>
    <w:rsid w:val="00E00C1F"/>
    <w:rsid w:val="00E00C9D"/>
    <w:rsid w:val="00E00DF8"/>
    <w:rsid w:val="00E00FD3"/>
    <w:rsid w:val="00E01211"/>
    <w:rsid w:val="00E01D73"/>
    <w:rsid w:val="00E020FD"/>
    <w:rsid w:val="00E0213F"/>
    <w:rsid w:val="00E0237B"/>
    <w:rsid w:val="00E0239E"/>
    <w:rsid w:val="00E02611"/>
    <w:rsid w:val="00E02A19"/>
    <w:rsid w:val="00E02AA4"/>
    <w:rsid w:val="00E02DC8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37"/>
    <w:rsid w:val="00E04FA7"/>
    <w:rsid w:val="00E05217"/>
    <w:rsid w:val="00E05251"/>
    <w:rsid w:val="00E059D6"/>
    <w:rsid w:val="00E05BB4"/>
    <w:rsid w:val="00E05CD3"/>
    <w:rsid w:val="00E05DB7"/>
    <w:rsid w:val="00E06648"/>
    <w:rsid w:val="00E06C18"/>
    <w:rsid w:val="00E06DBF"/>
    <w:rsid w:val="00E06F3C"/>
    <w:rsid w:val="00E06F9B"/>
    <w:rsid w:val="00E073A2"/>
    <w:rsid w:val="00E07679"/>
    <w:rsid w:val="00E078F5"/>
    <w:rsid w:val="00E079D9"/>
    <w:rsid w:val="00E07E67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B00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4F32"/>
    <w:rsid w:val="00E15285"/>
    <w:rsid w:val="00E154A5"/>
    <w:rsid w:val="00E15588"/>
    <w:rsid w:val="00E15598"/>
    <w:rsid w:val="00E1599A"/>
    <w:rsid w:val="00E15EFB"/>
    <w:rsid w:val="00E16143"/>
    <w:rsid w:val="00E169CF"/>
    <w:rsid w:val="00E169DB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822"/>
    <w:rsid w:val="00E2085C"/>
    <w:rsid w:val="00E20CA4"/>
    <w:rsid w:val="00E20FDC"/>
    <w:rsid w:val="00E2125F"/>
    <w:rsid w:val="00E21452"/>
    <w:rsid w:val="00E218FA"/>
    <w:rsid w:val="00E21AE6"/>
    <w:rsid w:val="00E21C30"/>
    <w:rsid w:val="00E21F02"/>
    <w:rsid w:val="00E221B5"/>
    <w:rsid w:val="00E221F7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4F3"/>
    <w:rsid w:val="00E24501"/>
    <w:rsid w:val="00E246EF"/>
    <w:rsid w:val="00E249C2"/>
    <w:rsid w:val="00E249E4"/>
    <w:rsid w:val="00E24B56"/>
    <w:rsid w:val="00E24C5B"/>
    <w:rsid w:val="00E24DD6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2D2"/>
    <w:rsid w:val="00E275B3"/>
    <w:rsid w:val="00E277DF"/>
    <w:rsid w:val="00E27F25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F5"/>
    <w:rsid w:val="00E32CA5"/>
    <w:rsid w:val="00E32E35"/>
    <w:rsid w:val="00E330CA"/>
    <w:rsid w:val="00E33147"/>
    <w:rsid w:val="00E33151"/>
    <w:rsid w:val="00E33284"/>
    <w:rsid w:val="00E336C6"/>
    <w:rsid w:val="00E33A5B"/>
    <w:rsid w:val="00E33C62"/>
    <w:rsid w:val="00E33E4E"/>
    <w:rsid w:val="00E33FD1"/>
    <w:rsid w:val="00E342FC"/>
    <w:rsid w:val="00E34887"/>
    <w:rsid w:val="00E34901"/>
    <w:rsid w:val="00E349D5"/>
    <w:rsid w:val="00E35005"/>
    <w:rsid w:val="00E352A5"/>
    <w:rsid w:val="00E3597A"/>
    <w:rsid w:val="00E35990"/>
    <w:rsid w:val="00E35B45"/>
    <w:rsid w:val="00E366FD"/>
    <w:rsid w:val="00E3681B"/>
    <w:rsid w:val="00E36FEC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76B"/>
    <w:rsid w:val="00E40830"/>
    <w:rsid w:val="00E40A49"/>
    <w:rsid w:val="00E40D3B"/>
    <w:rsid w:val="00E41135"/>
    <w:rsid w:val="00E411D9"/>
    <w:rsid w:val="00E4123F"/>
    <w:rsid w:val="00E41251"/>
    <w:rsid w:val="00E417BB"/>
    <w:rsid w:val="00E41875"/>
    <w:rsid w:val="00E418FA"/>
    <w:rsid w:val="00E419D8"/>
    <w:rsid w:val="00E41C14"/>
    <w:rsid w:val="00E41C38"/>
    <w:rsid w:val="00E41E77"/>
    <w:rsid w:val="00E42972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332"/>
    <w:rsid w:val="00E444D3"/>
    <w:rsid w:val="00E44502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E8E"/>
    <w:rsid w:val="00E470DE"/>
    <w:rsid w:val="00E47542"/>
    <w:rsid w:val="00E47A36"/>
    <w:rsid w:val="00E500AD"/>
    <w:rsid w:val="00E5070B"/>
    <w:rsid w:val="00E50B90"/>
    <w:rsid w:val="00E50BBC"/>
    <w:rsid w:val="00E51138"/>
    <w:rsid w:val="00E5118C"/>
    <w:rsid w:val="00E5135D"/>
    <w:rsid w:val="00E51BBC"/>
    <w:rsid w:val="00E51C16"/>
    <w:rsid w:val="00E521DE"/>
    <w:rsid w:val="00E522A6"/>
    <w:rsid w:val="00E52875"/>
    <w:rsid w:val="00E5288B"/>
    <w:rsid w:val="00E5295F"/>
    <w:rsid w:val="00E5298C"/>
    <w:rsid w:val="00E52A05"/>
    <w:rsid w:val="00E52B78"/>
    <w:rsid w:val="00E52B88"/>
    <w:rsid w:val="00E52F40"/>
    <w:rsid w:val="00E5347D"/>
    <w:rsid w:val="00E5356D"/>
    <w:rsid w:val="00E5359F"/>
    <w:rsid w:val="00E53801"/>
    <w:rsid w:val="00E538BB"/>
    <w:rsid w:val="00E53976"/>
    <w:rsid w:val="00E54AFE"/>
    <w:rsid w:val="00E54F6D"/>
    <w:rsid w:val="00E5503D"/>
    <w:rsid w:val="00E55097"/>
    <w:rsid w:val="00E55B8E"/>
    <w:rsid w:val="00E55DBF"/>
    <w:rsid w:val="00E5639A"/>
    <w:rsid w:val="00E56C1D"/>
    <w:rsid w:val="00E56D62"/>
    <w:rsid w:val="00E57C26"/>
    <w:rsid w:val="00E602A6"/>
    <w:rsid w:val="00E60389"/>
    <w:rsid w:val="00E60A88"/>
    <w:rsid w:val="00E61084"/>
    <w:rsid w:val="00E61E51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90F"/>
    <w:rsid w:val="00E63948"/>
    <w:rsid w:val="00E63A68"/>
    <w:rsid w:val="00E640BC"/>
    <w:rsid w:val="00E641D2"/>
    <w:rsid w:val="00E6431C"/>
    <w:rsid w:val="00E644FD"/>
    <w:rsid w:val="00E64618"/>
    <w:rsid w:val="00E64E29"/>
    <w:rsid w:val="00E64F61"/>
    <w:rsid w:val="00E6535A"/>
    <w:rsid w:val="00E6563F"/>
    <w:rsid w:val="00E65D6D"/>
    <w:rsid w:val="00E65DE5"/>
    <w:rsid w:val="00E66033"/>
    <w:rsid w:val="00E6612E"/>
    <w:rsid w:val="00E66330"/>
    <w:rsid w:val="00E66778"/>
    <w:rsid w:val="00E669A5"/>
    <w:rsid w:val="00E66A86"/>
    <w:rsid w:val="00E66BFD"/>
    <w:rsid w:val="00E66EC4"/>
    <w:rsid w:val="00E673AE"/>
    <w:rsid w:val="00E673B7"/>
    <w:rsid w:val="00E67543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DA1"/>
    <w:rsid w:val="00E70F58"/>
    <w:rsid w:val="00E7107D"/>
    <w:rsid w:val="00E71293"/>
    <w:rsid w:val="00E71441"/>
    <w:rsid w:val="00E7188C"/>
    <w:rsid w:val="00E71977"/>
    <w:rsid w:val="00E71DC8"/>
    <w:rsid w:val="00E71E22"/>
    <w:rsid w:val="00E7234D"/>
    <w:rsid w:val="00E724AD"/>
    <w:rsid w:val="00E727F5"/>
    <w:rsid w:val="00E728EB"/>
    <w:rsid w:val="00E72A86"/>
    <w:rsid w:val="00E72BEE"/>
    <w:rsid w:val="00E72D1A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C4"/>
    <w:rsid w:val="00E74BDC"/>
    <w:rsid w:val="00E74D69"/>
    <w:rsid w:val="00E74DC6"/>
    <w:rsid w:val="00E74E12"/>
    <w:rsid w:val="00E74EFE"/>
    <w:rsid w:val="00E74F5C"/>
    <w:rsid w:val="00E75A0F"/>
    <w:rsid w:val="00E763CE"/>
    <w:rsid w:val="00E76518"/>
    <w:rsid w:val="00E76968"/>
    <w:rsid w:val="00E769CD"/>
    <w:rsid w:val="00E769D7"/>
    <w:rsid w:val="00E76DA1"/>
    <w:rsid w:val="00E76F82"/>
    <w:rsid w:val="00E7726C"/>
    <w:rsid w:val="00E77359"/>
    <w:rsid w:val="00E77817"/>
    <w:rsid w:val="00E77905"/>
    <w:rsid w:val="00E77C48"/>
    <w:rsid w:val="00E77D4A"/>
    <w:rsid w:val="00E77ED7"/>
    <w:rsid w:val="00E800EF"/>
    <w:rsid w:val="00E8011C"/>
    <w:rsid w:val="00E80732"/>
    <w:rsid w:val="00E80939"/>
    <w:rsid w:val="00E81277"/>
    <w:rsid w:val="00E815B4"/>
    <w:rsid w:val="00E819DE"/>
    <w:rsid w:val="00E81B90"/>
    <w:rsid w:val="00E81DC7"/>
    <w:rsid w:val="00E81E02"/>
    <w:rsid w:val="00E82C19"/>
    <w:rsid w:val="00E82E4F"/>
    <w:rsid w:val="00E83308"/>
    <w:rsid w:val="00E83700"/>
    <w:rsid w:val="00E8386D"/>
    <w:rsid w:val="00E83DCF"/>
    <w:rsid w:val="00E83FE6"/>
    <w:rsid w:val="00E8407E"/>
    <w:rsid w:val="00E841ED"/>
    <w:rsid w:val="00E84226"/>
    <w:rsid w:val="00E843F4"/>
    <w:rsid w:val="00E84C86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6D0"/>
    <w:rsid w:val="00E877E0"/>
    <w:rsid w:val="00E87AE9"/>
    <w:rsid w:val="00E87F94"/>
    <w:rsid w:val="00E87FC0"/>
    <w:rsid w:val="00E9004C"/>
    <w:rsid w:val="00E900E4"/>
    <w:rsid w:val="00E90650"/>
    <w:rsid w:val="00E90998"/>
    <w:rsid w:val="00E90A02"/>
    <w:rsid w:val="00E9173A"/>
    <w:rsid w:val="00E91749"/>
    <w:rsid w:val="00E91C5F"/>
    <w:rsid w:val="00E91D94"/>
    <w:rsid w:val="00E9208C"/>
    <w:rsid w:val="00E92A5B"/>
    <w:rsid w:val="00E92A98"/>
    <w:rsid w:val="00E92ADB"/>
    <w:rsid w:val="00E92B8E"/>
    <w:rsid w:val="00E932DA"/>
    <w:rsid w:val="00E93A7F"/>
    <w:rsid w:val="00E93B8D"/>
    <w:rsid w:val="00E9454D"/>
    <w:rsid w:val="00E9466B"/>
    <w:rsid w:val="00E947E3"/>
    <w:rsid w:val="00E94AF6"/>
    <w:rsid w:val="00E94D55"/>
    <w:rsid w:val="00E94F67"/>
    <w:rsid w:val="00E95053"/>
    <w:rsid w:val="00E950BA"/>
    <w:rsid w:val="00E95161"/>
    <w:rsid w:val="00E95199"/>
    <w:rsid w:val="00E9557F"/>
    <w:rsid w:val="00E95653"/>
    <w:rsid w:val="00E95928"/>
    <w:rsid w:val="00E9594E"/>
    <w:rsid w:val="00E9598E"/>
    <w:rsid w:val="00E95C45"/>
    <w:rsid w:val="00E967C4"/>
    <w:rsid w:val="00E96A0E"/>
    <w:rsid w:val="00E96AEB"/>
    <w:rsid w:val="00E96BC7"/>
    <w:rsid w:val="00E97362"/>
    <w:rsid w:val="00E97AC6"/>
    <w:rsid w:val="00E97C1E"/>
    <w:rsid w:val="00E97C87"/>
    <w:rsid w:val="00EA01A4"/>
    <w:rsid w:val="00EA05E6"/>
    <w:rsid w:val="00EA0A78"/>
    <w:rsid w:val="00EA0CC2"/>
    <w:rsid w:val="00EA0F7B"/>
    <w:rsid w:val="00EA13EF"/>
    <w:rsid w:val="00EA1507"/>
    <w:rsid w:val="00EA24FD"/>
    <w:rsid w:val="00EA2541"/>
    <w:rsid w:val="00EA2574"/>
    <w:rsid w:val="00EA268E"/>
    <w:rsid w:val="00EA26EC"/>
    <w:rsid w:val="00EA2A8A"/>
    <w:rsid w:val="00EA2DD7"/>
    <w:rsid w:val="00EA2E61"/>
    <w:rsid w:val="00EA320D"/>
    <w:rsid w:val="00EA347D"/>
    <w:rsid w:val="00EA38A3"/>
    <w:rsid w:val="00EA3B29"/>
    <w:rsid w:val="00EA3C3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7022"/>
    <w:rsid w:val="00EA75A9"/>
    <w:rsid w:val="00EA782B"/>
    <w:rsid w:val="00EA7900"/>
    <w:rsid w:val="00EA7A35"/>
    <w:rsid w:val="00EA7B8D"/>
    <w:rsid w:val="00EB0055"/>
    <w:rsid w:val="00EB0416"/>
    <w:rsid w:val="00EB0496"/>
    <w:rsid w:val="00EB09BA"/>
    <w:rsid w:val="00EB16FC"/>
    <w:rsid w:val="00EB1AED"/>
    <w:rsid w:val="00EB1D23"/>
    <w:rsid w:val="00EB1EE2"/>
    <w:rsid w:val="00EB1F80"/>
    <w:rsid w:val="00EB21CD"/>
    <w:rsid w:val="00EB241A"/>
    <w:rsid w:val="00EB2A15"/>
    <w:rsid w:val="00EB2FBF"/>
    <w:rsid w:val="00EB30E0"/>
    <w:rsid w:val="00EB30EF"/>
    <w:rsid w:val="00EB31E9"/>
    <w:rsid w:val="00EB3207"/>
    <w:rsid w:val="00EB36A7"/>
    <w:rsid w:val="00EB3845"/>
    <w:rsid w:val="00EB3D06"/>
    <w:rsid w:val="00EB3DFC"/>
    <w:rsid w:val="00EB3F29"/>
    <w:rsid w:val="00EB44F2"/>
    <w:rsid w:val="00EB46F3"/>
    <w:rsid w:val="00EB492C"/>
    <w:rsid w:val="00EB4DED"/>
    <w:rsid w:val="00EB4E3D"/>
    <w:rsid w:val="00EB52B9"/>
    <w:rsid w:val="00EB5424"/>
    <w:rsid w:val="00EB5851"/>
    <w:rsid w:val="00EB5DA7"/>
    <w:rsid w:val="00EB611D"/>
    <w:rsid w:val="00EB637B"/>
    <w:rsid w:val="00EB6627"/>
    <w:rsid w:val="00EB6825"/>
    <w:rsid w:val="00EB689E"/>
    <w:rsid w:val="00EB697A"/>
    <w:rsid w:val="00EB6F3B"/>
    <w:rsid w:val="00EB6FF2"/>
    <w:rsid w:val="00EB704D"/>
    <w:rsid w:val="00EB71D0"/>
    <w:rsid w:val="00EB7C34"/>
    <w:rsid w:val="00EB7C46"/>
    <w:rsid w:val="00EB7ED0"/>
    <w:rsid w:val="00EC027C"/>
    <w:rsid w:val="00EC03EB"/>
    <w:rsid w:val="00EC056B"/>
    <w:rsid w:val="00EC0627"/>
    <w:rsid w:val="00EC0696"/>
    <w:rsid w:val="00EC07E9"/>
    <w:rsid w:val="00EC0B1D"/>
    <w:rsid w:val="00EC1184"/>
    <w:rsid w:val="00EC2041"/>
    <w:rsid w:val="00EC2058"/>
    <w:rsid w:val="00EC222F"/>
    <w:rsid w:val="00EC2400"/>
    <w:rsid w:val="00EC247B"/>
    <w:rsid w:val="00EC25EE"/>
    <w:rsid w:val="00EC31B5"/>
    <w:rsid w:val="00EC32BC"/>
    <w:rsid w:val="00EC34F1"/>
    <w:rsid w:val="00EC355F"/>
    <w:rsid w:val="00EC35A7"/>
    <w:rsid w:val="00EC396F"/>
    <w:rsid w:val="00EC3991"/>
    <w:rsid w:val="00EC39DA"/>
    <w:rsid w:val="00EC40CF"/>
    <w:rsid w:val="00EC40FB"/>
    <w:rsid w:val="00EC43C4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792"/>
    <w:rsid w:val="00EC685B"/>
    <w:rsid w:val="00EC69A5"/>
    <w:rsid w:val="00EC7217"/>
    <w:rsid w:val="00EC7752"/>
    <w:rsid w:val="00EC7CCE"/>
    <w:rsid w:val="00EC7FB1"/>
    <w:rsid w:val="00ED010C"/>
    <w:rsid w:val="00ED03AE"/>
    <w:rsid w:val="00ED054A"/>
    <w:rsid w:val="00ED065E"/>
    <w:rsid w:val="00ED0B8E"/>
    <w:rsid w:val="00ED0C07"/>
    <w:rsid w:val="00ED0E7F"/>
    <w:rsid w:val="00ED1112"/>
    <w:rsid w:val="00ED1BAA"/>
    <w:rsid w:val="00ED222F"/>
    <w:rsid w:val="00ED249F"/>
    <w:rsid w:val="00ED2941"/>
    <w:rsid w:val="00ED2DA7"/>
    <w:rsid w:val="00ED2DE0"/>
    <w:rsid w:val="00ED3117"/>
    <w:rsid w:val="00ED32E3"/>
    <w:rsid w:val="00ED3427"/>
    <w:rsid w:val="00ED3A86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6"/>
    <w:rsid w:val="00ED5F6E"/>
    <w:rsid w:val="00ED635D"/>
    <w:rsid w:val="00ED7667"/>
    <w:rsid w:val="00EE03F2"/>
    <w:rsid w:val="00EE0408"/>
    <w:rsid w:val="00EE044E"/>
    <w:rsid w:val="00EE04F0"/>
    <w:rsid w:val="00EE0A56"/>
    <w:rsid w:val="00EE0A98"/>
    <w:rsid w:val="00EE0AE4"/>
    <w:rsid w:val="00EE0B84"/>
    <w:rsid w:val="00EE10DF"/>
    <w:rsid w:val="00EE15B2"/>
    <w:rsid w:val="00EE170D"/>
    <w:rsid w:val="00EE17C4"/>
    <w:rsid w:val="00EE1837"/>
    <w:rsid w:val="00EE19B0"/>
    <w:rsid w:val="00EE1E45"/>
    <w:rsid w:val="00EE1E48"/>
    <w:rsid w:val="00EE1FAF"/>
    <w:rsid w:val="00EE2563"/>
    <w:rsid w:val="00EE293D"/>
    <w:rsid w:val="00EE29B2"/>
    <w:rsid w:val="00EE2DC5"/>
    <w:rsid w:val="00EE2E6D"/>
    <w:rsid w:val="00EE32A2"/>
    <w:rsid w:val="00EE33CC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573"/>
    <w:rsid w:val="00EE49CC"/>
    <w:rsid w:val="00EE4AA2"/>
    <w:rsid w:val="00EE4BCE"/>
    <w:rsid w:val="00EE4C6F"/>
    <w:rsid w:val="00EE4ED7"/>
    <w:rsid w:val="00EE5087"/>
    <w:rsid w:val="00EE544D"/>
    <w:rsid w:val="00EE57C6"/>
    <w:rsid w:val="00EE5939"/>
    <w:rsid w:val="00EE5CD5"/>
    <w:rsid w:val="00EE5EF8"/>
    <w:rsid w:val="00EE621B"/>
    <w:rsid w:val="00EE65C0"/>
    <w:rsid w:val="00EE68AA"/>
    <w:rsid w:val="00EE7231"/>
    <w:rsid w:val="00EE734C"/>
    <w:rsid w:val="00EE73F9"/>
    <w:rsid w:val="00EE7AD6"/>
    <w:rsid w:val="00EE7C38"/>
    <w:rsid w:val="00EF002A"/>
    <w:rsid w:val="00EF0050"/>
    <w:rsid w:val="00EF0576"/>
    <w:rsid w:val="00EF0780"/>
    <w:rsid w:val="00EF08B1"/>
    <w:rsid w:val="00EF094E"/>
    <w:rsid w:val="00EF09E1"/>
    <w:rsid w:val="00EF0B8F"/>
    <w:rsid w:val="00EF1751"/>
    <w:rsid w:val="00EF181C"/>
    <w:rsid w:val="00EF1979"/>
    <w:rsid w:val="00EF1C79"/>
    <w:rsid w:val="00EF2156"/>
    <w:rsid w:val="00EF234F"/>
    <w:rsid w:val="00EF270D"/>
    <w:rsid w:val="00EF2A2F"/>
    <w:rsid w:val="00EF2AA0"/>
    <w:rsid w:val="00EF2B43"/>
    <w:rsid w:val="00EF32BA"/>
    <w:rsid w:val="00EF3866"/>
    <w:rsid w:val="00EF3D52"/>
    <w:rsid w:val="00EF44D7"/>
    <w:rsid w:val="00EF47E8"/>
    <w:rsid w:val="00EF490F"/>
    <w:rsid w:val="00EF4B9A"/>
    <w:rsid w:val="00EF4BB5"/>
    <w:rsid w:val="00EF4BC9"/>
    <w:rsid w:val="00EF4DC9"/>
    <w:rsid w:val="00EF4F0F"/>
    <w:rsid w:val="00EF50D1"/>
    <w:rsid w:val="00EF51FA"/>
    <w:rsid w:val="00EF5862"/>
    <w:rsid w:val="00EF5BE2"/>
    <w:rsid w:val="00EF6200"/>
    <w:rsid w:val="00EF646D"/>
    <w:rsid w:val="00EF6BD5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3C4"/>
    <w:rsid w:val="00F008BB"/>
    <w:rsid w:val="00F00E2A"/>
    <w:rsid w:val="00F011FD"/>
    <w:rsid w:val="00F01581"/>
    <w:rsid w:val="00F021EC"/>
    <w:rsid w:val="00F0232F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8B1"/>
    <w:rsid w:val="00F03D1F"/>
    <w:rsid w:val="00F0406F"/>
    <w:rsid w:val="00F04105"/>
    <w:rsid w:val="00F041C1"/>
    <w:rsid w:val="00F042EC"/>
    <w:rsid w:val="00F044C7"/>
    <w:rsid w:val="00F045B8"/>
    <w:rsid w:val="00F04EFF"/>
    <w:rsid w:val="00F05550"/>
    <w:rsid w:val="00F05B4A"/>
    <w:rsid w:val="00F05C49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96C"/>
    <w:rsid w:val="00F07A98"/>
    <w:rsid w:val="00F07CD7"/>
    <w:rsid w:val="00F07E99"/>
    <w:rsid w:val="00F07F1D"/>
    <w:rsid w:val="00F10632"/>
    <w:rsid w:val="00F10CD1"/>
    <w:rsid w:val="00F11527"/>
    <w:rsid w:val="00F11852"/>
    <w:rsid w:val="00F119F2"/>
    <w:rsid w:val="00F11F65"/>
    <w:rsid w:val="00F12089"/>
    <w:rsid w:val="00F12273"/>
    <w:rsid w:val="00F1229C"/>
    <w:rsid w:val="00F125E9"/>
    <w:rsid w:val="00F127BC"/>
    <w:rsid w:val="00F12DA0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EC"/>
    <w:rsid w:val="00F146DB"/>
    <w:rsid w:val="00F14ABD"/>
    <w:rsid w:val="00F14CC6"/>
    <w:rsid w:val="00F14FB2"/>
    <w:rsid w:val="00F151D2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21F"/>
    <w:rsid w:val="00F17505"/>
    <w:rsid w:val="00F17FF5"/>
    <w:rsid w:val="00F20041"/>
    <w:rsid w:val="00F2011A"/>
    <w:rsid w:val="00F201F0"/>
    <w:rsid w:val="00F206F4"/>
    <w:rsid w:val="00F20C95"/>
    <w:rsid w:val="00F20E43"/>
    <w:rsid w:val="00F212CE"/>
    <w:rsid w:val="00F212DB"/>
    <w:rsid w:val="00F2159E"/>
    <w:rsid w:val="00F216DD"/>
    <w:rsid w:val="00F217D6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2F7A"/>
    <w:rsid w:val="00F2316D"/>
    <w:rsid w:val="00F23248"/>
    <w:rsid w:val="00F23606"/>
    <w:rsid w:val="00F236A4"/>
    <w:rsid w:val="00F23A9D"/>
    <w:rsid w:val="00F23C2B"/>
    <w:rsid w:val="00F240EB"/>
    <w:rsid w:val="00F24387"/>
    <w:rsid w:val="00F246FA"/>
    <w:rsid w:val="00F247AF"/>
    <w:rsid w:val="00F24D29"/>
    <w:rsid w:val="00F24FBE"/>
    <w:rsid w:val="00F2509A"/>
    <w:rsid w:val="00F2521D"/>
    <w:rsid w:val="00F25358"/>
    <w:rsid w:val="00F25831"/>
    <w:rsid w:val="00F259A4"/>
    <w:rsid w:val="00F259B8"/>
    <w:rsid w:val="00F25BFB"/>
    <w:rsid w:val="00F25C7B"/>
    <w:rsid w:val="00F262DD"/>
    <w:rsid w:val="00F263F9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A15"/>
    <w:rsid w:val="00F27B69"/>
    <w:rsid w:val="00F27BAB"/>
    <w:rsid w:val="00F27E59"/>
    <w:rsid w:val="00F305D1"/>
    <w:rsid w:val="00F30962"/>
    <w:rsid w:val="00F318D4"/>
    <w:rsid w:val="00F3198E"/>
    <w:rsid w:val="00F31D82"/>
    <w:rsid w:val="00F31EE4"/>
    <w:rsid w:val="00F3205A"/>
    <w:rsid w:val="00F3229A"/>
    <w:rsid w:val="00F32913"/>
    <w:rsid w:val="00F32A0E"/>
    <w:rsid w:val="00F32CDD"/>
    <w:rsid w:val="00F32EC6"/>
    <w:rsid w:val="00F3305C"/>
    <w:rsid w:val="00F33087"/>
    <w:rsid w:val="00F3308F"/>
    <w:rsid w:val="00F33299"/>
    <w:rsid w:val="00F335B5"/>
    <w:rsid w:val="00F33621"/>
    <w:rsid w:val="00F3369E"/>
    <w:rsid w:val="00F33742"/>
    <w:rsid w:val="00F3380A"/>
    <w:rsid w:val="00F3450E"/>
    <w:rsid w:val="00F347BA"/>
    <w:rsid w:val="00F34835"/>
    <w:rsid w:val="00F3485C"/>
    <w:rsid w:val="00F348C7"/>
    <w:rsid w:val="00F34ED0"/>
    <w:rsid w:val="00F34FE2"/>
    <w:rsid w:val="00F35242"/>
    <w:rsid w:val="00F3533D"/>
    <w:rsid w:val="00F3561A"/>
    <w:rsid w:val="00F356A6"/>
    <w:rsid w:val="00F3586D"/>
    <w:rsid w:val="00F35B56"/>
    <w:rsid w:val="00F35C17"/>
    <w:rsid w:val="00F35DE1"/>
    <w:rsid w:val="00F35DF2"/>
    <w:rsid w:val="00F35E81"/>
    <w:rsid w:val="00F35FC3"/>
    <w:rsid w:val="00F36043"/>
    <w:rsid w:val="00F3615B"/>
    <w:rsid w:val="00F36403"/>
    <w:rsid w:val="00F36882"/>
    <w:rsid w:val="00F36B06"/>
    <w:rsid w:val="00F36E74"/>
    <w:rsid w:val="00F3730E"/>
    <w:rsid w:val="00F374B0"/>
    <w:rsid w:val="00F3794F"/>
    <w:rsid w:val="00F37BE2"/>
    <w:rsid w:val="00F37CEE"/>
    <w:rsid w:val="00F40B01"/>
    <w:rsid w:val="00F40B51"/>
    <w:rsid w:val="00F40D4F"/>
    <w:rsid w:val="00F40EF4"/>
    <w:rsid w:val="00F40F48"/>
    <w:rsid w:val="00F41401"/>
    <w:rsid w:val="00F41532"/>
    <w:rsid w:val="00F415E4"/>
    <w:rsid w:val="00F41C35"/>
    <w:rsid w:val="00F41DCB"/>
    <w:rsid w:val="00F42626"/>
    <w:rsid w:val="00F4263D"/>
    <w:rsid w:val="00F428FA"/>
    <w:rsid w:val="00F42F23"/>
    <w:rsid w:val="00F42FDD"/>
    <w:rsid w:val="00F43089"/>
    <w:rsid w:val="00F431F7"/>
    <w:rsid w:val="00F43617"/>
    <w:rsid w:val="00F43734"/>
    <w:rsid w:val="00F43935"/>
    <w:rsid w:val="00F43BE5"/>
    <w:rsid w:val="00F43DD0"/>
    <w:rsid w:val="00F43F4B"/>
    <w:rsid w:val="00F43F7A"/>
    <w:rsid w:val="00F440D4"/>
    <w:rsid w:val="00F44100"/>
    <w:rsid w:val="00F441BC"/>
    <w:rsid w:val="00F44287"/>
    <w:rsid w:val="00F444AA"/>
    <w:rsid w:val="00F4452B"/>
    <w:rsid w:val="00F44624"/>
    <w:rsid w:val="00F44768"/>
    <w:rsid w:val="00F448A1"/>
    <w:rsid w:val="00F44B82"/>
    <w:rsid w:val="00F44EAF"/>
    <w:rsid w:val="00F45161"/>
    <w:rsid w:val="00F45289"/>
    <w:rsid w:val="00F454F3"/>
    <w:rsid w:val="00F45570"/>
    <w:rsid w:val="00F46058"/>
    <w:rsid w:val="00F46709"/>
    <w:rsid w:val="00F46C54"/>
    <w:rsid w:val="00F46F4D"/>
    <w:rsid w:val="00F46F94"/>
    <w:rsid w:val="00F471B3"/>
    <w:rsid w:val="00F477C4"/>
    <w:rsid w:val="00F479B3"/>
    <w:rsid w:val="00F47E24"/>
    <w:rsid w:val="00F506E8"/>
    <w:rsid w:val="00F5072D"/>
    <w:rsid w:val="00F50EC6"/>
    <w:rsid w:val="00F50F8B"/>
    <w:rsid w:val="00F5154A"/>
    <w:rsid w:val="00F5178A"/>
    <w:rsid w:val="00F51842"/>
    <w:rsid w:val="00F51EF5"/>
    <w:rsid w:val="00F52126"/>
    <w:rsid w:val="00F524D2"/>
    <w:rsid w:val="00F524DA"/>
    <w:rsid w:val="00F525A6"/>
    <w:rsid w:val="00F52860"/>
    <w:rsid w:val="00F52911"/>
    <w:rsid w:val="00F52BEF"/>
    <w:rsid w:val="00F52EA3"/>
    <w:rsid w:val="00F53475"/>
    <w:rsid w:val="00F535EE"/>
    <w:rsid w:val="00F5360B"/>
    <w:rsid w:val="00F536D4"/>
    <w:rsid w:val="00F537B8"/>
    <w:rsid w:val="00F5387E"/>
    <w:rsid w:val="00F54091"/>
    <w:rsid w:val="00F540B3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56"/>
    <w:rsid w:val="00F559B9"/>
    <w:rsid w:val="00F55B4A"/>
    <w:rsid w:val="00F55F38"/>
    <w:rsid w:val="00F55FC4"/>
    <w:rsid w:val="00F56078"/>
    <w:rsid w:val="00F56436"/>
    <w:rsid w:val="00F566FB"/>
    <w:rsid w:val="00F56959"/>
    <w:rsid w:val="00F56C78"/>
    <w:rsid w:val="00F56FC6"/>
    <w:rsid w:val="00F5707C"/>
    <w:rsid w:val="00F5708F"/>
    <w:rsid w:val="00F5760D"/>
    <w:rsid w:val="00F576A5"/>
    <w:rsid w:val="00F57D1A"/>
    <w:rsid w:val="00F57DB9"/>
    <w:rsid w:val="00F60298"/>
    <w:rsid w:val="00F603D2"/>
    <w:rsid w:val="00F6058D"/>
    <w:rsid w:val="00F607AF"/>
    <w:rsid w:val="00F6087D"/>
    <w:rsid w:val="00F6136A"/>
    <w:rsid w:val="00F6155A"/>
    <w:rsid w:val="00F618AD"/>
    <w:rsid w:val="00F61ABF"/>
    <w:rsid w:val="00F61BDB"/>
    <w:rsid w:val="00F62622"/>
    <w:rsid w:val="00F629B9"/>
    <w:rsid w:val="00F62B86"/>
    <w:rsid w:val="00F62C26"/>
    <w:rsid w:val="00F62C52"/>
    <w:rsid w:val="00F62F21"/>
    <w:rsid w:val="00F631C7"/>
    <w:rsid w:val="00F63274"/>
    <w:rsid w:val="00F6356E"/>
    <w:rsid w:val="00F63A67"/>
    <w:rsid w:val="00F63A7A"/>
    <w:rsid w:val="00F63AE4"/>
    <w:rsid w:val="00F6411A"/>
    <w:rsid w:val="00F646BC"/>
    <w:rsid w:val="00F646DD"/>
    <w:rsid w:val="00F64CA8"/>
    <w:rsid w:val="00F64D88"/>
    <w:rsid w:val="00F64EAB"/>
    <w:rsid w:val="00F65040"/>
    <w:rsid w:val="00F650B0"/>
    <w:rsid w:val="00F650BF"/>
    <w:rsid w:val="00F658B3"/>
    <w:rsid w:val="00F65CF0"/>
    <w:rsid w:val="00F663AF"/>
    <w:rsid w:val="00F66417"/>
    <w:rsid w:val="00F66420"/>
    <w:rsid w:val="00F66465"/>
    <w:rsid w:val="00F666B0"/>
    <w:rsid w:val="00F66BF5"/>
    <w:rsid w:val="00F66C79"/>
    <w:rsid w:val="00F66F70"/>
    <w:rsid w:val="00F67072"/>
    <w:rsid w:val="00F67353"/>
    <w:rsid w:val="00F673AA"/>
    <w:rsid w:val="00F6785B"/>
    <w:rsid w:val="00F702F0"/>
    <w:rsid w:val="00F7031F"/>
    <w:rsid w:val="00F704FC"/>
    <w:rsid w:val="00F70861"/>
    <w:rsid w:val="00F70B94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FA0"/>
    <w:rsid w:val="00F73988"/>
    <w:rsid w:val="00F739E8"/>
    <w:rsid w:val="00F73F2D"/>
    <w:rsid w:val="00F74130"/>
    <w:rsid w:val="00F74477"/>
    <w:rsid w:val="00F74FDB"/>
    <w:rsid w:val="00F753B9"/>
    <w:rsid w:val="00F75A7A"/>
    <w:rsid w:val="00F75B5C"/>
    <w:rsid w:val="00F75D7A"/>
    <w:rsid w:val="00F761DF"/>
    <w:rsid w:val="00F76356"/>
    <w:rsid w:val="00F76488"/>
    <w:rsid w:val="00F765A1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17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6E2"/>
    <w:rsid w:val="00F83984"/>
    <w:rsid w:val="00F83C6D"/>
    <w:rsid w:val="00F83C84"/>
    <w:rsid w:val="00F841F3"/>
    <w:rsid w:val="00F84625"/>
    <w:rsid w:val="00F850DE"/>
    <w:rsid w:val="00F85225"/>
    <w:rsid w:val="00F85458"/>
    <w:rsid w:val="00F85475"/>
    <w:rsid w:val="00F8561F"/>
    <w:rsid w:val="00F857B2"/>
    <w:rsid w:val="00F85BC5"/>
    <w:rsid w:val="00F85C89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22C"/>
    <w:rsid w:val="00F87352"/>
    <w:rsid w:val="00F8760D"/>
    <w:rsid w:val="00F87F38"/>
    <w:rsid w:val="00F87F3B"/>
    <w:rsid w:val="00F90696"/>
    <w:rsid w:val="00F909C2"/>
    <w:rsid w:val="00F9108D"/>
    <w:rsid w:val="00F915EA"/>
    <w:rsid w:val="00F91CE4"/>
    <w:rsid w:val="00F92164"/>
    <w:rsid w:val="00F92182"/>
    <w:rsid w:val="00F9237E"/>
    <w:rsid w:val="00F925AC"/>
    <w:rsid w:val="00F92A49"/>
    <w:rsid w:val="00F92B97"/>
    <w:rsid w:val="00F92D18"/>
    <w:rsid w:val="00F93122"/>
    <w:rsid w:val="00F932A2"/>
    <w:rsid w:val="00F93612"/>
    <w:rsid w:val="00F9389A"/>
    <w:rsid w:val="00F93AD5"/>
    <w:rsid w:val="00F93EC2"/>
    <w:rsid w:val="00F9412F"/>
    <w:rsid w:val="00F9418A"/>
    <w:rsid w:val="00F941F9"/>
    <w:rsid w:val="00F94284"/>
    <w:rsid w:val="00F94DC3"/>
    <w:rsid w:val="00F95000"/>
    <w:rsid w:val="00F951C7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BC5"/>
    <w:rsid w:val="00F96EBC"/>
    <w:rsid w:val="00F9751D"/>
    <w:rsid w:val="00F9753C"/>
    <w:rsid w:val="00F975A0"/>
    <w:rsid w:val="00F978DF"/>
    <w:rsid w:val="00F979A7"/>
    <w:rsid w:val="00F97BDD"/>
    <w:rsid w:val="00F97E57"/>
    <w:rsid w:val="00F97EDE"/>
    <w:rsid w:val="00F97F89"/>
    <w:rsid w:val="00FA0033"/>
    <w:rsid w:val="00FA0132"/>
    <w:rsid w:val="00FA0463"/>
    <w:rsid w:val="00FA05E2"/>
    <w:rsid w:val="00FA0623"/>
    <w:rsid w:val="00FA082A"/>
    <w:rsid w:val="00FA0999"/>
    <w:rsid w:val="00FA0BC8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E67"/>
    <w:rsid w:val="00FA736E"/>
    <w:rsid w:val="00FA771C"/>
    <w:rsid w:val="00FA775E"/>
    <w:rsid w:val="00FA77BF"/>
    <w:rsid w:val="00FA7AB2"/>
    <w:rsid w:val="00FA7F57"/>
    <w:rsid w:val="00FB0009"/>
    <w:rsid w:val="00FB0175"/>
    <w:rsid w:val="00FB0448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8C7"/>
    <w:rsid w:val="00FB2A4E"/>
    <w:rsid w:val="00FB2B5E"/>
    <w:rsid w:val="00FB2D75"/>
    <w:rsid w:val="00FB335F"/>
    <w:rsid w:val="00FB3420"/>
    <w:rsid w:val="00FB3BE8"/>
    <w:rsid w:val="00FB4054"/>
    <w:rsid w:val="00FB4546"/>
    <w:rsid w:val="00FB46BF"/>
    <w:rsid w:val="00FB46E5"/>
    <w:rsid w:val="00FB49B1"/>
    <w:rsid w:val="00FB4CA9"/>
    <w:rsid w:val="00FB4FB8"/>
    <w:rsid w:val="00FB5002"/>
    <w:rsid w:val="00FB50B3"/>
    <w:rsid w:val="00FB51CF"/>
    <w:rsid w:val="00FB5561"/>
    <w:rsid w:val="00FB5C74"/>
    <w:rsid w:val="00FB5DF7"/>
    <w:rsid w:val="00FB6BFC"/>
    <w:rsid w:val="00FB718C"/>
    <w:rsid w:val="00FB7329"/>
    <w:rsid w:val="00FB7537"/>
    <w:rsid w:val="00FB78FF"/>
    <w:rsid w:val="00FB7964"/>
    <w:rsid w:val="00FB7F32"/>
    <w:rsid w:val="00FB7F63"/>
    <w:rsid w:val="00FC0199"/>
    <w:rsid w:val="00FC058F"/>
    <w:rsid w:val="00FC0748"/>
    <w:rsid w:val="00FC078D"/>
    <w:rsid w:val="00FC0A1D"/>
    <w:rsid w:val="00FC0A46"/>
    <w:rsid w:val="00FC0C5B"/>
    <w:rsid w:val="00FC0C87"/>
    <w:rsid w:val="00FC113F"/>
    <w:rsid w:val="00FC1A6D"/>
    <w:rsid w:val="00FC1E79"/>
    <w:rsid w:val="00FC23B1"/>
    <w:rsid w:val="00FC27CC"/>
    <w:rsid w:val="00FC28B1"/>
    <w:rsid w:val="00FC2FE5"/>
    <w:rsid w:val="00FC32D8"/>
    <w:rsid w:val="00FC35BE"/>
    <w:rsid w:val="00FC366A"/>
    <w:rsid w:val="00FC388F"/>
    <w:rsid w:val="00FC3AA6"/>
    <w:rsid w:val="00FC40C3"/>
    <w:rsid w:val="00FC4CCE"/>
    <w:rsid w:val="00FC504E"/>
    <w:rsid w:val="00FC50B8"/>
    <w:rsid w:val="00FC52B4"/>
    <w:rsid w:val="00FC59FA"/>
    <w:rsid w:val="00FC5EF5"/>
    <w:rsid w:val="00FC5FB2"/>
    <w:rsid w:val="00FC60DF"/>
    <w:rsid w:val="00FC60E7"/>
    <w:rsid w:val="00FC6497"/>
    <w:rsid w:val="00FC64B0"/>
    <w:rsid w:val="00FC68B2"/>
    <w:rsid w:val="00FC6C6B"/>
    <w:rsid w:val="00FC6C94"/>
    <w:rsid w:val="00FC6DD4"/>
    <w:rsid w:val="00FC6FD6"/>
    <w:rsid w:val="00FC6FF4"/>
    <w:rsid w:val="00FC70C3"/>
    <w:rsid w:val="00FC7238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C33"/>
    <w:rsid w:val="00FD127B"/>
    <w:rsid w:val="00FD12CB"/>
    <w:rsid w:val="00FD1A53"/>
    <w:rsid w:val="00FD1BD7"/>
    <w:rsid w:val="00FD1BF5"/>
    <w:rsid w:val="00FD1E8D"/>
    <w:rsid w:val="00FD1FB2"/>
    <w:rsid w:val="00FD211A"/>
    <w:rsid w:val="00FD2181"/>
    <w:rsid w:val="00FD2245"/>
    <w:rsid w:val="00FD227C"/>
    <w:rsid w:val="00FD22F0"/>
    <w:rsid w:val="00FD27DD"/>
    <w:rsid w:val="00FD2854"/>
    <w:rsid w:val="00FD2B5B"/>
    <w:rsid w:val="00FD36C7"/>
    <w:rsid w:val="00FD384C"/>
    <w:rsid w:val="00FD4363"/>
    <w:rsid w:val="00FD45B4"/>
    <w:rsid w:val="00FD4910"/>
    <w:rsid w:val="00FD4F29"/>
    <w:rsid w:val="00FD5099"/>
    <w:rsid w:val="00FD5414"/>
    <w:rsid w:val="00FD54C8"/>
    <w:rsid w:val="00FD5787"/>
    <w:rsid w:val="00FD5999"/>
    <w:rsid w:val="00FD5E06"/>
    <w:rsid w:val="00FD638E"/>
    <w:rsid w:val="00FD6501"/>
    <w:rsid w:val="00FD6617"/>
    <w:rsid w:val="00FD6896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25F"/>
    <w:rsid w:val="00FE13E6"/>
    <w:rsid w:val="00FE171F"/>
    <w:rsid w:val="00FE176E"/>
    <w:rsid w:val="00FE1B7F"/>
    <w:rsid w:val="00FE1B8F"/>
    <w:rsid w:val="00FE1B9E"/>
    <w:rsid w:val="00FE1EC4"/>
    <w:rsid w:val="00FE1ED4"/>
    <w:rsid w:val="00FE1F27"/>
    <w:rsid w:val="00FE2A07"/>
    <w:rsid w:val="00FE2BA7"/>
    <w:rsid w:val="00FE2E62"/>
    <w:rsid w:val="00FE33E6"/>
    <w:rsid w:val="00FE344D"/>
    <w:rsid w:val="00FE34D9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566"/>
    <w:rsid w:val="00FE6D5C"/>
    <w:rsid w:val="00FE6F49"/>
    <w:rsid w:val="00FE70B8"/>
    <w:rsid w:val="00FE70F5"/>
    <w:rsid w:val="00FE73EB"/>
    <w:rsid w:val="00FE7503"/>
    <w:rsid w:val="00FE760E"/>
    <w:rsid w:val="00FE767F"/>
    <w:rsid w:val="00FE7777"/>
    <w:rsid w:val="00FE79AC"/>
    <w:rsid w:val="00FE7B7D"/>
    <w:rsid w:val="00FE7C5C"/>
    <w:rsid w:val="00FF044D"/>
    <w:rsid w:val="00FF074A"/>
    <w:rsid w:val="00FF0901"/>
    <w:rsid w:val="00FF0FE2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900"/>
    <w:rsid w:val="00FF2963"/>
    <w:rsid w:val="00FF2991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AF8"/>
    <w:rsid w:val="00FF4B5A"/>
    <w:rsid w:val="00FF4EAC"/>
    <w:rsid w:val="00FF5289"/>
    <w:rsid w:val="00FF5630"/>
    <w:rsid w:val="00FF5789"/>
    <w:rsid w:val="00FF5898"/>
    <w:rsid w:val="00FF59A7"/>
    <w:rsid w:val="00FF5E85"/>
    <w:rsid w:val="00FF5F05"/>
    <w:rsid w:val="00FF5FAE"/>
    <w:rsid w:val="00FF6868"/>
    <w:rsid w:val="00FF6D42"/>
    <w:rsid w:val="00FF7278"/>
    <w:rsid w:val="00FF760B"/>
    <w:rsid w:val="00FF7A15"/>
    <w:rsid w:val="00FF7A72"/>
    <w:rsid w:val="00FF7B60"/>
    <w:rsid w:val="00FF7C03"/>
    <w:rsid w:val="00FF7E0B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D6427E2"/>
  <w15:chartTrackingRefBased/>
  <w15:docId w15:val="{5EC27A8B-9413-438A-8E9C-B652EB927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5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6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8C163B"/>
    <w:rPr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603BEB"/>
  </w:style>
  <w:style w:type="character" w:customStyle="1" w:styleId="BodyText2Char1">
    <w:name w:val="Body Text 2 Char1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9229C-565A-462A-AF6E-8598D00DF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1</Pages>
  <Words>12089</Words>
  <Characters>68909</Characters>
  <Application>Microsoft Office Word</Application>
  <DocSecurity>0</DocSecurity>
  <Lines>574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80837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Mukda, Tantipisankul</cp:lastModifiedBy>
  <cp:revision>3</cp:revision>
  <cp:lastPrinted>2018-02-23T16:12:00Z</cp:lastPrinted>
  <dcterms:created xsi:type="dcterms:W3CDTF">2018-02-25T15:55:00Z</dcterms:created>
  <dcterms:modified xsi:type="dcterms:W3CDTF">2018-02-25T16:28:00Z</dcterms:modified>
</cp:coreProperties>
</file>