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759CF" w14:textId="77777777" w:rsidR="00DB308D" w:rsidRDefault="00DB308D" w:rsidP="004C2111">
      <w:pPr>
        <w:pStyle w:val="Reference"/>
      </w:pPr>
    </w:p>
    <w:p w14:paraId="34DD4892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2835D1DF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33C120C5" w14:textId="77777777" w:rsidR="00D15EA5" w:rsidRDefault="00D15EA5" w:rsidP="00D15EA5">
      <w:pPr>
        <w:pStyle w:val="BodyText"/>
      </w:pPr>
    </w:p>
    <w:p w14:paraId="1312E75B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574253F7" w14:textId="77777777" w:rsidR="00AD3B26" w:rsidRPr="00FD65A0" w:rsidRDefault="00AD3B26" w:rsidP="0002311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020F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269C16A1" w14:textId="77777777" w:rsidR="00AD3B26" w:rsidRPr="00AD3B26" w:rsidRDefault="00734D83" w:rsidP="0002311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4D1CE78B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68EB9D27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F8E352" w14:textId="77777777" w:rsidR="00280186" w:rsidRPr="00280186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คิวทีซี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เอนเนอร์ยี่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(“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2210D3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เอนเนอร์ยี่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2210D3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343587D2" w14:textId="77777777" w:rsidR="00280186" w:rsidRPr="00023113" w:rsidRDefault="0028018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A864A0" w14:textId="77777777" w:rsidR="00CD4D4E" w:rsidRPr="007C2D3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งบการเงินรวมและงบการเงินเฉพาะของบริษัทข้างต้นแสดงฐานะการเงินรวมของกลุ่มบริษัท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และฐานะการเงินเฉพาะของบริษัท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B28FFBA" w14:textId="77777777" w:rsidR="00CD4D4E" w:rsidRPr="00023113" w:rsidRDefault="00CD4D4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EE765D9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E3B2986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B4BE8B" w14:textId="77777777" w:rsidR="00CD4D4E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D64CA2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FE8B33" w14:textId="77777777" w:rsidR="00023113" w:rsidRDefault="00023113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E2EFFEA" w14:textId="77777777" w:rsidR="001477AA" w:rsidRDefault="001477AA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C1C8C6C" w14:textId="77777777" w:rsidR="001477AA" w:rsidRDefault="001477AA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E43F1F6" w14:textId="77777777" w:rsidR="00CD4D4E" w:rsidRPr="00165155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FA64555" w14:textId="77777777" w:rsidR="00CD4D4E" w:rsidRPr="00023113" w:rsidRDefault="00CD4D4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BE94FC" w14:textId="77777777" w:rsidR="00165155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52666FD9" w14:textId="77777777" w:rsid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65155" w:rsidRPr="00023113" w14:paraId="5363F1AB" w14:textId="77777777" w:rsidTr="00165155">
        <w:trPr>
          <w:trHeight w:hRule="exact" w:val="360"/>
        </w:trPr>
        <w:tc>
          <w:tcPr>
            <w:tcW w:w="4608" w:type="dxa"/>
          </w:tcPr>
          <w:p w14:paraId="3EDDABAD" w14:textId="77777777" w:rsidR="00165155" w:rsidRPr="00023113" w:rsidRDefault="00165155" w:rsidP="001651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14:paraId="590FEF80" w14:textId="77777777" w:rsidR="00165155" w:rsidRPr="00023113" w:rsidRDefault="00165155" w:rsidP="001651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165155" w:rsidRPr="00023113" w14:paraId="17A24184" w14:textId="77777777" w:rsidTr="00165155">
        <w:trPr>
          <w:trHeight w:val="360"/>
        </w:trPr>
        <w:tc>
          <w:tcPr>
            <w:tcW w:w="4608" w:type="dxa"/>
          </w:tcPr>
          <w:p w14:paraId="3C3B03BD" w14:textId="77777777" w:rsidR="00165155" w:rsidRPr="00023113" w:rsidRDefault="00165155" w:rsidP="002210D3">
            <w:pPr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3F0B429A" w14:textId="77777777" w:rsidR="002210D3" w:rsidRPr="00023113" w:rsidRDefault="002210D3" w:rsidP="00020F4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การรับรู้สินทรัพย์ภาษีเงินได้รอการตัดบัญชี</w:t>
            </w:r>
          </w:p>
          <w:p w14:paraId="2E06D8BA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B515AF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2560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บริษัทมีสินทรัพย์ภาษีเงินได้รอการตัดบัญชีจำนวน </w:t>
            </w:r>
            <w:r w:rsidR="00ED0C85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33.27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และ </w:t>
            </w:r>
            <w:r w:rsidR="00D5309B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31.</w:t>
            </w:r>
            <w:r w:rsidR="00D62493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</w:p>
          <w:p w14:paraId="590DCAAA" w14:textId="77777777" w:rsidR="00020F4A" w:rsidRPr="00023113" w:rsidRDefault="00020F4A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124D1C6" w14:textId="77777777" w:rsidR="002210D3" w:rsidRPr="00023113" w:rsidRDefault="00394037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ผู้บริหารประเมินความเหมาะสมของการรับรู้สินทรัพย์ภาษีเงินได้รอการตัดบัญชี</w:t>
            </w:r>
            <w:r w:rsidR="00EB1E09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</w:t>
            </w:r>
            <w:r w:rsidR="00D231F2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ซึ่งต้องใช้ดุลยพินิจที่สำคัญและข้อสมมติฐานของผู้บริหาร โดยบริษัทจะ</w:t>
            </w:r>
            <w:r w:rsidR="002210D3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ด้ประโยชน์จากสินทรัพย์ภาษีเงินได้รอการตัดบัญชีหรือไม่นั้นขึ้นอยู่กับกำไรเพื่อเสียภาษีในอนาคตว่ามีจำนวนเพียงพอกับการใช้ประโยชน์จากผลแตกต่างชั่วคราวหรือไม่ </w:t>
            </w:r>
          </w:p>
          <w:p w14:paraId="7C904FA0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74B9DE5" w14:textId="77777777" w:rsidR="00394037" w:rsidRPr="00023113" w:rsidRDefault="00020F4A" w:rsidP="00020F4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ตามที่บริษัทเปิดเผยรายละเอียดในหมายเหตุข้อ </w:t>
            </w:r>
            <w:r w:rsidR="00B348B2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19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3AF52771" w14:textId="77777777" w:rsidR="00BF5F02" w:rsidRPr="00023113" w:rsidRDefault="00BF5F02" w:rsidP="002210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9F6FE4D" w14:textId="77777777" w:rsidR="00BF5F02" w:rsidRPr="00023113" w:rsidRDefault="00BF5F02" w:rsidP="002210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386D186" w14:textId="77777777" w:rsidR="00BF5F02" w:rsidRPr="00023113" w:rsidRDefault="00BF5F02" w:rsidP="002210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50" w:type="dxa"/>
          </w:tcPr>
          <w:p w14:paraId="2620DDB2" w14:textId="77777777" w:rsidR="00165155" w:rsidRPr="00023113" w:rsidRDefault="00165155" w:rsidP="00165155">
            <w:pPr>
              <w:spacing w:after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5E5AB3D" w14:textId="77777777" w:rsidR="002210D3" w:rsidRPr="00023113" w:rsidRDefault="002210D3" w:rsidP="0016515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6E71820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A958314" w14:textId="77777777" w:rsidR="00D231F2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EB1E09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</w:t>
            </w:r>
            <w:r w:rsidR="00D231F2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ะเมินความเหมาะสมของดุลยพินิจที่สำคัญและข้อสมมติฐานของผู้บริหารที่ใช้ในการรับรู้รายการสินทรัพย์ภาษีเงินได้รอการตัดบัญชี  </w:t>
            </w:r>
          </w:p>
          <w:p w14:paraId="64D26EFB" w14:textId="77777777" w:rsidR="00D231F2" w:rsidRPr="00023113" w:rsidRDefault="00D231F2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7F86F6B" w14:textId="77777777" w:rsidR="002210D3" w:rsidRPr="00023113" w:rsidRDefault="00D231F2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2210D3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สอบทานประมาณการผลกำไร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ทางภาษี</w:t>
            </w:r>
            <w:r w:rsidR="002210D3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="00092C61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</w:t>
            </w:r>
            <w:r w:rsidR="002210D3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</w:t>
            </w:r>
            <w:r w:rsidR="002210D3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ประเมินว</w:t>
            </w:r>
            <w:r w:rsidR="00092C61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่า</w:t>
            </w:r>
            <w:r w:rsidR="002210D3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กำไรเพื่อเสียภาษีในอนาคต</w:t>
            </w:r>
            <w:r w:rsidR="00092C61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</w:t>
            </w:r>
            <w:r w:rsidR="002210D3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เพียงพอกับการใช้ประโยชน์จากผลแตกต่างชั่วคราวหรือไม่ และได้ตรวจสอบเอกสารประกอบการจัดทำประมาณการ </w:t>
            </w:r>
          </w:p>
          <w:p w14:paraId="10D74CB7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A6D13D" w14:textId="77777777" w:rsidR="00023113" w:rsidRDefault="0002311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B5D2F2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ข้าพเจ้าทดสอบประมาณการรายได้ของลูกค้ารายสำคัญของบริษัท ซึ่งบริษัทคาดว่าจะได้รับคำสั่งซื้อจากลูกค้าในอนาคต และได้พิจารณายอดขายที่เกิดขึ้นในอดีตของบริษัทดังกล่าว เพื่อใช้ประเมินความน่าเชื่อถือของสมมติฐานที่บริษัทใช้ในการประมาณการรายได้</w:t>
            </w:r>
          </w:p>
          <w:p w14:paraId="6A6A7A2F" w14:textId="77777777" w:rsidR="002210D3" w:rsidRPr="00023113" w:rsidRDefault="002210D3" w:rsidP="002210D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DE48F9" w14:textId="77777777" w:rsidR="00165155" w:rsidRPr="00023113" w:rsidRDefault="002210D3" w:rsidP="002210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อกจากนี้ข้าพเจ้าได้ทดสอบความถูกต้องของการคำนวณประมาณการผลกำไรสำหรับห้ารอบระยะเวลาบัญชีของบริษัท</w:t>
            </w:r>
          </w:p>
        </w:tc>
      </w:tr>
    </w:tbl>
    <w:p w14:paraId="46B81C40" w14:textId="77777777" w:rsidR="002210D3" w:rsidRDefault="002210D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0209F0A" w14:textId="77777777" w:rsidR="002210D3" w:rsidRDefault="002210D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E8209AB" w14:textId="77777777" w:rsidR="00C8627A" w:rsidRDefault="00C8627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DB9A016" w14:textId="77777777" w:rsidR="00020F4A" w:rsidRDefault="00020F4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53F6A52" w14:textId="77777777" w:rsidR="001477AA" w:rsidRDefault="001477A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DEAF37" w14:textId="77777777" w:rsidR="001477AA" w:rsidRDefault="001477A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5F4D29C" w14:textId="77777777" w:rsidR="001477AA" w:rsidRDefault="001477A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020F4A" w:rsidRPr="00023113" w14:paraId="7055D126" w14:textId="77777777" w:rsidTr="00020F4A">
        <w:trPr>
          <w:trHeight w:hRule="exact" w:val="360"/>
        </w:trPr>
        <w:tc>
          <w:tcPr>
            <w:tcW w:w="4608" w:type="dxa"/>
          </w:tcPr>
          <w:p w14:paraId="1C406771" w14:textId="77777777" w:rsidR="00020F4A" w:rsidRPr="00023113" w:rsidRDefault="00020F4A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6DCD1970" w14:textId="77777777" w:rsidR="00020F4A" w:rsidRPr="00023113" w:rsidRDefault="00020F4A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020F4A" w:rsidRPr="00023113" w14:paraId="38767B28" w14:textId="77777777" w:rsidTr="00020F4A">
        <w:trPr>
          <w:trHeight w:val="360"/>
        </w:trPr>
        <w:tc>
          <w:tcPr>
            <w:tcW w:w="4608" w:type="dxa"/>
          </w:tcPr>
          <w:p w14:paraId="27459B90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346DA76C" w14:textId="77777777" w:rsidR="00020F4A" w:rsidRPr="00023113" w:rsidRDefault="00217BF4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rtl/>
                <w:cs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การด้อยค่า</w:t>
            </w:r>
            <w:r w:rsidR="00020F4A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ของค่าความนิยม</w:t>
            </w:r>
            <w:r w:rsidR="00325B07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และเงินลงทุนในบริษัทย่อย</w:t>
            </w:r>
          </w:p>
          <w:p w14:paraId="6DBCB858" w14:textId="77777777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BF8E733" w14:textId="77777777" w:rsidR="00217BF4" w:rsidRPr="00023113" w:rsidRDefault="00185980" w:rsidP="00217BF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ในระหว่างปี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2560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คิวทีซี โกลบอล </w:t>
            </w:r>
            <w:r w:rsidR="00C8627A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พาวเวอร์ จำกัด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ได้ซื้อบริษัท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แอล โซลาร์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1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จำกัด ซึ่งดำเนินธุรกิจผลิตไฟฟ้าจากพลังงานแสงอาทิตย์ ในสัดส่วนการถือหุ้นร้อยละร้อย 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โดยกลุ่มบริษัท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มีค่าความนิยม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ที่เกิดจากการซื้อธุรกิจเป็น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 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193.25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</w:t>
            </w:r>
            <w:r w:rsidR="00B51955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</w:t>
            </w:r>
            <w:r w:rsidR="00A401F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คำนวณจาก</w:t>
            </w:r>
            <w:r w:rsidR="003C057C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มูลค่ายุติธรรมของสินทรัพย์และหนี้สินที่ระบุได้ ณ วันที่ซื้อ</w:t>
            </w:r>
            <w:r w:rsidR="00A401F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51955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โดยที่ปรึกษาทางการเงิน</w:t>
            </w:r>
            <w:r w:rsidR="00217BF4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16CA8AA3" w14:textId="77777777" w:rsidR="00492D4B" w:rsidRPr="00023113" w:rsidRDefault="00492D4B" w:rsidP="00217BF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355379" w14:textId="77777777" w:rsidR="00217BF4" w:rsidRPr="00023113" w:rsidRDefault="00217BF4" w:rsidP="00217BF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ภายหลังจากทดสอบการด้อยค่าของค่าความนิยม ซึ่งกลุ่มบริษัท</w:t>
            </w:r>
            <w:r w:rsidR="00C8627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ทดสอบการด้อยค่าของค่าความนิยมทุกปี กลุ่มบริษัทได้บันทึกค่าเผื่อการด้อยค่าของค่าความนิยมในงบการเงินรวมเป็นจำนวนเงิน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193.25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ล้านบาท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บริษัทได้บันทึกค่าเผื่อการด้อยค่าของเงินลงทุนในบริษัทย่อยและเงินให้กู้ยืมระยะยาวแก่บริษัทย่อยในงบการเงินเฉพาะของบริษัทเป็นจำนวนเงิน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140.00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54.35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</w:p>
          <w:p w14:paraId="5FD03501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518E3E81" w14:textId="77777777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การทดสอบการด้อยค่าความนิยม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และเงินลงทุนในบริษัทย่อย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นั้นต้องใช้ดุลยพินิจที่สำคัญและข้อสมมติฐานของผู้บริหารที่มีความซับซ้อน โดยเฉพาะข้อสมมติฐานสำหรับการประมาณการกระแสเงินสดของธุรกิจ 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ภาว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การณ์ตลาดปัจจุบันและความเสี่ยงที่เฉพาะเจาะจงของสินทรัพย์</w:t>
            </w:r>
            <w:r w:rsidR="0018598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</w:p>
          <w:p w14:paraId="5900BE38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C8E3EA4" w14:textId="77777777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ตามที่บริษัทเปิดเผยรายละเอียดในหมายเหตุข้อ </w:t>
            </w:r>
            <w:r w:rsidR="00B348B2" w:rsidRPr="000231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และนโยบายการบัญชีที่สำคัญ </w:t>
            </w:r>
          </w:p>
          <w:p w14:paraId="4805DA51" w14:textId="77777777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3952CDF" w14:textId="77777777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50" w:type="dxa"/>
          </w:tcPr>
          <w:p w14:paraId="2CE71984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8CAA0C4" w14:textId="77777777" w:rsidR="004552D8" w:rsidRPr="00023113" w:rsidRDefault="004552D8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864170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9895568" w14:textId="77777777" w:rsidR="00B51955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B51955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สอบถามผู้บริหารและสอบทานสัญญาซื้อขายหุ้นของบริษัท</w:t>
            </w:r>
            <w:r w:rsidR="00B51955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51955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แอล โซลาร์ </w:t>
            </w:r>
            <w:r w:rsidR="00B51955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1 </w:t>
            </w:r>
            <w:r w:rsidR="00B51955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จำกัด </w:t>
            </w:r>
            <w:r w:rsidR="009F2EFD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และเอกสารประกอบรายการ</w:t>
            </w:r>
            <w:r w:rsidR="00B51955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เพื่อให้ได้มาซึ่งความเข้าใจเกี่ยวกับการซื้อธุรกิจดังกล่าว </w:t>
            </w:r>
          </w:p>
          <w:p w14:paraId="349E49F4" w14:textId="77777777" w:rsidR="00B51955" w:rsidRPr="00023113" w:rsidRDefault="00B51955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787E0F2" w14:textId="77777777" w:rsidR="00023113" w:rsidRDefault="00023113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2CD6C71" w14:textId="77777777" w:rsidR="00023113" w:rsidRDefault="00023113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DC624A9" w14:textId="77777777" w:rsidR="00023113" w:rsidRDefault="00023113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57939BE" w14:textId="77777777" w:rsidR="00020F4A" w:rsidRPr="00023113" w:rsidRDefault="00B51955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ข้าพเจ้าสอบถามผู้บริหารและ</w:t>
            </w:r>
            <w:r w:rsidR="0018598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สอบทานรายงานของ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ปรึกษาทางการเงินเพื่อให้ได้ความเข้าใจเกี่ยวกับวิธีการวัดมูลค่ายุติธรรมของสินทรัพย์และหนี้สินที่ระบุได้ ณ วันที่ซื้อ </w:t>
            </w:r>
            <w:r w:rsidR="005571F7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ความสมเหตุสมผลของข้อสมมติฐาน</w:t>
            </w:r>
            <w:r w:rsidR="005571F7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อัตราคิดลด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และวิธีการที่ผู้บริหารใช้ในการคำนวณประมาณการกระแสเงินสดในอนาคตที่คาดว่าจะได้รับ</w:t>
            </w:r>
          </w:p>
          <w:p w14:paraId="56A8F966" w14:textId="77777777" w:rsidR="005571F7" w:rsidRPr="00023113" w:rsidRDefault="005571F7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B74B3EB" w14:textId="77777777" w:rsidR="00020F4A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ทดสอบการคำนวณมูลค่าที่คาดว่าจะได้รับคืน</w:t>
            </w:r>
            <w:r w:rsidR="005571F7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ของค่าความนิยม</w:t>
            </w:r>
            <w:r w:rsidR="004552D8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และเงินลงทุนในบริษัทย่อย</w:t>
            </w:r>
            <w:r w:rsidR="005571F7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เพื่อพิจารณา</w:t>
            </w:r>
            <w:r w:rsidR="004552D8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ความเหมาะสมของ</w:t>
            </w:r>
            <w:r w:rsidR="005571F7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ค่าเผื่อการด้อยค่าของค่าความนิยม</w:t>
            </w:r>
            <w:r w:rsidR="004552D8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และค่าเผื่อการด้อยค่าของเงินลงทุนในบริษัทย่อย</w:t>
            </w:r>
            <w:r w:rsidR="005571F7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ณ วันสิ้นรอบระยะเวลารายงาน </w:t>
            </w:r>
          </w:p>
          <w:p w14:paraId="37270D7F" w14:textId="77777777" w:rsidR="005571F7" w:rsidRPr="00023113" w:rsidRDefault="005571F7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03D93C8" w14:textId="77777777" w:rsidR="00023113" w:rsidRDefault="00023113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55B46E9" w14:textId="77777777" w:rsidR="00023113" w:rsidRDefault="00023113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9BC17D0" w14:textId="77777777" w:rsidR="005571F7" w:rsidRPr="00023113" w:rsidRDefault="005571F7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ข้าพเจ้าตรวจสอบ</w:t>
            </w:r>
            <w:r w:rsidR="00020F4A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ความเพียงพอและความเหมาะสมของการเปิดเผยข้อมูล</w:t>
            </w:r>
            <w:r w:rsidR="004552D8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ในหมายเหตุประกอบงบการเงิน</w:t>
            </w:r>
          </w:p>
          <w:p w14:paraId="5FEA3EC2" w14:textId="77777777" w:rsidR="00020F4A" w:rsidRPr="00023113" w:rsidRDefault="00020F4A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345F8FD7" w14:textId="77777777" w:rsidR="00020F4A" w:rsidRPr="00020F4A" w:rsidRDefault="00020F4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11DEA92" w14:textId="77777777" w:rsidR="00020F4A" w:rsidRDefault="00020F4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3BCB71D" w14:textId="77777777" w:rsidR="005571F7" w:rsidRDefault="005571F7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C97F5D" w14:textId="77777777" w:rsidR="001477AA" w:rsidRDefault="001477A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281CF4" w14:textId="77777777" w:rsidR="001477AA" w:rsidRDefault="001477A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7EB9462" w14:textId="77777777" w:rsidR="001477AA" w:rsidRDefault="001477A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3A841FA" w14:textId="77777777" w:rsidR="005571F7" w:rsidRDefault="005571F7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8F7ED83" w14:textId="77777777" w:rsidR="005571F7" w:rsidRDefault="005571F7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5571F7" w:rsidRPr="00023113" w14:paraId="1C63477F" w14:textId="77777777" w:rsidTr="0076150D">
        <w:trPr>
          <w:trHeight w:hRule="exact" w:val="360"/>
        </w:trPr>
        <w:tc>
          <w:tcPr>
            <w:tcW w:w="4608" w:type="dxa"/>
          </w:tcPr>
          <w:p w14:paraId="4A5F7E53" w14:textId="77777777" w:rsidR="005571F7" w:rsidRPr="00023113" w:rsidRDefault="005571F7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4C7E17C9" w14:textId="77777777" w:rsidR="005571F7" w:rsidRPr="00023113" w:rsidRDefault="005571F7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5571F7" w:rsidRPr="00023113" w14:paraId="2DF2B954" w14:textId="77777777" w:rsidTr="0076150D">
        <w:trPr>
          <w:trHeight w:val="360"/>
        </w:trPr>
        <w:tc>
          <w:tcPr>
            <w:tcW w:w="4608" w:type="dxa"/>
          </w:tcPr>
          <w:p w14:paraId="27BAA5EF" w14:textId="77777777" w:rsidR="00CA7A10" w:rsidRPr="00023113" w:rsidRDefault="00CA7A1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E7C90A6" w14:textId="77777777" w:rsidR="00E65F5F" w:rsidRPr="00023113" w:rsidRDefault="00CA7A1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ค่าเผื่อการลด</w:t>
            </w:r>
            <w:r w:rsidR="005571F7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มูลค่าของสินค้าคงเหลือ</w:t>
            </w:r>
          </w:p>
          <w:p w14:paraId="4BC60D71" w14:textId="77777777" w:rsidR="00CA7A10" w:rsidRPr="00023113" w:rsidRDefault="00CA7A1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7FE796D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2560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บริษัทมีสินค้าคงเหลือจำนวน </w:t>
            </w:r>
            <w:r w:rsidR="00B348B2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>151.15</w:t>
            </w:r>
            <w:r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ซึ่งประกอบด้วยวัตถุดิบ สินค้าระหว่างผลิต และสินค้าสำเร็จรูป  </w:t>
            </w:r>
            <w:r w:rsidR="00E65F5F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โดยสินค้าสำเร็จรูปของบริษัทเป็นสินค้าที่ผลิตตามคำสั่งซื้อและสินค้าที่ผลิต</w:t>
            </w:r>
            <w:r w:rsidR="00CA7A1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ตามแบบมาตรฐาน</w:t>
            </w:r>
            <w:r w:rsidR="00E65F5F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เพื่อจำหน่าย</w:t>
            </w:r>
            <w:r w:rsidR="00CA7A1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ให้ลูกค้า</w:t>
            </w:r>
            <w:r w:rsidR="00E65F5F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ทั่วไป</w:t>
            </w:r>
          </w:p>
          <w:p w14:paraId="4885081D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2951F3F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สินค้าคงเหลือแสดงมูลค่าด้วยราคาทุนหรือมูลค่าสุทธิที่คาดว่าจะได้รับแล้วแต่ราคาใดจะต่ำกว่า การประมาณค่าเผื่อการลดมูลค่าของสินค้าคงเหลือ ต้องอาศัยดุลยพินิจของฝ่ายบริหาร ในการพิจารณารายการหมุนเวียนและการเสื่อมสภาพของสินค้าคงเหลือแต่ละประเภท และการเปลี่ยนแปลงของราคาขายสินค้าที่ขึ้นอยู่กับภาวการณ์แข่งขันของตลาด </w:t>
            </w:r>
          </w:p>
          <w:p w14:paraId="1DDC7E25" w14:textId="77777777" w:rsidR="004552D8" w:rsidRPr="00023113" w:rsidRDefault="004552D8" w:rsidP="004552D8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E00525" w14:textId="77777777" w:rsidR="004552D8" w:rsidRPr="00023113" w:rsidRDefault="004552D8" w:rsidP="004552D8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ตามที่บริษัทเปิดเผยรายละเอียดในหมายเหตุข้อ </w:t>
            </w:r>
            <w:r w:rsidR="00B348B2" w:rsidRPr="000231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9 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63321CA7" w14:textId="77777777" w:rsidR="004552D8" w:rsidRPr="00023113" w:rsidRDefault="004552D8" w:rsidP="0076150D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50" w:type="dxa"/>
          </w:tcPr>
          <w:p w14:paraId="1482260F" w14:textId="77777777" w:rsidR="005571F7" w:rsidRPr="00023113" w:rsidRDefault="005571F7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FFADCCC" w14:textId="77777777" w:rsidR="00CA7A10" w:rsidRPr="00023113" w:rsidRDefault="00CA7A10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5F565A9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249DF49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ข้าพเจ้าได้สอบถามผู้บริหาร เพื่อให้ได้มาซึ่งความเข้าใจเกี่ยวกับวิธีการประมาณการมูลค่าสุทธิที่คาดว่าจะได้รับของสินค้าคงเหลือ และได้ประเมินว่ามีความสมเหตุสมผล และสอดคล้องกับนโยบายของบริษัทหรือไม่</w:t>
            </w:r>
          </w:p>
          <w:p w14:paraId="0707B3A9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D842074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ข้อมูลอายุสินค้าคงเหลือและประเมินความสมเหตุสมผลในการพิจารณาค่าเผื่อการลดลงของมูลค่าสินค้าคงเหลือที่กำหนดโดยผู้บริหาร ข้าพเจ้าพิจารณาข้อมูลการหมุนเวียนของสินค้าคงเหลือและทดสอบการคำนวณค่าเผื่อการลดลงของมูลค่าสินค้าคงเหลือตามนโยบายของบริษัท</w:t>
            </w:r>
          </w:p>
          <w:p w14:paraId="60DDD59C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958A8D9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ข้าพเจ้าได้ทดสอบความถูกต้องของประมาณการมูลค่าสุทธิที่คาดว่าจะได้รับของสินค้าคงเหลือ โดยสุ่มตัวอย่างเปรียบเทียบต้นทุนของสินค้าคงเหลือกับมูลค่าสุทธิที่คาดว่าจะได้รับของสินค้าคงเหลือดังกล่าว ซึ่งคำนวณจากราคาขายสินค้าคงเหลือภายหลังวันที่ในรายงานหรือราคาตามใบสั</w:t>
            </w:r>
            <w:r w:rsidR="00092C61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่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งซื้อของลูกค้า หักด้วยค่าใช้จ่ายที่จำเป็นเพื่อให้สินค้านั้นขายได้ </w:t>
            </w:r>
          </w:p>
          <w:p w14:paraId="19526B3F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9E8FE45" w14:textId="77777777" w:rsidR="004552D8" w:rsidRPr="00023113" w:rsidRDefault="004552D8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อกจากนี้ข้าพเจ้าได้พิจารณาความเพียงพอของการเปิดเผยข้อมูลเกี่ยวกับสินค้าคงเหลือในหมายเหตุประกอบงบการเงิน</w:t>
            </w:r>
          </w:p>
          <w:p w14:paraId="4A6F6140" w14:textId="77777777" w:rsidR="005571F7" w:rsidRPr="00023113" w:rsidRDefault="005571F7" w:rsidP="00CA7A1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53BCA6A1" w14:textId="77777777" w:rsidR="002210D3" w:rsidRPr="005571F7" w:rsidRDefault="002210D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7514389" w14:textId="77777777" w:rsidR="002210D3" w:rsidRDefault="002210D3" w:rsidP="00823C08">
      <w:pPr>
        <w:jc w:val="thaiDistribute"/>
        <w:rPr>
          <w:rFonts w:ascii="Browallia New" w:hAnsi="Browallia New" w:cs="Browallia New"/>
          <w:i/>
          <w:iCs/>
          <w:sz w:val="28"/>
          <w:szCs w:val="28"/>
          <w:highlight w:val="cyan"/>
          <w:lang w:bidi="th-TH"/>
        </w:rPr>
      </w:pPr>
    </w:p>
    <w:p w14:paraId="53989877" w14:textId="77777777" w:rsidR="009F2EFD" w:rsidRDefault="009F2EFD" w:rsidP="00823C08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201DE1D4" w14:textId="77777777" w:rsidR="009F2EFD" w:rsidRDefault="009F2EFD" w:rsidP="00823C08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356D3844" w14:textId="77777777" w:rsidR="009F2EFD" w:rsidRDefault="009F2EFD" w:rsidP="00823C08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3A144FA9" w14:textId="77777777" w:rsidR="00872EA8" w:rsidRDefault="00872EA8" w:rsidP="00823C08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3840E0C2" w14:textId="77777777" w:rsidR="00872EA8" w:rsidRDefault="00872EA8" w:rsidP="00823C08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2BFB4E91" w14:textId="77777777" w:rsidR="001477AA" w:rsidRDefault="001477AA" w:rsidP="00823C08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6301CD37" w14:textId="77777777" w:rsidR="001477AA" w:rsidRPr="002210D3" w:rsidRDefault="001477AA" w:rsidP="00823C08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572AAE31" w14:textId="77777777" w:rsidR="002210D3" w:rsidRDefault="002210D3" w:rsidP="002210D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B696745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35AB70E6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D16EF31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3E2D0CA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70B2BE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5186094D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1FA691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F45C91D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413F77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92CA195" w14:textId="77777777" w:rsidR="00823C08" w:rsidRPr="00023113" w:rsidRDefault="00823C08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3F9397" w14:textId="77777777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ความรับผิดชอบของผู้บริหารและผู้มีหน้าที่กำกับดูแลต่องบการเงินรวมและงบการเงินเฉพาะของบริษัท</w:t>
      </w:r>
    </w:p>
    <w:p w14:paraId="120DE61E" w14:textId="77777777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A41D3B5" w14:textId="77777777" w:rsidR="004C77BF" w:rsidRPr="00023113" w:rsidRDefault="002210D3" w:rsidP="00215F02">
      <w:pPr>
        <w:tabs>
          <w:tab w:val="left" w:pos="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ของไทย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A63932F" w14:textId="77777777" w:rsidR="00204418" w:rsidRPr="00023113" w:rsidRDefault="00204418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12300B" w14:textId="77777777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ในการจัดทำงบการเงินรวมและงบการเงินเฉพาะของบริษัท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ผู้บริหารรับผิดชอบในการประเมินความสามารถของบริษัทและกลุ่มบริษัทในการดำเนินงานต่อเนื่อง 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39C9D1CA" w14:textId="77777777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820A47" w14:textId="77777777" w:rsidR="00330AA1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DD0FBBE" w14:textId="77777777" w:rsidR="00F35970" w:rsidRPr="00023113" w:rsidRDefault="00F35970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567978" w14:textId="77777777" w:rsidR="00EA50B2" w:rsidRDefault="00EA50B2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  <w:lang w:bidi="th-TH"/>
        </w:rPr>
      </w:pPr>
    </w:p>
    <w:p w14:paraId="217EDB72" w14:textId="77777777" w:rsid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  <w:lang w:bidi="th-TH"/>
        </w:rPr>
      </w:pPr>
    </w:p>
    <w:p w14:paraId="1AB558A4" w14:textId="77777777" w:rsidR="001477AA" w:rsidRDefault="001477AA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  <w:lang w:bidi="th-TH"/>
        </w:rPr>
      </w:pPr>
    </w:p>
    <w:p w14:paraId="3A165635" w14:textId="77777777" w:rsidR="001477AA" w:rsidRDefault="001477AA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  <w:lang w:bidi="th-TH"/>
        </w:rPr>
      </w:pPr>
    </w:p>
    <w:p w14:paraId="05F605CD" w14:textId="77777777" w:rsidR="001477AA" w:rsidRDefault="001477AA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  <w:lang w:bidi="th-TH"/>
        </w:rPr>
      </w:pPr>
    </w:p>
    <w:p w14:paraId="4A493515" w14:textId="77777777" w:rsidR="001477AA" w:rsidRDefault="001477AA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  <w:lang w:bidi="th-TH"/>
        </w:rPr>
      </w:pPr>
    </w:p>
    <w:p w14:paraId="75863587" w14:textId="77777777" w:rsid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  <w:lang w:bidi="th-TH"/>
        </w:rPr>
      </w:pPr>
    </w:p>
    <w:p w14:paraId="38C06026" w14:textId="77777777" w:rsidR="00023113" w:rsidRP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  <w:lang w:bidi="th-TH"/>
        </w:rPr>
      </w:pPr>
    </w:p>
    <w:p w14:paraId="47355F0E" w14:textId="77777777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pacing w:val="-4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658C8057" w14:textId="77777777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A2464CB" w14:textId="77777777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งบการเงินเฉพาะของบริษัทโดยรวมปราศจากการแสดงข้อมูลที่ขัดต่อข้อเท็จจริงอันเป็นสาระสำคัญหรือไม่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413B9BC2" w14:textId="77777777" w:rsidR="00FD65A0" w:rsidRPr="00023113" w:rsidRDefault="00FD65A0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D33D6A" w14:textId="77777777" w:rsidR="004C77BF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10E7E07B" w14:textId="77777777" w:rsidR="001477AA" w:rsidRPr="00023113" w:rsidRDefault="001477AA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A9B8169" w14:textId="77777777" w:rsidR="004C77BF" w:rsidRPr="00023113" w:rsidRDefault="004C77BF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AC071DC" w14:textId="77777777" w:rsidR="00B0723D" w:rsidRPr="00023113" w:rsidRDefault="00B0723D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3DCE129" w14:textId="77777777" w:rsidR="00823C08" w:rsidRPr="00023113" w:rsidRDefault="004C77BF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B6AC60" w14:textId="77777777" w:rsidR="00B0723D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โดยให้ข้อสังเกตถึงการเปิดเผยข้อมูลในงบการเงินที่เกี่ยวข้อง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9FFA77A" w14:textId="77777777" w:rsidR="00B567A2" w:rsidRDefault="00B567A2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FC8F3E7" w14:textId="77777777" w:rsidR="001477AA" w:rsidRDefault="001477AA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B418CB5" w14:textId="77777777" w:rsidR="001477AA" w:rsidRDefault="001477AA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CBFC08B" w14:textId="77777777" w:rsidR="001477AA" w:rsidRPr="00023113" w:rsidRDefault="001477AA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334A3E3B" w14:textId="77777777" w:rsidR="00B0723D" w:rsidRPr="00023113" w:rsidRDefault="004C77BF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lastRenderedPageBreak/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รหรือไม่</w:t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42423DF1" w14:textId="77777777" w:rsidR="004C77BF" w:rsidRPr="00023113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•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ab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24F1E98" w14:textId="77777777" w:rsidR="00B806D6" w:rsidRPr="00023113" w:rsidRDefault="00B806D6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055711B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bookmarkStart w:id="2" w:name="_Hlk503884616"/>
      <w:r w:rsidRPr="00023113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ระหว่างการตรวจสอบของข้าพเจ้า</w:t>
      </w:r>
    </w:p>
    <w:bookmarkEnd w:id="2"/>
    <w:p w14:paraId="58E0E204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4B8FB1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BD443C7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391842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649C8E" w14:textId="77777777" w:rsidR="00823C08" w:rsidRPr="00023113" w:rsidRDefault="00823C08" w:rsidP="0002311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14D6C1BD" w14:textId="77777777" w:rsidR="00823C08" w:rsidRPr="00023113" w:rsidRDefault="00823C08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DD33473" w14:textId="77777777" w:rsidR="00823C08" w:rsidRPr="00023113" w:rsidRDefault="00823C08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A8FC982" w14:textId="77777777" w:rsidR="004C77BF" w:rsidRPr="00023113" w:rsidRDefault="00823C08" w:rsidP="000231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231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79328718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275A220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23C08" w:rsidRPr="00023113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15D96996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0B46FAA" w14:textId="77777777" w:rsidR="00023113" w:rsidRP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352CB43C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F0B35B8" w14:textId="77777777" w:rsidR="00D15EA5" w:rsidRPr="00023113" w:rsidRDefault="009F2EFD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lang w:bidi="th-TH"/>
        </w:rPr>
        <w:t xml:space="preserve">22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4C77BF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77BF" w:rsidRPr="00023113">
        <w:rPr>
          <w:rFonts w:ascii="Browallia New" w:hAnsi="Browallia New" w:cs="Browallia New"/>
          <w:sz w:val="28"/>
          <w:szCs w:val="28"/>
          <w:lang w:bidi="th-TH"/>
        </w:rPr>
        <w:t>25</w:t>
      </w:r>
      <w:r w:rsidR="004A31FE" w:rsidRPr="00023113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023113">
        <w:rPr>
          <w:rFonts w:ascii="Browallia New" w:hAnsi="Browallia New" w:cs="Browallia New"/>
          <w:sz w:val="28"/>
          <w:szCs w:val="28"/>
          <w:lang w:bidi="th-TH"/>
        </w:rPr>
        <w:t>1</w:t>
      </w:r>
    </w:p>
    <w:sectPr w:rsidR="00D15EA5" w:rsidRPr="0002311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5CA70" w14:textId="77777777" w:rsidR="00E46AB9" w:rsidRDefault="00E46AB9">
      <w:r>
        <w:separator/>
      </w:r>
    </w:p>
  </w:endnote>
  <w:endnote w:type="continuationSeparator" w:id="0">
    <w:p w14:paraId="27790D98" w14:textId="77777777" w:rsidR="00E46AB9" w:rsidRDefault="00E4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46F7C" w14:textId="77777777" w:rsidR="00E46AB9" w:rsidRDefault="00E46AB9">
      <w:bookmarkStart w:id="0" w:name="_Hlk482348182"/>
      <w:bookmarkEnd w:id="0"/>
      <w:r>
        <w:separator/>
      </w:r>
    </w:p>
  </w:footnote>
  <w:footnote w:type="continuationSeparator" w:id="0">
    <w:p w14:paraId="3FBCC063" w14:textId="77777777" w:rsidR="00E46AB9" w:rsidRDefault="00E46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F13E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C9973" w14:textId="77777777" w:rsidR="00B63D0E" w:rsidRDefault="00B63D0E" w:rsidP="00D96128">
    <w:pPr>
      <w:pStyle w:val="Header"/>
      <w:jc w:val="right"/>
    </w:pPr>
  </w:p>
  <w:p w14:paraId="3357B3D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7097B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21389A0" w14:textId="77777777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7293A613" w14:textId="77777777" w:rsidR="00D460E7" w:rsidRDefault="00D460E7" w:rsidP="00D15EA5">
    <w:pPr>
      <w:pStyle w:val="Header"/>
    </w:pPr>
    <w:bookmarkStart w:id="3" w:name="Footer3_tbl"/>
    <w:bookmarkEnd w:id="3"/>
  </w:p>
  <w:p w14:paraId="255716EC" w14:textId="7777777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7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7"/>
  </w:num>
  <w:num w:numId="23">
    <w:abstractNumId w:val="7"/>
  </w:num>
  <w:num w:numId="24">
    <w:abstractNumId w:val="7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20F4A"/>
    <w:rsid w:val="00023113"/>
    <w:rsid w:val="0003023B"/>
    <w:rsid w:val="00031D17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2C61"/>
    <w:rsid w:val="00094333"/>
    <w:rsid w:val="00097FAB"/>
    <w:rsid w:val="000B65E3"/>
    <w:rsid w:val="000B7090"/>
    <w:rsid w:val="000E52CE"/>
    <w:rsid w:val="000F1C7B"/>
    <w:rsid w:val="000F3AAB"/>
    <w:rsid w:val="000F6E25"/>
    <w:rsid w:val="001011DF"/>
    <w:rsid w:val="001048A5"/>
    <w:rsid w:val="00112B69"/>
    <w:rsid w:val="001316D3"/>
    <w:rsid w:val="00134B1D"/>
    <w:rsid w:val="001477AA"/>
    <w:rsid w:val="001554CD"/>
    <w:rsid w:val="00155A91"/>
    <w:rsid w:val="001613E2"/>
    <w:rsid w:val="0016459D"/>
    <w:rsid w:val="00165155"/>
    <w:rsid w:val="00167017"/>
    <w:rsid w:val="00185980"/>
    <w:rsid w:val="0019210D"/>
    <w:rsid w:val="001A3BFB"/>
    <w:rsid w:val="001A3C20"/>
    <w:rsid w:val="001B198C"/>
    <w:rsid w:val="001B7388"/>
    <w:rsid w:val="001D2302"/>
    <w:rsid w:val="001D2CC9"/>
    <w:rsid w:val="001D7BB3"/>
    <w:rsid w:val="001E12A6"/>
    <w:rsid w:val="001E498F"/>
    <w:rsid w:val="001F0C34"/>
    <w:rsid w:val="001F29D2"/>
    <w:rsid w:val="00204418"/>
    <w:rsid w:val="00215F02"/>
    <w:rsid w:val="00217BF4"/>
    <w:rsid w:val="002210D3"/>
    <w:rsid w:val="0022518C"/>
    <w:rsid w:val="00237A7E"/>
    <w:rsid w:val="00241F16"/>
    <w:rsid w:val="0024436B"/>
    <w:rsid w:val="00247969"/>
    <w:rsid w:val="0026182A"/>
    <w:rsid w:val="00277EBE"/>
    <w:rsid w:val="00280186"/>
    <w:rsid w:val="002838FB"/>
    <w:rsid w:val="00285249"/>
    <w:rsid w:val="0028540E"/>
    <w:rsid w:val="002A252E"/>
    <w:rsid w:val="002B3DFC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5B07"/>
    <w:rsid w:val="00330AA1"/>
    <w:rsid w:val="00335E5B"/>
    <w:rsid w:val="003376AC"/>
    <w:rsid w:val="00354F5D"/>
    <w:rsid w:val="00365ECE"/>
    <w:rsid w:val="003744DA"/>
    <w:rsid w:val="00384904"/>
    <w:rsid w:val="00394037"/>
    <w:rsid w:val="003B4868"/>
    <w:rsid w:val="003B4CCD"/>
    <w:rsid w:val="003B4DED"/>
    <w:rsid w:val="003C057C"/>
    <w:rsid w:val="003C12C5"/>
    <w:rsid w:val="003C27EF"/>
    <w:rsid w:val="003C32E9"/>
    <w:rsid w:val="003C3898"/>
    <w:rsid w:val="003C421A"/>
    <w:rsid w:val="003D2605"/>
    <w:rsid w:val="003D64D6"/>
    <w:rsid w:val="003D7978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52D8"/>
    <w:rsid w:val="00481FE7"/>
    <w:rsid w:val="0048532C"/>
    <w:rsid w:val="0049103F"/>
    <w:rsid w:val="00492D4B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E2858"/>
    <w:rsid w:val="004F1A16"/>
    <w:rsid w:val="004F207F"/>
    <w:rsid w:val="004F5D91"/>
    <w:rsid w:val="005070FA"/>
    <w:rsid w:val="0052186A"/>
    <w:rsid w:val="005321DA"/>
    <w:rsid w:val="00547541"/>
    <w:rsid w:val="00551365"/>
    <w:rsid w:val="005571F7"/>
    <w:rsid w:val="005627FF"/>
    <w:rsid w:val="00577D61"/>
    <w:rsid w:val="005822AC"/>
    <w:rsid w:val="00596E65"/>
    <w:rsid w:val="005B405A"/>
    <w:rsid w:val="005C2CCB"/>
    <w:rsid w:val="005C6479"/>
    <w:rsid w:val="005C69FD"/>
    <w:rsid w:val="005D7025"/>
    <w:rsid w:val="005E2D67"/>
    <w:rsid w:val="005E2F75"/>
    <w:rsid w:val="005E5578"/>
    <w:rsid w:val="005F4D62"/>
    <w:rsid w:val="00610ED7"/>
    <w:rsid w:val="00620CE3"/>
    <w:rsid w:val="00621086"/>
    <w:rsid w:val="00626F05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B374F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90956"/>
    <w:rsid w:val="00790BF3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3C08"/>
    <w:rsid w:val="00827B71"/>
    <w:rsid w:val="00830DAC"/>
    <w:rsid w:val="0083134C"/>
    <w:rsid w:val="00832F51"/>
    <w:rsid w:val="00843100"/>
    <w:rsid w:val="00847054"/>
    <w:rsid w:val="00850F25"/>
    <w:rsid w:val="00851681"/>
    <w:rsid w:val="008534AA"/>
    <w:rsid w:val="008719C2"/>
    <w:rsid w:val="00872EA8"/>
    <w:rsid w:val="00884FF7"/>
    <w:rsid w:val="00894ACE"/>
    <w:rsid w:val="008B19D9"/>
    <w:rsid w:val="008B1FD3"/>
    <w:rsid w:val="008B204B"/>
    <w:rsid w:val="008C49AE"/>
    <w:rsid w:val="008C59F7"/>
    <w:rsid w:val="008D091F"/>
    <w:rsid w:val="008D6B91"/>
    <w:rsid w:val="008E0DB6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E0F3B"/>
    <w:rsid w:val="009E278C"/>
    <w:rsid w:val="009E2F9D"/>
    <w:rsid w:val="009F2EFD"/>
    <w:rsid w:val="009F5B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01FB"/>
    <w:rsid w:val="00A43EE6"/>
    <w:rsid w:val="00A60F49"/>
    <w:rsid w:val="00A61E15"/>
    <w:rsid w:val="00A66F91"/>
    <w:rsid w:val="00A70229"/>
    <w:rsid w:val="00A833B6"/>
    <w:rsid w:val="00A918D1"/>
    <w:rsid w:val="00A93A9A"/>
    <w:rsid w:val="00AA5C16"/>
    <w:rsid w:val="00AC31D4"/>
    <w:rsid w:val="00AC6098"/>
    <w:rsid w:val="00AD07A7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48B2"/>
    <w:rsid w:val="00B34D51"/>
    <w:rsid w:val="00B36A0E"/>
    <w:rsid w:val="00B36BA1"/>
    <w:rsid w:val="00B40D67"/>
    <w:rsid w:val="00B43C45"/>
    <w:rsid w:val="00B51955"/>
    <w:rsid w:val="00B55EE8"/>
    <w:rsid w:val="00B567A2"/>
    <w:rsid w:val="00B56E6C"/>
    <w:rsid w:val="00B63D0E"/>
    <w:rsid w:val="00B806D6"/>
    <w:rsid w:val="00B83039"/>
    <w:rsid w:val="00BA5B00"/>
    <w:rsid w:val="00BB1A07"/>
    <w:rsid w:val="00BB316D"/>
    <w:rsid w:val="00BB6DAD"/>
    <w:rsid w:val="00BB7346"/>
    <w:rsid w:val="00BC1555"/>
    <w:rsid w:val="00BC60A9"/>
    <w:rsid w:val="00BE0C8A"/>
    <w:rsid w:val="00BE334D"/>
    <w:rsid w:val="00BE4988"/>
    <w:rsid w:val="00BE5E9C"/>
    <w:rsid w:val="00BF1C24"/>
    <w:rsid w:val="00BF5E73"/>
    <w:rsid w:val="00BF5F02"/>
    <w:rsid w:val="00C06939"/>
    <w:rsid w:val="00C21E3B"/>
    <w:rsid w:val="00C35B1A"/>
    <w:rsid w:val="00C41C7D"/>
    <w:rsid w:val="00C63023"/>
    <w:rsid w:val="00C63743"/>
    <w:rsid w:val="00C73BD4"/>
    <w:rsid w:val="00C76C6C"/>
    <w:rsid w:val="00C80EC5"/>
    <w:rsid w:val="00C8627A"/>
    <w:rsid w:val="00C86BB9"/>
    <w:rsid w:val="00C8772C"/>
    <w:rsid w:val="00CA43FD"/>
    <w:rsid w:val="00CA7A10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01A6"/>
    <w:rsid w:val="00D2100B"/>
    <w:rsid w:val="00D231F2"/>
    <w:rsid w:val="00D24220"/>
    <w:rsid w:val="00D3089E"/>
    <w:rsid w:val="00D31D7A"/>
    <w:rsid w:val="00D33E60"/>
    <w:rsid w:val="00D430AD"/>
    <w:rsid w:val="00D460E7"/>
    <w:rsid w:val="00D5309B"/>
    <w:rsid w:val="00D56AB5"/>
    <w:rsid w:val="00D62493"/>
    <w:rsid w:val="00D63ABC"/>
    <w:rsid w:val="00D64CA2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46AB9"/>
    <w:rsid w:val="00E56701"/>
    <w:rsid w:val="00E62754"/>
    <w:rsid w:val="00E64D2D"/>
    <w:rsid w:val="00E65F5F"/>
    <w:rsid w:val="00E86B53"/>
    <w:rsid w:val="00E9110B"/>
    <w:rsid w:val="00E934BF"/>
    <w:rsid w:val="00EA2B6F"/>
    <w:rsid w:val="00EA50B2"/>
    <w:rsid w:val="00EB1E09"/>
    <w:rsid w:val="00EB3478"/>
    <w:rsid w:val="00EB46D4"/>
    <w:rsid w:val="00EB4B39"/>
    <w:rsid w:val="00EB6FE3"/>
    <w:rsid w:val="00ED0C85"/>
    <w:rsid w:val="00EE0F65"/>
    <w:rsid w:val="00F246A1"/>
    <w:rsid w:val="00F35970"/>
    <w:rsid w:val="00F37917"/>
    <w:rsid w:val="00F50922"/>
    <w:rsid w:val="00F5513E"/>
    <w:rsid w:val="00F63F3F"/>
    <w:rsid w:val="00F66FA5"/>
    <w:rsid w:val="00F71678"/>
    <w:rsid w:val="00F71A70"/>
    <w:rsid w:val="00F730E3"/>
    <w:rsid w:val="00F755E9"/>
    <w:rsid w:val="00F909CD"/>
    <w:rsid w:val="00F95662"/>
    <w:rsid w:val="00F974D1"/>
    <w:rsid w:val="00FA16E0"/>
    <w:rsid w:val="00FB757E"/>
    <w:rsid w:val="00FC1304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7ACBA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4" ma:contentTypeDescription="Create a new document." ma:contentTypeScope="" ma:versionID="bc67323e77dfaa01e51587456ebb83c3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d52e191fc2cf14d5249ee22b86f1e93f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8997-406C-4A10-9FD0-D39A6E44AF06}">
  <ds:schemaRefs>
    <ds:schemaRef ds:uri="1c180b90-967f-4688-bfe9-3e2f9d25db2e"/>
    <ds:schemaRef ds:uri="http://purl.org/dc/terms/"/>
    <ds:schemaRef ds:uri="http://schemas.openxmlformats.org/package/2006/metadata/core-properties"/>
    <ds:schemaRef ds:uri="http://purl.org/dc/dcmitype/"/>
    <ds:schemaRef ds:uri="a995cbd9-5764-43f5-bd3f-0cf1ec58972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04AEF2-8E53-4FA1-AC3B-1A31FA0DB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8198B-A500-4349-857B-FAF53917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7</Pages>
  <Words>2791</Words>
  <Characters>10793</Characters>
  <Application>Microsoft Office Word</Application>
  <DocSecurity>0</DocSecurity>
  <Lines>89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</cp:revision>
  <cp:lastPrinted>2018-02-21T03:12:00Z</cp:lastPrinted>
  <dcterms:created xsi:type="dcterms:W3CDTF">2018-02-22T14:01:00Z</dcterms:created>
  <dcterms:modified xsi:type="dcterms:W3CDTF">2018-02-22T14:01:00Z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