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BFA19" w14:textId="77777777" w:rsidR="00DB308D" w:rsidRDefault="00DB308D" w:rsidP="004C2111">
      <w:pPr>
        <w:pStyle w:val="Reference"/>
      </w:pPr>
    </w:p>
    <w:p w14:paraId="4936781C" w14:textId="7777777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30FB88EE" w14:textId="072ED2A3" w:rsidR="00D15EA5" w:rsidRDefault="006F1B19" w:rsidP="00D15EA5">
      <w:pPr>
        <w:pStyle w:val="BodyText"/>
      </w:pPr>
      <w:bookmarkStart w:id="1" w:name="_GoBack"/>
      <w:bookmarkEnd w:id="1"/>
      <w:r w:rsidRPr="004A0DFE">
        <w:br w:type="textWrapping" w:clear="all"/>
      </w:r>
    </w:p>
    <w:p w14:paraId="3CC0D5E6" w14:textId="77777777" w:rsidR="00734D83" w:rsidRPr="003F16DE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14:paraId="4CDA9E50" w14:textId="77777777" w:rsidR="00AD3B26" w:rsidRPr="00FD65A0" w:rsidRDefault="00AD3B26" w:rsidP="00494EF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73BD4" w:rsidRPr="00C73BD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ซีเฟรชอินดัสตรี</w:t>
      </w:r>
      <w:r w:rsidR="00C73BD4" w:rsidRPr="00C73BD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73BD4" w:rsidRPr="00C73BD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C73BD4" w:rsidRPr="00C73BD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C73BD4" w:rsidRPr="00C73BD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C73BD4" w:rsidRPr="00C73BD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9F84105" w14:textId="77777777" w:rsidR="00AD3B26" w:rsidRPr="00494EF1" w:rsidRDefault="00734D83" w:rsidP="00494EF1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43E3547A" w14:textId="77777777" w:rsidR="003F16DE" w:rsidRPr="00494EF1" w:rsidRDefault="003F16DE" w:rsidP="00494EF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032CA94F" w14:textId="77777777" w:rsidR="003F16DE" w:rsidRPr="00494EF1" w:rsidRDefault="003F16DE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6B427A3" w14:textId="050A14D2" w:rsidR="00D0787D" w:rsidRPr="00494EF1" w:rsidRDefault="00D0787D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ซีเฟรชอินดัสตรี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E41941" w:rsidRPr="00494E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41941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7A09C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E41941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พ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ศ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. </w:t>
      </w:r>
      <w:r w:rsidRPr="00494EF1"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งบกำไรขาดทุนรวมและงบกำไรขาดทุนเบ็ดเสร็จอื่นรวม งบแสดงการเปลี่ยนแปลงส่วนของเจ้าของรวม </w:t>
      </w:r>
      <w:r w:rsidR="00E41941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งบกระแสเงินสดรวมสำหรับปีสิ้นสุดวันเดียวกันและหมายเหตุประกอบงบการเงินรวม</w:t>
      </w:r>
      <w:r w:rsidR="00E41941" w:rsidRPr="00494E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และข้าพเจ้าได้ตรวจสอบงบการเงินของบริษัท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ซีเฟรชอินดัสตรี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มหาชน)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1728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A09C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21728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21728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/>
          <w:sz w:val="28"/>
          <w:szCs w:val="28"/>
          <w:lang w:bidi="th-TH"/>
        </w:rPr>
        <w:t>31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/>
          <w:sz w:val="28"/>
          <w:szCs w:val="28"/>
          <w:lang w:bidi="th-TH"/>
        </w:rPr>
        <w:t>2560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</w:t>
      </w:r>
      <w:r w:rsidR="0064693B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93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6A4238B5" w14:textId="77777777" w:rsidR="00D0787D" w:rsidRPr="00494EF1" w:rsidRDefault="00D0787D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90CE79" w14:textId="6DE1E2D7" w:rsidR="004054BC" w:rsidRPr="00494EF1" w:rsidRDefault="004054BC" w:rsidP="00494EF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</w:t>
      </w:r>
      <w:r w:rsidR="007A09C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ข้างต้นนี้แสดงฐานะการเงินรวมของกลุ่ม</w:t>
      </w:r>
      <w:r w:rsidR="007A09C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และผลการดำเนินงานรวมและกระแสเงินสดรวมสำหรับปีสิ้นสุดวันเดียวกัน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และแสดงฐานะการเงินของ</w:t>
      </w:r>
      <w:r w:rsidR="007A09C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และผลการดำเนินงานและกระแสเงินสดเฉพาะของ</w:t>
      </w:r>
      <w:r w:rsidR="007A09C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7A1842F6" w14:textId="77777777" w:rsidR="00CD4D4E" w:rsidRPr="00494EF1" w:rsidRDefault="00CD4D4E" w:rsidP="00494EF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FCDDB78" w14:textId="77777777" w:rsidR="003F16DE" w:rsidRPr="00494EF1" w:rsidRDefault="003F16DE" w:rsidP="00494EF1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6769470F" w14:textId="77777777" w:rsidR="003F16DE" w:rsidRPr="00494EF1" w:rsidRDefault="003F16DE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4B935E4" w14:textId="3C991342" w:rsidR="00CD4D4E" w:rsidRDefault="00FD65A0" w:rsidP="00494EF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</w:t>
      </w:r>
      <w:r w:rsidRPr="00494EF1">
        <w:rPr>
          <w:rFonts w:ascii="Browallia New" w:hAnsi="Browallia New" w:cs="Browallia New"/>
          <w:sz w:val="28"/>
          <w:szCs w:val="28"/>
          <w:highlight w:val="yellow"/>
          <w:lang w:bidi="th-TH"/>
        </w:rPr>
        <w:t xml:space="preserve">     </w:t>
      </w:r>
      <w:r w:rsidR="00FD73E8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ความรับผิดชอบของผู้สอบบัญชีในการตรวจสอบงบการเงิน</w:t>
      </w:r>
      <w:r w:rsidR="00055079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</w:t>
      </w:r>
      <w:r w:rsidR="000D5EBE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ในรายงาน</w:t>
      </w:r>
      <w:r w:rsidR="00055079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055079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</w:t>
      </w:r>
      <w:r w:rsidR="00055079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0D5EBE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FD73E8" w:rsidRPr="00494EF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055079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</w:t>
      </w:r>
      <w:r w:rsidR="000D5EBE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</w:t>
      </w:r>
      <w:r w:rsidR="00055079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57849874" w14:textId="3A00050C" w:rsidR="00494EF1" w:rsidRDefault="00494EF1" w:rsidP="00494EF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CE6BF6" w14:textId="63108499" w:rsidR="0087491F" w:rsidRDefault="0087491F" w:rsidP="00494EF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BBBF52" w14:textId="3CA7692F" w:rsidR="0087491F" w:rsidRDefault="0087491F" w:rsidP="00494EF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7AF2FB" w14:textId="77777777" w:rsidR="0087491F" w:rsidRPr="00494EF1" w:rsidRDefault="0087491F" w:rsidP="00494EF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551A49" w14:textId="77777777" w:rsidR="00CD4D4E" w:rsidRPr="00165155" w:rsidRDefault="00165155" w:rsidP="00494EF1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94EF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7BDE2DAB" w14:textId="77777777" w:rsidR="00CD4D4E" w:rsidRPr="0087491F" w:rsidRDefault="00CD4D4E" w:rsidP="00494EF1">
      <w:pPr>
        <w:spacing w:after="0"/>
        <w:jc w:val="thaiDistribute"/>
        <w:rPr>
          <w:rFonts w:ascii="Browallia New" w:hAnsi="Browallia New" w:cs="Browallia New"/>
          <w:sz w:val="24"/>
          <w:szCs w:val="24"/>
        </w:rPr>
      </w:pPr>
    </w:p>
    <w:p w14:paraId="158B0072" w14:textId="14D96CF0" w:rsidR="00165155" w:rsidRDefault="00165155" w:rsidP="00494EF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CD1CD4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="00E32D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และในการแสดงความเห็นของข้าพเจ้า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74350202" w14:textId="77777777" w:rsidR="00494EF1" w:rsidRDefault="00494EF1" w:rsidP="00494EF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165155" w:rsidRPr="00165155" w14:paraId="4DF48944" w14:textId="77777777" w:rsidTr="00165155">
        <w:trPr>
          <w:trHeight w:hRule="exact" w:val="360"/>
        </w:trPr>
        <w:tc>
          <w:tcPr>
            <w:tcW w:w="4608" w:type="dxa"/>
          </w:tcPr>
          <w:p w14:paraId="109CCAB1" w14:textId="77777777" w:rsidR="00165155" w:rsidRPr="00165155" w:rsidRDefault="00165155" w:rsidP="001651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050" w:type="dxa"/>
          </w:tcPr>
          <w:p w14:paraId="6A18A165" w14:textId="6878592E" w:rsidR="00165155" w:rsidRPr="00165155" w:rsidRDefault="004B49D6" w:rsidP="001651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165155" w:rsidRPr="00165155" w14:paraId="3A685517" w14:textId="77777777" w:rsidTr="00165155">
        <w:trPr>
          <w:trHeight w:val="360"/>
        </w:trPr>
        <w:tc>
          <w:tcPr>
            <w:tcW w:w="4608" w:type="dxa"/>
          </w:tcPr>
          <w:p w14:paraId="7F18B8F3" w14:textId="77777777" w:rsidR="00F9178D" w:rsidRDefault="00F9178D" w:rsidP="00165155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8433A44" w14:textId="2FA24408" w:rsidR="00165155" w:rsidRPr="00E96CCC" w:rsidRDefault="00F9033A" w:rsidP="00165155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96C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  <w:r w:rsidRPr="00E96C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D844507" w14:textId="77777777" w:rsidR="00D13D6D" w:rsidRDefault="00D13D6D" w:rsidP="0016515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E2A654E" w14:textId="2D9BB2F0" w:rsidR="00F61D28" w:rsidRDefault="00F61D28" w:rsidP="00F61D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2560 </w:t>
            </w:r>
            <w:r w:rsidR="006E4779" w:rsidRPr="002E244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กลุ่ม</w:t>
            </w:r>
            <w:r w:rsidR="002E2449" w:rsidRP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</w:t>
            </w:r>
            <w:r w:rsid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การและกิจการ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มีสินทรัพย์ภาษีเงินได้รอการตัดบัญชี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E2449">
              <w:rPr>
                <w:rFonts w:ascii="Browallia New" w:hAnsi="Browallia New" w:cs="Browallia New"/>
                <w:sz w:val="26"/>
                <w:szCs w:val="26"/>
                <w:lang w:bidi="th-TH"/>
              </w:rPr>
              <w:t>6.</w:t>
            </w:r>
            <w:r w:rsidR="009C232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41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 จำนวน </w:t>
            </w:r>
            <w:r w:rsidR="002E244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14 </w:t>
            </w:r>
            <w:r w:rsidR="002E244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ตามลำดับ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สำหรับผลขาดทุนสะสมทาง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ภาษี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ยกมา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โดยมีส่วนที่ยังไม่ได้รับรู้เป็นสินทรัพย์ภาษีเงินได้รอการตัดบัญชี</w:t>
            </w:r>
            <w:r w:rsidR="002E2449" w:rsidRPr="002E244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Pr="002E244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53</w:t>
            </w:r>
            <w:r w:rsidRPr="007E66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E66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จากผลขาดทุนสะสมทางภาษี</w:t>
            </w:r>
            <w:r w:rsidRPr="00B00232">
              <w:rPr>
                <w:rFonts w:ascii="Browallia New" w:hAnsi="Browallia New" w:cs="Browallia New"/>
                <w:color w:val="FF0000"/>
                <w:sz w:val="26"/>
                <w:szCs w:val="26"/>
                <w:cs/>
                <w:lang w:bidi="th-TH"/>
              </w:rPr>
              <w:t xml:space="preserve"> </w:t>
            </w: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="006E4779" w:rsidRP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2E2449" w:rsidRP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กิจการและกิจการ</w:t>
            </w: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จะรับรู้สินทรัพย์ภาษีเงินได้รอการตัดบัญชีสำหรับ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ผลขาดทุนสะสมทางภาษีเมื่อมีความเป็นไปได้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ค่อนข้างแน่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ว่าจะมีกำไรทางภาษีในอนาคตที่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สามารถ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นำผลขาดทุนทางภาษีดังกล่าวมาใช้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ประโยชน์ทางภาษีได้แน่นอน</w:t>
            </w:r>
            <w:r w:rsidRPr="00165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5A0BBA36" w14:textId="77777777" w:rsidR="00E33514" w:rsidRPr="00E33514" w:rsidRDefault="00E33514" w:rsidP="00F9178D">
            <w:pPr>
              <w:spacing w:after="0" w:line="240" w:lineRule="auto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662ADA6D" w14:textId="78F2FA6D" w:rsidR="009F6559" w:rsidRDefault="009F6559" w:rsidP="004B49D6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F65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ในการคำนวณ</w:t>
            </w:r>
            <w:r w:rsidR="00165155"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มูลค่าของสินทรัพย์ภาษีเงินได้รอการตัดบัญชีที่รับรู้จากผลขาดทุนสะสมทางภาษี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ผู้บริหาร</w:t>
            </w:r>
            <w:r w:rsidR="00165155"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ต้องใช้ดุลยพินิจที่เกี่ยวข้องกับ</w:t>
            </w:r>
            <w:r w:rsidR="006D2F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จัดทำ</w:t>
            </w:r>
            <w:r w:rsidR="00165155"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ประมาณการกำไรทางภาษีในอนาคต</w:t>
            </w:r>
            <w:r w:rsidR="006D2F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ให้มีความน่าเชื่อถือ</w:t>
            </w:r>
            <w:r w:rsidR="00165155" w:rsidRPr="00165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="006D2F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ปัจจัยดังกล่าว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สามาร</w:t>
            </w:r>
            <w:r w:rsidR="004B49D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ถ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เปลี่ยนแปลงตามสภาวะทางเศรษฐกิจและสถานการณ์ตลาด</w:t>
            </w:r>
            <w:r w:rsidR="009453A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ในอนาคต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44D50A30" w14:textId="77777777" w:rsidR="00257110" w:rsidRPr="009F6559" w:rsidRDefault="00257110" w:rsidP="00F9178D">
            <w:pPr>
              <w:spacing w:after="0" w:line="240" w:lineRule="auto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4622F70C" w14:textId="64A07D87" w:rsidR="00403880" w:rsidRDefault="00403880" w:rsidP="00F9178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ข้าพเจ้าให้ความสำคัญในประเด็นนี้</w:t>
            </w:r>
            <w:r w:rsidRPr="0016515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เนื่องจากการตรวจสอบ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รายการดังกล่าวต้องใช้ดุลยพินิจในการพิจารณาเป็นอย่างมากเพราะผลที่จะเกิดขึ้นจริง ขึ้นอยู</w:t>
            </w:r>
            <w:r w:rsidR="00E74B2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กับคว</w:t>
            </w: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ามไม่แน่นอน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ทางเศรษฐกิจและการตลาดในอนาคตอย่างมาก </w:t>
            </w:r>
          </w:p>
          <w:p w14:paraId="7BFC86DF" w14:textId="77777777" w:rsidR="00F9178D" w:rsidRDefault="00F9178D" w:rsidP="00F9178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BCE9FB4" w14:textId="77777777" w:rsidR="008263B9" w:rsidRPr="00F9178D" w:rsidRDefault="0075416B" w:rsidP="00F9178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4B49D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2E244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และกิจการ</w:t>
            </w:r>
            <w:r w:rsidR="008263B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ได้เปิดเผยข้อมูลเกี่ยวกับภาษีเงินได้รอการตัดบัญชีในหมายเหตุประกอบงบการเงินข้อ </w:t>
            </w:r>
            <w:r w:rsidR="008263B9" w:rsidRPr="00F9178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24.1</w:t>
            </w:r>
          </w:p>
          <w:p w14:paraId="4AD7F28C" w14:textId="77777777" w:rsidR="00A6319E" w:rsidRDefault="00A6319E" w:rsidP="004038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2BB83C15" w14:textId="77777777" w:rsidR="00A6319E" w:rsidRDefault="00A6319E" w:rsidP="004038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6FD2747F" w14:textId="47E15CF7" w:rsidR="00A6319E" w:rsidRPr="008263B9" w:rsidRDefault="00A6319E" w:rsidP="004038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4050" w:type="dxa"/>
          </w:tcPr>
          <w:p w14:paraId="77CC27EA" w14:textId="77777777" w:rsidR="00165155" w:rsidRPr="00165155" w:rsidRDefault="00165155" w:rsidP="00165155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0D0892AA" w14:textId="5A27C6AF" w:rsidR="00F9033A" w:rsidRPr="007B6F76" w:rsidRDefault="00F9033A" w:rsidP="00165155">
            <w:pPr>
              <w:jc w:val="thaiDistribute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42FE1233" w14:textId="77777777" w:rsidR="007B6F76" w:rsidRPr="005D211A" w:rsidRDefault="007B6F76" w:rsidP="0016515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14:paraId="59A5A5FF" w14:textId="1C878351" w:rsidR="005417D8" w:rsidRDefault="00165155" w:rsidP="0016515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ข้าพเจ้าได้ประเมิน</w:t>
            </w:r>
            <w:r w:rsidR="003B1D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ความเพียงพอและความเหมาะสมของหล</w:t>
            </w:r>
            <w:r w:rsidR="003D09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ั</w:t>
            </w:r>
            <w:r w:rsidR="003B1D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กฐานการสอบบัญชี</w:t>
            </w:r>
            <w:r w:rsidR="009C232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C232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และกำกับผู้สอบบัญชีของกิจการภายในกลุ่ม</w:t>
            </w:r>
            <w:r w:rsidR="003B1D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</w:t>
            </w:r>
          </w:p>
          <w:p w14:paraId="2E21A92D" w14:textId="02019722" w:rsidR="005417D8" w:rsidRPr="00B91398" w:rsidRDefault="003B1D85" w:rsidP="00B91398">
            <w:pPr>
              <w:pStyle w:val="ListParagraph"/>
              <w:numPr>
                <w:ilvl w:val="0"/>
                <w:numId w:val="35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</w:t>
            </w:r>
            <w:r w:rsidR="005417D8"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วิธีการที่ผู้บริหารใช้ในการ</w:t>
            </w:r>
            <w:r w:rsidR="00165155"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จัดทำประมาณการ</w:t>
            </w:r>
            <w:r w:rsidR="0055488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 ค่าใช้จ่ายและผลการดำเนินงานในอนาคต</w:t>
            </w:r>
          </w:p>
          <w:p w14:paraId="6ACAB698" w14:textId="377E0FBE" w:rsidR="005417D8" w:rsidRDefault="005417D8" w:rsidP="00B91398">
            <w:pPr>
              <w:pStyle w:val="ListParagraph"/>
              <w:numPr>
                <w:ilvl w:val="0"/>
                <w:numId w:val="35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</w:t>
            </w:r>
            <w:r w:rsidR="00D13D6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แผนการดำเนินธุรกิจและ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สมมติฐานที่ผู้บริหาร</w:t>
            </w:r>
            <w:r w:rsidR="00D13D6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ใช้</w:t>
            </w:r>
          </w:p>
          <w:p w14:paraId="7B14C537" w14:textId="6A01CC37" w:rsidR="003B1D85" w:rsidRDefault="003B1D85" w:rsidP="00B91398">
            <w:pPr>
              <w:pStyle w:val="ListParagraph"/>
              <w:numPr>
                <w:ilvl w:val="0"/>
                <w:numId w:val="35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</w:t>
            </w:r>
            <w:r w:rsidR="00D13D6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ความสมเหตุสมผลของสมมติฐานที่ผู้บริหารใช้ในการจัดทำประมาณการ โดยการเปรียบเทียบผลของการจัดทำงบประมาณในอดีต  และอัตราการเจ</w:t>
            </w:r>
            <w:r w:rsidR="006344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ญเติบโตของ</w:t>
            </w:r>
            <w:r w:rsidR="008D23E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ธุรกิจในสภาวะการณ์ปกติ รวมถึง</w:t>
            </w:r>
            <w:r w:rsidR="008E5A1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การวิเคราะห์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แนวโน้มของตลาด</w:t>
            </w:r>
            <w:r w:rsidR="0058260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และธุรกิ</w:t>
            </w:r>
            <w:r w:rsidR="006344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</w:t>
            </w:r>
            <w:r w:rsidR="0058260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ที่อยู่ในกลุ่มเดียวกัน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5FC67FA" w14:textId="27A73FEC" w:rsidR="003B1D85" w:rsidRDefault="003B1D85" w:rsidP="00B91398">
            <w:pPr>
              <w:pStyle w:val="ListParagraph"/>
              <w:numPr>
                <w:ilvl w:val="0"/>
                <w:numId w:val="35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</w:t>
            </w:r>
            <w:r w:rsidR="006D2F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</w:t>
            </w:r>
            <w:r w:rsidR="00D13D6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ณ</w:t>
            </w:r>
            <w:r w:rsidR="006D2F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การทาง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</w:t>
            </w:r>
          </w:p>
          <w:p w14:paraId="6E243EE8" w14:textId="1C77FF90" w:rsidR="00165155" w:rsidRDefault="007256B2" w:rsidP="00B91398">
            <w:pPr>
              <w:pStyle w:val="ListParagraph"/>
              <w:numPr>
                <w:ilvl w:val="0"/>
                <w:numId w:val="35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ทดสอบความเหมาะสมใน</w:t>
            </w:r>
            <w:r w:rsidR="003B1D85"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การคำนวณสินทรัพย์ภาษีเงินได้รอการตัดบัญชี</w:t>
            </w:r>
            <w:r w:rsidR="00086F6B"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โดยเปรียบเทียบผลประโยชน์ทางภาษีที่กิจการจะได้รับในอนาคตกับประมา</w:t>
            </w:r>
            <w:r w:rsidR="00D13D6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ณ</w:t>
            </w:r>
            <w:r w:rsidR="00086F6B"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743ED7"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ดังกล่าว</w:t>
            </w:r>
          </w:p>
          <w:p w14:paraId="7F8E30B4" w14:textId="22F7A9CE" w:rsidR="00165155" w:rsidRPr="00B91398" w:rsidRDefault="00066511" w:rsidP="00B91398">
            <w:pPr>
              <w:pStyle w:val="ListParagraph"/>
              <w:numPr>
                <w:ilvl w:val="0"/>
                <w:numId w:val="35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9139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ประเมินความเพียงพอของการเปิดเผยข้อมูลเกี่ยวกับภาษีเงินได้รอการตัดบัญชี</w:t>
            </w:r>
          </w:p>
          <w:p w14:paraId="597329CA" w14:textId="77777777" w:rsidR="00165155" w:rsidRPr="00B67EDE" w:rsidRDefault="00165155" w:rsidP="00165155">
            <w:pPr>
              <w:spacing w:after="0"/>
              <w:jc w:val="thaiDistribute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32171408" w14:textId="63D498CD" w:rsidR="00165155" w:rsidRPr="00165155" w:rsidRDefault="00165155" w:rsidP="0016515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</w:tbl>
    <w:p w14:paraId="397411B0" w14:textId="6EA26B28" w:rsidR="00D13D6D" w:rsidRDefault="00D13D6D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7F5C109" w14:textId="59FB5880" w:rsidR="0087491F" w:rsidRDefault="0087491F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A7F055D" w14:textId="77777777" w:rsidR="0087491F" w:rsidRDefault="0087491F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BB09D6" w:rsidRPr="00165155" w14:paraId="649392C9" w14:textId="77777777" w:rsidTr="002F1C1D">
        <w:trPr>
          <w:trHeight w:hRule="exact" w:val="360"/>
        </w:trPr>
        <w:tc>
          <w:tcPr>
            <w:tcW w:w="4608" w:type="dxa"/>
          </w:tcPr>
          <w:p w14:paraId="7F02D872" w14:textId="77777777" w:rsidR="00BB09D6" w:rsidRPr="00165155" w:rsidRDefault="00BB09D6" w:rsidP="002F1C1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050" w:type="dxa"/>
          </w:tcPr>
          <w:p w14:paraId="2B367E2F" w14:textId="14526008" w:rsidR="00BB09D6" w:rsidRPr="00165155" w:rsidRDefault="00E55C6B" w:rsidP="002F1C1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BB09D6" w:rsidRPr="00165155" w14:paraId="383C8979" w14:textId="77777777" w:rsidTr="002F1C1D">
        <w:trPr>
          <w:trHeight w:val="360"/>
        </w:trPr>
        <w:tc>
          <w:tcPr>
            <w:tcW w:w="4608" w:type="dxa"/>
          </w:tcPr>
          <w:p w14:paraId="25782A2C" w14:textId="77777777" w:rsidR="00336672" w:rsidRDefault="00336672" w:rsidP="002F1C1D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C730E53" w14:textId="0226CC4C" w:rsidR="00BB09D6" w:rsidRPr="00987AEF" w:rsidRDefault="00BB09D6" w:rsidP="002F1C1D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987AE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มูลค่าที่จะได้รับคืนของลูกหนี้</w:t>
            </w:r>
            <w:r w:rsidR="00B60741" w:rsidRPr="00987AE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ระหว่างกิจการที่เกี่ยวข้อง</w:t>
            </w:r>
            <w:r w:rsidRPr="0098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4F94FCF" w14:textId="77777777" w:rsidR="00BB09D6" w:rsidRPr="00ED5CAB" w:rsidRDefault="00BB09D6" w:rsidP="002F1C1D">
            <w:pPr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</w:p>
          <w:p w14:paraId="5B7780E1" w14:textId="353082D4" w:rsidR="00BB09D6" w:rsidRPr="0047677A" w:rsidRDefault="00BB09D6" w:rsidP="00763FE7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2560 </w:t>
            </w:r>
            <w:r w:rsidR="004D6FBA"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บริษัทมี</w:t>
            </w:r>
            <w:r w:rsidR="004D6FBA"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ยอดคงเหลือของลูกหนี้จาก </w:t>
            </w:r>
            <w:r w:rsidR="004D6FBA"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Belize Aquaculture Limited </w:t>
            </w:r>
            <w:r w:rsidR="00AF0B73">
              <w:rPr>
                <w:rFonts w:ascii="Browallia New" w:hAnsi="Browallia New" w:cs="Browallia New"/>
                <w:sz w:val="26"/>
                <w:szCs w:val="26"/>
                <w:lang w:bidi="th-TH"/>
              </w:rPr>
              <w:t>(BAL)</w:t>
            </w:r>
            <w:r w:rsidR="00F716FA"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4D6FBA"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  <w:r w:rsidR="0039187A"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ของกลุ่ม</w:t>
            </w:r>
            <w:r w:rsidR="00E55C6B"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07232B"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  <w:r w:rsidR="0039187A"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7232B"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รวมจำนวน</w:t>
            </w:r>
            <w:r w:rsidR="004D6FBA"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C07F3" w:rsidRPr="00BD6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86</w:t>
            </w:r>
            <w:r w:rsidR="00855C2B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4D6FBA"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D6FBA"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="0039187A"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F0B7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ณ วันที่ </w:t>
            </w:r>
            <w:r w:rsidR="00AF0B7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31 </w:t>
            </w:r>
            <w:r w:rsidR="00AF0B7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AF0B7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2560 </w:t>
            </w:r>
            <w:r w:rsidR="00EC47C8" w:rsidRPr="00120A59">
              <w:rPr>
                <w:rFonts w:ascii="Browallia New" w:hAnsi="Browallia New" w:cs="Browallia New"/>
                <w:sz w:val="26"/>
                <w:szCs w:val="26"/>
                <w:lang w:bidi="th-TH"/>
              </w:rPr>
              <w:t>BAL</w:t>
            </w:r>
            <w:r w:rsidR="00120A59" w:rsidRPr="00120A5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E42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ยังคง</w:t>
            </w:r>
            <w:r w:rsidR="00FC07F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มีผล</w:t>
            </w:r>
            <w:r w:rsidR="004E42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ขาดทุนจาก</w:t>
            </w:r>
            <w:r w:rsidR="00FC07F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ประกอบการ</w:t>
            </w:r>
            <w:r w:rsidR="004E42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อย่างต่อเนื่อง </w:t>
            </w:r>
            <w:r w:rsidR="00821C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EC47C8" w:rsidRPr="00120A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="007A515B" w:rsidRPr="00120A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หนี้สินหมุนเวียนสูงกว่าสินทรัพย์หมุนเวียน</w:t>
            </w:r>
          </w:p>
          <w:p w14:paraId="407FE0CC" w14:textId="1401F710" w:rsidR="004849DD" w:rsidRDefault="004849DD" w:rsidP="00763FE7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bidi="th-TH"/>
              </w:rPr>
            </w:pPr>
          </w:p>
          <w:p w14:paraId="09D3709E" w14:textId="4D39897E" w:rsidR="0047677A" w:rsidRDefault="0047677A" w:rsidP="0047677A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ตามที่เปิดเผยในหมายเหตุประกอบงบการเงินข้อ </w:t>
            </w:r>
            <w:r w:rsidRPr="0047677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8 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กลุ่มกิจการบันทึก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ค่าเผื่อหนี้สงสัยจะสูญไว้จำนวน</w:t>
            </w:r>
            <w:r w:rsidRPr="00BD6A2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ทั้งสิ้น </w:t>
            </w:r>
            <w:r w:rsidRPr="00BD6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072F5C">
              <w:rPr>
                <w:rFonts w:ascii="Browallia New" w:hAnsi="Browallia New" w:cs="Browallia New"/>
                <w:sz w:val="26"/>
                <w:szCs w:val="26"/>
                <w:lang w:bidi="th-TH"/>
              </w:rPr>
              <w:t>.92</w:t>
            </w:r>
            <w:r w:rsidRPr="00BD6A2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BD6A2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บาท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5014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ผู้บริหารประเมินว่ามูลค่าที่จะได้รับคืนของลูกหนี้ขึ้นอยู่กับมูลค่ายุติธรรม</w:t>
            </w:r>
            <w:r w:rsidR="005014F4" w:rsidRPr="005014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หักต้นทุนในการขาย</w:t>
            </w:r>
            <w:r w:rsidRPr="005014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ของที่ดิน อาคารและอุปกรณ์</w:t>
            </w:r>
            <w:r w:rsidRPr="008C615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รวมถึงมูลค่าที่คาดว่าจะได้รับของสินทรัพย์สุทธิของ </w:t>
            </w:r>
            <w:r w:rsidRPr="008C615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B</w:t>
            </w:r>
            <w:r w:rsidR="008C615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A</w:t>
            </w:r>
            <w:r w:rsidRPr="008C615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L</w:t>
            </w:r>
            <w:r w:rsidR="00132BE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132BE1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(ไม่รวมยอดคงเหลือภายในกลุ่ม)</w:t>
            </w:r>
            <w:r w:rsidRPr="008C615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3A81D830" w14:textId="77777777" w:rsidR="004A4603" w:rsidRPr="00C6020A" w:rsidRDefault="004A4603" w:rsidP="004A4603">
            <w:pPr>
              <w:spacing w:after="0"/>
              <w:jc w:val="thaiDistribute"/>
              <w:rPr>
                <w:rFonts w:ascii="Browallia New" w:hAnsi="Browallia New" w:cs="Browallia New"/>
                <w:strike/>
                <w:sz w:val="26"/>
                <w:szCs w:val="26"/>
                <w:lang w:val="en-US" w:bidi="th-TH"/>
              </w:rPr>
            </w:pPr>
          </w:p>
          <w:p w14:paraId="2A6FD75D" w14:textId="1E3E0288" w:rsidR="0047677A" w:rsidRDefault="00C6020A" w:rsidP="00763FE7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ยอดคงเหลือ</w:t>
            </w:r>
            <w:r w:rsidRPr="00C6020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ลูกหนี้ระหว่างกิจการที่เกี่ยวข้อง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มีสาระสำคัญและกลุ่มบริษัทต้องประเมินมูลค่าที่คาดว่าจะรับได้คืนในอนาคต รวมถึงการใช้ดุลยพินิจในการประเมินข้อสมมติฐานที่ผู้บริหารใช้ในการคำนวณมูลค่าดังกล่าว ซึ่งมีความเสี่ยงที่จะเกิดการด้อยค่า ดังนั้นข้าพเจ้าจึงพิจารณา</w:t>
            </w:r>
            <w:r w:rsidR="00473FF4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เรื่องดังกล่าวเป็นเรื่องสำคัญจากการตรวจสอบ</w:t>
            </w:r>
          </w:p>
          <w:p w14:paraId="200E51D2" w14:textId="77777777" w:rsidR="00C6020A" w:rsidRPr="00C6020A" w:rsidRDefault="00C6020A" w:rsidP="00763FE7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  <w:p w14:paraId="722F9C5E" w14:textId="77777777" w:rsidR="004849DD" w:rsidRPr="00ED5CAB" w:rsidRDefault="004849DD" w:rsidP="002F1C1D">
            <w:pPr>
              <w:jc w:val="thaiDistribute"/>
              <w:rPr>
                <w:rFonts w:ascii="Browallia New" w:hAnsi="Browallia New" w:cs="Browallia New"/>
                <w:sz w:val="20"/>
                <w:highlight w:val="yellow"/>
                <w:lang w:val="en-US" w:bidi="th-TH"/>
              </w:rPr>
            </w:pPr>
          </w:p>
          <w:p w14:paraId="3113E770" w14:textId="50615FBB" w:rsidR="00F06649" w:rsidRPr="00ED5CAB" w:rsidRDefault="00F06649" w:rsidP="002F1C1D">
            <w:pPr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4050" w:type="dxa"/>
          </w:tcPr>
          <w:p w14:paraId="63A286A2" w14:textId="77777777" w:rsidR="00BB09D6" w:rsidRPr="007B6F76" w:rsidRDefault="00BB09D6" w:rsidP="002F1C1D">
            <w:pPr>
              <w:spacing w:after="0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  <w:p w14:paraId="6D13D19C" w14:textId="6F167CC1" w:rsidR="00BB09D6" w:rsidRDefault="00BB09D6" w:rsidP="002F1C1D">
            <w:pPr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</w:p>
          <w:p w14:paraId="4CBCD94B" w14:textId="77777777" w:rsidR="00336672" w:rsidRPr="00336672" w:rsidRDefault="00336672" w:rsidP="002F1C1D">
            <w:pPr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  <w:lang w:bidi="th-TH"/>
              </w:rPr>
            </w:pPr>
          </w:p>
          <w:p w14:paraId="2C5D48EE" w14:textId="2DBFF863" w:rsidR="00BB09D6" w:rsidRPr="0087785D" w:rsidRDefault="00CD440D" w:rsidP="002F1C1D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ผู้สอบบัญชีของกิจการภายในกลุ่มเป็นผู้ตรวจสอบประเด็นดังกล่าว ข้าพเจ้าเข้าใจและประเมินผลงาน</w:t>
            </w:r>
            <w:r w:rsidR="0087785D"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ผู้สอบบัญชีของกิจการภายในกลุ่มเพื่อประเมินความเหมาะสม</w:t>
            </w:r>
            <w:r w:rsidR="00401922"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</w:t>
            </w: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ละความเพียงพอของหลักฐานการสอบบัญชี</w:t>
            </w:r>
          </w:p>
          <w:p w14:paraId="72A4D7BC" w14:textId="3FFD01C6" w:rsidR="00E50484" w:rsidRDefault="00E50484" w:rsidP="002F1C1D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F6D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ผู้สอบบัญชีของกิจการภายในกลุ่มมีวิธีการตรวจสอบ</w:t>
            </w:r>
            <w:r w:rsidR="000F6DE9" w:rsidRPr="000F6D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มูลค่าของที่ดิน อาคารและอุปกรณ์ของการร่วมค้า</w:t>
            </w:r>
            <w:r w:rsidRPr="000F6D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ดังต่อไปนี้</w:t>
            </w:r>
          </w:p>
          <w:p w14:paraId="6839D68E" w14:textId="208D1351" w:rsidR="00225785" w:rsidRDefault="00225785" w:rsidP="00225785">
            <w:pPr>
              <w:pStyle w:val="ListParagraph"/>
              <w:numPr>
                <w:ilvl w:val="0"/>
                <w:numId w:val="35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สอบทานวิธี</w:t>
            </w:r>
            <w:r w:rsidR="00072F5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ที่ผู้บริหารใช้ในการประเมิน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มูลค่าที่จะได้รับคืนของลูกหนี้</w:t>
            </w:r>
          </w:p>
          <w:p w14:paraId="5F2ACBE9" w14:textId="296A4C97" w:rsidR="00855C2B" w:rsidRDefault="00855C2B" w:rsidP="00225785">
            <w:pPr>
              <w:pStyle w:val="ListParagraph"/>
              <w:numPr>
                <w:ilvl w:val="0"/>
                <w:numId w:val="35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หารือกับผู้บริหารเกี่ยวกับแผนการ</w:t>
            </w:r>
            <w:r w:rsidR="000431B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ของการร่วมค้าในอนาคต รวมถึงโอกาสที่จะสามารถขายที่ดิน อาคารและอุปกรณ์ และสถานะของตลาดอสังหาริมทรัพย์ในประเทศเบลีซ</w:t>
            </w:r>
          </w:p>
          <w:p w14:paraId="6E0902E9" w14:textId="07678B2C" w:rsidR="000F3E62" w:rsidRPr="000F3E62" w:rsidRDefault="000F3E62" w:rsidP="000F3E62">
            <w:pPr>
              <w:pStyle w:val="ListParagraph"/>
              <w:numPr>
                <w:ilvl w:val="0"/>
                <w:numId w:val="35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ประเมินความเป็น</w:t>
            </w:r>
            <w:r w:rsidR="00C010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กลางและความเป็น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อิสระของผู้ประเมินราคา</w:t>
            </w:r>
            <w:r w:rsidR="00861F8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ทรัพย์สิน</w:t>
            </w:r>
            <w:r w:rsidR="00C010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ภายนอก</w:t>
            </w:r>
          </w:p>
          <w:p w14:paraId="565D7B85" w14:textId="74DF6567" w:rsidR="000F6DE9" w:rsidRPr="00C20977" w:rsidRDefault="000F6DE9" w:rsidP="000F6DE9">
            <w:pPr>
              <w:pStyle w:val="ListParagraph"/>
              <w:numPr>
                <w:ilvl w:val="0"/>
                <w:numId w:val="35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2097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</w:t>
            </w:r>
            <w:r w:rsidR="00482E5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ปัจจัยการเพิ่มขึ้นของราคาทรัพย์สิน</w:t>
            </w:r>
            <w:r w:rsidR="002B473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ที่ใช้ในการประเมินมูลค่าในปี </w:t>
            </w:r>
            <w:r w:rsidR="002B473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2557 </w:t>
            </w:r>
            <w:r w:rsidR="002B473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โดยใช้ข้อมูลที่เปิดเผยต่อสาธารณชน เพื่อพิจารณาการเปลี่ยนแปลงราคาทรัพย์สินโดยเฉลี่ย ซึ่งได้ผลสอดคล้องกับจำนวนเงินตามการประเมินมูลค่าทรัพย์สินเริ่มแรกฉบับล่าสุดที่ได้รับในเดือนกุมภาพันธ์ </w:t>
            </w:r>
            <w:r w:rsidR="002B473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2561</w:t>
            </w:r>
          </w:p>
          <w:p w14:paraId="78744D29" w14:textId="77777777" w:rsidR="00BB09D6" w:rsidRDefault="00BB09D6" w:rsidP="002F1C1D">
            <w:pPr>
              <w:pStyle w:val="ListParagraph"/>
              <w:numPr>
                <w:ilvl w:val="0"/>
                <w:numId w:val="35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A03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</w:t>
            </w:r>
            <w:r w:rsidR="00EA032B" w:rsidRPr="00EA03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ทานกระดาษทำการปีก่อนเพื่อให้ได้ความมั่นใ</w:t>
            </w:r>
            <w:r w:rsidR="00C83D8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</w:t>
            </w:r>
            <w:r w:rsidR="00EA032B" w:rsidRPr="00EA03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ต่อความเพียงพอของการปฏิบัติงาน</w:t>
            </w:r>
            <w:r w:rsidR="00C83D8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ที่จะ</w:t>
            </w:r>
            <w:r w:rsidR="00EA032B" w:rsidRPr="00EA03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สรุปว่าการประเมินมูลค่าในปี </w:t>
            </w:r>
            <w:r w:rsidR="00F1000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2557</w:t>
            </w:r>
            <w:r w:rsidR="00EA032B" w:rsidRPr="00EA032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EA032B" w:rsidRPr="00EA032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นั้นน่าเชื่อถือ</w:t>
            </w:r>
          </w:p>
          <w:p w14:paraId="446A2C91" w14:textId="0F8EE859" w:rsidR="00494EF1" w:rsidRPr="00494EF1" w:rsidRDefault="00494EF1" w:rsidP="00185270">
            <w:pPr>
              <w:pStyle w:val="ListParagraph"/>
              <w:ind w:left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</w:tr>
    </w:tbl>
    <w:p w14:paraId="5D80E636" w14:textId="2B31EEC6" w:rsidR="00135810" w:rsidRDefault="00135810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5A1F1E1" w14:textId="20C91750" w:rsidR="00B030D9" w:rsidRDefault="00B030D9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D9011FB" w14:textId="7B0EB3AE" w:rsidR="00B030D9" w:rsidRDefault="00B030D9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E1010D2" w14:textId="496236CF" w:rsidR="00B030D9" w:rsidRDefault="00B030D9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7DD7A0A" w14:textId="15FD729E" w:rsidR="00B030D9" w:rsidRDefault="00B030D9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722C2DC" w14:textId="4B9A32E2" w:rsidR="0087491F" w:rsidRDefault="0087491F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59EF472" w14:textId="6E14AC47" w:rsidR="0087491F" w:rsidRDefault="0087491F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A220B2B" w14:textId="77777777" w:rsidR="0087491F" w:rsidRDefault="0087491F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729DA52" w14:textId="552338A5" w:rsidR="00EF50BD" w:rsidRDefault="00EF50BD" w:rsidP="00494EF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434102A2" w14:textId="77777777" w:rsidR="00494EF1" w:rsidRPr="00494EF1" w:rsidRDefault="00494EF1" w:rsidP="00494EF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9BC33C2" w14:textId="21EC4D0B" w:rsidR="00693142" w:rsidRPr="00494EF1" w:rsidRDefault="00693142" w:rsidP="00494EF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  <w:r w:rsidRPr="00494EF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งบการเงินรวมของบริษัท </w:t>
      </w:r>
      <w:r w:rsidR="00601A7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ซีเฟรชอินดัสตรี</w:t>
      </w:r>
      <w:r w:rsidR="00601A73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01A7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601A73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601A7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601A73" w:rsidRPr="00494EF1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494EF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494EF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และบริษัทย่อย และงบการเงินเฉพาะของบริษัท </w:t>
      </w:r>
      <w:r w:rsidR="00881DE5" w:rsidRPr="00494EF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01A7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ซีเฟรชอินดัสตรี </w:t>
      </w:r>
      <w:r w:rsidRPr="00494EF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จำกัด</w:t>
      </w:r>
      <w:r w:rsidRPr="00494EF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(</w:t>
      </w:r>
      <w:r w:rsidRPr="00494EF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มหาชน)</w:t>
      </w:r>
      <w:r w:rsidRPr="00494EF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สำหรับปีสิ้นสุด</w:t>
      </w:r>
      <w:r w:rsidRPr="00494EF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วันที่ </w:t>
      </w:r>
      <w:r w:rsidRPr="00494EF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31 </w:t>
      </w:r>
      <w:r w:rsidRPr="00494EF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494EF1">
        <w:rPr>
          <w:rFonts w:ascii="Browallia New" w:eastAsia="Calibri" w:hAnsi="Browallia New" w:cs="Browallia New"/>
          <w:sz w:val="28"/>
          <w:szCs w:val="28"/>
          <w:lang w:val="en-US" w:bidi="th-TH"/>
        </w:rPr>
        <w:t>255</w:t>
      </w:r>
      <w:r w:rsidR="004C14FB" w:rsidRPr="00494EF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9 </w:t>
      </w:r>
      <w:r w:rsidRPr="00494EF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ที่แสดงเป็นข้อมูลเปรียบเทียบตรวจสอบ</w:t>
      </w:r>
      <w:r w:rsidR="004C14FB" w:rsidRPr="00494EF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โดยผู้สอบบัญชีอื่น</w:t>
      </w:r>
      <w:r w:rsidRPr="00494EF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6E5D12" w:rsidRPr="00494EF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ซึ่ง</w:t>
      </w:r>
      <w:r w:rsidRPr="00494EF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ได้เสนอรายงานการตรวจสอบ</w:t>
      </w:r>
      <w:r w:rsidR="00E32DD9" w:rsidRPr="00494EF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ลง</w:t>
      </w:r>
      <w:r w:rsidR="00E32DD9" w:rsidRPr="00494EF1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วันที่ </w:t>
      </w:r>
      <w:r w:rsidR="00E32DD9" w:rsidRPr="00494EF1"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  <w:t>27</w:t>
      </w:r>
      <w:r w:rsidR="00E32DD9" w:rsidRPr="00494EF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E32DD9" w:rsidRPr="00494EF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="00E32DD9" w:rsidRPr="00494EF1">
        <w:rPr>
          <w:rFonts w:ascii="Browallia New" w:eastAsia="Calibri" w:hAnsi="Browallia New" w:cs="Browallia New"/>
          <w:sz w:val="28"/>
          <w:szCs w:val="28"/>
          <w:lang w:val="en-US" w:bidi="th-TH"/>
        </w:rPr>
        <w:t>2560</w:t>
      </w:r>
      <w:r w:rsidR="00E32DD9" w:rsidRPr="00494EF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494EF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แสดงความเห็นอย่างไม่มีเงื่อนไข</w:t>
      </w:r>
      <w:r w:rsidRPr="00494EF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</w:p>
    <w:p w14:paraId="3B811D38" w14:textId="77777777" w:rsidR="00EF50BD" w:rsidRPr="00494EF1" w:rsidRDefault="00EF50BD" w:rsidP="00494EF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4F95398F" w14:textId="2EEC54E2" w:rsidR="00165155" w:rsidRPr="00494EF1" w:rsidRDefault="00165155" w:rsidP="00494EF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2ACDF380" w14:textId="77777777" w:rsidR="00165155" w:rsidRPr="00494EF1" w:rsidRDefault="00165155" w:rsidP="00494EF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A033317" w14:textId="085DB64D" w:rsidR="00165155" w:rsidRPr="00494EF1" w:rsidRDefault="0024771E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</w:t>
      </w:r>
      <w:r w:rsidR="00046F66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165155" w:rsidRPr="00494EF1">
        <w:rPr>
          <w:rFonts w:ascii="Browallia New" w:hAnsi="Browallia New" w:cs="Browallia New"/>
          <w:sz w:val="28"/>
          <w:szCs w:val="28"/>
          <w:cs/>
          <w:lang w:bidi="th-TH"/>
        </w:rPr>
        <w:t>เป็นผู้รับผิดชอบ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="00165155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ข้อมูลอื่น ข้อมูลอื่นประกอบด้วย ข้อมูลซึ่งรวมอยู่ในรายงานประจำปี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165155" w:rsidRPr="00494EF1">
        <w:rPr>
          <w:rFonts w:ascii="Browallia New" w:hAnsi="Browallia New" w:cs="Browallia New"/>
          <w:sz w:val="28"/>
          <w:szCs w:val="28"/>
          <w:cs/>
          <w:lang w:bidi="th-TH"/>
        </w:rPr>
        <w:t>ไม่รวมถึงงบการเงินรวมและงบการเงินเฉพาะ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046F66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165155" w:rsidRPr="00494EF1">
        <w:rPr>
          <w:rFonts w:ascii="Browallia New" w:hAnsi="Browallia New" w:cs="Browallia New"/>
          <w:sz w:val="28"/>
          <w:szCs w:val="28"/>
          <w:cs/>
          <w:lang w:bidi="th-TH"/>
        </w:rPr>
        <w:t>และรายงานของผู้สอบบัญชี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65155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27CBDF09" w14:textId="77777777" w:rsidR="00165155" w:rsidRPr="00494EF1" w:rsidRDefault="00165155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382267" w14:textId="2890B173" w:rsidR="00165155" w:rsidRPr="00494EF1" w:rsidRDefault="00165155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</w:t>
      </w:r>
      <w:r w:rsidR="00D13D6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046F66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 และข้าพเจ้าไม่ได้ให้ความเชื่อมั่นต่อข้อมูลอื่น</w:t>
      </w:r>
    </w:p>
    <w:p w14:paraId="2B8CA3DC" w14:textId="77777777" w:rsidR="00165155" w:rsidRPr="00494EF1" w:rsidRDefault="00165155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76EB9D" w14:textId="15C174A5" w:rsidR="00165155" w:rsidRPr="00494EF1" w:rsidRDefault="00165155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="00F9374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046F66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F9374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คือ </w:t>
      </w:r>
      <w:r w:rsidR="00F35970" w:rsidRPr="00494EF1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>การอ่าน</w:t>
      </w:r>
      <w:r w:rsidR="00745FB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เนื้อหา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="00F9374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046F66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>หรือกับความ</w:t>
      </w:r>
      <w:r w:rsidR="00F9374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เข้าใจในข้อมูล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639C4D1" w14:textId="77777777" w:rsidR="00165155" w:rsidRPr="00494EF1" w:rsidRDefault="00165155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407D83" w14:textId="4E2B73E9" w:rsidR="00165155" w:rsidRPr="00494EF1" w:rsidRDefault="00165155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F9374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</w:t>
      </w:r>
      <w:r w:rsidR="00D13D6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กั</w:t>
      </w:r>
      <w:r w:rsidR="00F9374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บดูแลเพื่อดำเนินการแก้ไขข้อมูลที่แสดงขัดแย้งกับข้อเท็จจริง</w:t>
      </w:r>
    </w:p>
    <w:p w14:paraId="321BE089" w14:textId="77777777" w:rsidR="00165155" w:rsidRPr="00494EF1" w:rsidRDefault="00165155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81A85B" w14:textId="516F81DB" w:rsidR="004C77BF" w:rsidRPr="00494EF1" w:rsidRDefault="004C77BF" w:rsidP="00494EF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="00CE3797"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และผู้มีหน้าที่ในการกำกับดูแลการจัดทำ</w:t>
      </w:r>
      <w:r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</w:t>
      </w:r>
      <w:r w:rsidR="00CE3797"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รวมและงบการเงินเฉพาะของ</w:t>
      </w:r>
      <w:r w:rsidR="00046F66"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กิจการ</w:t>
      </w:r>
    </w:p>
    <w:p w14:paraId="73249AEC" w14:textId="77777777" w:rsidR="004C77BF" w:rsidRPr="00494EF1" w:rsidRDefault="004C77BF" w:rsidP="00494EF1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E585747" w14:textId="77777777" w:rsidR="004C77BF" w:rsidRPr="00494EF1" w:rsidRDefault="00280186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494EF1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</w:t>
      </w:r>
      <w:r w:rsidR="00B0723D" w:rsidRPr="00494EF1">
        <w:rPr>
          <w:rFonts w:ascii="Browallia New" w:hAnsi="Browallia New" w:cs="Browallia New"/>
          <w:sz w:val="28"/>
          <w:szCs w:val="28"/>
          <w:lang w:bidi="th-TH"/>
        </w:rPr>
        <w:t xml:space="preserve">     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การทุจริตหรือข้อผิดพลาด</w:t>
      </w:r>
      <w:r w:rsidR="004C77BF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E192F42" w14:textId="4D80056E" w:rsidR="00280186" w:rsidRPr="00494EF1" w:rsidRDefault="00280186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35D30C4" w14:textId="300EE1E3" w:rsidR="00993736" w:rsidRDefault="00993736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FC7D8F" w14:textId="77777777" w:rsidR="00494EF1" w:rsidRPr="00494EF1" w:rsidRDefault="00494EF1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E25604A" w14:textId="77132F55" w:rsidR="00993736" w:rsidRDefault="00993736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0BD15B" w14:textId="7E6B6519" w:rsidR="0087491F" w:rsidRDefault="0087491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127680" w14:textId="5459079B" w:rsidR="0087491F" w:rsidRDefault="0087491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85AFEE" w14:textId="01BB2983" w:rsidR="0087491F" w:rsidRDefault="0087491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434375F" w14:textId="77777777" w:rsidR="0087491F" w:rsidRPr="00494EF1" w:rsidRDefault="0087491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36E978" w14:textId="5A728132" w:rsidR="00330AA1" w:rsidRPr="00494EF1" w:rsidRDefault="00280186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ในการจัดทำงบการเงิน</w:t>
      </w:r>
      <w:r w:rsidR="00C862F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</w:t>
      </w:r>
      <w:r w:rsidR="008F62C8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</w:t>
      </w:r>
      <w:r w:rsidR="00C862F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8F62C8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ในการดำเนินงานต่อเนื่อง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C862F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(ตามความเหมาะสม)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8F62C8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0A7690E" w14:textId="7556DEA6" w:rsidR="00330AA1" w:rsidRPr="00494EF1" w:rsidRDefault="00330AA1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D12724" w14:textId="446D589F" w:rsidR="00F53923" w:rsidRPr="00494EF1" w:rsidRDefault="00F53923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</w:t>
      </w:r>
      <w:r w:rsidR="0029219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</w:p>
    <w:p w14:paraId="20A87520" w14:textId="77777777" w:rsidR="00F53923" w:rsidRPr="00494EF1" w:rsidRDefault="00F53923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F551B70" w14:textId="7C140F7E" w:rsidR="004C77BF" w:rsidRPr="00494EF1" w:rsidRDefault="004C77BF" w:rsidP="00494EF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ความรับผิดชอบของผู้สอบบัญชีในการตรวจสอบงบการเงิน</w:t>
      </w:r>
      <w:r w:rsidR="00F53923"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รวมและงบการเงินเฉพาะของ</w:t>
      </w:r>
      <w:r w:rsidR="0029219B" w:rsidRPr="00494E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กิจการ</w:t>
      </w:r>
    </w:p>
    <w:p w14:paraId="3F0A7161" w14:textId="77777777" w:rsidR="004C77BF" w:rsidRPr="00494EF1" w:rsidRDefault="004C77B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AC59FA" w14:textId="4ABE5991" w:rsidR="004C77BF" w:rsidRPr="00494EF1" w:rsidRDefault="004C77B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</w:t>
      </w:r>
      <w:r w:rsidR="0029219B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ปราศจากการแสดงข้อมูลที่ขัดต่อข้อเท็จจริงอันเป็นสาระสำคัญหรือไม่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สอบบัญชีเพื่อแสดงความเห็นของข้าพเจ้า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เชิงเศรษฐกิจของผู้ใช้งบการเงินจากการใช้งบการเงินเหล่านี้</w:t>
      </w:r>
    </w:p>
    <w:p w14:paraId="05048718" w14:textId="77777777" w:rsidR="00FD65A0" w:rsidRPr="00494EF1" w:rsidRDefault="00FD65A0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BF4AD6" w14:textId="0269A45B" w:rsidR="004C77BF" w:rsidRDefault="004C77B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บัญชี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ตามมาตรฐานการสอบบัญชี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ตั้งข้อ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สังเกตและข้อสงสัยเยี่ยงผู้ประกอบวิชาชีพตลอด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กระบวน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</w:p>
    <w:p w14:paraId="29D2DC86" w14:textId="77777777" w:rsidR="00494EF1" w:rsidRPr="00494EF1" w:rsidRDefault="00494EF1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A6A02C" w14:textId="63551904" w:rsidR="004C77BF" w:rsidRPr="00494EF1" w:rsidRDefault="004C77BF" w:rsidP="00494EF1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 w:hint="eastAsia"/>
          <w:sz w:val="28"/>
          <w:szCs w:val="28"/>
        </w:rPr>
        <w:t>•</w:t>
      </w:r>
      <w:r w:rsidRPr="00494EF1">
        <w:rPr>
          <w:rFonts w:ascii="Browallia New" w:hAnsi="Browallia New" w:cs="Browallia New"/>
          <w:sz w:val="28"/>
          <w:szCs w:val="28"/>
        </w:rPr>
        <w:tab/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การพิจารณา</w:t>
      </w:r>
      <w:r w:rsidR="00F35970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</w:t>
      </w:r>
      <w:r w:rsidR="00D13D6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6C3A1E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F35970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5970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F35970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F35970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F35970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5970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F35970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35970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5970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35970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5970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="00F35970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5970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="00F35970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5970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="00F35970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5970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455BAD2C" w14:textId="511E5FAA" w:rsidR="00B0723D" w:rsidRPr="00494EF1" w:rsidRDefault="00B0723D" w:rsidP="00494EF1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/>
          <w:sz w:val="28"/>
          <w:szCs w:val="28"/>
        </w:rPr>
        <w:t>•</w:t>
      </w:r>
      <w:r w:rsidRPr="00494EF1">
        <w:rPr>
          <w:rFonts w:ascii="Browallia New" w:hAnsi="Browallia New" w:cs="Browallia New"/>
          <w:sz w:val="28"/>
          <w:szCs w:val="28"/>
        </w:rPr>
        <w:tab/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6C3A1E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</w:p>
    <w:p w14:paraId="03AD5B24" w14:textId="4425BAA8" w:rsidR="00993736" w:rsidRDefault="004C77BF" w:rsidP="00494EF1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 w:hint="eastAsia"/>
          <w:sz w:val="28"/>
          <w:szCs w:val="28"/>
        </w:rPr>
        <w:t>•</w:t>
      </w:r>
      <w:r w:rsidRPr="00494EF1">
        <w:rPr>
          <w:rFonts w:ascii="Browallia New" w:hAnsi="Browallia New" w:cs="Browallia New"/>
          <w:sz w:val="28"/>
          <w:szCs w:val="28"/>
        </w:rPr>
        <w:tab/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67691F9" w14:textId="623CF481" w:rsidR="00494EF1" w:rsidRDefault="00494EF1" w:rsidP="00494EF1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7CE426" w14:textId="6D497AEA" w:rsidR="0087491F" w:rsidRDefault="0087491F" w:rsidP="00494EF1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6FD5F8A" w14:textId="314706C7" w:rsidR="0087491F" w:rsidRDefault="0087491F" w:rsidP="00494EF1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DBCB60" w14:textId="6715D580" w:rsidR="0087491F" w:rsidRDefault="0087491F" w:rsidP="00494EF1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AC6F1C" w14:textId="77777777" w:rsidR="0087491F" w:rsidRDefault="0087491F" w:rsidP="00494EF1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E2292C" w14:textId="77777777" w:rsidR="00494EF1" w:rsidRPr="00494EF1" w:rsidRDefault="00494EF1" w:rsidP="00494EF1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34CCA3" w14:textId="3EB57177" w:rsidR="00B0723D" w:rsidRPr="00494EF1" w:rsidRDefault="00B0723D" w:rsidP="00494EF1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/>
          <w:sz w:val="28"/>
          <w:szCs w:val="28"/>
        </w:rPr>
        <w:lastRenderedPageBreak/>
        <w:t>•</w:t>
      </w:r>
      <w:r w:rsidRPr="00494EF1">
        <w:rPr>
          <w:rFonts w:ascii="Browallia New" w:hAnsi="Browallia New" w:cs="Browallia New"/>
          <w:sz w:val="28"/>
          <w:szCs w:val="28"/>
        </w:rPr>
        <w:tab/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การจัดทำ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</w:t>
      </w:r>
      <w:r w:rsidR="00B415B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ในการดำเนินงานต่อเนื่องหรือไม่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นัย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8E72D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ถึงการเปิดเผยข้อมูลที่เกี่ยวข้องในงบการเงินรวมและงบการเงินเฉพาะของ</w:t>
      </w:r>
      <w:r w:rsidR="00B415B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หรือถ้าการเปิดเผยข้อมูลดังกล่าวไม่เพียงพอ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</w:t>
      </w:r>
      <w:r w:rsidR="00AE575A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BF3A95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มา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</w:t>
      </w:r>
      <w:r w:rsidR="00B415B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ต้องหยุดการดำเนินงานต่อเนื่อง</w:t>
      </w:r>
    </w:p>
    <w:p w14:paraId="039B46BC" w14:textId="2A141BCC" w:rsidR="00B0723D" w:rsidRPr="00494EF1" w:rsidRDefault="004C77BF" w:rsidP="00494EF1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/>
          <w:sz w:val="28"/>
          <w:szCs w:val="28"/>
        </w:rPr>
        <w:t>•</w:t>
      </w:r>
      <w:r w:rsidRPr="00494EF1">
        <w:rPr>
          <w:rFonts w:ascii="Browallia New" w:hAnsi="Browallia New" w:cs="Browallia New"/>
          <w:sz w:val="28"/>
          <w:szCs w:val="28"/>
        </w:rPr>
        <w:tab/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B0723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</w:t>
      </w:r>
      <w:r w:rsidR="00B415B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B0723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</w:t>
      </w:r>
      <w:r w:rsidR="00B0723D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B0723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รวมถึงการเปิดเผยข้อมูลว่างบการเงินรวมและงบการเงินเฉพาะของ</w:t>
      </w:r>
      <w:r w:rsidR="00B415B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B0723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="00B0723D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6F552A4" w14:textId="2238123D" w:rsidR="004C77BF" w:rsidRPr="00494EF1" w:rsidRDefault="00B0723D" w:rsidP="00494EF1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การรวบรวม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</w:t>
      </w:r>
      <w:r w:rsidR="00B415B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ภายในกลุ่มหรือกิจกรรมทางธุรกิจภายในกลุ่ม</w:t>
      </w:r>
      <w:r w:rsidR="00B415B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เพื่อแสดงความเห็นต่องบการเงินรวม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การกำหนดแนวทาง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</w:t>
      </w:r>
      <w:r w:rsidR="00B415B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</w:t>
      </w:r>
      <w:r w:rsidR="00F53923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</w:p>
    <w:p w14:paraId="3C704E32" w14:textId="77777777" w:rsidR="00B806D6" w:rsidRPr="00494EF1" w:rsidRDefault="00B806D6" w:rsidP="00494EF1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A2AE076" w14:textId="1D58A2E0" w:rsidR="005931A0" w:rsidRPr="00494EF1" w:rsidRDefault="005931A0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E7EFA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09F20136" w14:textId="77777777" w:rsidR="005931A0" w:rsidRPr="00494EF1" w:rsidRDefault="005931A0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252F23" w14:textId="77777777" w:rsidR="005931A0" w:rsidRPr="00494EF1" w:rsidRDefault="005931A0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FF73493" w14:textId="669FBF7A" w:rsidR="004E2C9D" w:rsidRDefault="004E2C9D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81901A" w14:textId="1A81F4B0" w:rsidR="00B030D9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94C31B" w14:textId="140D9B02" w:rsidR="00B030D9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00580B" w14:textId="4D3E804D" w:rsidR="00B030D9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CCEFCC" w14:textId="5E185F8A" w:rsidR="00B030D9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1629D7" w14:textId="35500ED9" w:rsidR="00B030D9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566A54" w14:textId="1D3A0E01" w:rsidR="00B030D9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380F02" w14:textId="312F5652" w:rsidR="00B030D9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00F56C5" w14:textId="678061E9" w:rsidR="0087491F" w:rsidRDefault="0087491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391724" w14:textId="00398BFC" w:rsidR="0087491F" w:rsidRDefault="0087491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BBF619" w14:textId="77777777" w:rsidR="0087491F" w:rsidRDefault="0087491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3A6AA32" w14:textId="5BDC3726" w:rsidR="00B030D9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A3C97BB" w14:textId="71959C20" w:rsidR="00B030D9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936480" w14:textId="18833322" w:rsidR="00B030D9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4D4E67" w14:textId="77777777" w:rsidR="00B030D9" w:rsidRPr="00494EF1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5DA172" w14:textId="44A2444D" w:rsidR="005931A0" w:rsidRPr="00494EF1" w:rsidRDefault="005931A0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ที่มีนัยสำคัญมากที่สุดในการตรวจสอบงบการเงินรวมและงบการเงินเฉพาะของ</w:t>
      </w:r>
      <w:r w:rsidR="00B415BD"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สำหรับปีปัจจุบัน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และกำหนดเป็นเรื่องสำคัญในการตรวจสอบ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064FAD86" w14:textId="3CC5C851" w:rsidR="004C77BF" w:rsidRDefault="004C77B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A2B1DB" w14:textId="77777777" w:rsidR="00B030D9" w:rsidRPr="00B030D9" w:rsidRDefault="00B030D9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C09039" w14:textId="77777777" w:rsidR="004C77BF" w:rsidRPr="00494EF1" w:rsidRDefault="004C77BF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69AA6F" w14:textId="77777777" w:rsidR="004C77BF" w:rsidRPr="00494EF1" w:rsidRDefault="004C77BF" w:rsidP="00494EF1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94EF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494E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0FBC21FE" w14:textId="77777777" w:rsidR="004C77BF" w:rsidRPr="00494EF1" w:rsidRDefault="004C77BF" w:rsidP="00494EF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F70D38E" w14:textId="77777777" w:rsidR="004C77BF" w:rsidRPr="00494EF1" w:rsidRDefault="004C77BF" w:rsidP="00494EF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/>
          <w:sz w:val="28"/>
          <w:szCs w:val="28"/>
          <w:lang w:bidi="th-TH"/>
        </w:rPr>
        <w:t>2785</w:t>
      </w:r>
    </w:p>
    <w:p w14:paraId="6670D6F6" w14:textId="77777777" w:rsidR="004C77BF" w:rsidRPr="00494EF1" w:rsidRDefault="004C77BF" w:rsidP="00494EF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5A85EEB" w14:textId="07062FCC" w:rsidR="003F3B9D" w:rsidRPr="00494EF1" w:rsidRDefault="003F3B9D" w:rsidP="00494E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11F3762F" w14:textId="21E552DB" w:rsidR="004C77BF" w:rsidRPr="00494EF1" w:rsidRDefault="004C77BF" w:rsidP="00494EF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409A23F" w14:textId="70BB529B" w:rsidR="00D15EA5" w:rsidRPr="00494EF1" w:rsidRDefault="00562343" w:rsidP="00494EF1">
      <w:pPr>
        <w:spacing w:after="0" w:line="240" w:lineRule="auto"/>
        <w:rPr>
          <w:sz w:val="28"/>
          <w:szCs w:val="28"/>
          <w:rtl/>
          <w:cs/>
          <w:lang w:val="en-US"/>
        </w:rPr>
      </w:pPr>
      <w:r w:rsidRPr="00494EF1">
        <w:rPr>
          <w:rFonts w:ascii="Browallia New" w:hAnsi="Browallia New" w:cs="Browallia New"/>
          <w:sz w:val="28"/>
          <w:szCs w:val="28"/>
          <w:lang w:bidi="th-TH"/>
        </w:rPr>
        <w:t>27</w:t>
      </w:r>
      <w:r w:rsidR="004C77BF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4C77BF"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77BF" w:rsidRPr="00494EF1"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494EF1">
        <w:rPr>
          <w:rFonts w:ascii="Browallia New" w:hAnsi="Browallia New" w:cs="Browallia New"/>
          <w:sz w:val="28"/>
          <w:szCs w:val="28"/>
          <w:lang w:val="en-US" w:bidi="th-TH"/>
        </w:rPr>
        <w:t>61</w:t>
      </w:r>
    </w:p>
    <w:sectPr w:rsidR="00D15EA5" w:rsidRPr="00494EF1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6BCB6" w14:textId="77777777" w:rsidR="006F20C1" w:rsidRDefault="006F20C1">
      <w:r>
        <w:separator/>
      </w:r>
    </w:p>
  </w:endnote>
  <w:endnote w:type="continuationSeparator" w:id="0">
    <w:p w14:paraId="6BD37511" w14:textId="77777777" w:rsidR="006F20C1" w:rsidRDefault="006F2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AEE40" w14:textId="77777777" w:rsidR="006F20C1" w:rsidRDefault="006F20C1">
      <w:bookmarkStart w:id="0" w:name="_Hlk482348182"/>
      <w:bookmarkEnd w:id="0"/>
      <w:r>
        <w:separator/>
      </w:r>
    </w:p>
  </w:footnote>
  <w:footnote w:type="continuationSeparator" w:id="0">
    <w:p w14:paraId="5EA5959F" w14:textId="77777777" w:rsidR="006F20C1" w:rsidRDefault="006F2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584D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F3701" w14:textId="38C2AFFD" w:rsidR="00B63D0E" w:rsidRDefault="00B63D0E" w:rsidP="00D96128">
    <w:pPr>
      <w:pStyle w:val="Header"/>
      <w:jc w:val="right"/>
    </w:pPr>
  </w:p>
  <w:p w14:paraId="0A8DEF2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02A03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62F89705" w14:textId="7A5633E8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75C6843D" w14:textId="77777777" w:rsidR="00D460E7" w:rsidRDefault="00D460E7" w:rsidP="00D15EA5">
    <w:pPr>
      <w:pStyle w:val="Header"/>
    </w:pPr>
    <w:bookmarkStart w:id="2" w:name="Footer3_tbl"/>
    <w:bookmarkEnd w:id="2"/>
  </w:p>
  <w:p w14:paraId="5BCC07CD" w14:textId="74B352E4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8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E0D"/>
    <w:rsid w:val="00003932"/>
    <w:rsid w:val="00004B8D"/>
    <w:rsid w:val="00011D35"/>
    <w:rsid w:val="000162B0"/>
    <w:rsid w:val="0003023B"/>
    <w:rsid w:val="00031D17"/>
    <w:rsid w:val="00032BC5"/>
    <w:rsid w:val="000431BC"/>
    <w:rsid w:val="000443B5"/>
    <w:rsid w:val="00044ACE"/>
    <w:rsid w:val="0004550E"/>
    <w:rsid w:val="00046F66"/>
    <w:rsid w:val="00051442"/>
    <w:rsid w:val="00052614"/>
    <w:rsid w:val="00055079"/>
    <w:rsid w:val="0006343B"/>
    <w:rsid w:val="0006455A"/>
    <w:rsid w:val="00066511"/>
    <w:rsid w:val="000671F6"/>
    <w:rsid w:val="0007232B"/>
    <w:rsid w:val="000723F7"/>
    <w:rsid w:val="00072F5C"/>
    <w:rsid w:val="00074485"/>
    <w:rsid w:val="000828F1"/>
    <w:rsid w:val="00082F59"/>
    <w:rsid w:val="00086F6B"/>
    <w:rsid w:val="000905D1"/>
    <w:rsid w:val="00093AEB"/>
    <w:rsid w:val="00094333"/>
    <w:rsid w:val="00097FAB"/>
    <w:rsid w:val="000B65E3"/>
    <w:rsid w:val="000B7090"/>
    <w:rsid w:val="000C4F6E"/>
    <w:rsid w:val="000C5EC8"/>
    <w:rsid w:val="000D00A2"/>
    <w:rsid w:val="000D2F6E"/>
    <w:rsid w:val="000D5EBE"/>
    <w:rsid w:val="000E52CE"/>
    <w:rsid w:val="000F1C7B"/>
    <w:rsid w:val="000F3AAB"/>
    <w:rsid w:val="000F3E62"/>
    <w:rsid w:val="000F6DE9"/>
    <w:rsid w:val="000F6E25"/>
    <w:rsid w:val="0010079E"/>
    <w:rsid w:val="001011DF"/>
    <w:rsid w:val="00112B69"/>
    <w:rsid w:val="00120A59"/>
    <w:rsid w:val="001316D3"/>
    <w:rsid w:val="00132BE1"/>
    <w:rsid w:val="00134B1D"/>
    <w:rsid w:val="00135810"/>
    <w:rsid w:val="00151DB4"/>
    <w:rsid w:val="00154290"/>
    <w:rsid w:val="001554CD"/>
    <w:rsid w:val="00155A91"/>
    <w:rsid w:val="001613E2"/>
    <w:rsid w:val="0016459D"/>
    <w:rsid w:val="00165155"/>
    <w:rsid w:val="001655FE"/>
    <w:rsid w:val="00167017"/>
    <w:rsid w:val="0017219F"/>
    <w:rsid w:val="001807E8"/>
    <w:rsid w:val="00185270"/>
    <w:rsid w:val="0019210D"/>
    <w:rsid w:val="001A3BFB"/>
    <w:rsid w:val="001A3C20"/>
    <w:rsid w:val="001A4ABD"/>
    <w:rsid w:val="001B198C"/>
    <w:rsid w:val="001B47C0"/>
    <w:rsid w:val="001B7388"/>
    <w:rsid w:val="001D2302"/>
    <w:rsid w:val="001D7BB3"/>
    <w:rsid w:val="001E12A6"/>
    <w:rsid w:val="001E498F"/>
    <w:rsid w:val="001F2D00"/>
    <w:rsid w:val="00206BE7"/>
    <w:rsid w:val="00215FE5"/>
    <w:rsid w:val="00217283"/>
    <w:rsid w:val="002224F7"/>
    <w:rsid w:val="0022518C"/>
    <w:rsid w:val="00225785"/>
    <w:rsid w:val="002349CB"/>
    <w:rsid w:val="00237A7E"/>
    <w:rsid w:val="00241F16"/>
    <w:rsid w:val="0024436B"/>
    <w:rsid w:val="0024771E"/>
    <w:rsid w:val="00247969"/>
    <w:rsid w:val="00257110"/>
    <w:rsid w:val="0026182A"/>
    <w:rsid w:val="0027435A"/>
    <w:rsid w:val="00277EBE"/>
    <w:rsid w:val="00280186"/>
    <w:rsid w:val="00281BC7"/>
    <w:rsid w:val="002838FB"/>
    <w:rsid w:val="00285249"/>
    <w:rsid w:val="0029219B"/>
    <w:rsid w:val="00293B40"/>
    <w:rsid w:val="002A252E"/>
    <w:rsid w:val="002B047E"/>
    <w:rsid w:val="002B250B"/>
    <w:rsid w:val="002B350D"/>
    <w:rsid w:val="002B473A"/>
    <w:rsid w:val="002B5A4A"/>
    <w:rsid w:val="002C623D"/>
    <w:rsid w:val="002D5A0F"/>
    <w:rsid w:val="002D6E25"/>
    <w:rsid w:val="002E02F4"/>
    <w:rsid w:val="002E2449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4323"/>
    <w:rsid w:val="00335E5B"/>
    <w:rsid w:val="00336672"/>
    <w:rsid w:val="003376AC"/>
    <w:rsid w:val="0034574A"/>
    <w:rsid w:val="00354F5D"/>
    <w:rsid w:val="00357A71"/>
    <w:rsid w:val="00363C88"/>
    <w:rsid w:val="00365ECE"/>
    <w:rsid w:val="003744DA"/>
    <w:rsid w:val="00380512"/>
    <w:rsid w:val="00384904"/>
    <w:rsid w:val="003875EC"/>
    <w:rsid w:val="0039187A"/>
    <w:rsid w:val="003A3699"/>
    <w:rsid w:val="003A4EC6"/>
    <w:rsid w:val="003B1D85"/>
    <w:rsid w:val="003B4868"/>
    <w:rsid w:val="003B4CCD"/>
    <w:rsid w:val="003B4DED"/>
    <w:rsid w:val="003C0FF1"/>
    <w:rsid w:val="003C12C5"/>
    <w:rsid w:val="003C27EF"/>
    <w:rsid w:val="003C32E9"/>
    <w:rsid w:val="003C3898"/>
    <w:rsid w:val="003C421A"/>
    <w:rsid w:val="003C49B5"/>
    <w:rsid w:val="003C6036"/>
    <w:rsid w:val="003D09FC"/>
    <w:rsid w:val="003D2605"/>
    <w:rsid w:val="003D614F"/>
    <w:rsid w:val="003D64D6"/>
    <w:rsid w:val="003E034A"/>
    <w:rsid w:val="003E3E21"/>
    <w:rsid w:val="003F08E2"/>
    <w:rsid w:val="003F16DE"/>
    <w:rsid w:val="003F3B9D"/>
    <w:rsid w:val="00401922"/>
    <w:rsid w:val="00403880"/>
    <w:rsid w:val="004054BC"/>
    <w:rsid w:val="00416281"/>
    <w:rsid w:val="00422353"/>
    <w:rsid w:val="00425D74"/>
    <w:rsid w:val="00426915"/>
    <w:rsid w:val="00433F63"/>
    <w:rsid w:val="00435788"/>
    <w:rsid w:val="004359E6"/>
    <w:rsid w:val="00436DF4"/>
    <w:rsid w:val="00443CE3"/>
    <w:rsid w:val="004443EA"/>
    <w:rsid w:val="00452E7B"/>
    <w:rsid w:val="004546FA"/>
    <w:rsid w:val="00473FF4"/>
    <w:rsid w:val="0047677A"/>
    <w:rsid w:val="00481FE7"/>
    <w:rsid w:val="00482E58"/>
    <w:rsid w:val="00483694"/>
    <w:rsid w:val="004849DD"/>
    <w:rsid w:val="0048532C"/>
    <w:rsid w:val="0049103F"/>
    <w:rsid w:val="0049214E"/>
    <w:rsid w:val="004924F3"/>
    <w:rsid w:val="004934A9"/>
    <w:rsid w:val="00494EF1"/>
    <w:rsid w:val="004A0DFE"/>
    <w:rsid w:val="004A31FE"/>
    <w:rsid w:val="004A3C62"/>
    <w:rsid w:val="004A4603"/>
    <w:rsid w:val="004A706E"/>
    <w:rsid w:val="004B49D6"/>
    <w:rsid w:val="004B5456"/>
    <w:rsid w:val="004C0971"/>
    <w:rsid w:val="004C0C25"/>
    <w:rsid w:val="004C14FB"/>
    <w:rsid w:val="004C2111"/>
    <w:rsid w:val="004C732E"/>
    <w:rsid w:val="004C77BF"/>
    <w:rsid w:val="004D20AE"/>
    <w:rsid w:val="004D3578"/>
    <w:rsid w:val="004D6FBA"/>
    <w:rsid w:val="004E2C9D"/>
    <w:rsid w:val="004E42E3"/>
    <w:rsid w:val="004F1A16"/>
    <w:rsid w:val="004F207F"/>
    <w:rsid w:val="004F2EDF"/>
    <w:rsid w:val="004F5D91"/>
    <w:rsid w:val="005014F4"/>
    <w:rsid w:val="005070FA"/>
    <w:rsid w:val="005143A9"/>
    <w:rsid w:val="0052186A"/>
    <w:rsid w:val="005266BF"/>
    <w:rsid w:val="005302B1"/>
    <w:rsid w:val="005321DA"/>
    <w:rsid w:val="005417D8"/>
    <w:rsid w:val="00543D37"/>
    <w:rsid w:val="00546CE0"/>
    <w:rsid w:val="00547414"/>
    <w:rsid w:val="00547541"/>
    <w:rsid w:val="00551365"/>
    <w:rsid w:val="00552827"/>
    <w:rsid w:val="00554883"/>
    <w:rsid w:val="00562343"/>
    <w:rsid w:val="005627FF"/>
    <w:rsid w:val="005737EA"/>
    <w:rsid w:val="00577D61"/>
    <w:rsid w:val="005822AC"/>
    <w:rsid w:val="0058260E"/>
    <w:rsid w:val="00582E0F"/>
    <w:rsid w:val="00583553"/>
    <w:rsid w:val="00585394"/>
    <w:rsid w:val="00591191"/>
    <w:rsid w:val="005931A0"/>
    <w:rsid w:val="00594405"/>
    <w:rsid w:val="005A77BC"/>
    <w:rsid w:val="005B405A"/>
    <w:rsid w:val="005B4EF8"/>
    <w:rsid w:val="005B5CD6"/>
    <w:rsid w:val="005B64CD"/>
    <w:rsid w:val="005B6D43"/>
    <w:rsid w:val="005C2CCB"/>
    <w:rsid w:val="005C6479"/>
    <w:rsid w:val="005C69FD"/>
    <w:rsid w:val="005D211A"/>
    <w:rsid w:val="005D7025"/>
    <w:rsid w:val="005E2D67"/>
    <w:rsid w:val="005E5578"/>
    <w:rsid w:val="005F4D62"/>
    <w:rsid w:val="00601A73"/>
    <w:rsid w:val="00610ED7"/>
    <w:rsid w:val="00620CE3"/>
    <w:rsid w:val="00621086"/>
    <w:rsid w:val="00626F05"/>
    <w:rsid w:val="00634465"/>
    <w:rsid w:val="006362CD"/>
    <w:rsid w:val="006365A1"/>
    <w:rsid w:val="00636AA2"/>
    <w:rsid w:val="00637886"/>
    <w:rsid w:val="0064693B"/>
    <w:rsid w:val="00666764"/>
    <w:rsid w:val="0066694B"/>
    <w:rsid w:val="00667DB6"/>
    <w:rsid w:val="0067694B"/>
    <w:rsid w:val="006771E8"/>
    <w:rsid w:val="00677C01"/>
    <w:rsid w:val="00683CC7"/>
    <w:rsid w:val="00692CA5"/>
    <w:rsid w:val="00693142"/>
    <w:rsid w:val="006932D7"/>
    <w:rsid w:val="006A40D9"/>
    <w:rsid w:val="006A6ACA"/>
    <w:rsid w:val="006B06A2"/>
    <w:rsid w:val="006B6787"/>
    <w:rsid w:val="006C3A1E"/>
    <w:rsid w:val="006C3D37"/>
    <w:rsid w:val="006C5DCB"/>
    <w:rsid w:val="006C6376"/>
    <w:rsid w:val="006D2FC6"/>
    <w:rsid w:val="006D6FF5"/>
    <w:rsid w:val="006E4779"/>
    <w:rsid w:val="006E5D12"/>
    <w:rsid w:val="006F1B19"/>
    <w:rsid w:val="006F20C1"/>
    <w:rsid w:val="006F29ED"/>
    <w:rsid w:val="006F477A"/>
    <w:rsid w:val="006F4F77"/>
    <w:rsid w:val="00701078"/>
    <w:rsid w:val="0070147C"/>
    <w:rsid w:val="00702037"/>
    <w:rsid w:val="00714FD6"/>
    <w:rsid w:val="007228C0"/>
    <w:rsid w:val="007256B2"/>
    <w:rsid w:val="007265F7"/>
    <w:rsid w:val="00731894"/>
    <w:rsid w:val="00734D83"/>
    <w:rsid w:val="00742B14"/>
    <w:rsid w:val="00742B6E"/>
    <w:rsid w:val="00743ED7"/>
    <w:rsid w:val="00745FBD"/>
    <w:rsid w:val="00746796"/>
    <w:rsid w:val="00746D91"/>
    <w:rsid w:val="00750226"/>
    <w:rsid w:val="00752E4D"/>
    <w:rsid w:val="0075416B"/>
    <w:rsid w:val="0075598A"/>
    <w:rsid w:val="007610FA"/>
    <w:rsid w:val="00761813"/>
    <w:rsid w:val="00763FE7"/>
    <w:rsid w:val="00771B85"/>
    <w:rsid w:val="00775DA6"/>
    <w:rsid w:val="0078170A"/>
    <w:rsid w:val="00790956"/>
    <w:rsid w:val="0079502D"/>
    <w:rsid w:val="007A0755"/>
    <w:rsid w:val="007A09CB"/>
    <w:rsid w:val="007A31D9"/>
    <w:rsid w:val="007A515B"/>
    <w:rsid w:val="007A74F9"/>
    <w:rsid w:val="007B6F76"/>
    <w:rsid w:val="007D41A1"/>
    <w:rsid w:val="007D6710"/>
    <w:rsid w:val="007E66F6"/>
    <w:rsid w:val="008033D0"/>
    <w:rsid w:val="00803FB6"/>
    <w:rsid w:val="008059EF"/>
    <w:rsid w:val="00806601"/>
    <w:rsid w:val="008128F7"/>
    <w:rsid w:val="00812938"/>
    <w:rsid w:val="00814DD8"/>
    <w:rsid w:val="00821C3F"/>
    <w:rsid w:val="00823DDB"/>
    <w:rsid w:val="008263B9"/>
    <w:rsid w:val="00827B71"/>
    <w:rsid w:val="0083090C"/>
    <w:rsid w:val="00830DAC"/>
    <w:rsid w:val="00830E90"/>
    <w:rsid w:val="0083134C"/>
    <w:rsid w:val="00832F51"/>
    <w:rsid w:val="00843100"/>
    <w:rsid w:val="008436F6"/>
    <w:rsid w:val="0084578F"/>
    <w:rsid w:val="008463EE"/>
    <w:rsid w:val="00847054"/>
    <w:rsid w:val="00850F25"/>
    <w:rsid w:val="008534AA"/>
    <w:rsid w:val="00855C2B"/>
    <w:rsid w:val="00861F86"/>
    <w:rsid w:val="008719C2"/>
    <w:rsid w:val="0087491F"/>
    <w:rsid w:val="0087785D"/>
    <w:rsid w:val="00880AD9"/>
    <w:rsid w:val="00881DE5"/>
    <w:rsid w:val="00884FF7"/>
    <w:rsid w:val="00894ACE"/>
    <w:rsid w:val="008A5351"/>
    <w:rsid w:val="008B19D9"/>
    <w:rsid w:val="008B1FD3"/>
    <w:rsid w:val="008B204B"/>
    <w:rsid w:val="008C49AE"/>
    <w:rsid w:val="008C59F7"/>
    <w:rsid w:val="008C615C"/>
    <w:rsid w:val="008D091F"/>
    <w:rsid w:val="008D23E4"/>
    <w:rsid w:val="008E5A18"/>
    <w:rsid w:val="008E69B3"/>
    <w:rsid w:val="008E72DD"/>
    <w:rsid w:val="008E7687"/>
    <w:rsid w:val="008F0E3C"/>
    <w:rsid w:val="008F11FA"/>
    <w:rsid w:val="008F1BB5"/>
    <w:rsid w:val="008F33AE"/>
    <w:rsid w:val="008F4ACA"/>
    <w:rsid w:val="008F62C8"/>
    <w:rsid w:val="009005CF"/>
    <w:rsid w:val="009010EB"/>
    <w:rsid w:val="00912F98"/>
    <w:rsid w:val="00917FBB"/>
    <w:rsid w:val="009219CA"/>
    <w:rsid w:val="009223D3"/>
    <w:rsid w:val="00931D7A"/>
    <w:rsid w:val="009344CB"/>
    <w:rsid w:val="00935D8D"/>
    <w:rsid w:val="00942FE8"/>
    <w:rsid w:val="009453A6"/>
    <w:rsid w:val="00957E70"/>
    <w:rsid w:val="00970B37"/>
    <w:rsid w:val="00970DAB"/>
    <w:rsid w:val="0097321D"/>
    <w:rsid w:val="0098499C"/>
    <w:rsid w:val="00987AEF"/>
    <w:rsid w:val="00992531"/>
    <w:rsid w:val="00993736"/>
    <w:rsid w:val="00995CD5"/>
    <w:rsid w:val="009A1787"/>
    <w:rsid w:val="009A3411"/>
    <w:rsid w:val="009A4F5A"/>
    <w:rsid w:val="009B05E9"/>
    <w:rsid w:val="009B1F44"/>
    <w:rsid w:val="009B4573"/>
    <w:rsid w:val="009C002A"/>
    <w:rsid w:val="009C2325"/>
    <w:rsid w:val="009E278C"/>
    <w:rsid w:val="009F6559"/>
    <w:rsid w:val="009F6EDC"/>
    <w:rsid w:val="009F7173"/>
    <w:rsid w:val="00A02DEE"/>
    <w:rsid w:val="00A035CE"/>
    <w:rsid w:val="00A0537F"/>
    <w:rsid w:val="00A0602E"/>
    <w:rsid w:val="00A06C1F"/>
    <w:rsid w:val="00A07FFA"/>
    <w:rsid w:val="00A11FB4"/>
    <w:rsid w:val="00A1550B"/>
    <w:rsid w:val="00A264D8"/>
    <w:rsid w:val="00A35782"/>
    <w:rsid w:val="00A3603C"/>
    <w:rsid w:val="00A362F9"/>
    <w:rsid w:val="00A43EE6"/>
    <w:rsid w:val="00A60F49"/>
    <w:rsid w:val="00A61E15"/>
    <w:rsid w:val="00A6319E"/>
    <w:rsid w:val="00A66F91"/>
    <w:rsid w:val="00A70229"/>
    <w:rsid w:val="00A80B1D"/>
    <w:rsid w:val="00A833B6"/>
    <w:rsid w:val="00A918D1"/>
    <w:rsid w:val="00A93A9A"/>
    <w:rsid w:val="00A975A8"/>
    <w:rsid w:val="00AA5C16"/>
    <w:rsid w:val="00AC31D4"/>
    <w:rsid w:val="00AC6098"/>
    <w:rsid w:val="00AD3B26"/>
    <w:rsid w:val="00AE0190"/>
    <w:rsid w:val="00AE2BF6"/>
    <w:rsid w:val="00AE3370"/>
    <w:rsid w:val="00AE575A"/>
    <w:rsid w:val="00AE64CA"/>
    <w:rsid w:val="00AF0B73"/>
    <w:rsid w:val="00AF1ABE"/>
    <w:rsid w:val="00AF5436"/>
    <w:rsid w:val="00AF7092"/>
    <w:rsid w:val="00AF743D"/>
    <w:rsid w:val="00B030D9"/>
    <w:rsid w:val="00B0723D"/>
    <w:rsid w:val="00B1324D"/>
    <w:rsid w:val="00B146B0"/>
    <w:rsid w:val="00B157E2"/>
    <w:rsid w:val="00B24A45"/>
    <w:rsid w:val="00B25B92"/>
    <w:rsid w:val="00B26948"/>
    <w:rsid w:val="00B2701E"/>
    <w:rsid w:val="00B34D51"/>
    <w:rsid w:val="00B36A0E"/>
    <w:rsid w:val="00B36BA1"/>
    <w:rsid w:val="00B37C8D"/>
    <w:rsid w:val="00B40D67"/>
    <w:rsid w:val="00B415BD"/>
    <w:rsid w:val="00B43C45"/>
    <w:rsid w:val="00B55EE8"/>
    <w:rsid w:val="00B56E6C"/>
    <w:rsid w:val="00B60741"/>
    <w:rsid w:val="00B63D0E"/>
    <w:rsid w:val="00B67EDE"/>
    <w:rsid w:val="00B7086D"/>
    <w:rsid w:val="00B716B5"/>
    <w:rsid w:val="00B806D6"/>
    <w:rsid w:val="00B83039"/>
    <w:rsid w:val="00B91398"/>
    <w:rsid w:val="00BA5B00"/>
    <w:rsid w:val="00BB09D6"/>
    <w:rsid w:val="00BB1A07"/>
    <w:rsid w:val="00BB6DAD"/>
    <w:rsid w:val="00BB7346"/>
    <w:rsid w:val="00BC1555"/>
    <w:rsid w:val="00BC60A9"/>
    <w:rsid w:val="00BD6A2F"/>
    <w:rsid w:val="00BE0C8A"/>
    <w:rsid w:val="00BE334D"/>
    <w:rsid w:val="00BE4988"/>
    <w:rsid w:val="00BF1C24"/>
    <w:rsid w:val="00BF3A95"/>
    <w:rsid w:val="00BF5E73"/>
    <w:rsid w:val="00C010E3"/>
    <w:rsid w:val="00C03DC9"/>
    <w:rsid w:val="00C06939"/>
    <w:rsid w:val="00C20977"/>
    <w:rsid w:val="00C21E3B"/>
    <w:rsid w:val="00C25237"/>
    <w:rsid w:val="00C35B1A"/>
    <w:rsid w:val="00C41C7D"/>
    <w:rsid w:val="00C53001"/>
    <w:rsid w:val="00C55BA2"/>
    <w:rsid w:val="00C6020A"/>
    <w:rsid w:val="00C63023"/>
    <w:rsid w:val="00C63743"/>
    <w:rsid w:val="00C638C4"/>
    <w:rsid w:val="00C73BD4"/>
    <w:rsid w:val="00C75A4B"/>
    <w:rsid w:val="00C76C6C"/>
    <w:rsid w:val="00C80EC5"/>
    <w:rsid w:val="00C83D87"/>
    <w:rsid w:val="00C862FD"/>
    <w:rsid w:val="00C86BB9"/>
    <w:rsid w:val="00C8772C"/>
    <w:rsid w:val="00CA43FD"/>
    <w:rsid w:val="00CB18EB"/>
    <w:rsid w:val="00CB441E"/>
    <w:rsid w:val="00CC0C76"/>
    <w:rsid w:val="00CC72E9"/>
    <w:rsid w:val="00CD1CD4"/>
    <w:rsid w:val="00CD25C2"/>
    <w:rsid w:val="00CD3E1E"/>
    <w:rsid w:val="00CD440D"/>
    <w:rsid w:val="00CD4D4E"/>
    <w:rsid w:val="00CD5D6C"/>
    <w:rsid w:val="00CE24E5"/>
    <w:rsid w:val="00CE3797"/>
    <w:rsid w:val="00CE41DB"/>
    <w:rsid w:val="00CE4D96"/>
    <w:rsid w:val="00CE7EFA"/>
    <w:rsid w:val="00CF7400"/>
    <w:rsid w:val="00D01179"/>
    <w:rsid w:val="00D0787D"/>
    <w:rsid w:val="00D078C4"/>
    <w:rsid w:val="00D10590"/>
    <w:rsid w:val="00D13D6D"/>
    <w:rsid w:val="00D15EA5"/>
    <w:rsid w:val="00D20E3F"/>
    <w:rsid w:val="00D2100B"/>
    <w:rsid w:val="00D24220"/>
    <w:rsid w:val="00D3089E"/>
    <w:rsid w:val="00D31D7A"/>
    <w:rsid w:val="00D33E60"/>
    <w:rsid w:val="00D40260"/>
    <w:rsid w:val="00D430AD"/>
    <w:rsid w:val="00D460E7"/>
    <w:rsid w:val="00D56AB5"/>
    <w:rsid w:val="00D627C2"/>
    <w:rsid w:val="00D63ABC"/>
    <w:rsid w:val="00D675F1"/>
    <w:rsid w:val="00D73B96"/>
    <w:rsid w:val="00D80807"/>
    <w:rsid w:val="00D86917"/>
    <w:rsid w:val="00D92F9A"/>
    <w:rsid w:val="00D9427D"/>
    <w:rsid w:val="00D96128"/>
    <w:rsid w:val="00D96AEE"/>
    <w:rsid w:val="00DA2D3D"/>
    <w:rsid w:val="00DA36EE"/>
    <w:rsid w:val="00DA452E"/>
    <w:rsid w:val="00DA5128"/>
    <w:rsid w:val="00DB1BA0"/>
    <w:rsid w:val="00DB308D"/>
    <w:rsid w:val="00DB5F40"/>
    <w:rsid w:val="00DC7C29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2DD9"/>
    <w:rsid w:val="00E33514"/>
    <w:rsid w:val="00E33FDA"/>
    <w:rsid w:val="00E406D5"/>
    <w:rsid w:val="00E41941"/>
    <w:rsid w:val="00E42E5E"/>
    <w:rsid w:val="00E50484"/>
    <w:rsid w:val="00E55C6B"/>
    <w:rsid w:val="00E56701"/>
    <w:rsid w:val="00E56F3F"/>
    <w:rsid w:val="00E62754"/>
    <w:rsid w:val="00E63D77"/>
    <w:rsid w:val="00E64D2D"/>
    <w:rsid w:val="00E74B2A"/>
    <w:rsid w:val="00E86B53"/>
    <w:rsid w:val="00E87559"/>
    <w:rsid w:val="00E9110B"/>
    <w:rsid w:val="00E96CCC"/>
    <w:rsid w:val="00EA032B"/>
    <w:rsid w:val="00EA2B6F"/>
    <w:rsid w:val="00EA47FB"/>
    <w:rsid w:val="00EB3478"/>
    <w:rsid w:val="00EB4B39"/>
    <w:rsid w:val="00EB6FE3"/>
    <w:rsid w:val="00EC46E0"/>
    <w:rsid w:val="00EC47C8"/>
    <w:rsid w:val="00ED5CAB"/>
    <w:rsid w:val="00EE0F65"/>
    <w:rsid w:val="00EE1B32"/>
    <w:rsid w:val="00EF50BD"/>
    <w:rsid w:val="00EF7D23"/>
    <w:rsid w:val="00F06649"/>
    <w:rsid w:val="00F06764"/>
    <w:rsid w:val="00F10003"/>
    <w:rsid w:val="00F246A1"/>
    <w:rsid w:val="00F35970"/>
    <w:rsid w:val="00F37917"/>
    <w:rsid w:val="00F47698"/>
    <w:rsid w:val="00F50922"/>
    <w:rsid w:val="00F53923"/>
    <w:rsid w:val="00F5513E"/>
    <w:rsid w:val="00F61D28"/>
    <w:rsid w:val="00F63F3F"/>
    <w:rsid w:val="00F66FA5"/>
    <w:rsid w:val="00F71678"/>
    <w:rsid w:val="00F716FA"/>
    <w:rsid w:val="00F71A70"/>
    <w:rsid w:val="00F730E3"/>
    <w:rsid w:val="00F755E9"/>
    <w:rsid w:val="00F9033A"/>
    <w:rsid w:val="00F909CD"/>
    <w:rsid w:val="00F9178D"/>
    <w:rsid w:val="00F9374B"/>
    <w:rsid w:val="00F946CE"/>
    <w:rsid w:val="00F968A7"/>
    <w:rsid w:val="00F974D1"/>
    <w:rsid w:val="00FA16E0"/>
    <w:rsid w:val="00FB19ED"/>
    <w:rsid w:val="00FC07F3"/>
    <w:rsid w:val="00FC1304"/>
    <w:rsid w:val="00FC4397"/>
    <w:rsid w:val="00FD05AD"/>
    <w:rsid w:val="00FD0666"/>
    <w:rsid w:val="00FD65A0"/>
    <w:rsid w:val="00FD7295"/>
    <w:rsid w:val="00FD73E8"/>
    <w:rsid w:val="00FE2187"/>
    <w:rsid w:val="00FE320C"/>
    <w:rsid w:val="00FE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2F99FE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2" ma:contentTypeDescription="Create a new document." ma:contentTypeScope="" ma:versionID="287c739f6ba0026b85859d60d81745e6">
  <xsd:schema xmlns:xsd="http://www.w3.org/2001/XMLSchema" xmlns:xs="http://www.w3.org/2001/XMLSchema" xmlns:p="http://schemas.microsoft.com/office/2006/metadata/properties" xmlns:ns2="637853d3-3c8a-4525-b7b2-7dbd8854d207" targetNamespace="http://schemas.microsoft.com/office/2006/metadata/properties" ma:root="true" ma:fieldsID="4f9e8a2eca29801c95fef23fa536bfab" ns2:_="">
    <xsd:import namespace="637853d3-3c8a-4525-b7b2-7dbd8854d2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F8D35-76E0-4A97-9E42-091454B2F2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C5F3D-DE00-49C5-9D5C-3F9D2B23A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D5CC5B-74C4-4865-95B3-2E117F7273BB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637853d3-3c8a-4525-b7b2-7dbd8854d207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A7C01DF-4EFB-4576-ADED-79EA1CAF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</TotalTime>
  <Pages>7</Pages>
  <Words>2630</Words>
  <Characters>10254</Characters>
  <Application>Microsoft Office Word</Application>
  <DocSecurity>0</DocSecurity>
  <Lines>85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2017-08-17T06:00:00Z</cp:lastPrinted>
  <dcterms:created xsi:type="dcterms:W3CDTF">2018-02-27T10:41:00Z</dcterms:created>
  <dcterms:modified xsi:type="dcterms:W3CDTF">2018-02-27T10:43:00Z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