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706" w:rsidRPr="00FF2C65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FF2C6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(มหาชน) และบริษัทย่อย </w:t>
      </w:r>
    </w:p>
    <w:p w:rsidR="00376A1E" w:rsidRPr="00F40FAE" w:rsidRDefault="00376A1E" w:rsidP="00530D0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</w:rPr>
      </w:pPr>
      <w:r w:rsidRPr="00FF2C65">
        <w:rPr>
          <w:rFonts w:ascii="Browallia New" w:hAnsi="Browallia New" w:cs="Browallia New"/>
          <w:b/>
          <w:bCs/>
          <w:sz w:val="28"/>
          <w:szCs w:val="28"/>
          <w:cs/>
        </w:rPr>
        <w:t>หมายเหตุ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ประกอบงบการเงิน</w:t>
      </w:r>
      <w:r w:rsidR="0091392C"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  <w:r w:rsidR="001A66D6"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และงบการเงินเฉพาะ</w:t>
      </w:r>
      <w:r w:rsidR="00204639"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ของบริษัท</w:t>
      </w:r>
      <w:bookmarkStart w:id="0" w:name="_GoBack"/>
      <w:bookmarkEnd w:id="0"/>
    </w:p>
    <w:p w:rsidR="00376A1E" w:rsidRPr="00F40FAE" w:rsidRDefault="009A02F0" w:rsidP="00530D0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สำหรับปีสิ้นสุด</w:t>
      </w:r>
      <w:r w:rsidR="00376A1E"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E49DE" w:rsidRPr="00F40FAE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D63D18"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376A1E"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ธันวาคม </w:t>
      </w:r>
      <w:r w:rsidR="007E49DE" w:rsidRPr="00F40FAE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3710C3" w:rsidRPr="00F40FAE">
        <w:rPr>
          <w:rFonts w:ascii="Browallia New" w:hAnsi="Browallia New" w:cs="Browallia New"/>
          <w:b/>
          <w:bCs/>
          <w:sz w:val="28"/>
          <w:szCs w:val="28"/>
        </w:rPr>
        <w:t>60</w:t>
      </w:r>
    </w:p>
    <w:p w:rsidR="00376A1E" w:rsidRPr="00F40FAE" w:rsidRDefault="00376A1E" w:rsidP="00530D0F">
      <w:pPr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210A9E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:rsidR="001A4AF4" w:rsidRPr="00F40FAE" w:rsidRDefault="001A4AF4" w:rsidP="001A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210A9E" w:rsidRPr="00F40FAE" w:rsidRDefault="00210A9E" w:rsidP="00210A9E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เอนจิเนียริ่ง จำกัด (มหาชน)</w:t>
      </w:r>
      <w:r w:rsidR="00966A5B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6A5B" w:rsidRPr="00F40FAE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6A5B" w:rsidRPr="00F40FAE">
        <w:rPr>
          <w:rFonts w:ascii="Browallia New" w:hAnsi="Browallia New" w:cs="Browallia New" w:hint="cs"/>
          <w:sz w:val="28"/>
          <w:szCs w:val="28"/>
          <w:cs/>
        </w:rPr>
        <w:t>(</w:t>
      </w:r>
      <w:r w:rsidR="001A4AF4">
        <w:rPr>
          <w:rFonts w:ascii="Browallia New" w:hAnsi="Browallia New" w:cs="Browallia New"/>
          <w:sz w:val="28"/>
          <w:szCs w:val="28"/>
        </w:rPr>
        <w:t>“</w:t>
      </w:r>
      <w:r w:rsidR="00966A5B" w:rsidRPr="00F40FAE">
        <w:rPr>
          <w:rFonts w:ascii="Browallia New" w:hAnsi="Browallia New" w:cs="Browallia New" w:hint="cs"/>
          <w:sz w:val="28"/>
          <w:szCs w:val="28"/>
          <w:cs/>
        </w:rPr>
        <w:t>กลุ่มบริ</w:t>
      </w:r>
      <w:r w:rsidR="00966A5B" w:rsidRPr="00F40FAE">
        <w:rPr>
          <w:rFonts w:hint="cs"/>
          <w:sz w:val="28"/>
          <w:szCs w:val="28"/>
          <w:cs/>
        </w:rPr>
        <w:t>ษัท”</w:t>
      </w:r>
      <w:r w:rsidR="00966A5B" w:rsidRPr="00F40FAE">
        <w:rPr>
          <w:rFonts w:ascii="Browallia New" w:hAnsi="Browallia New" w:cs="Browallia New" w:hint="cs"/>
          <w:sz w:val="28"/>
          <w:szCs w:val="28"/>
          <w:cs/>
        </w:rPr>
        <w:t>)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ดำเนินธุรกิจหลักเกี่ยวกับการผลิต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Pr="00F40FAE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พื้นและผนังคอนกรีตสำเร็จรูปและให้บริการงานก่อสร้างและติดตั้งผลิตภัณฑ์ดังกล่าว โดยบริษัทย่อยยังไม่เริ่มดำเนินธุรกิจ</w:t>
      </w:r>
    </w:p>
    <w:p w:rsidR="00210A9E" w:rsidRPr="00F40FAE" w:rsidRDefault="00210A9E" w:rsidP="0021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210A9E" w:rsidRPr="00F40FAE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ข้อมูลทั่วไปและการปฏิบัติตามมาตรฐานการรายงานทางการเงินของไทย</w:t>
      </w:r>
    </w:p>
    <w:p w:rsidR="00376A1E" w:rsidRPr="00F40FAE" w:rsidRDefault="00376A1E" w:rsidP="00210A9E">
      <w:pPr>
        <w:tabs>
          <w:tab w:val="clear" w:pos="454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:rsidR="00376A1E" w:rsidRPr="00F40FAE" w:rsidRDefault="00376A1E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เอนจิเนียริ่ง จำกัด (มหาชน)</w:t>
      </w:r>
      <w:r w:rsidR="00210A9E" w:rsidRPr="00F40FAE">
        <w:rPr>
          <w:rFonts w:ascii="Browallia New" w:hAnsi="Browallia New" w:cs="Browallia New"/>
          <w:sz w:val="28"/>
          <w:szCs w:val="28"/>
          <w:cs/>
        </w:rPr>
        <w:t xml:space="preserve"> เป็นบริษัทมหาชนซึ่งจดทะเบียนในตลาดหลักทรัพย์แห่งประเทศไทย (</w:t>
      </w:r>
      <w:r w:rsidR="00210A9E" w:rsidRPr="00F40FAE">
        <w:rPr>
          <w:rFonts w:ascii="Browallia New" w:hAnsi="Browallia New" w:cs="Browallia New"/>
          <w:sz w:val="28"/>
          <w:szCs w:val="28"/>
        </w:rPr>
        <w:t>SET</w:t>
      </w:r>
      <w:r w:rsidR="00210A9E" w:rsidRPr="00F40FAE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10A9E" w:rsidRPr="00F40FAE">
        <w:rPr>
          <w:rFonts w:ascii="Browallia New" w:hAnsi="Browallia New" w:cs="Browallia New"/>
          <w:sz w:val="28"/>
          <w:szCs w:val="28"/>
          <w:cs/>
        </w:rPr>
        <w:t>และ</w:t>
      </w:r>
      <w:r w:rsidR="00210A9E" w:rsidRPr="00F40FAE">
        <w:rPr>
          <w:rFonts w:ascii="Browallia New" w:hAnsi="Browallia New" w:cs="Browallia New" w:hint="cs"/>
          <w:sz w:val="28"/>
          <w:szCs w:val="28"/>
          <w:cs/>
        </w:rPr>
        <w:t>ตั้ง</w:t>
      </w:r>
      <w:r w:rsidR="00210A9E" w:rsidRPr="00F40FAE">
        <w:rPr>
          <w:rFonts w:ascii="Browallia New" w:hAnsi="Browallia New" w:cs="Browallia New"/>
          <w:sz w:val="28"/>
          <w:szCs w:val="28"/>
          <w:cs/>
        </w:rPr>
        <w:t>อยู่</w:t>
      </w:r>
      <w:r w:rsidR="00210A9E" w:rsidRPr="00F40FAE">
        <w:rPr>
          <w:rFonts w:ascii="Browallia New" w:hAnsi="Browallia New" w:cs="Browallia New" w:hint="cs"/>
          <w:sz w:val="28"/>
          <w:szCs w:val="28"/>
          <w:cs/>
        </w:rPr>
        <w:t>ในประเทศไทย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เลขที่ </w:t>
      </w:r>
      <w:r w:rsidR="007E49DE" w:rsidRPr="00F40FAE">
        <w:rPr>
          <w:rFonts w:ascii="Browallia New" w:hAnsi="Browallia New" w:cs="Browallia New"/>
          <w:sz w:val="28"/>
          <w:szCs w:val="28"/>
        </w:rPr>
        <w:t>44</w:t>
      </w:r>
      <w:r w:rsidRPr="00F40FAE">
        <w:rPr>
          <w:rFonts w:ascii="Browallia New" w:hAnsi="Browallia New" w:cs="Browallia New"/>
          <w:sz w:val="28"/>
          <w:szCs w:val="28"/>
          <w:cs/>
        </w:rPr>
        <w:t>/</w:t>
      </w:r>
      <w:r w:rsidR="007E49DE" w:rsidRPr="00F40FAE">
        <w:rPr>
          <w:rFonts w:ascii="Browallia New" w:hAnsi="Browallia New" w:cs="Browallia New"/>
          <w:sz w:val="28"/>
          <w:szCs w:val="28"/>
        </w:rPr>
        <w:t>2</w:t>
      </w:r>
      <w:r w:rsidR="007E4D04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7E49DE" w:rsidRPr="00F40FAE">
        <w:rPr>
          <w:rFonts w:ascii="Browallia New" w:hAnsi="Browallia New" w:cs="Browallia New"/>
          <w:sz w:val="28"/>
          <w:szCs w:val="28"/>
        </w:rPr>
        <w:t>2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จังหวัดปทุมธานี </w:t>
      </w:r>
    </w:p>
    <w:p w:rsidR="00210A9E" w:rsidRPr="00F40FAE" w:rsidRDefault="00210A9E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C3F3E" w:rsidRPr="00DC3F3E" w:rsidRDefault="00DC3F3E" w:rsidP="00DC3F3E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00344E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งบการเงินรวมและงบการเงินเฉพาะของบริษัทนี้ได้จัดทำขึ้นตามพระราชบัญญัติการบัญชี พ.ศ.</w:t>
      </w:r>
      <w:r w:rsidRPr="0000344E">
        <w:rPr>
          <w:rFonts w:ascii="Browallia New" w:hAnsi="Browallia New" w:cs="Browallia New"/>
          <w:sz w:val="28"/>
          <w:szCs w:val="28"/>
        </w:rPr>
        <w:t xml:space="preserve"> 2543 </w:t>
      </w:r>
      <w:r w:rsidRPr="0000344E">
        <w:rPr>
          <w:rFonts w:ascii="Browallia New" w:hAnsi="Browallia New" w:cs="Browallia New"/>
          <w:sz w:val="28"/>
          <w:szCs w:val="28"/>
          <w:cs/>
        </w:rPr>
        <w:t>และตามมาตรฐานการ</w:t>
      </w:r>
      <w:r w:rsidRPr="0000344E">
        <w:rPr>
          <w:rFonts w:ascii="Browallia New" w:hAnsi="Browallia New" w:cs="Browallia New" w:hint="cs"/>
          <w:sz w:val="28"/>
          <w:szCs w:val="28"/>
          <w:cs/>
        </w:rPr>
        <w:t>รายงานทางการเงิน</w:t>
      </w:r>
      <w:r w:rsidRPr="0000344E">
        <w:rPr>
          <w:rFonts w:ascii="Browallia New" w:hAnsi="Browallia New" w:cs="Browallia New"/>
          <w:sz w:val="28"/>
          <w:szCs w:val="28"/>
          <w:cs/>
        </w:rPr>
        <w:t>ที่ออกภายใต้พระราชบัญญัติวิชาชีพบัญชี พ.ศ.</w:t>
      </w:r>
      <w:r w:rsidRPr="0000344E">
        <w:rPr>
          <w:rFonts w:ascii="Browallia New" w:hAnsi="Browallia New" w:cs="Browallia New"/>
          <w:sz w:val="28"/>
          <w:szCs w:val="28"/>
        </w:rPr>
        <w:t xml:space="preserve"> 2547 </w:t>
      </w:r>
      <w:r w:rsidRPr="0000344E">
        <w:rPr>
          <w:rFonts w:ascii="Browallia New" w:hAnsi="Browallia New" w:cs="Browallia New"/>
          <w:sz w:val="28"/>
          <w:szCs w:val="28"/>
          <w:cs/>
        </w:rPr>
        <w:t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Pr="0000344E">
        <w:rPr>
          <w:rFonts w:ascii="Browallia New" w:hAnsi="Browallia New" w:cs="Browallia New"/>
          <w:sz w:val="28"/>
          <w:szCs w:val="28"/>
        </w:rPr>
        <w:t xml:space="preserve"> </w:t>
      </w:r>
      <w:r w:rsidRPr="0000344E">
        <w:rPr>
          <w:rFonts w:ascii="Browallia New" w:hAnsi="Browallia New" w:cs="Browallia New"/>
          <w:sz w:val="28"/>
          <w:szCs w:val="28"/>
          <w:cs/>
        </w:rPr>
        <w:t>พ.ศ.</w:t>
      </w:r>
      <w:r w:rsidR="00565BCC">
        <w:rPr>
          <w:rFonts w:ascii="Browallia New" w:hAnsi="Browallia New" w:cs="Browallia New"/>
          <w:sz w:val="28"/>
          <w:szCs w:val="28"/>
        </w:rPr>
        <w:t xml:space="preserve"> </w:t>
      </w:r>
      <w:r w:rsidRPr="0000344E">
        <w:rPr>
          <w:rFonts w:ascii="Browallia New" w:hAnsi="Browallia New" w:cs="Browallia New"/>
          <w:sz w:val="28"/>
          <w:szCs w:val="28"/>
        </w:rPr>
        <w:t xml:space="preserve">2535 </w:t>
      </w:r>
      <w:r w:rsidRPr="0000344E">
        <w:rPr>
          <w:rFonts w:ascii="Browallia New" w:hAnsi="Browallia New" w:cs="Browallia New"/>
          <w:sz w:val="28"/>
          <w:szCs w:val="28"/>
          <w:cs/>
        </w:rPr>
        <w:t>โดยจัดทำเป็นทางการเป็นภาษาไทย</w:t>
      </w:r>
      <w:r w:rsidRPr="0000344E">
        <w:rPr>
          <w:rFonts w:ascii="Browallia New" w:hAnsi="Browallia New" w:cs="Browallia New"/>
          <w:sz w:val="28"/>
          <w:szCs w:val="28"/>
        </w:rPr>
        <w:t xml:space="preserve"> </w:t>
      </w:r>
      <w:r w:rsidRPr="0000344E">
        <w:rPr>
          <w:rFonts w:ascii="Browallia New" w:hAnsi="Browallia New" w:cs="Browallia New"/>
          <w:sz w:val="28"/>
          <w:szCs w:val="28"/>
          <w:cs/>
        </w:rPr>
        <w:t>การแปลงบการเงิน</w:t>
      </w:r>
      <w:r w:rsidR="009E3944" w:rsidRPr="0000344E">
        <w:rPr>
          <w:rFonts w:ascii="Browallia New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00344E">
        <w:rPr>
          <w:rFonts w:ascii="Browallia New" w:hAnsi="Browallia New" w:cs="Browallia New"/>
          <w:sz w:val="28"/>
          <w:szCs w:val="28"/>
          <w:cs/>
        </w:rPr>
        <w:t>ฉบับนี้เป็นภาษาอื่น</w:t>
      </w:r>
      <w:r w:rsidRPr="0000344E">
        <w:rPr>
          <w:rFonts w:ascii="Browallia New" w:hAnsi="Browallia New" w:cs="Browallia New"/>
          <w:sz w:val="28"/>
          <w:szCs w:val="28"/>
        </w:rPr>
        <w:t xml:space="preserve"> </w:t>
      </w:r>
      <w:r w:rsidRPr="0000344E">
        <w:rPr>
          <w:rFonts w:ascii="Browallia New" w:hAnsi="Browallia New" w:cs="Browallia New"/>
          <w:sz w:val="28"/>
          <w:szCs w:val="28"/>
          <w:cs/>
        </w:rPr>
        <w:t>ให้ยึดถืองบการเงิน</w:t>
      </w:r>
      <w:r w:rsidR="00100DF4" w:rsidRPr="0000344E">
        <w:rPr>
          <w:rFonts w:ascii="Browallia New" w:hAnsi="Browallia New" w:cs="Browallia New"/>
          <w:sz w:val="28"/>
          <w:szCs w:val="28"/>
          <w:cs/>
        </w:rPr>
        <w:t>รวมและงบการเงินเฉพาะของบริษัท</w:t>
      </w:r>
      <w:r w:rsidRPr="0000344E">
        <w:rPr>
          <w:rFonts w:ascii="Browallia New" w:hAnsi="Browallia New" w:cs="Browallia New"/>
          <w:sz w:val="28"/>
          <w:szCs w:val="28"/>
          <w:cs/>
        </w:rPr>
        <w:t>ที่จัดทำขึ้นเป็นภาษาไทยเป็นเกณฑ์</w:t>
      </w:r>
      <w:r w:rsidRPr="00DC3F3E">
        <w:rPr>
          <w:rFonts w:ascii="Browallia New" w:hAnsi="Browallia New" w:cs="Browallia New"/>
          <w:sz w:val="28"/>
          <w:szCs w:val="28"/>
        </w:rPr>
        <w:t xml:space="preserve"> </w:t>
      </w:r>
    </w:p>
    <w:p w:rsidR="00DC3F3E" w:rsidRPr="00DC3F3E" w:rsidRDefault="00DC3F3E" w:rsidP="00210A9E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210A9E" w:rsidRPr="00F40FAE" w:rsidRDefault="00210A9E" w:rsidP="00210A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มาตรฐานการรายงานทางการเงินที่ออกและปรับปรุงใหม่</w:t>
      </w:r>
    </w:p>
    <w:p w:rsidR="00376A1E" w:rsidRPr="0000344E" w:rsidRDefault="00376A1E" w:rsidP="0021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sz w:val="28"/>
          <w:szCs w:val="28"/>
        </w:rPr>
      </w:pPr>
    </w:p>
    <w:p w:rsidR="00DC3F3E" w:rsidRPr="0000344E" w:rsidRDefault="00DC3F3E" w:rsidP="00DC3F3E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0344E">
        <w:rPr>
          <w:rFonts w:ascii="Browallia New" w:hAnsi="Browallia New" w:cs="Browallia New" w:hint="cs"/>
          <w:sz w:val="28"/>
          <w:szCs w:val="28"/>
          <w:cs/>
        </w:rPr>
        <w:t xml:space="preserve">สภาวิชาชีพบัญชีได้ปรับปรุงและออกมาตรฐานการรายงานทางการเงินฉบับใหม่ การตีความ รวมถึงแนวปฏิบัติทางบัญชี ซึ่งมีผลบังคับใช้สำหรับรอบระยะเวลาบัญชีที่เริ่มในหรือหลังวันที่ </w:t>
      </w:r>
      <w:r w:rsidRPr="0000344E">
        <w:rPr>
          <w:rFonts w:ascii="Browallia New" w:hAnsi="Browallia New" w:cs="Browallia New"/>
          <w:sz w:val="28"/>
          <w:szCs w:val="28"/>
        </w:rPr>
        <w:t xml:space="preserve">1 </w:t>
      </w:r>
      <w:r w:rsidRPr="0000344E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00344E">
        <w:rPr>
          <w:rFonts w:ascii="Browallia New" w:hAnsi="Browallia New" w:cs="Browallia New"/>
          <w:sz w:val="28"/>
          <w:szCs w:val="28"/>
        </w:rPr>
        <w:t xml:space="preserve">2560 </w:t>
      </w:r>
      <w:r w:rsidRPr="0000344E">
        <w:rPr>
          <w:rFonts w:ascii="Browallia New" w:hAnsi="Browallia New" w:cs="Browallia New" w:hint="cs"/>
          <w:sz w:val="28"/>
          <w:szCs w:val="28"/>
          <w:cs/>
        </w:rPr>
        <w:t>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DC3F3E" w:rsidRPr="0000344E" w:rsidRDefault="00DC3F3E" w:rsidP="00DC3F3E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:rsidR="00DC3F3E" w:rsidRPr="0000344E" w:rsidRDefault="00DC3F3E" w:rsidP="00DC3F3E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344E">
        <w:rPr>
          <w:rFonts w:ascii="Browallia New" w:hAnsi="Browallia New" w:cs="Browallia New" w:hint="cs"/>
          <w:sz w:val="28"/>
          <w:szCs w:val="28"/>
          <w:cs/>
        </w:rPr>
        <w:t xml:space="preserve">นอกจากนี้ สภาวิชาชีพบัญชีได้ออกประกาศและปรับปรุงมาตรฐานรายงานทางการเงิน การตีความและแนวปฏิบัติทางบัญชี ที่มีผลบังคับใช้สำหรับรอบระยะเวลาบัญชีที่เริ่มในหรือหลังวันที่ </w:t>
      </w:r>
      <w:r w:rsidRPr="0000344E">
        <w:rPr>
          <w:rFonts w:ascii="Browallia New" w:hAnsi="Browallia New" w:cs="Browallia New"/>
          <w:sz w:val="28"/>
          <w:szCs w:val="28"/>
        </w:rPr>
        <w:t xml:space="preserve">1 </w:t>
      </w:r>
      <w:r w:rsidRPr="0000344E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00344E">
        <w:rPr>
          <w:rFonts w:ascii="Browallia New" w:hAnsi="Browallia New" w:cs="Browallia New"/>
          <w:sz w:val="28"/>
          <w:szCs w:val="28"/>
        </w:rPr>
        <w:t xml:space="preserve">2561 </w:t>
      </w:r>
      <w:r w:rsidRPr="0000344E">
        <w:rPr>
          <w:rFonts w:ascii="Browallia New" w:hAnsi="Browallia New" w:cs="Browallia New" w:hint="cs"/>
          <w:sz w:val="28"/>
          <w:szCs w:val="28"/>
          <w:cs/>
        </w:rPr>
        <w:t>เป็นต้นไป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กลุ่มบริษัทไม่มีแผนนำมาตรฐานดังกล่าวมาปรับใช้ก่อน กลุ่มบริษัทได้ประเมินเบื้องต้นถึงผลกระทบต่องบการเงินในการนำมาตรฐานรายงานทางการเงินใหม่และที่ปรับปรุงข้างต้นมาถือปฏิบัติ และคาดว่าไม่มีผลกระทบอย่างเป็นสาระสำคัญต่องบการเงินของกลุ่มบริษัทในงวดที่เริ่มถือปฏิบัติ</w:t>
      </w:r>
    </w:p>
    <w:p w:rsidR="00EE5A84" w:rsidRPr="00F40FAE" w:rsidRDefault="00EE5A84" w:rsidP="00EE5A8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สรุปนโยบายการบัญชี</w:t>
      </w:r>
    </w:p>
    <w:p w:rsidR="00A872FE" w:rsidRPr="00F40FAE" w:rsidRDefault="00A872FE" w:rsidP="00A872FE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:rsidR="00A872FE" w:rsidRPr="00F40FAE" w:rsidRDefault="00966A5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>4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>1</w:t>
      </w: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เกณฑ์ในการจัดทำงบการเงิน</w:t>
      </w:r>
    </w:p>
    <w:p w:rsidR="00A872FE" w:rsidRPr="00F40FAE" w:rsidRDefault="00A872FE" w:rsidP="00A872FE">
      <w:pPr>
        <w:pStyle w:val="ListParagraph"/>
        <w:tabs>
          <w:tab w:val="left" w:pos="1008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</w:p>
    <w:p w:rsidR="00A872FE" w:rsidRPr="00F40FAE" w:rsidRDefault="00966A5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งบการเงินรวมและงบการเงินเฉพาะของบริษัทจัดทำ</w:t>
      </w:r>
      <w:r w:rsidR="00A872FE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ขึ้น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โดย</w:t>
      </w:r>
      <w:r w:rsidR="00A872FE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ใช้เกณฑ์คงค้างและ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ถือหลักเกณฑ์การบันทึกตามราคาทุนเดิม</w:t>
      </w:r>
      <w:r w:rsidR="00A872FE" w:rsidRPr="00F40FAE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ยกเว้น</w:t>
      </w:r>
      <w:r w:rsidR="00A872FE" w:rsidRPr="00F40FAE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="004B03B8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เงินลงทุนในหลักทรัพย์เผื่อขาย ซึ่งใช้เกณฑ์มูลค่า</w:t>
      </w:r>
      <w:r w:rsidR="004B03B8" w:rsidRPr="00ED64BD">
        <w:rPr>
          <w:rFonts w:ascii="Browallia New" w:hAnsi="Browallia New" w:cs="Browallia New" w:hint="cs"/>
          <w:sz w:val="28"/>
          <w:szCs w:val="28"/>
          <w:cs/>
          <w:lang w:bidi="th-TH"/>
        </w:rPr>
        <w:t>ยุติธรรม ตาม</w:t>
      </w:r>
      <w:r w:rsidR="004B03B8" w:rsidRPr="00ED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หมายเหตุข้อ </w:t>
      </w:r>
      <w:r w:rsidR="00ED64BD" w:rsidRPr="00ED64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729E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4B03B8" w:rsidRPr="00ED64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A872FE" w:rsidRPr="00ED64BD">
        <w:rPr>
          <w:rFonts w:ascii="Browallia New" w:hAnsi="Browallia New" w:cs="Browallia New"/>
          <w:sz w:val="28"/>
          <w:szCs w:val="28"/>
          <w:cs/>
          <w:lang w:bidi="th-TH"/>
        </w:rPr>
        <w:t>หนี้สิน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ตามภาระผูกพันสำหรับผลประโยชน์พนักงาน</w:t>
      </w:r>
      <w:r w:rsidR="00A872FE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ซึ่งใช้เกณฑ์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มูลค่าปัจจุบันของภาระผูกพันตามผลประโยชน์ที่กำหนด</w:t>
      </w:r>
      <w:r w:rsidR="00A872FE" w:rsidRPr="00565B08">
        <w:rPr>
          <w:rFonts w:ascii="Browallia New" w:hAnsi="Browallia New" w:cs="Browallia New"/>
          <w:sz w:val="28"/>
          <w:szCs w:val="28"/>
          <w:cs/>
          <w:lang w:bidi="th-TH"/>
        </w:rPr>
        <w:t xml:space="preserve">ไว้ </w:t>
      </w:r>
      <w:r w:rsidR="00A872FE" w:rsidRPr="00565B08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A872FE" w:rsidRPr="00565B08">
        <w:rPr>
          <w:rFonts w:ascii="Browallia New" w:hAnsi="Browallia New" w:cs="Browallia New"/>
          <w:sz w:val="28"/>
          <w:szCs w:val="28"/>
          <w:cs/>
          <w:lang w:bidi="th-TH"/>
        </w:rPr>
        <w:t>หมายเหตุข้อ</w:t>
      </w:r>
      <w:r w:rsidR="00565B08" w:rsidRPr="00565B0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65B08" w:rsidRPr="00565B08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A872FE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โดยแสดงจำนวนเงินเป็นสกุลเงินบาท </w:t>
      </w:r>
    </w:p>
    <w:p w:rsidR="00A872FE" w:rsidRPr="00F40FAE" w:rsidRDefault="00A872FE" w:rsidP="00A872FE">
      <w:pPr>
        <w:jc w:val="both"/>
        <w:rPr>
          <w:rFonts w:ascii="Browallia New" w:hAnsi="Browallia New" w:cs="Browallia New"/>
          <w:i/>
          <w:iCs/>
          <w:sz w:val="24"/>
          <w:szCs w:val="24"/>
        </w:rPr>
      </w:pPr>
    </w:p>
    <w:p w:rsidR="00A872FE" w:rsidRPr="00F40FAE" w:rsidRDefault="00966A5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>4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>2</w:t>
      </w: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เกณฑ์ในการจัดทำงบการเงินรวม</w:t>
      </w:r>
    </w:p>
    <w:p w:rsidR="00A872FE" w:rsidRPr="00F40FAE" w:rsidRDefault="00A872FE" w:rsidP="00A872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</w:rPr>
      </w:pPr>
    </w:p>
    <w:p w:rsidR="00A872FE" w:rsidRPr="00F40FAE" w:rsidRDefault="00966A5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ของกลุ่มบริษัทที่นำมาจัดทำงบการเงินรวมประกอบด้วยงบการเงินของบริษัทใหญ่และบริษัทย่อยทั้งหมด ณ วันที่ </w:t>
      </w:r>
      <w:r w:rsidR="00A872FE" w:rsidRPr="00F40FAE">
        <w:rPr>
          <w:rFonts w:ascii="Browallia New" w:hAnsi="Browallia New" w:cs="Browallia New"/>
          <w:sz w:val="28"/>
          <w:szCs w:val="28"/>
        </w:rPr>
        <w:t>31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A872FE" w:rsidRPr="00F40FAE">
        <w:rPr>
          <w:rFonts w:ascii="Browallia New" w:hAnsi="Browallia New" w:cs="Browallia New"/>
          <w:sz w:val="28"/>
          <w:szCs w:val="28"/>
        </w:rPr>
        <w:t>2560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วันสิ้นรอบระยะเวลารายงานของบริษัทย่อยทั้งหมดเป็นวันที่ </w:t>
      </w:r>
      <w:r w:rsidR="00A872FE" w:rsidRPr="00F40FAE">
        <w:rPr>
          <w:rFonts w:ascii="Browallia New" w:hAnsi="Browallia New" w:cs="Browallia New"/>
          <w:sz w:val="28"/>
          <w:szCs w:val="28"/>
        </w:rPr>
        <w:t>31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</w:p>
    <w:p w:rsidR="00A872FE" w:rsidRPr="00F40FAE" w:rsidRDefault="00A872FE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A872FE" w:rsidRPr="00F40FAE" w:rsidRDefault="00966A5B" w:rsidP="001C002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 สินทรัพย์ดังกล่าวจะถูกทดสอ</w:t>
      </w:r>
      <w:r w:rsidR="001C002C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:rsidR="00A872FE" w:rsidRPr="00F40FAE" w:rsidRDefault="00A872FE" w:rsidP="007800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91"/>
        <w:jc w:val="thaiDistribute"/>
        <w:rPr>
          <w:rFonts w:ascii="Browallia New" w:hAnsi="Browallia New" w:cs="Browallia New"/>
          <w:sz w:val="28"/>
          <w:szCs w:val="28"/>
        </w:rPr>
      </w:pPr>
    </w:p>
    <w:p w:rsidR="00A872FE" w:rsidRPr="00F40FAE" w:rsidRDefault="00966A5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 </w:t>
      </w:r>
      <w:r w:rsidR="00A872FE"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(ถ้ามี) </w:t>
      </w:r>
    </w:p>
    <w:p w:rsidR="00A872FE" w:rsidRPr="00F40FAE" w:rsidRDefault="00A872FE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EE5A84" w:rsidRDefault="00966A5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A872FE" w:rsidRPr="00F40FA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จัดสรรกำไรขาดทุนเบ็ดเสร็จรวมของบริษัทย่อยระหว่างส่วนของบริษัทใหญ่และส่วนได้เสียที่ไม่อยู่ในอำนาจควบคุมในบริษัทย่อยตามสัดส่วนของความเป็นเจ้าของ</w:t>
      </w:r>
    </w:p>
    <w:p w:rsidR="00182B0B" w:rsidRPr="00F40FAE" w:rsidRDefault="00182B0B" w:rsidP="00966A5B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C93593" w:rsidRPr="00F40FAE" w:rsidRDefault="00F83C37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การแปลงค่าเงินตราต่างประเทศ</w:t>
      </w:r>
    </w:p>
    <w:p w:rsidR="00C93593" w:rsidRPr="00F40FAE" w:rsidRDefault="00C93593" w:rsidP="00C93593">
      <w:pPr>
        <w:pStyle w:val="block"/>
        <w:tabs>
          <w:tab w:val="left" w:pos="7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:rsidR="00C93593" w:rsidRPr="00D7106C" w:rsidRDefault="00C93593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Pr="00D7106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สกุลเงินที่ใช้ในการดำเนินงานและนำเสนองบการเงิน</w:t>
      </w:r>
    </w:p>
    <w:p w:rsidR="00C93593" w:rsidRPr="00F40FAE" w:rsidRDefault="00C93593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งบการเงินรวมนำเสนอโดยใช้สกุลเงินบาทซึ่งเป็นสกุลเงินที่ใช้ในการดำเนินงานของบริษัทใหญ่</w:t>
      </w:r>
    </w:p>
    <w:p w:rsidR="00C93593" w:rsidRPr="00F40FAE" w:rsidRDefault="00C93593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C93593" w:rsidRPr="00F40FAE" w:rsidRDefault="00C93593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</w:rPr>
        <w:tab/>
      </w:r>
      <w:r w:rsidRPr="00F40FA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รายการและยอดคงเหลือสกุลเงินตราต่างประเทศ</w:t>
      </w:r>
    </w:p>
    <w:p w:rsidR="00C93593" w:rsidRPr="00F40FAE" w:rsidRDefault="00C93593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รายการบัญชีที่เป็นเงินตราต่างประเทศแปลงค่าเป็นสกุลเงินบาท โดยใช้อัตราแลกเปลี่ยน ณ วันที่เกิดรายการ กำไรและขาดทุนที่เกิดจากการรับหรือจ่ายชำระเงินตราต่างประเทศและที่เกิดจากการวัดมูลค่ารายการที่เป็นตัวเงิน ณ วันสิ้นรอบระยะเวลารายงาน รับรู้ในงบกำไรขาดทุน</w:t>
      </w:r>
    </w:p>
    <w:p w:rsidR="00C93593" w:rsidRPr="00F40FAE" w:rsidRDefault="00C93593" w:rsidP="00C93593">
      <w:pPr>
        <w:tabs>
          <w:tab w:val="left" w:pos="360"/>
        </w:tabs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:rsidR="00C93593" w:rsidRPr="00F40FAE" w:rsidRDefault="00C93593" w:rsidP="00034C7F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รายการที่ไม่เป็นตัวเงินจะไม่ถูกปรับมูลค่า ณ วันสิ้นปี และจะใช้ราคาทุนเดิมในการวัดมูลค่า</w:t>
      </w:r>
      <w:r w:rsidR="00034C7F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="00034C7F" w:rsidRPr="00034C7F">
        <w:rPr>
          <w:rFonts w:ascii="Browallia New" w:hAnsi="Browallia New" w:cs="Browallia New" w:hint="cs"/>
          <w:sz w:val="2"/>
          <w:szCs w:val="2"/>
          <w:cs/>
          <w:lang w:bidi="th-TH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แปลงค่าโดยใช</w:t>
      </w:r>
      <w:r w:rsidR="00034C7F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้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อัตราแลกเปลี่ยน ณ วันที่เกิดรายการ</w:t>
      </w:r>
      <w:r w:rsidR="00034C7F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ยกเว้น รายการที่ไม่เป็นตัวเงินที่วัดมูลค่าด้วยมูลค่ายุติธรรม ซึ่งจะถูกแปลงค่</w:t>
      </w:r>
      <w:r w:rsidR="00034C7F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า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โด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ยใช้อัตราแลกเปลี่ยน ณ วันที่กำหนดมูลค่ายุติธรรม</w:t>
      </w:r>
    </w:p>
    <w:p w:rsidR="00541EC6" w:rsidRPr="00F40FAE" w:rsidRDefault="00541EC6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650533" w:rsidRPr="00501ECA" w:rsidRDefault="00541EC6" w:rsidP="00501ECA">
      <w:pPr>
        <w:pStyle w:val="BodyText2"/>
        <w:tabs>
          <w:tab w:val="left" w:pos="810"/>
        </w:tabs>
        <w:ind w:left="0" w:right="43" w:firstLine="0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</w:rPr>
        <w:lastRenderedPageBreak/>
        <w:tab/>
      </w:r>
      <w:r w:rsidRPr="00F40FAE">
        <w:rPr>
          <w:rFonts w:ascii="Browallia New" w:hAnsi="Browallia New" w:cs="Browallia New"/>
          <w:i/>
          <w:iCs/>
          <w:sz w:val="28"/>
          <w:szCs w:val="28"/>
          <w:cs/>
        </w:rPr>
        <w:t xml:space="preserve">หน่วยงานในต่างประเทศ  </w:t>
      </w:r>
    </w:p>
    <w:p w:rsidR="00541EC6" w:rsidRPr="00F40FAE" w:rsidRDefault="00541EC6" w:rsidP="00650533">
      <w:pPr>
        <w:pStyle w:val="BodyText2"/>
        <w:tabs>
          <w:tab w:val="left" w:pos="810"/>
        </w:tabs>
        <w:ind w:left="851" w:right="43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ในงบการเงินของกลุ่มบริษัท สินทรัพย์ หนี้สิน และรายการของบริษัทภายในกลุ่มที่มีสกุลเงินที่ใช้ในการดำเนินงานนอกเหนือจากสกุลเงินบาท จะถูกแปลงค่าเป็นเงินบาทในการจัดทำงบการเงินรวม สกุลเงินที่ใช้ในการดำเนินงานของบริษัทภายในกลุ่มไม่มีการเปลี่ยนแปลงในระหว่างปี </w:t>
      </w:r>
    </w:p>
    <w:p w:rsidR="00650533" w:rsidRPr="00F40FAE" w:rsidRDefault="00650533" w:rsidP="00650533">
      <w:pPr>
        <w:pStyle w:val="BodyText2"/>
        <w:tabs>
          <w:tab w:val="left" w:pos="810"/>
        </w:tabs>
        <w:ind w:left="851" w:right="43" w:firstLine="0"/>
        <w:jc w:val="thaiDistribute"/>
        <w:rPr>
          <w:rFonts w:ascii="Browallia New" w:hAnsi="Browallia New" w:cs="Browallia New"/>
          <w:sz w:val="28"/>
          <w:szCs w:val="28"/>
        </w:rPr>
      </w:pPr>
    </w:p>
    <w:p w:rsidR="00541EC6" w:rsidRPr="00F40FAE" w:rsidRDefault="00541EC6" w:rsidP="00650533">
      <w:pPr>
        <w:pStyle w:val="BodyText2"/>
        <w:tabs>
          <w:tab w:val="left" w:pos="810"/>
        </w:tabs>
        <w:ind w:left="851" w:right="43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ในการจัดทำงบการเงินรวม สินทรัพย์ และหนี้สินมีการแปลงค่าเป็นเงินบาทด้วยอัตราปิด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ถัวเฉลี่ยระหว่างปี 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หากมีการจำหน่ายหน่วยงานในต่างประเทศ รายการผลต่างจากการแปลงค่าสะสมที่เกี่ยวข้องที่รับรู้ในส่วนของผู้ถือหุ้นจะถูกจัดประเภทไปยังกำไรขาดทุนและรับรู้เป็นส่วนหนึ่งของกำไรขาดทุนจากการจำหน่าย  </w:t>
      </w:r>
    </w:p>
    <w:p w:rsidR="00650533" w:rsidRPr="00F40FAE" w:rsidRDefault="00650533" w:rsidP="00650533">
      <w:pPr>
        <w:pStyle w:val="BodyText2"/>
        <w:tabs>
          <w:tab w:val="left" w:pos="810"/>
        </w:tabs>
        <w:ind w:left="851" w:right="43" w:firstLine="0"/>
        <w:jc w:val="thaiDistribute"/>
        <w:rPr>
          <w:rFonts w:ascii="Browallia New" w:hAnsi="Browallia New" w:cs="Browallia New"/>
          <w:sz w:val="28"/>
          <w:szCs w:val="28"/>
        </w:rPr>
      </w:pPr>
    </w:p>
    <w:p w:rsidR="00AC03C9" w:rsidRPr="00F40FAE" w:rsidRDefault="00AC03C9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:rsidR="00AC03C9" w:rsidRPr="00F40FAE" w:rsidRDefault="00AC03C9" w:rsidP="00AC03C9">
      <w:pPr>
        <w:tabs>
          <w:tab w:val="clear" w:pos="632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851" w:right="-34"/>
        <w:jc w:val="thaiDistribute"/>
        <w:rPr>
          <w:rFonts w:ascii="Browallia New" w:hAnsi="Browallia New" w:cs="Browallia New"/>
          <w:sz w:val="24"/>
          <w:szCs w:val="24"/>
        </w:rPr>
      </w:pPr>
    </w:p>
    <w:p w:rsidR="00AC03C9" w:rsidRPr="00F40FAE" w:rsidRDefault="00AC03C9" w:rsidP="00AC03C9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 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ทั้งทางตรงและทางอ้อมกับกลุ่มบริษัท ผู้บริหารสำคัญ กรรมการหรือพนักงานของกลุ่มบริษัท ที่มีอำนาจในการกำหนดทิศทางการดำเนินงานของกลุ่มบริษัท</w:t>
      </w:r>
    </w:p>
    <w:p w:rsidR="0048784B" w:rsidRPr="00F40FAE" w:rsidRDefault="0048784B" w:rsidP="00AC03C9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48784B" w:rsidRPr="00F40FAE" w:rsidRDefault="0048784B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รายได้</w:t>
      </w:r>
    </w:p>
    <w:p w:rsidR="0048784B" w:rsidRPr="00F40FAE" w:rsidRDefault="0048784B" w:rsidP="0048784B">
      <w:pPr>
        <w:tabs>
          <w:tab w:val="clear" w:pos="6322"/>
          <w:tab w:val="left" w:pos="499"/>
          <w:tab w:val="left" w:pos="1440"/>
          <w:tab w:val="left" w:pos="2880"/>
          <w:tab w:val="left" w:pos="3240"/>
          <w:tab w:val="center" w:pos="6120"/>
          <w:tab w:val="left" w:pos="6300"/>
        </w:tabs>
        <w:ind w:left="851" w:right="-34"/>
        <w:jc w:val="thaiDistribute"/>
        <w:rPr>
          <w:rFonts w:ascii="Browallia New" w:hAnsi="Browallia New" w:cs="Browallia New"/>
          <w:i/>
          <w:iCs/>
          <w:sz w:val="24"/>
          <w:szCs w:val="24"/>
        </w:rPr>
      </w:pP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รายได้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จากการขายสินค้า</w:t>
      </w:r>
      <w:r w:rsidR="00AD24A0" w:rsidRPr="00F40FAE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บริการวัดมูลค่าโดยใช้มูลค่ายุติธรรมของสิ่งตอบแทนที่ได้รับหรือค้างรับซึ่งไม่รวม</w:t>
      </w:r>
      <w:r w:rsidRPr="00F40FAE">
        <w:rPr>
          <w:rFonts w:ascii="Browallia New" w:hAnsi="Browallia New" w:cs="Browallia New"/>
          <w:sz w:val="28"/>
          <w:szCs w:val="28"/>
          <w:cs/>
        </w:rPr>
        <w:t>ภาษีมูลค่าเพิ่ม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โดยสุทธิจาก</w:t>
      </w:r>
      <w:r w:rsidRPr="00F40FAE">
        <w:rPr>
          <w:rFonts w:ascii="Browallia New" w:hAnsi="Browallia New" w:cs="Browallia New"/>
          <w:sz w:val="28"/>
          <w:szCs w:val="28"/>
          <w:cs/>
        </w:rPr>
        <w:t>ส่วนลดการค้า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  <w:cs/>
        </w:rPr>
        <w:t>ส่วนลด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ตามปริมาณซื้อที่กำหนด</w:t>
      </w: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 w:hint="cs"/>
          <w:i/>
          <w:iCs/>
          <w:sz w:val="28"/>
          <w:szCs w:val="28"/>
          <w:cs/>
        </w:rPr>
        <w:t>รายได้จากการขายสินค้าพร้อมติดตั้ง</w:t>
      </w: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>รายได้จากการขายสินค้าพร้อมติดตั้ง</w:t>
      </w:r>
      <w:r w:rsidRPr="00F40FAE">
        <w:rPr>
          <w:rFonts w:ascii="Browallia New" w:hAnsi="Browallia New" w:cs="Browallia New"/>
          <w:sz w:val="28"/>
          <w:szCs w:val="28"/>
          <w:cs/>
        </w:rPr>
        <w:t>รับรู้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ซึ่งโดยทั่วไปจะรับรู้เมื่อลูกค้ายอมรับผลการทดสอบการใช้สินค้าหลังการติดตั้ง </w:t>
      </w: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iCs/>
          <w:sz w:val="28"/>
          <w:szCs w:val="28"/>
        </w:rPr>
      </w:pPr>
      <w:r w:rsidRPr="00F40FAE">
        <w:rPr>
          <w:rFonts w:ascii="Browallia New" w:hAnsi="Browallia New" w:cs="Browallia New" w:hint="cs"/>
          <w:iCs/>
          <w:sz w:val="28"/>
          <w:szCs w:val="28"/>
          <w:cs/>
        </w:rPr>
        <w:t>รายได้จากการ</w:t>
      </w:r>
      <w:r w:rsidRPr="00F40FAE">
        <w:rPr>
          <w:rFonts w:ascii="Browallia New" w:hAnsi="Browallia New" w:cs="Browallia New"/>
          <w:iCs/>
          <w:sz w:val="28"/>
          <w:szCs w:val="28"/>
          <w:cs/>
        </w:rPr>
        <w:t>ขายสินค้า</w:t>
      </w:r>
    </w:p>
    <w:p w:rsidR="00C27F4A" w:rsidRPr="00F40FAE" w:rsidRDefault="00C27F4A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รายได้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จากการขายสินค้า</w:t>
      </w:r>
      <w:r w:rsidRPr="00F40FAE">
        <w:rPr>
          <w:rFonts w:ascii="Browallia New" w:hAnsi="Browallia New" w:cs="Browallia New"/>
          <w:sz w:val="28"/>
          <w:szCs w:val="28"/>
          <w:cs/>
        </w:rPr>
        <w:t>รับรู้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ซึ่งโดยทั่วไปจะรับรู้เมื่อลูกค้าไม่มีข้อโต้แย้งจากการส่งสินค้า</w:t>
      </w:r>
    </w:p>
    <w:p w:rsidR="008B48D4" w:rsidRPr="00F40FAE" w:rsidRDefault="008B48D4" w:rsidP="008B48D4">
      <w:pPr>
        <w:tabs>
          <w:tab w:val="clear" w:pos="907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48784B" w:rsidRPr="00F40FAE" w:rsidRDefault="00A86ED0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</w:rPr>
        <w:tab/>
      </w:r>
      <w:r w:rsidR="0048784B" w:rsidRPr="00F40FA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รายได้ค่าเช่า </w:t>
      </w:r>
    </w:p>
    <w:p w:rsidR="0048784B" w:rsidRPr="00F40FAE" w:rsidRDefault="00F940AC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</w:rPr>
        <w:tab/>
      </w:r>
      <w:r w:rsidR="0048784B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รายได้ค่าเช่ารับรู้ด้วยวิธีเส้นตรงตลอดอายุสัญญาเช่า </w:t>
      </w:r>
    </w:p>
    <w:p w:rsidR="00E7427C" w:rsidRPr="00F40FAE" w:rsidRDefault="00E7427C" w:rsidP="00E742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49"/>
        <w:jc w:val="thaiDistribute"/>
        <w:rPr>
          <w:rFonts w:ascii="Browallia New" w:hAnsi="Browallia New" w:cs="Browallia New"/>
          <w:iCs/>
          <w:sz w:val="28"/>
          <w:szCs w:val="28"/>
        </w:rPr>
      </w:pPr>
    </w:p>
    <w:p w:rsidR="00E7427C" w:rsidRPr="00F40FAE" w:rsidRDefault="00E7427C" w:rsidP="00E7427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</w:rPr>
        <w:tab/>
      </w:r>
      <w:r w:rsidRPr="00F40FA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เงินปันผลรับ</w:t>
      </w:r>
    </w:p>
    <w:p w:rsidR="00E7427C" w:rsidRPr="004D54A6" w:rsidRDefault="00E7427C" w:rsidP="004D54A6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เงินปันผลรับบันทึกในงบกำไรขาดทุนในวันที่บริษัทและบริษัทย่อยมีสิทธิได้รับเงินปันผล ซึ่งตามปกติในกรณีเงินปันผลที่จะได้รับจากบริษัทจดทะเบียนจะพิจารณาจากวันที่มีการประกาศสิทธิการรับปันผล</w:t>
      </w:r>
    </w:p>
    <w:p w:rsidR="00C448B4" w:rsidRDefault="00E7427C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</w:rPr>
        <w:tab/>
      </w:r>
    </w:p>
    <w:p w:rsidR="0048784B" w:rsidRPr="00F40FAE" w:rsidRDefault="00C448B4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ab/>
      </w:r>
      <w:r w:rsidR="0048784B" w:rsidRPr="00F40FA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ดอกเบี้ยรับ</w:t>
      </w:r>
    </w:p>
    <w:p w:rsidR="0048784B" w:rsidRPr="00F40FAE" w:rsidRDefault="00F940AC" w:rsidP="00F940AC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48784B" w:rsidRPr="00F40FAE">
        <w:rPr>
          <w:rFonts w:ascii="Browallia New" w:hAnsi="Browallia New" w:cs="Browallia New"/>
          <w:sz w:val="28"/>
          <w:szCs w:val="28"/>
          <w:cs/>
          <w:lang w:bidi="th-TH"/>
        </w:rPr>
        <w:t>ดอกเบี้ยรับ รับรู้เป็นรายได้ตามเกณฑ์คงค้างตามระยะเวลา</w:t>
      </w:r>
    </w:p>
    <w:p w:rsidR="0048784B" w:rsidRPr="00F40FAE" w:rsidRDefault="0048784B" w:rsidP="00F940AC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:rsidR="0048784B" w:rsidRPr="00F40FAE" w:rsidRDefault="0048784B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ค่าใช้จ่ายในการดำเนินงาน</w:t>
      </w:r>
    </w:p>
    <w:p w:rsidR="007E0BC1" w:rsidRPr="00F40FAE" w:rsidRDefault="007E0BC1" w:rsidP="007E0BC1">
      <w:pPr>
        <w:pStyle w:val="block"/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48784B" w:rsidRPr="00F40FAE" w:rsidRDefault="00F940AC" w:rsidP="002A28DE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  <w:r w:rsidR="0048784B" w:rsidRPr="00F40FAE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ค่าใช้จ่ายในการดำเนินงานรับรู้ในกำไรขาดทุนเมื่อมีการใช้บริการหรือเมื่อเกิดรายการ</w:t>
      </w:r>
    </w:p>
    <w:p w:rsidR="00E7427C" w:rsidRPr="00F40FAE" w:rsidRDefault="00E7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rtl/>
          <w:cs/>
          <w:lang w:val="en-GB" w:bidi="ar-SA"/>
        </w:rPr>
      </w:pPr>
    </w:p>
    <w:p w:rsidR="005224A0" w:rsidRPr="00F40FAE" w:rsidRDefault="005224A0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</w:t>
      </w:r>
    </w:p>
    <w:p w:rsidR="005224A0" w:rsidRPr="00F40FAE" w:rsidRDefault="005224A0" w:rsidP="005224A0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540" w:right="-338"/>
        <w:jc w:val="both"/>
        <w:rPr>
          <w:rFonts w:ascii="Browallia New" w:hAnsi="Browallia New" w:cs="Browallia New"/>
          <w:sz w:val="24"/>
          <w:szCs w:val="24"/>
        </w:rPr>
      </w:pPr>
    </w:p>
    <w:p w:rsidR="005224A0" w:rsidRPr="00F40FAE" w:rsidRDefault="005224A0" w:rsidP="005224A0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ต้นทุนการกู้ยืมที่เกี่ยวข้องโดยตรงกับการได้มา การก่อสร้าง หรือการผลิตของสินทรัพย์ที่เข้าเงื่อนไขเป็นส่วนหนึ่งของราคาทุนของสินทรัพย์นั้น ซึ่งสินทรัพย์ที่เข้าเงื่อนไขจำเป็นต้องใช้ระยะเวลานานในการเตรียมพร้อมเพื่อให้นำสินทรัพย์นั้นมาใช้ได้ตามประสงค์หรือนำไปขาย ต้นทุนการกู้ยืมอื่นรับรู้เป็นค่าใช้จ่ายในระหว่างวดเมื่อเกิดรายการและแสดงรายการในต้นทุนทางการเงิน</w:t>
      </w:r>
    </w:p>
    <w:p w:rsidR="00AC03C9" w:rsidRPr="00F40FAE" w:rsidRDefault="00AC03C9" w:rsidP="00C93593">
      <w:pPr>
        <w:pStyle w:val="block"/>
        <w:tabs>
          <w:tab w:val="left" w:pos="720"/>
        </w:tabs>
        <w:spacing w:after="0" w:line="240" w:lineRule="auto"/>
        <w:ind w:left="72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224A0" w:rsidRPr="00F40FAE" w:rsidRDefault="005224A0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:rsidR="005224A0" w:rsidRPr="00F40FAE" w:rsidRDefault="005224A0" w:rsidP="005224A0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900" w:right="-338"/>
        <w:jc w:val="both"/>
        <w:rPr>
          <w:rFonts w:ascii="Browallia New" w:hAnsi="Browallia New" w:cs="Browallia New"/>
          <w:sz w:val="24"/>
          <w:szCs w:val="24"/>
        </w:rPr>
      </w:pPr>
    </w:p>
    <w:p w:rsidR="005224A0" w:rsidRPr="00F40FAE" w:rsidRDefault="005224A0" w:rsidP="005224A0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เงินสดและรายการเทียบเท่าเงินสด ประกอบด้วย เงินสดในมือและเงินฝากธนาคารทุกประเภทที่มีสภาพคล่องสูง 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(ซึ่งไม่ได้ใช้เป็นหลักประกัน) และพร้อมที่จะเปลี่ยนเป็นเงินสดที่แน่นอน ซึ่งมีความเสี่ยงในการเปลี่ยนแปลงมูลค่าน้อย</w:t>
      </w:r>
    </w:p>
    <w:p w:rsidR="005224A0" w:rsidRPr="00F40FAE" w:rsidRDefault="005224A0" w:rsidP="005224A0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</w:p>
    <w:p w:rsidR="005224A0" w:rsidRPr="00F40FAE" w:rsidRDefault="005224A0" w:rsidP="005224A0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เงินฝากธนาคารที่ติดภาระผูกพัน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แสดงไว้ภายใต้สินทรัพย์ไม่หมุนเวียนในงบแสดงฐานะการเงิน</w:t>
      </w:r>
    </w:p>
    <w:p w:rsidR="00F83C37" w:rsidRPr="00F40FAE" w:rsidRDefault="00F83C37" w:rsidP="00C93593">
      <w:pPr>
        <w:pStyle w:val="block"/>
        <w:tabs>
          <w:tab w:val="left" w:pos="7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ab/>
      </w:r>
    </w:p>
    <w:p w:rsidR="0004010C" w:rsidRPr="00F40FAE" w:rsidRDefault="004D54A6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4010C"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</w:t>
      </w:r>
      <w:r w:rsidR="0004010C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ระยะสั้น</w:t>
      </w:r>
    </w:p>
    <w:p w:rsidR="0004010C" w:rsidRPr="00F40FAE" w:rsidRDefault="0004010C" w:rsidP="0004010C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</w:p>
    <w:p w:rsidR="0004010C" w:rsidRPr="00F40FAE" w:rsidRDefault="0004010C" w:rsidP="0004010C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</w:t>
      </w: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ระยะสั้น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ประกอบด้วย เงินฝากประจำ และใบรับเงินฝากประจำที่ครบกำหนดไม่เกิน </w:t>
      </w:r>
      <w:r w:rsidRPr="00F40FAE">
        <w:rPr>
          <w:rFonts w:ascii="Browallia New" w:hAnsi="Browallia New" w:cs="Browallia New"/>
          <w:sz w:val="28"/>
          <w:szCs w:val="28"/>
        </w:rPr>
        <w:t xml:space="preserve">1 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ปี ซึ่งแสดงตามมูลค่าตามราคาทุนซึ่งใกล้เคียงกับมูลค่ายุติธรรม</w:t>
      </w:r>
    </w:p>
    <w:p w:rsidR="0004010C" w:rsidRPr="00F40FAE" w:rsidRDefault="0004010C" w:rsidP="00C93593">
      <w:pPr>
        <w:pStyle w:val="block"/>
        <w:tabs>
          <w:tab w:val="left" w:pos="72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F44D04" w:rsidRPr="00F40FAE" w:rsidRDefault="00F44D04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</w:t>
      </w:r>
    </w:p>
    <w:p w:rsidR="00E274DB" w:rsidRDefault="00E274DB" w:rsidP="00E274DB">
      <w:pPr>
        <w:pStyle w:val="block"/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F44D04" w:rsidRPr="00E274DB" w:rsidRDefault="00F44D04" w:rsidP="00E274DB">
      <w:pPr>
        <w:pStyle w:val="block"/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4DB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ไว้เท่ากับจำนวนที่คาดว่าจะเรียกเก็บเงินจากลูกหนี้ไม่ได้ ทั้งนี้โดยประมาณขึ้นจากประสบการณ์ในการเก็บหนี้ และพิจารณาถึงสถานะของลูกหนี้ในปัจจุบัน</w:t>
      </w:r>
    </w:p>
    <w:p w:rsidR="00FA74B0" w:rsidRDefault="00FA74B0" w:rsidP="006C1890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</w:p>
    <w:p w:rsidR="00FA74B0" w:rsidRPr="00F40FAE" w:rsidRDefault="00FA74B0" w:rsidP="00DB4A42">
      <w:pPr>
        <w:pStyle w:val="block"/>
        <w:numPr>
          <w:ilvl w:val="1"/>
          <w:numId w:val="21"/>
        </w:numPr>
        <w:spacing w:after="0" w:line="240" w:lineRule="auto"/>
        <w:ind w:left="756" w:hanging="472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สินค้าคงเหลือ</w:t>
      </w:r>
    </w:p>
    <w:p w:rsidR="00FA74B0" w:rsidRPr="00F40FAE" w:rsidRDefault="00FA74B0" w:rsidP="00FA74B0">
      <w:pPr>
        <w:tabs>
          <w:tab w:val="clear" w:pos="907"/>
          <w:tab w:val="left" w:pos="540"/>
        </w:tabs>
        <w:spacing w:line="240" w:lineRule="auto"/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:rsidR="00FA74B0" w:rsidRPr="00F40FAE" w:rsidRDefault="00FA74B0" w:rsidP="00DB4A42">
      <w:pPr>
        <w:pStyle w:val="block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สินค้าคงเหลือได้แก่ วัตถุดิบ วัสดุและสินค้าสำเร็จรูป แสดงในราคาทุนหรือมูลค่าสุทธิที่คาดว่าจะได้รับแล้วแต่ราคาใดจะต่ำกว่า</w:t>
      </w:r>
    </w:p>
    <w:p w:rsidR="00FA74B0" w:rsidRDefault="00FA74B0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C448B4" w:rsidRPr="00F40FAE" w:rsidRDefault="00C448B4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FA74B0" w:rsidRPr="00F40FAE" w:rsidRDefault="00FA74B0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ต้นทุนสินค้าคงเหลือ คำนวณโดยใช้วิธีเข้าก่อน - ออกก่อน ต้นทุนสินค้าประกอบด้วยต้นทุนที่ซื้อ ต้นทุนในการดัดแปลง หรือต้นทุนอื่นเพื่อให้สินค้าอยู่ในสถานที่ และสภาพปัจจุบัน ในกรณีของสินค้าสำเร็จรูป และสินค้าระหว่างผลิตที่ผลิตเอง ต้นทุนสินค้าได้รวมการปันส่วนของค่าใช้จ่ายในการผลิตอย่างเหมาะสม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:rsidR="00FA74B0" w:rsidRPr="00F40FAE" w:rsidRDefault="00FA74B0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FA74B0" w:rsidRPr="00F40FAE" w:rsidRDefault="00FA74B0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มูลค่าสุทธิที่คาดว่าจะได้รับ ประเมินจากราคาที่จะขายได้จากการดำเนินธุรกิจปกติ หักด้วยค่าใช้จ่ายที่จำเป็นในการผลิตต่อและขาย</w:t>
      </w:r>
    </w:p>
    <w:p w:rsidR="00FA74B0" w:rsidRPr="00F40FAE" w:rsidRDefault="00FA74B0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FA74B0" w:rsidRPr="00F40FAE" w:rsidRDefault="00FA74B0" w:rsidP="005E3220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ค่าเผื่อผลขาดทุนจากมูลค่าสินค้าลดลงจะถูกบันทึกสำหรับสินค้าเสื่อมคุณภาพ เสียหาย ล้าสมัยและค้างนาน</w:t>
      </w:r>
    </w:p>
    <w:p w:rsidR="00C85F3E" w:rsidRPr="00F40FAE" w:rsidRDefault="00C85F3E" w:rsidP="00FA74B0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</w:p>
    <w:p w:rsidR="001E26E2" w:rsidRPr="00F40FAE" w:rsidRDefault="00A94DD9" w:rsidP="005E3220">
      <w:pPr>
        <w:pStyle w:val="block"/>
        <w:numPr>
          <w:ilvl w:val="1"/>
          <w:numId w:val="21"/>
        </w:numPr>
        <w:spacing w:after="0" w:line="240" w:lineRule="auto"/>
        <w:ind w:left="798" w:hanging="43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E26E2"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</w:t>
      </w:r>
    </w:p>
    <w:p w:rsidR="001E26E2" w:rsidRPr="00F40FAE" w:rsidRDefault="001E26E2" w:rsidP="001E26E2">
      <w:pPr>
        <w:pStyle w:val="ListParagraph"/>
        <w:tabs>
          <w:tab w:val="clear" w:pos="907"/>
          <w:tab w:val="left" w:pos="900"/>
          <w:tab w:val="left" w:pos="10260"/>
        </w:tabs>
        <w:spacing w:line="240" w:lineRule="auto"/>
        <w:ind w:left="900" w:right="-338"/>
        <w:jc w:val="both"/>
        <w:rPr>
          <w:rFonts w:ascii="Browallia New" w:hAnsi="Browallia New" w:cs="Browallia New"/>
          <w:sz w:val="24"/>
          <w:szCs w:val="24"/>
        </w:rPr>
      </w:pP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00" w:hanging="49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เงินลงทุนในบริษัทย่อย</w:t>
      </w:r>
      <w:r w:rsidR="002067EE">
        <w:rPr>
          <w:rFonts w:ascii="Browallia New" w:hAnsi="Browallia New" w:cs="Browallia New"/>
          <w:i/>
          <w:iCs/>
          <w:sz w:val="28"/>
          <w:szCs w:val="28"/>
        </w:rPr>
        <w:t xml:space="preserve"> </w:t>
      </w:r>
      <w:r w:rsidRPr="00F40FAE">
        <w:rPr>
          <w:rFonts w:ascii="Browallia New" w:hAnsi="Browallia New" w:cs="Browallia New"/>
          <w:i/>
          <w:iCs/>
          <w:sz w:val="28"/>
          <w:szCs w:val="28"/>
          <w:cs/>
        </w:rPr>
        <w:t>บริษัทร่ว</w:t>
      </w:r>
      <w:r w:rsidR="001E2F89">
        <w:rPr>
          <w:rFonts w:ascii="Browallia New" w:hAnsi="Browallia New" w:cs="Browallia New" w:hint="cs"/>
          <w:i/>
          <w:iCs/>
          <w:sz w:val="28"/>
          <w:szCs w:val="28"/>
          <w:cs/>
        </w:rPr>
        <w:t>มและการร่วมค้า</w:t>
      </w:r>
    </w:p>
    <w:p w:rsidR="00D75ABF" w:rsidRPr="00F40FAE" w:rsidRDefault="00D75ABF" w:rsidP="00D75ABF">
      <w:pPr>
        <w:tabs>
          <w:tab w:val="clear" w:pos="907"/>
          <w:tab w:val="left" w:pos="54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</w:t>
      </w:r>
      <w:r w:rsidR="004F0BC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บริษัทร่วม</w:t>
      </w:r>
      <w:r w:rsidR="00955856">
        <w:rPr>
          <w:rFonts w:ascii="Browallia New" w:hAnsi="Browallia New" w:cs="Browallia New" w:hint="cs"/>
          <w:sz w:val="28"/>
          <w:szCs w:val="28"/>
          <w:cs/>
        </w:rPr>
        <w:t>และการร่วมค้า</w:t>
      </w:r>
      <w:r w:rsidRPr="00F40FAE">
        <w:rPr>
          <w:rFonts w:ascii="Browallia New" w:hAnsi="Browallia New" w:cs="Browallia New"/>
          <w:sz w:val="28"/>
          <w:szCs w:val="28"/>
          <w:cs/>
        </w:rPr>
        <w:t>ในงบการเงินเฉพาะของบริษัท บันทึกบัญชีโดยใช้วิธีราคาทุน หักค่าเผื่อการด้อยค่า เงินลงทุนในบริษัท</w:t>
      </w:r>
      <w:r w:rsidRPr="004F0BCB">
        <w:rPr>
          <w:rFonts w:ascii="Browallia New" w:hAnsi="Browallia New" w:cs="Browallia New"/>
          <w:sz w:val="28"/>
          <w:szCs w:val="28"/>
          <w:cs/>
        </w:rPr>
        <w:t>ร่วม</w:t>
      </w:r>
      <w:r w:rsidR="004F0BCB" w:rsidRPr="004F0BCB">
        <w:rPr>
          <w:rFonts w:ascii="Browallia New" w:hAnsi="Browallia New" w:cs="Browallia New" w:hint="cs"/>
          <w:sz w:val="28"/>
          <w:szCs w:val="28"/>
          <w:cs/>
        </w:rPr>
        <w:t>และการร่วมค้า</w:t>
      </w:r>
      <w:r w:rsidRPr="00F40FAE">
        <w:rPr>
          <w:rFonts w:ascii="Browallia New" w:hAnsi="Browallia New" w:cs="Browallia New"/>
          <w:sz w:val="28"/>
          <w:szCs w:val="28"/>
          <w:cs/>
        </w:rPr>
        <w:t>ในงบการเงินรวมบันทึกบัญชีตามวิธีส่วนได้เสีย</w:t>
      </w:r>
    </w:p>
    <w:p w:rsidR="00D75ABF" w:rsidRPr="00F40FAE" w:rsidRDefault="00D75ABF" w:rsidP="00D7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00" w:hanging="49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</w:rPr>
        <w:t>การร่วมการงาน</w:t>
      </w:r>
    </w:p>
    <w:p w:rsidR="00D75ABF" w:rsidRPr="00F40FAE" w:rsidRDefault="00D75ABF" w:rsidP="00D75ABF">
      <w:pPr>
        <w:tabs>
          <w:tab w:val="clear" w:pos="907"/>
          <w:tab w:val="left" w:pos="54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สัญญาการร่วมการงานเป็นสัญญาที่ผู้ร่วมทุนตั้งแต่สองรายขึ้นไปตกลงจะควบคุมร่วมในกิจกรรมที่จัดตั้งขึ้น การตัดสินใจในกิจกรรมที่เกี่ยวข้องต้องได้รับความเห็นชอบโดยผู้ควบคุมร่วมอย่างเป็นเอกฉันท์จึงจะถือว่าเป็นไปตามข้อกำหนดของคำนิยามว่าการควบคุมร่วม การร่วมการงานสามารถอยู่ในรูปแบบของการดำเนินงานร่วมกันหรือการร่วมค้า การจัดประเภทขึ้นอยู่กับสิทธิและภาระผูกพันของผู้ร่วมทุน โดยพิจารณาจากโครงสร้างและรูปแบบทางกฎหมายของการร่วมการงาน ตลอดจนเงื่อนไขของข้อตกลงที่ผู้ร่วมทุนตกลงกัน รวมทั้งข้อเท็จจริงและสถานการณ์แวดล้อมอื่นที่มีความเกี่ยวข้อง หากในข้อกำหนดผู้ร่วมทุนมีสิทธิในสินทรัพย์สุทธิของการร่วมงาน การร่วมงานดังกล่าวถือเป็นการร่วมค้า ส่วนการดำเนินงานร่วมกันนั้นผู้ร่วมทุนจะมีสิทธิในสินทรัพย์และมีภาระผูกพันในหนี้สินที่เกี่ยวข้องกับการร่วมงานนั้น </w:t>
      </w:r>
    </w:p>
    <w:p w:rsidR="00D75ABF" w:rsidRPr="00F40FAE" w:rsidRDefault="00D75ABF" w:rsidP="00D7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:rsidR="00D75ABF" w:rsidRPr="00F40FAE" w:rsidRDefault="00242B1D" w:rsidP="00D75ABF">
      <w:pPr>
        <w:tabs>
          <w:tab w:val="clear" w:pos="907"/>
          <w:tab w:val="left" w:pos="54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  <w:r w:rsidR="00D75ABF" w:rsidRPr="00F40FAE">
        <w:rPr>
          <w:rFonts w:ascii="Browallia New" w:hAnsi="Browallia New" w:cs="Browallia New"/>
          <w:sz w:val="28"/>
          <w:szCs w:val="28"/>
          <w:cs/>
        </w:rPr>
        <w:t xml:space="preserve">การร่วมค้าบันทึกบัญชีโดยใช้วิธีส่วนได้เสีย ตามวิธีส่วนได้เสียเงินลงทุนในการร่วมค้าวัดมูลค่าเริ่มแรกด้วยราคาทุนและปรับปรุงภายหลังโดยรับรู้ส่วนแบ่งกำไรหรือขาดทุนหลังการได้มาสำหรับส่วนที่เป็นของบริษัทและรายการเคลื่อนไหวของกำไรขาดทุนเบ็ดเสร็จ เมื่อส่วนแบ่งขาดทุนของบริษัทในการร่วมค้ามีมูลค่าเท่ากับหรือเกินกว่ามูลค่าเงินลงทุนของบริษัทในการร่วมค้า บริษัทจะรับรู้ส่วนแบ่งขาดทุนดังกล่าวเป็นภาระผูกพันตามส่วนได้เสียในการร่วมค้านั้น </w:t>
      </w:r>
    </w:p>
    <w:p w:rsidR="00D75ABF" w:rsidRDefault="00D75ABF" w:rsidP="00D7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440"/>
        </w:tabs>
        <w:spacing w:line="240" w:lineRule="auto"/>
        <w:ind w:left="911" w:right="15"/>
        <w:jc w:val="thaiDistribute"/>
        <w:rPr>
          <w:rFonts w:ascii="Times New Roman" w:hAnsi="Times New Roman" w:cs="Times New Roman"/>
          <w:sz w:val="24"/>
          <w:szCs w:val="24"/>
        </w:rPr>
      </w:pPr>
      <w:r w:rsidRPr="00F40FAE">
        <w:rPr>
          <w:rFonts w:ascii="Times New Roman" w:hAnsi="Times New Roman" w:cs="Times New Roman"/>
          <w:sz w:val="24"/>
          <w:szCs w:val="24"/>
        </w:rPr>
        <w:t> </w:t>
      </w: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00" w:hanging="49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เงินลงทุนในตราสารทุนอื่น</w:t>
      </w:r>
    </w:p>
    <w:p w:rsidR="00D75ABF" w:rsidRPr="00F40FAE" w:rsidRDefault="00D75ABF" w:rsidP="00534BF0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กำไรหรือขาดทุนจากการปรับมูลค่าหลักทรัพย์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บันทึกในงบกำไรขาดทุน</w:t>
      </w:r>
    </w:p>
    <w:p w:rsidR="00F9083B" w:rsidRDefault="00F9083B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D77342" w:rsidRDefault="00D77342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D77342" w:rsidRDefault="00D77342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lastRenderedPageBreak/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จัดประเภทเป็นหลักทรัพย์เผื่อขายและแสดงในราคายุติธรรม กำไรหรือขาดทุนจากการปรับมูลค่าหลักทรัพย์บันทึกในส่วนของผู้ถือหุ้นโดยตรง</w:t>
      </w:r>
    </w:p>
    <w:p w:rsidR="00D75ABF" w:rsidRPr="00F40FAE" w:rsidRDefault="00D75ABF" w:rsidP="00D75ABF">
      <w:pPr>
        <w:tabs>
          <w:tab w:val="clear" w:pos="907"/>
          <w:tab w:val="left" w:pos="54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00" w:hanging="49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แสดงในราคาทุนหักค่าเผื่อการด้อยค่า</w:t>
      </w:r>
    </w:p>
    <w:p w:rsidR="00D75ABF" w:rsidRPr="00F40FAE" w:rsidRDefault="00D75ABF" w:rsidP="00D75ABF">
      <w:pPr>
        <w:tabs>
          <w:tab w:val="clear" w:pos="907"/>
          <w:tab w:val="left" w:pos="54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900" w:hanging="49"/>
        <w:jc w:val="both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</w:rPr>
        <w:t>การจำหน่ายเงินลงทุน</w:t>
      </w:r>
    </w:p>
    <w:p w:rsidR="00D75ABF" w:rsidRPr="00F40FAE" w:rsidRDefault="00D75ABF" w:rsidP="00D75ABF">
      <w:pPr>
        <w:tabs>
          <w:tab w:val="clear" w:pos="454"/>
          <w:tab w:val="clear" w:pos="680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เมื่อมีการจำหน่ายเงินลงทุน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จากการปรับมูลค่าหลักทรัพย์ที่เกี่ยวข้องที่เคยบันทึกในส่วนของผู้ถือหุ้น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จะถูกบันทึกในงบกำไรขาดทุน</w:t>
      </w:r>
    </w:p>
    <w:p w:rsidR="00D75ABF" w:rsidRPr="00F40FAE" w:rsidRDefault="00D75ABF" w:rsidP="00A94DD9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714C7" w:rsidRPr="00F40FAE" w:rsidRDefault="00606746" w:rsidP="00DB4A42">
      <w:pPr>
        <w:pStyle w:val="block"/>
        <w:numPr>
          <w:ilvl w:val="1"/>
          <w:numId w:val="21"/>
        </w:numPr>
        <w:spacing w:after="0" w:line="240" w:lineRule="auto"/>
        <w:ind w:left="798" w:hanging="43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714C7" w:rsidRPr="00F40FAE">
        <w:rPr>
          <w:rFonts w:ascii="Browallia New" w:hAnsi="Browallia New" w:cs="Browallia New"/>
          <w:sz w:val="28"/>
          <w:szCs w:val="28"/>
          <w:cs/>
          <w:lang w:bidi="th-TH"/>
        </w:rPr>
        <w:t>ที่ดิน อาคาร และอุปกรณ์</w:t>
      </w:r>
    </w:p>
    <w:p w:rsidR="004714C7" w:rsidRPr="00F40FAE" w:rsidRDefault="004714C7" w:rsidP="004714C7">
      <w:pPr>
        <w:ind w:left="900"/>
        <w:jc w:val="thaiDistribute"/>
        <w:rPr>
          <w:rFonts w:ascii="Browallia New" w:hAnsi="Browallia New" w:cs="Browallia New"/>
          <w:i/>
          <w:iCs/>
          <w:sz w:val="24"/>
          <w:szCs w:val="24"/>
          <w:cs/>
          <w:lang w:val="th-TH"/>
        </w:rPr>
      </w:pPr>
    </w:p>
    <w:p w:rsidR="004714C7" w:rsidRPr="00F40FAE" w:rsidRDefault="004714C7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ที่ดิน </w:t>
      </w:r>
    </w:p>
    <w:p w:rsidR="00182B0B" w:rsidRDefault="004714C7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ที่ดินแสดงด้วยราคาทุน ไม่มีการกำหนดอายุการใช้งานและไม่มีการคิดค่าเสื่อมราคาของที่ดิน</w:t>
      </w:r>
    </w:p>
    <w:p w:rsidR="00534BF0" w:rsidRPr="00F40FAE" w:rsidRDefault="00534BF0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4714C7" w:rsidRPr="00F40FAE" w:rsidRDefault="004714C7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อาคารและอุปกรณ์ </w:t>
      </w:r>
    </w:p>
    <w:p w:rsidR="004714C7" w:rsidRPr="00F40FAE" w:rsidRDefault="004714C7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รู้ราคาเริ่มแรกด้วยต้นทุนที่ซื้อหรือผลิตประกอบด้วยต้นทุนทางตรงที่สามารถปันส่วนให้กับสินทรัพย์เพื่อทำให้สินทรัพย์นั้นอยู่ในสถานที่หรือสภาพที่พร้อมที่จะใช้งานได้ตามที่ประสงค์ของฝ่ายบริหารของกลุ่มบริษัท </w:t>
      </w:r>
      <w:r w:rsidR="00D97BDC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ภายใต้สัญญาเช่าการเงิน อาคารและอุปกรณ์ถูกวัดมูลค่าภายหลังการรับรู้รายการ ด้วยราคาทุนหักค่าเสื่อมราคาสะสม และค่าเผื่อการด้อยค่า 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(ถ้ามี)</w:t>
      </w:r>
    </w:p>
    <w:p w:rsidR="004714C7" w:rsidRPr="00F40FAE" w:rsidRDefault="004714C7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4714C7" w:rsidRPr="00F40FAE" w:rsidRDefault="004714C7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ค่าเสื่อมราคาคำนวณโดย วิธีเส้นตรงเพื่อตัดจำหน่ายราคาทุนส</w:t>
      </w:r>
      <w:r w:rsidR="00971BD6">
        <w:rPr>
          <w:rFonts w:ascii="Browallia New" w:hAnsi="Browallia New" w:cs="Browallia New" w:hint="cs"/>
          <w:sz w:val="28"/>
          <w:szCs w:val="28"/>
          <w:cs/>
          <w:lang w:bidi="th-TH"/>
        </w:rPr>
        <w:t>ุ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ทธิจากมูลค่าคงเหลือของอาคารและอุปกรณ์ตามอายุการให้ประโยชน์โดยประมาณของสินทรัพย์มีดังต่อไปนี้</w:t>
      </w:r>
    </w:p>
    <w:p w:rsidR="00F83C37" w:rsidRPr="00F40FAE" w:rsidRDefault="00F83C37" w:rsidP="005E3220">
      <w:pPr>
        <w:pStyle w:val="block"/>
        <w:tabs>
          <w:tab w:val="left" w:pos="851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7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570"/>
        <w:gridCol w:w="1800"/>
      </w:tblGrid>
      <w:tr w:rsidR="00606746" w:rsidRPr="00F40FAE" w:rsidTr="001425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–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F40FAE" w:rsidTr="001425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ตามอายุสัญญาเช่า</w:t>
            </w:r>
          </w:p>
        </w:tc>
      </w:tr>
      <w:tr w:rsidR="00606746" w:rsidRPr="00F40FAE" w:rsidTr="001425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F40FAE" w:rsidTr="001425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606746" w:rsidRPr="00F40FAE" w:rsidTr="0014255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6746" w:rsidRPr="00F40FAE" w:rsidRDefault="00606746" w:rsidP="005E3220">
            <w:pPr>
              <w:tabs>
                <w:tab w:val="clear" w:pos="454"/>
                <w:tab w:val="clear" w:pos="680"/>
                <w:tab w:val="clear" w:pos="907"/>
                <w:tab w:val="left" w:pos="851"/>
                <w:tab w:val="left" w:pos="126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:rsidR="00F83C37" w:rsidRPr="00F40FAE" w:rsidRDefault="00F83C37" w:rsidP="005E3220">
      <w:pPr>
        <w:pStyle w:val="block"/>
        <w:tabs>
          <w:tab w:val="left" w:pos="851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DD67A9" w:rsidRPr="00F40FAE" w:rsidRDefault="00DD67A9" w:rsidP="00DB4A42">
      <w:pPr>
        <w:pStyle w:val="block"/>
        <w:tabs>
          <w:tab w:val="left" w:pos="851"/>
        </w:tabs>
        <w:spacing w:after="0" w:line="240" w:lineRule="auto"/>
        <w:ind w:left="993" w:hanging="142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:rsidR="00DD67A9" w:rsidRPr="00174E2A" w:rsidRDefault="00DD67A9" w:rsidP="00DB4A42">
      <w:pPr>
        <w:pStyle w:val="block"/>
        <w:tabs>
          <w:tab w:val="left" w:pos="851"/>
        </w:tabs>
        <w:spacing w:after="0" w:line="240" w:lineRule="auto"/>
        <w:ind w:left="993" w:hanging="142"/>
        <w:jc w:val="thaiDistribute"/>
        <w:rPr>
          <w:rFonts w:ascii="Browallia New" w:hAnsi="Browallia New" w:cs="Browallia New"/>
          <w:szCs w:val="22"/>
          <w:lang w:bidi="th-TH"/>
        </w:rPr>
      </w:pPr>
    </w:p>
    <w:p w:rsidR="00606746" w:rsidRPr="00F40FAE" w:rsidRDefault="00606746" w:rsidP="00DB4A42">
      <w:pPr>
        <w:pStyle w:val="block"/>
        <w:tabs>
          <w:tab w:val="left" w:pos="851"/>
        </w:tabs>
        <w:spacing w:after="0" w:line="240" w:lineRule="auto"/>
        <w:ind w:left="993" w:hanging="142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การประมาณการมูลค่าคงเหลือและอายุการให้ประโยชน์มีการทบทวนอย่างน้อยปีละครั้ง</w:t>
      </w:r>
    </w:p>
    <w:p w:rsidR="00606746" w:rsidRDefault="00606746" w:rsidP="00DB4A42">
      <w:pPr>
        <w:pStyle w:val="block"/>
        <w:tabs>
          <w:tab w:val="left" w:pos="851"/>
        </w:tabs>
        <w:spacing w:after="0" w:line="240" w:lineRule="auto"/>
        <w:ind w:left="993" w:hanging="142"/>
        <w:jc w:val="thaiDistribute"/>
        <w:rPr>
          <w:rFonts w:ascii="Browallia New" w:hAnsi="Browallia New" w:cs="Browallia New"/>
          <w:sz w:val="20"/>
        </w:rPr>
      </w:pPr>
    </w:p>
    <w:p w:rsidR="00EA3C2D" w:rsidRDefault="00EA3C2D" w:rsidP="00DB4A42">
      <w:pPr>
        <w:pStyle w:val="block"/>
        <w:tabs>
          <w:tab w:val="left" w:pos="851"/>
        </w:tabs>
        <w:spacing w:after="0" w:line="240" w:lineRule="auto"/>
        <w:ind w:left="851" w:hanging="142"/>
        <w:jc w:val="thaiDistribute"/>
        <w:rPr>
          <w:rFonts w:ascii="Browallia New" w:hAnsi="Browallia New" w:cs="Browallia New"/>
          <w:sz w:val="20"/>
        </w:rPr>
      </w:pPr>
    </w:p>
    <w:p w:rsidR="00EA3C2D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0"/>
        </w:rPr>
      </w:pPr>
    </w:p>
    <w:p w:rsidR="00EA3C2D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0"/>
        </w:rPr>
      </w:pPr>
    </w:p>
    <w:p w:rsidR="00EA3C2D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0"/>
        </w:rPr>
      </w:pPr>
    </w:p>
    <w:p w:rsidR="00EA3C2D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0"/>
        </w:rPr>
      </w:pPr>
    </w:p>
    <w:p w:rsidR="00EA3C2D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0"/>
        </w:rPr>
      </w:pPr>
    </w:p>
    <w:p w:rsidR="00EA3C2D" w:rsidRPr="00174E2A" w:rsidRDefault="00EA3C2D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0"/>
        </w:rPr>
      </w:pPr>
    </w:p>
    <w:p w:rsidR="00606746" w:rsidRDefault="00606746" w:rsidP="00DB4A42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กำไรขาดทุนจากการจำหน่ายที่ดิน อาคารและอุปกรณ์ซึ่งเป็นผลต่างระหว่างผลตอบแทนที่ได้จากการจำหน่ายและมูลค่าตามบัญชีของสินทรัพย์ซึ่งจะรับรู้ในกำไรขาดทุนเป็นรายได้หรือค่าใช้จ่ายอื่น </w:t>
      </w:r>
    </w:p>
    <w:p w:rsidR="00D77342" w:rsidRDefault="00D77342" w:rsidP="005E3220">
      <w:pPr>
        <w:pStyle w:val="block"/>
        <w:tabs>
          <w:tab w:val="left" w:pos="851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552ED6" w:rsidRPr="00F40FAE" w:rsidRDefault="00552ED6" w:rsidP="00DB4A42">
      <w:pPr>
        <w:pStyle w:val="block"/>
        <w:numPr>
          <w:ilvl w:val="1"/>
          <w:numId w:val="21"/>
        </w:numPr>
        <w:tabs>
          <w:tab w:val="left" w:pos="709"/>
        </w:tabs>
        <w:spacing w:after="0" w:line="240" w:lineRule="auto"/>
        <w:ind w:left="851" w:hanging="49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</w:p>
    <w:p w:rsidR="00552ED6" w:rsidRPr="00F40FAE" w:rsidRDefault="00552ED6" w:rsidP="00DB4A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 w:hanging="491"/>
        <w:jc w:val="both"/>
        <w:rPr>
          <w:rFonts w:ascii="Browallia New" w:hAnsi="Browallia New" w:cs="Browallia New"/>
          <w:sz w:val="28"/>
          <w:szCs w:val="28"/>
        </w:rPr>
      </w:pPr>
    </w:p>
    <w:p w:rsidR="00552ED6" w:rsidRPr="00F40FAE" w:rsidRDefault="00552ED6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อสังหาริมทรัพย์เพื่อการลงทุนประกอบด้วยที่ดินที่ไม่ได้ใช้ในการดำเนินงานของกลุ่มบริษัท โดยวัดมูลค่าเริ่มแรกด้วยราคาทุนซึ่งรวมถึงต้นทุนในการทำรายการ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และวัดมูลค่าภายหลังการรับรู้ด้วยราคาทุนหักค่าเผื่อการด้อยค่า </w:t>
      </w:r>
    </w:p>
    <w:p w:rsidR="00C448B4" w:rsidRPr="00F40FAE" w:rsidRDefault="00C448B4" w:rsidP="00DB4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91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FC1410" w:rsidRPr="00F40FAE" w:rsidRDefault="00FC1410" w:rsidP="00DB4A42">
      <w:pPr>
        <w:pStyle w:val="block"/>
        <w:numPr>
          <w:ilvl w:val="1"/>
          <w:numId w:val="21"/>
        </w:numPr>
        <w:spacing w:after="0" w:line="240" w:lineRule="auto"/>
        <w:ind w:left="851" w:hanging="49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การเช่าสินทรัพย์</w:t>
      </w:r>
    </w:p>
    <w:p w:rsidR="00FC1410" w:rsidRPr="00F40FAE" w:rsidRDefault="00FC1410" w:rsidP="00FC1410">
      <w:pPr>
        <w:tabs>
          <w:tab w:val="clear" w:pos="907"/>
          <w:tab w:val="left" w:pos="910"/>
          <w:tab w:val="left" w:pos="10260"/>
        </w:tabs>
        <w:ind w:left="900" w:right="-338"/>
        <w:jc w:val="both"/>
        <w:rPr>
          <w:rFonts w:ascii="Browallia New" w:hAnsi="Browallia New" w:cs="Browallia New"/>
          <w:i/>
          <w:iCs/>
          <w:sz w:val="20"/>
          <w:szCs w:val="20"/>
        </w:rPr>
      </w:pPr>
    </w:p>
    <w:p w:rsidR="00FC1410" w:rsidRPr="00F40FAE" w:rsidRDefault="00FC1410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สัญญาเช่าการเงิน </w:t>
      </w:r>
    </w:p>
    <w:p w:rsidR="00FC1410" w:rsidRPr="00F40FAE" w:rsidRDefault="00FC1410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บริหารใช้ดุลยพินิจในการพิจารณาเนื้อหาของสัญญาเช่าว่าความเสี่ยงและผลตอบแทนของความเป็นเจ้าของทั้งหมดของสินทรัพย์ได้โอนให้กลุ่มบริษัทแล้วหรือไม่ ปัจจัยที่สำคัญในการพิจารณาประกอบด้วย อายุของสัญญาเช่าซึ่งสัมพันธ์กับการให้ประโยชน์ทางเศรษฐกิจของสินทรัพย์ มูลค่าปัจจุบันของเงินงวดที่ต้องจ่ายขั้นต่ำตามสัญญาเช่าซึ่งสัมพันธ์กับมูลค่ายุติธรรมของสินทรัพย์ และกลุ่มบริษัทได้รับโอนกรรมสิทธิ์ในสินทรัพย์เมื่อสิ้นสุดสัญญาเช่า </w:t>
      </w:r>
    </w:p>
    <w:p w:rsidR="00552ED6" w:rsidRPr="00F40FAE" w:rsidRDefault="00552ED6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FC1410" w:rsidRPr="00F40FAE" w:rsidRDefault="00FC1410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สำหรับวิธีการ</w:t>
      </w:r>
      <w:r w:rsidR="005A5AEA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ค่าเสื่อมราคาและการกำหนดอายุการให้ประโยชน์ของสินทรัพย์ภายใต้สัญญ</w:t>
      </w:r>
      <w:r w:rsidRPr="0067175B">
        <w:rPr>
          <w:rFonts w:ascii="Browallia New" w:hAnsi="Browallia New" w:cs="Browallia New"/>
          <w:sz w:val="28"/>
          <w:szCs w:val="28"/>
          <w:cs/>
          <w:lang w:bidi="th-TH"/>
        </w:rPr>
        <w:t xml:space="preserve">าเช่า โปรดดูหมายเหตุ </w:t>
      </w:r>
      <w:r w:rsidRPr="0067175B">
        <w:rPr>
          <w:rFonts w:ascii="Browallia New" w:hAnsi="Browallia New" w:cs="Browallia New"/>
          <w:sz w:val="28"/>
          <w:szCs w:val="28"/>
        </w:rPr>
        <w:t>4</w:t>
      </w:r>
      <w:r w:rsidRPr="0067175B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67175B">
        <w:rPr>
          <w:rFonts w:ascii="Browallia New" w:hAnsi="Browallia New" w:cs="Browallia New"/>
          <w:sz w:val="28"/>
          <w:szCs w:val="28"/>
          <w:rtl/>
          <w:cs/>
        </w:rPr>
        <w:t>1</w:t>
      </w:r>
      <w:r w:rsidR="00C448B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3</w:t>
      </w:r>
    </w:p>
    <w:p w:rsidR="00182B0B" w:rsidRPr="00DB4A42" w:rsidRDefault="00FC1410" w:rsidP="00DB4A42">
      <w:pPr>
        <w:ind w:left="851" w:right="-21"/>
        <w:jc w:val="thaiDistribute"/>
        <w:rPr>
          <w:rFonts w:ascii="Browallia New" w:hAnsi="Browallia New" w:cs="Browallia New"/>
        </w:rPr>
      </w:pPr>
      <w:r w:rsidRPr="00F40FAE">
        <w:rPr>
          <w:rFonts w:ascii="Browallia New" w:hAnsi="Browallia New" w:cs="Browallia New"/>
          <w:cs/>
        </w:rPr>
        <w:t xml:space="preserve"> </w:t>
      </w:r>
    </w:p>
    <w:p w:rsidR="00FC1410" w:rsidRPr="00F40FAE" w:rsidRDefault="00FC1410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สัญญาเช่าดำเนินงาน</w:t>
      </w:r>
    </w:p>
    <w:p w:rsidR="00FC1410" w:rsidRPr="00F40FAE" w:rsidRDefault="00FC1410" w:rsidP="00DB4A42">
      <w:pPr>
        <w:pStyle w:val="block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การเช่าอื่นทั้งหมดนอกเหนือจากข้างต้นถือเป็นสัญญาเช่าดำเนินงาน เมื่อกลุ่มบริษัทเป็นผู้เช่า เงินงวดตามสัญญาเช่าดำเนินงานจะถูกบันทึกเป็นค่าใช้จ่ายในงบกำไรขาดทุนโดยวิธีเส้นตรงตลอดอายุสัญญาเช่า ต้นทุนที่เกี่ยวข้อง เช่น ค่าบำรุงรักษา และค่าประกันภัย ถือเป็นค่าใช้จ่ายเมื่อเกิดรายการ</w:t>
      </w:r>
    </w:p>
    <w:p w:rsidR="00FC1410" w:rsidRPr="00F40FAE" w:rsidRDefault="00FC1410" w:rsidP="00C21987">
      <w:pPr>
        <w:pStyle w:val="block"/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032F2F" w:rsidRPr="00F40FAE" w:rsidRDefault="00032F2F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การทดสอบการด้อยค่าของสินทรัพย์</w:t>
      </w:r>
    </w:p>
    <w:p w:rsidR="00032F2F" w:rsidRPr="00F40FAE" w:rsidRDefault="00032F2F" w:rsidP="00032F2F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F87F45" w:rsidRPr="00F40FAE" w:rsidRDefault="00F87F45" w:rsidP="002E5C4C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สำหรับวัตถุประสงค์ในการประเมินการด้อยค่า สินทรัพย์จะถูกจัดกลุ่มในระดับที่เล็กที่สุดซึ่งก่อให้เกิดกระแสเงินสดรับที่เป็นอิสระอย่างมาก</w:t>
      </w:r>
      <w:r w:rsidR="00F760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760E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F760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หน่วยสินทรัพย์ที่ก่อให้เกิดเงินสด</w:t>
      </w:r>
      <w:r w:rsidR="00F760E3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เป็นผลให้สินทรัพย์บางรายการมีกา</w:t>
      </w:r>
      <w:r w:rsidR="00F760E3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Pr="00F40FAE">
        <w:rPr>
          <w:rFonts w:ascii="Browallia New" w:hAnsi="Browallia New" w:cs="Browallia New"/>
          <w:sz w:val="28"/>
          <w:szCs w:val="28"/>
          <w:rtl/>
          <w:cs/>
          <w:lang w:bidi="th-TH"/>
        </w:rPr>
        <w:t>ทดสอบการด้อยค่าในแต่ละสินทรัพย์และบางรายการทดสอบในระดับหน่วยสินทรัพย์ที่ก่อให้เกิดเงินสด ค่าความนิยมถูกปันส่วนให้กับหน่วยสินทรัพย์ที่ก่อให้เกิดเงินสดดังกล่าวตามผลประโยชน์ที่ได้จากการรวมกิจ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การและแสดงรายการในระดับที่เล็กที่สุดภายในกลุ่มบริษัทซึ่งผู้บริหารจะสามารถพิจารณาค่าความนิยมได้</w:t>
      </w:r>
    </w:p>
    <w:p w:rsidR="00F87F45" w:rsidRPr="00F40FAE" w:rsidRDefault="00F87F45" w:rsidP="002E35F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F87F45" w:rsidRPr="00F40FAE" w:rsidRDefault="00F87F45" w:rsidP="002E35F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หน่วยสินทรัพย์ที่ก่อให้เกิดเงินสดซึ่งได้รับการปันส่วนค่าความนิยมมานั้น ต้องมีการทดสอบการด้อยค่าอย่างน้อยปีละครั้ง ส่วนสินทรัพย์หรือหน่วยสินทรัพย์ที่ก่อให้เกิดเงินสดอื่นทั้งหมดจะทดสอบการด้อยค่าเมื่อมีเหตุการณ์หรือมีการเปลี่ยนแปลงในสถานการณ์ที่บ่งชี้ได้ว่ามูลค่าตามบัญชีอาจไม่สามารถได้รับคืนได้</w:t>
      </w:r>
    </w:p>
    <w:p w:rsidR="00F87F45" w:rsidRDefault="00F87F45" w:rsidP="002E35F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DB4A42" w:rsidRDefault="00DB4A42" w:rsidP="002E35F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DB4A42" w:rsidRPr="00F40FAE" w:rsidRDefault="00DB4A42" w:rsidP="002E35F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F87F45" w:rsidRPr="00F40FAE" w:rsidRDefault="00F87F45" w:rsidP="002E35FD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ขาดทุนจากการด้อยค่าจะรับรู้เท่ากับส่วนเกินของมูลค่าตามบัญชีของสินทรัพย์หรือหน่วยสินทรัพย์ที่ก่อให้เกิดเงินสดที่สูงกว่ามูลค่าที่คาดว่าจะได้รับคืนซึ่งเป็นมูลค่าที่สูงกว่าของมูลค่ายุติธรรมหักด้วยต้นทุนในการจำหน่ายหรือมูลค่าจากการใช้ของสินทรัพย์นั้น การระบุมูลค่าจากการใช้ ผู้บริหารประมาณการจากกระแสเงินสดในอนาคตของแต่ละหน่วยสินทรัพย์ที่ก่อให้เกิดเงินสดและปรับด้วยอัตราการคิดลดเพื่อคำนวณมูลค่าปัจจุบันของกระแสเงินสดดังกล่าว ข้อมูลที่ใช้ในกระบวนการทดสอบการด้อยค่าเป็นข้อมูลประมาณการที่ได้รับการอนุมัติล่าสุดจากกลุ่มบริษัท แต่ไม่รวมประมาณการกระแสเงินสดรับหรือจ่ายที่คาดว่าจะเกิดขึ้นจากการปรับโครงสร้างในอนาคต หรือจากการปรับปรุงหรือทำให้สินทรัพย์นั้นดีขึ้น ปัจจัยในการคิดลดจะแยกเป็นแต่ละหน่วยสินทรัพย์ที่ก่อให้เกิดเงินสดเพื่อให้สะท้อนถึงการประเมินสถานการณ์ตลาดในปัจจุบันของมูลค่าเงินตามเวลาและความเสี่ยงเฉพาะเจาะลงของสินทรัพย์</w:t>
      </w:r>
    </w:p>
    <w:p w:rsidR="007B23DF" w:rsidRPr="00F40FAE" w:rsidRDefault="007B23DF" w:rsidP="00F8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/>
        <w:jc w:val="thaiDistribute"/>
        <w:rPr>
          <w:rFonts w:ascii="Browallia New" w:hAnsi="Browallia New" w:cs="Browallia New"/>
          <w:sz w:val="28"/>
          <w:szCs w:val="28"/>
        </w:rPr>
      </w:pPr>
    </w:p>
    <w:p w:rsidR="004370BD" w:rsidRPr="00F40FAE" w:rsidRDefault="004370BD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เจ้าหนี้การค้าและเจ้าหนี้อื่น</w:t>
      </w:r>
    </w:p>
    <w:p w:rsidR="004370BD" w:rsidRPr="00F40FAE" w:rsidRDefault="004370BD" w:rsidP="004370BD">
      <w:pPr>
        <w:tabs>
          <w:tab w:val="left" w:pos="10260"/>
        </w:tabs>
        <w:ind w:left="851" w:right="-338"/>
        <w:jc w:val="thaiDistribute"/>
        <w:rPr>
          <w:rFonts w:ascii="Browallia New" w:hAnsi="Browallia New" w:cs="Browallia New"/>
          <w:sz w:val="24"/>
          <w:szCs w:val="24"/>
        </w:rPr>
      </w:pPr>
    </w:p>
    <w:p w:rsidR="00182B0B" w:rsidRDefault="004370BD" w:rsidP="002E35FD">
      <w:pPr>
        <w:pStyle w:val="block"/>
        <w:tabs>
          <w:tab w:val="left" w:pos="720"/>
        </w:tabs>
        <w:spacing w:after="0" w:line="240" w:lineRule="auto"/>
        <w:ind w:left="720" w:firstLine="9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เจ้าหนี้การค้าและเจ้าหนี้อื่นแสดงในราคาทุน</w:t>
      </w:r>
    </w:p>
    <w:p w:rsidR="00182B0B" w:rsidRPr="00F40FAE" w:rsidRDefault="0018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:rsidR="00EC0229" w:rsidRPr="00F40FAE" w:rsidRDefault="00EC0229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ส่วนของผู้ถือหุ้น</w:t>
      </w:r>
    </w:p>
    <w:p w:rsidR="00EC0229" w:rsidRPr="00F40FAE" w:rsidRDefault="00EC0229" w:rsidP="00EC0229">
      <w:pPr>
        <w:tabs>
          <w:tab w:val="left" w:pos="10260"/>
        </w:tabs>
        <w:ind w:left="851" w:right="-338"/>
        <w:jc w:val="both"/>
        <w:rPr>
          <w:rFonts w:ascii="Browallia New" w:hAnsi="Browallia New" w:cs="Browallia New"/>
          <w:sz w:val="24"/>
          <w:szCs w:val="24"/>
        </w:rPr>
      </w:pPr>
    </w:p>
    <w:p w:rsidR="00EC0229" w:rsidRPr="00F40FAE" w:rsidRDefault="00EC0229" w:rsidP="009F14C8">
      <w:pPr>
        <w:pStyle w:val="block"/>
        <w:tabs>
          <w:tab w:val="left" w:pos="720"/>
        </w:tabs>
        <w:spacing w:after="0" w:line="240" w:lineRule="auto"/>
        <w:ind w:left="720" w:firstLine="9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หุ้นสามัญแสดงด้วยราคาพาร์ของหุ้น ณ วันที่ออกหุ้น</w:t>
      </w:r>
    </w:p>
    <w:p w:rsidR="00EC0229" w:rsidRPr="00F40FAE" w:rsidRDefault="00EC0229" w:rsidP="00EC0229">
      <w:pPr>
        <w:pStyle w:val="block"/>
        <w:tabs>
          <w:tab w:val="left" w:pos="720"/>
        </w:tabs>
        <w:spacing w:after="0" w:line="240" w:lineRule="auto"/>
        <w:ind w:left="720" w:hanging="11"/>
        <w:jc w:val="thaiDistribute"/>
        <w:rPr>
          <w:rFonts w:ascii="Browallia New" w:hAnsi="Browallia New" w:cs="Browallia New"/>
          <w:sz w:val="28"/>
          <w:szCs w:val="28"/>
        </w:rPr>
      </w:pP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ส่วนเกินมูลค่าหุ้นประกอบด้วยส่วนเกินที่ได้รับจากการออกหุ้นสามัญต้นทุนทางตรงที่เกี่ยวข้องในการออกหุ้นถูกหักจากส่วนเกินมูลค่าหุ้นสุทธิจากภาษีที่เกี่ยวข้อง</w:t>
      </w: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องค์ประกอบอื่นของส่วนของผู้ถือหุ้น ประกอบด้วย </w:t>
      </w:r>
      <w:r w:rsidR="000028E7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กำไร (ขาดทุน) ที่ยังไม่เกิดขึ้นจริงของหลักทรัพย์เผื่อขาย</w:t>
      </w:r>
      <w:r w:rsidR="0088175B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และส่วนปรับปรุงจากการแปลงค่างบการเงินที่เป็นเงินตราต่างประเทศ </w:t>
      </w:r>
      <w:r w:rsidR="009F14C8"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ซึ่งจะรับรู้เข้างบกำไรขาดทุนเมื่อมีการจำหน่ายเงินลงทุนที่เกี่ยวข้อง</w:t>
      </w: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กำไรสะสมประกอบด้วยกำไรงวดปัจจุบันและกำไรสะสมงวดก่อน</w:t>
      </w: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รายการทั้งหมดที่เกี่ยวข้องกับส่วนของเจ้าของของบริษัทใหญ่จะบันทึกในส่วนของผู้ถือหุ้น</w:t>
      </w: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:rsidR="00EC0229" w:rsidRPr="00F40FAE" w:rsidRDefault="00EC0229" w:rsidP="009F14C8">
      <w:pPr>
        <w:pStyle w:val="block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ค้างจ่ายที่จัดสรรจากส่วนของผู้ถือหุ้นแสดงรายการในหนี้สินอื่นเมื่อเงินปันผลได้รับอนุมัติในการประชุมผู้ถือหุ้นหรือคณะกรรมการของบริษัทก่อนวันสิ้นรอบระยะเวลารายงาน</w:t>
      </w:r>
      <w:r w:rsidRPr="00F40FAE">
        <w:rPr>
          <w:rFonts w:ascii="Browallia New" w:hAnsi="Browallia New" w:cs="Browallia New"/>
          <w:sz w:val="28"/>
          <w:szCs w:val="28"/>
          <w:rtl/>
          <w:cs/>
        </w:rPr>
        <w:tab/>
      </w:r>
    </w:p>
    <w:p w:rsidR="00EC0229" w:rsidRPr="00F40FAE" w:rsidRDefault="00EC0229" w:rsidP="00EC0229">
      <w:pPr>
        <w:tabs>
          <w:tab w:val="left" w:pos="1260"/>
        </w:tabs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:rsidR="00EC0229" w:rsidRPr="00F40FAE" w:rsidRDefault="00EC0229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ผลประโยชน์พนักงานระยะสั้น และผลประโยชน์พนักงานหลังออกจากงาน </w:t>
      </w:r>
    </w:p>
    <w:p w:rsidR="00EC0229" w:rsidRPr="00F40FAE" w:rsidRDefault="00EC0229" w:rsidP="00EC0229">
      <w:pPr>
        <w:ind w:left="851"/>
        <w:jc w:val="thaiDistribute"/>
        <w:rPr>
          <w:rFonts w:ascii="Browallia New" w:hAnsi="Browallia New" w:cs="Browallia New"/>
          <w:i/>
          <w:iCs/>
          <w:spacing w:val="-2"/>
          <w:sz w:val="24"/>
          <w:szCs w:val="24"/>
          <w:lang w:val="en-GB"/>
        </w:rPr>
      </w:pPr>
    </w:p>
    <w:p w:rsidR="00EC0229" w:rsidRPr="00F40FAE" w:rsidRDefault="00EC0229" w:rsidP="00EC0229">
      <w:pPr>
        <w:ind w:left="851"/>
        <w:jc w:val="thaiDistribute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ผลประโยชน์ระยะสั้น</w:t>
      </w:r>
    </w:p>
    <w:p w:rsidR="00EC0229" w:rsidRPr="00F40FAE" w:rsidRDefault="00EC0229" w:rsidP="00EC0229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lang w:val="en-GB" w:bidi="ar-SA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ผลประโยชน์ระยะสั้นประกอบด้วย เงินเดือน ค่าจ้าง โบนัส และเงินสมทบกองทุนประกันสังคมซึ่งรับรู้เป็นค่าใช้จ่ายเมื่อเกิดรายการ</w:t>
      </w:r>
    </w:p>
    <w:p w:rsidR="005A5AEA" w:rsidRDefault="005A5AEA" w:rsidP="00A2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</w:p>
    <w:p w:rsidR="00DB4A42" w:rsidRDefault="00DB4A42" w:rsidP="00A2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</w:p>
    <w:p w:rsidR="00DB4A42" w:rsidRDefault="00DB4A42" w:rsidP="00A2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</w:p>
    <w:p w:rsidR="00A20BD1" w:rsidRPr="00F40FAE" w:rsidRDefault="00A20BD1" w:rsidP="00A2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338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F40FAE">
        <w:rPr>
          <w:rFonts w:ascii="Browallia New" w:hAnsi="Browallia New" w:cs="Browallia New" w:hint="cs"/>
          <w:i/>
          <w:iCs/>
          <w:sz w:val="28"/>
          <w:szCs w:val="28"/>
          <w:cs/>
        </w:rPr>
        <w:lastRenderedPageBreak/>
        <w:t>ผลประโยชน์ระยะยาวอื่น</w:t>
      </w:r>
    </w:p>
    <w:p w:rsidR="00A20BD1" w:rsidRPr="002E35FD" w:rsidRDefault="00A20BD1" w:rsidP="002E35FD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35FD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บริษัทและบริษัทย่อย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>จะจ่ายผลประโยชน์</w:t>
      </w:r>
      <w:r w:rsidRPr="002E35FD">
        <w:rPr>
          <w:rFonts w:ascii="Browallia New" w:hAnsi="Browallia New" w:cs="Browallia New" w:hint="cs"/>
          <w:sz w:val="28"/>
          <w:szCs w:val="28"/>
          <w:cs/>
          <w:lang w:val="en-GB"/>
        </w:rPr>
        <w:t>ระยะยาวอื่น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เพิ่มให้กับพนักงานที่มีอายุการทำงานครบ </w:t>
      </w:r>
      <w:r w:rsidR="00E81C3D" w:rsidRPr="002E35F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E81C3D" w:rsidRPr="002E35FD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E35FD">
        <w:rPr>
          <w:rFonts w:ascii="Browallia New" w:hAnsi="Browallia New" w:cs="Browallia New"/>
          <w:sz w:val="28"/>
          <w:szCs w:val="28"/>
          <w:lang w:val="en-GB"/>
        </w:rPr>
        <w:t>,000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ครบ</w:t>
      </w:r>
      <w:r w:rsidRPr="002E35FD">
        <w:rPr>
          <w:rFonts w:ascii="Browallia New" w:hAnsi="Browallia New" w:cs="Browallia New"/>
          <w:sz w:val="28"/>
          <w:szCs w:val="28"/>
          <w:lang w:val="en-GB"/>
        </w:rPr>
        <w:t xml:space="preserve"> 1</w:t>
      </w:r>
      <w:r w:rsidR="00E81C3D" w:rsidRPr="002E35F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E81C3D" w:rsidRPr="002E35FD">
        <w:rPr>
          <w:rFonts w:ascii="Browallia New" w:hAnsi="Browallia New" w:cs="Browallia New"/>
          <w:sz w:val="28"/>
          <w:szCs w:val="28"/>
          <w:lang w:val="en-GB"/>
        </w:rPr>
        <w:t>8</w:t>
      </w:r>
      <w:r w:rsidRPr="002E35FD">
        <w:rPr>
          <w:rFonts w:ascii="Browallia New" w:hAnsi="Browallia New" w:cs="Browallia New"/>
          <w:sz w:val="28"/>
          <w:szCs w:val="28"/>
          <w:lang w:val="en-GB"/>
        </w:rPr>
        <w:t>,000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ครบ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E35FD">
        <w:rPr>
          <w:rFonts w:ascii="Browallia New" w:hAnsi="Browallia New" w:cs="Browallia New"/>
          <w:sz w:val="28"/>
          <w:szCs w:val="28"/>
          <w:lang w:val="en-GB"/>
        </w:rPr>
        <w:t>,000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="004E3B43"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ครบ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>25</w:t>
      </w:r>
      <w:r w:rsidR="004E3B43"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>16,000</w:t>
      </w:r>
      <w:r w:rsidR="004E3B43"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และครบ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 จำนวน </w:t>
      </w:r>
      <w:r w:rsidR="004E3B43" w:rsidRPr="002E35FD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2E35FD">
        <w:rPr>
          <w:rFonts w:ascii="Browallia New" w:hAnsi="Browallia New" w:cs="Browallia New"/>
          <w:sz w:val="28"/>
          <w:szCs w:val="28"/>
          <w:lang w:val="en-GB"/>
        </w:rPr>
        <w:t>,000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ทั้งนี้ค่าใช้จ่ายที่เกี่ยวข้องกับผลประโยชน์ระยะยาวอื่นของพนักงานจะรับรู้ในงบกำไรขาดทุนเพื่อกระจายต้นทุนดังกล่าวตลอดระยะเวลาของการจ้างงาน</w:t>
      </w:r>
      <w:r w:rsidRPr="002E35F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>ผลกำไรและขาดทุนจากการเปลี่ยนแปลงข้อสมมติฐาน บริษัท</w:t>
      </w:r>
      <w:r w:rsidRPr="002E35FD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จะรับรู้ในกำไรขาดทุนเมื่อเกิดรายการ</w:t>
      </w:r>
    </w:p>
    <w:p w:rsidR="00A20BD1" w:rsidRPr="00F40FAE" w:rsidRDefault="00A20BD1" w:rsidP="00A2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0"/>
        </w:tabs>
        <w:spacing w:line="240" w:lineRule="auto"/>
        <w:ind w:left="851" w:right="-23"/>
        <w:jc w:val="thaiDistribute"/>
        <w:rPr>
          <w:rFonts w:ascii="Browallia New" w:hAnsi="Browallia New" w:cs="Browallia New"/>
          <w:sz w:val="22"/>
          <w:szCs w:val="22"/>
        </w:rPr>
      </w:pPr>
    </w:p>
    <w:p w:rsidR="00A20BD1" w:rsidRPr="002E35FD" w:rsidRDefault="00A20BD1" w:rsidP="002E35FD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35FD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:rsidR="00A20BD1" w:rsidRPr="00F40FAE" w:rsidRDefault="00A20BD1" w:rsidP="00A20BD1">
      <w:pPr>
        <w:pStyle w:val="BodyText2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:rsidR="00EC0229" w:rsidRPr="00F40FAE" w:rsidRDefault="00EC0229" w:rsidP="00EC0229">
      <w:pPr>
        <w:tabs>
          <w:tab w:val="clear" w:pos="907"/>
          <w:tab w:val="left" w:pos="900"/>
        </w:tabs>
        <w:ind w:left="851"/>
        <w:rPr>
          <w:rFonts w:ascii="Browallia New" w:hAnsi="Browallia New" w:cs="Browallia New"/>
          <w:i/>
          <w:iCs/>
          <w:sz w:val="28"/>
          <w:szCs w:val="28"/>
          <w:lang w:val="en-GB" w:bidi="ar-SA"/>
        </w:rPr>
      </w:pPr>
      <w:r w:rsidRPr="00F40FAE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ผลประโยชน์หลังออกจากงาน</w:t>
      </w:r>
    </w:p>
    <w:p w:rsidR="00EC0229" w:rsidRDefault="00EC0229" w:rsidP="002E35FD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ผลประโยชน์พนักงานหลังออกจากงานแบ่งเป็นโครงการสมทบเงินที่กำหนดไว้ และโครงการผลประโยชน์ที่กำหนดไว้ </w:t>
      </w:r>
    </w:p>
    <w:p w:rsidR="00EA3C2D" w:rsidRPr="00F40FAE" w:rsidRDefault="00EA3C2D" w:rsidP="002E35FD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โครงการสมทบเงินที่กำหนดไว้</w:t>
      </w: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กลุ่มบริษัทได้จัดตั้งกองทุนสำรองเลี้ยงชีพ ซึ่งกำหนดให้พนักงานและกลุ่มบริษัทจ่ายสมทบเข้ากองทุน โดยที่สินทรัพย์ของกองทุนได้แยกออกจากสินทรัพย์ของกลุ่มบริษัท และบริหารโดยผู้จัดการกองทุนสำรองเลี้ยงชีพที่ได้รับอนุญาต กลุ่มบริษัทไม่มีภาระผูกพันตามกฏหมายหรือภาระผูกพันจากการอนุมานที่ต้องจ่ายเงินสมทบอีก กลุ่มบริษัทรับรู้รายการดังกล่าวเป็นค่าใช้จ่ายในงวดที่ได้รับบริการจากพนักงาน</w:t>
      </w: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โครงการผลประโยชน์ที่กำหนดไว้</w:t>
      </w: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มีภาระผูกพันตามกฏหมายที่ต้องจ่ายผลประโยชน์หลังออกจากงานให้พนักงานโดยอ้างอิงจากระยะเวลาการให้บริการของพนักงานและเงินเดือนเดือนสุดท้าย ซึ่งหนี้สินโครงการผลประโยชน์ที่กำหนดไว้จะรับรู้ในงบแสดงฐานะการเงินด้วยมูลค่าปัจจุบันสุทธิของภาระผูกพันของโครงการผลประโยชน์ที่กำหนดไว้ ณ วันสิ้นรอบระยะเวลารายงาน</w:t>
      </w: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051D6" w:rsidRPr="00F40FAE" w:rsidRDefault="003051D6" w:rsidP="003051D6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ประมาณภาระผูกพันของโครงการผลประโยชน์ที่กำหนดไว้เป็นรายปีโดยผู้เชี่ยวชาญอิสระทางคณิตศาสตร์ประกันภัย ซึ่งอ้างอิงจากมาตรฐานอัตราเงินเฟ้อ อัตราการขึ้นเงินเดือน อัตราการหมุนเวียนของพนักงาน และอัตราการตาย ปัจจัยในการคิดลดอ้างอิงกับอัตราผลตอบแทนของพันธบัตรรัฐบาลไทย ณ วันสิ้นรอบระยะเวลารายงาน สกุลเงินและเงื่อนไขของพันธบัตรรัฐบาลต้องสอดคล้องกับเงื่อนไขของภาระผูกพันของผลประโยชน์หลังออกจากงานโดยประมาณระยะเวลาการครบกำหนดไว้ใกล้เคียงกับกำหนดชำระของหนี้สินดังกล่าว</w:t>
      </w:r>
    </w:p>
    <w:p w:rsidR="003051D6" w:rsidRPr="00EA3C2D" w:rsidRDefault="003051D6" w:rsidP="003051D6">
      <w:pPr>
        <w:ind w:left="851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3051D6" w:rsidRPr="00F40FAE" w:rsidRDefault="003051D6" w:rsidP="003051D6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กำไรหรือขาดทุนจากการประมาณการตามหลักคณิตศาสตร์ประกันภัย (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Actuarial gains or losses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และโอนเข้าโดยตรงไปยังกำไรสะสม</w:t>
      </w:r>
    </w:p>
    <w:p w:rsidR="004D54A6" w:rsidRPr="00F40FAE" w:rsidRDefault="004D5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:rsidR="00457AE1" w:rsidRPr="00F40FAE" w:rsidRDefault="00457AE1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ภาษีเงินได้</w:t>
      </w:r>
    </w:p>
    <w:p w:rsidR="00457AE1" w:rsidRPr="00EA3C2D" w:rsidRDefault="00457AE1" w:rsidP="00457AE1">
      <w:pPr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B729ED" w:rsidRPr="009A1E1D" w:rsidRDefault="00457AE1" w:rsidP="009A1E1D">
      <w:pPr>
        <w:ind w:left="851" w:right="-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ค่าใช้จ่ายภาษีเงินได้รับรู้ในกำไรขาดทุน ซึ่งประกอบด้วยผลรวมของภาษีเงินได้รอการตัดบัญชีและภาษีเงินได้ปัจจุบันซึ่งไม่ได้บันทึกในกำไรขาดทุนเบ็ดเสร็จอื่น หรือตรงเข้าส่วนของผู้ถือหุ้น  </w:t>
      </w:r>
    </w:p>
    <w:p w:rsidR="00457AE1" w:rsidRDefault="00457AE1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ภาษีเงินได้ปัจจุบันคำนวณอัตราภาษีและกฏหมายภาษีอากรที่ประกาศใช้หรือที่คาดว่ามีผลบังคับใช้ ณ วันสิ้นรอบระยะเวลารายงาน ภาษีเงินได้รอการตัดบัญชีคำนวณโดยใช้วิธีพิจารณาจากรายการในงบแสดงฐานะการเงิน (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Liability Method</w:t>
      </w:r>
      <w:r w:rsidR="00DB4A42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:rsidR="00DB4A42" w:rsidRPr="00F40FAE" w:rsidRDefault="00DB4A42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457AE1" w:rsidRPr="00F40FAE" w:rsidRDefault="00457AE1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ภาษีเงินได้รอการตัดบัญชีจะรับรู้เมื่อมีความเป็นไปได้ค่อนข้างแน่ว่าขาดทุนสะสมทางภาษีหรือผลแตกต่างชั่วคราวที่ใช้หักภาษีจะสามารถหักกับกำไรทางภาษีในอนาคตได้ โดยกลุ่มบริษัทประเมินจากการประมาณการผลการดำเนินงานในอนาคตปรับปรุงด้วยรายได้และค่าใช้จ่ายต้องห้ามทางภาษีและข้อจำกัดโดยเฉพาะของการใช้ขาดทุนและเครดิตทางภาษี </w:t>
      </w:r>
    </w:p>
    <w:p w:rsidR="00182B0B" w:rsidRPr="00F40FAE" w:rsidRDefault="00182B0B" w:rsidP="00E9638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457AE1" w:rsidRDefault="00457AE1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หนี้สินภาษีเงินได้รอการตัดบัญชีโดยทั่วไปจะรับรู้ทั้งหมดนอกจากจะได้รับยกเว้นตามมาตรฐานการบัญชี ฉบับที่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เรื่อง ภาษีเงินได้ </w:t>
      </w:r>
    </w:p>
    <w:p w:rsidR="00EA3C2D" w:rsidRPr="00F40FAE" w:rsidRDefault="00EA3C2D" w:rsidP="00457AE1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1371FC" w:rsidRPr="00F40FAE" w:rsidRDefault="001371FC" w:rsidP="001C7D4B">
      <w:pPr>
        <w:pStyle w:val="block"/>
        <w:numPr>
          <w:ilvl w:val="1"/>
          <w:numId w:val="21"/>
        </w:numPr>
        <w:tabs>
          <w:tab w:val="left" w:pos="810"/>
        </w:tabs>
        <w:spacing w:after="0" w:line="240" w:lineRule="auto"/>
        <w:ind w:left="81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กำไร</w:t>
      </w:r>
      <w:r w:rsidR="00B729ED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B729ED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="00B729ED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>ต่อหุ้น</w:t>
      </w:r>
      <w:r w:rsidR="00E5037B">
        <w:rPr>
          <w:rFonts w:ascii="Browallia New" w:hAnsi="Browallia New" w:cs="Browallia New" w:hint="cs"/>
          <w:sz w:val="28"/>
          <w:szCs w:val="28"/>
          <w:cs/>
          <w:lang w:bidi="th-TH"/>
        </w:rPr>
        <w:t>ขั้นพื้นฐาน</w:t>
      </w:r>
      <w:r w:rsidR="00A81E91"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A81E91" w:rsidRPr="00E5037B" w:rsidRDefault="00A81E91" w:rsidP="00E5037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2015D5" w:rsidRPr="00F40FAE" w:rsidRDefault="00A81E91" w:rsidP="00E50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กำไร</w:t>
      </w:r>
      <w:r w:rsidR="00B729E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B729ED" w:rsidRPr="00E5037B">
        <w:rPr>
          <w:rFonts w:ascii="Browallia New" w:hAnsi="Browallia New" w:cs="Browallia New"/>
          <w:sz w:val="28"/>
          <w:szCs w:val="28"/>
          <w:lang w:val="en-GB"/>
        </w:rPr>
        <w:t>(</w:t>
      </w:r>
      <w:r w:rsidR="00B729ED" w:rsidRPr="00E5037B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</w:t>
      </w:r>
      <w:r w:rsidR="00B729ED" w:rsidRPr="00E5037B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ต่อหุ้นขั้นพื้นฐาน คำนวณโดยการหารกำไร</w:t>
      </w:r>
      <w:r w:rsidR="001230A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230A1" w:rsidRPr="00E5037B">
        <w:rPr>
          <w:rFonts w:ascii="Browallia New" w:hAnsi="Browallia New" w:cs="Browallia New"/>
          <w:sz w:val="28"/>
          <w:szCs w:val="28"/>
          <w:lang w:val="en-GB"/>
        </w:rPr>
        <w:t>(</w:t>
      </w:r>
      <w:r w:rsidR="001230A1" w:rsidRPr="00E5037B">
        <w:rPr>
          <w:rFonts w:ascii="Browallia New" w:hAnsi="Browallia New" w:cs="Browallia New" w:hint="cs"/>
          <w:sz w:val="28"/>
          <w:szCs w:val="28"/>
          <w:cs/>
          <w:lang w:val="en-GB"/>
        </w:rPr>
        <w:t>ขาดทุน</w:t>
      </w:r>
      <w:r w:rsidR="001230A1" w:rsidRPr="00E5037B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:rsidR="00F87F45" w:rsidRPr="00F40FAE" w:rsidRDefault="00F87F45" w:rsidP="00F87F45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3011B" w:rsidRPr="00F40FAE" w:rsidRDefault="00E3011B" w:rsidP="001C7D4B">
      <w:pPr>
        <w:pStyle w:val="block"/>
        <w:numPr>
          <w:ilvl w:val="1"/>
          <w:numId w:val="21"/>
        </w:numPr>
        <w:tabs>
          <w:tab w:val="left" w:pos="810"/>
        </w:tabs>
        <w:spacing w:after="0" w:line="240" w:lineRule="auto"/>
        <w:ind w:left="810" w:hanging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เครื่องมือทางการเงิน</w:t>
      </w:r>
    </w:p>
    <w:p w:rsidR="00E3011B" w:rsidRPr="00F40FAE" w:rsidRDefault="00E3011B" w:rsidP="00E3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85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:rsidR="00E3011B" w:rsidRPr="002E35FD" w:rsidRDefault="00E3011B" w:rsidP="00E5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 ตราสารทางการเงินนอกงบแสดงฐานะการเงินที่เป็น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>ตราสารอนุพันธ์เพื่อการเก็งกำไรหรือเพื่อการค้า</w:t>
      </w:r>
    </w:p>
    <w:p w:rsidR="00E3011B" w:rsidRPr="002E35FD" w:rsidRDefault="00E3011B" w:rsidP="00E5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E3011B" w:rsidRPr="00F40FAE" w:rsidRDefault="00E3011B" w:rsidP="00E5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เครื่องมือทางการเงินที่แสดงในงบแสดงฐานะการเงินประกอบด้วยเงินสดและรายการเทียบเท่าเงินสด ลูกหนี้การค้า เจ้าหนี้การค้า และเงินกู้ยืมจากสถาบันการเงิน ซึ่งนโยบายการบัญชีเฉพาะสำหรับแต่ละรายการได้เปิดเผยแยกไว้ในแต่ละหัวข้อที่เกี่ยวข้อง</w:t>
      </w:r>
    </w:p>
    <w:p w:rsidR="00E3011B" w:rsidRPr="00F40FAE" w:rsidRDefault="00E3011B" w:rsidP="00E3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D8041C" w:rsidRPr="00F40FAE" w:rsidRDefault="00D8041C" w:rsidP="00DB4A42">
      <w:pPr>
        <w:pStyle w:val="block"/>
        <w:numPr>
          <w:ilvl w:val="1"/>
          <w:numId w:val="21"/>
        </w:numPr>
        <w:tabs>
          <w:tab w:val="left" w:pos="720"/>
          <w:tab w:val="left" w:pos="851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B4A42">
        <w:rPr>
          <w:rFonts w:ascii="Browallia New" w:hAnsi="Browallia New" w:cs="Browallia New"/>
          <w:sz w:val="28"/>
          <w:szCs w:val="28"/>
          <w:lang w:bidi="th-TH"/>
        </w:rPr>
        <w:tab/>
      </w: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>ประมาณการหนี้สิน สินทรัพย์ที่อาจเกิดขึ้นและหนี้สินที่อาจเกิดขึ้น</w:t>
      </w:r>
    </w:p>
    <w:p w:rsidR="00D8041C" w:rsidRPr="00F40FAE" w:rsidRDefault="00D8041C" w:rsidP="00D8041C">
      <w:pPr>
        <w:ind w:left="900"/>
        <w:jc w:val="thaiDistribute"/>
        <w:rPr>
          <w:rFonts w:ascii="Browallia New" w:hAnsi="Browallia New" w:cs="Browallia New"/>
          <w:sz w:val="24"/>
          <w:szCs w:val="24"/>
        </w:rPr>
      </w:pPr>
    </w:p>
    <w:p w:rsidR="00D8041C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ประมาณการหนี้สินในการประกันสินค้า ข้อพิพาท สัญญาที่ไม่สามารถบอกเลิกได้ หรือข้อเรียกร้องอื่นที่ต้องรับรู้ เมื่อกลุ่มบริษัทมีภาระผูกพันทางกฏหมายหรือภาระผูกพันจากการอนุมานในปัจจุบันซึ่งเป็นผลจากเหตุการณ์ในอดีต ทำให้มีความเป็นไปได้ค่อนข้างแน่ที่กลุ่มบริษัทต้องสูญเสียทรัพยากรที่มีประโยชน์เชิงเศรษฐกิจเพื่อจ่ายชำระภาระผูกพันนั้นและจำนวนที่ต้องชดใช้ดังกล่าวสามารถประมาณได้อย่างน่าเชื่อถือ ทั้งนี้ หนี้สินดังกล่าวยังมีจังหวะเวลาหรือความไม่แน่นอนของจำนวนเงินที่ต้องจ่ายชำระ</w:t>
      </w:r>
    </w:p>
    <w:p w:rsidR="00CB77E4" w:rsidRPr="00F40FAE" w:rsidRDefault="00CB77E4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D8041C" w:rsidRPr="00F40FAE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จากการเปลี่ยนแปลงโครงสร้างบริษัทจะรับรู้เมื่อมีรายละเอียดของแผนการปรับโครงสร้างที่มีอยู่อย่างเป็นทางการแล้วเท่านั้น และผู้บริหารมีการสื่อสารแผนดังกล่าวในภาพรวมซึ่งมีผลกระทบต่อหรือเริ่มมีการนำไปใช้ กลุ่มบริษัทไม่รับรู้ประมาณการหนี้สินสำหรับขาดทุนจากการดำเนินงานในอนาคต</w:t>
      </w:r>
    </w:p>
    <w:p w:rsidR="004E6DD4" w:rsidRDefault="004E6DD4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9A1E1D" w:rsidRDefault="009A1E1D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D8041C" w:rsidRPr="00F40FAE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ประมาณการหนี้สินวัดมูลค่าด้วยประมาณการที่ดีที่สุดของรายจ่ายที่ต้องนำไปจ่ายชำระภาระผูกพันในปัจจุบัน โดยอ้างอิงจากหลักฐานที่น่าเชื่อถือที่สามารถหาได้ ณ วันสิ้นรอบระยะเวลารายงาน ซึ่งรวมถึงการพิจารณาความเสี่ยงและความไม่แน่นอนที่เกี่ยวข้องกับภาระผูกพันในปัจจุบันด้วย ประมาณการหนี้สินจะถูกคิดลดเป็นมูลค่าปัจจุบันเมื่อมูลค่าของเงินตามเวลามีผลกระทบต่อจำนวนประมาณการหนี้สินนั้นอย่างมีสาระสำคัญ</w:t>
      </w:r>
    </w:p>
    <w:p w:rsidR="00D8041C" w:rsidRPr="00F40FAE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D8041C" w:rsidRPr="00F40FAE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การชดเชยซึ่งกลุ่มบริษัทมีปัจจัยสนับสนุนว่าจะได้รับคืนแน่นอนจากบุคคลที่สาม กลุ่มบริษัทจะรับรู้รายการดังกล่าวเป็นสินทรัพย์แยกต่างหากแต่ต้องไม่เกินจำนวนประมาณการหนี้สินที่เกี่ยวข้อง</w:t>
      </w:r>
    </w:p>
    <w:p w:rsidR="00D8041C" w:rsidRPr="00F40FAE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:rsidR="00D8041C" w:rsidRPr="00F40FAE" w:rsidRDefault="00D8041C" w:rsidP="00E57DF0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ไม่มีการรับรู้หนี้สินหากไม่มีความเป็นไปได้ค่อนข้างแน่ที่กลุ่มบริษัทต้องสูญเสียทรัพยากรที่มีประโยชน์เชิงเศรษฐกิจซึ่งเป็นผลจากภาระผูกพันในปัจจุบัน</w:t>
      </w:r>
    </w:p>
    <w:p w:rsidR="00CB77E4" w:rsidRPr="00F40FAE" w:rsidRDefault="00CB77E4" w:rsidP="00204FAA">
      <w:pPr>
        <w:pStyle w:val="block"/>
        <w:tabs>
          <w:tab w:val="left" w:pos="72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B560B" w:rsidRPr="00F40FAE" w:rsidRDefault="004B560B" w:rsidP="001C7D4B">
      <w:pPr>
        <w:pStyle w:val="block"/>
        <w:numPr>
          <w:ilvl w:val="1"/>
          <w:numId w:val="21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bidi="th-TH"/>
        </w:rPr>
        <w:t xml:space="preserve"> ดุลยพินิจที่สำคัญของผู้บริหารที่ใช้ในการกำหนดนโยบายการบัญชีและความไม่แน่นอนของประมาณการ</w:t>
      </w:r>
    </w:p>
    <w:p w:rsidR="004B560B" w:rsidRPr="00F40FAE" w:rsidRDefault="004B560B" w:rsidP="004B560B">
      <w:pPr>
        <w:tabs>
          <w:tab w:val="clear" w:pos="907"/>
          <w:tab w:val="left" w:pos="900"/>
        </w:tabs>
        <w:ind w:left="900"/>
        <w:rPr>
          <w:rFonts w:ascii="Browallia New" w:hAnsi="Browallia New" w:cs="Browallia New"/>
          <w:lang w:val="en-GB"/>
        </w:rPr>
      </w:pPr>
    </w:p>
    <w:p w:rsidR="004B560B" w:rsidRPr="00F40FAE" w:rsidRDefault="004B560B" w:rsidP="00E57DF0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ในการจัดทำงบการเงิน ผู้บริหารใช้ดุลยพินิจในการประมาณการและกำหนดข้อสมมติฐานเกี่ยวกับการรับรู้และการวัดมูลค่าสินทรัพย์ หนี้สิน รายได้ และค่าใช้จ่าย</w:t>
      </w:r>
    </w:p>
    <w:p w:rsidR="004B560B" w:rsidRPr="00F40FAE" w:rsidRDefault="004B560B" w:rsidP="00E57DF0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4B560B" w:rsidRPr="00F17530" w:rsidRDefault="004B560B" w:rsidP="00E57DF0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F17530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ดุลยพินิจที่สำคัญของผู้บริหาร</w:t>
      </w:r>
    </w:p>
    <w:p w:rsidR="004B560B" w:rsidRPr="00F40FAE" w:rsidRDefault="004B560B" w:rsidP="00E57DF0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ดุลยพินิจที่สำคัญของผู้บริหารที่ใช้ในการกำหนดนโยบายการบัญชีของกลุ่มบริษัทซึ่งมีผลกระทบอย่างมีสาระสำคัญต่องบการเงินมีดังนี้</w:t>
      </w:r>
    </w:p>
    <w:p w:rsidR="004B560B" w:rsidRPr="00F40FAE" w:rsidRDefault="004B560B" w:rsidP="004B560B">
      <w:pPr>
        <w:tabs>
          <w:tab w:val="clear" w:pos="907"/>
          <w:tab w:val="left" w:pos="900"/>
        </w:tabs>
        <w:ind w:left="900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B560B" w:rsidRPr="00F40FAE" w:rsidRDefault="004B560B" w:rsidP="001176BE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การรับรู้สินทรัพย์ภาษีเงินได้รอการตัดบัญชี</w:t>
      </w:r>
    </w:p>
    <w:p w:rsidR="004B560B" w:rsidRPr="00F40FAE" w:rsidRDefault="004B560B" w:rsidP="001176BE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ใช้หักภาษีได้และขาดทุนสะสมทางภาษีที่สามารถนำมาใช้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 (โปรดดูหมายเหตุ </w:t>
      </w:r>
      <w:r w:rsidRPr="002E35FD">
        <w:rPr>
          <w:rFonts w:ascii="Browallia New" w:hAnsi="Browallia New" w:cs="Browallia New"/>
          <w:sz w:val="28"/>
          <w:szCs w:val="28"/>
          <w:lang w:val="en-GB"/>
        </w:rPr>
        <w:t>4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2E35FD" w:rsidRPr="002E35FD">
        <w:rPr>
          <w:rFonts w:ascii="Browallia New" w:hAnsi="Browallia New" w:cs="Browallia New"/>
          <w:sz w:val="28"/>
          <w:szCs w:val="28"/>
        </w:rPr>
        <w:t>2</w:t>
      </w:r>
      <w:r w:rsidR="00C448B4">
        <w:rPr>
          <w:rFonts w:ascii="Browallia New" w:hAnsi="Browallia New" w:cs="Browallia New" w:hint="cs"/>
          <w:sz w:val="28"/>
          <w:szCs w:val="28"/>
          <w:cs/>
        </w:rPr>
        <w:t>0</w:t>
      </w:r>
      <w:r w:rsidRPr="002E35FD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:rsidR="009423FF" w:rsidRPr="00F40FAE" w:rsidRDefault="009423FF" w:rsidP="009423FF">
      <w:pPr>
        <w:tabs>
          <w:tab w:val="clear" w:pos="227"/>
          <w:tab w:val="clear" w:pos="454"/>
        </w:tabs>
        <w:spacing w:line="240" w:lineRule="auto"/>
        <w:ind w:left="851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:rsidR="004B560B" w:rsidRPr="004D54A6" w:rsidRDefault="004B560B" w:rsidP="005A79D7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4D54A6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ความไม่แน่นอนของประมาณการ</w:t>
      </w:r>
    </w:p>
    <w:p w:rsidR="004B560B" w:rsidRPr="00F40FAE" w:rsidRDefault="004B560B" w:rsidP="005A79D7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ข้อมูลเกี่ยวกับประมาณการและข้อสมมติฐานที่มีผลกระทบอย่างมีสาระสำคัญในการรับรู้และวัดมูลค่าของสินทรัพย์ หนี้สิน รายได้ และค่าใช้จ่าย มีดังนี้ ทั้งนี้ ผลที่เกิดขึ้นจริงในภายหลังอาจแตกต่างจากที่เคยประมาณการไว้</w:t>
      </w:r>
    </w:p>
    <w:p w:rsidR="004B560B" w:rsidRPr="00F40FAE" w:rsidRDefault="004B560B" w:rsidP="004B560B">
      <w:pPr>
        <w:tabs>
          <w:tab w:val="clear" w:pos="907"/>
          <w:tab w:val="left" w:pos="360"/>
          <w:tab w:val="left" w:pos="900"/>
        </w:tabs>
        <w:ind w:left="900"/>
        <w:rPr>
          <w:rFonts w:ascii="Browallia New" w:hAnsi="Browallia New" w:cs="Browallia New"/>
          <w:sz w:val="24"/>
          <w:szCs w:val="24"/>
          <w:lang w:val="en-GB"/>
        </w:rPr>
      </w:pPr>
    </w:p>
    <w:p w:rsidR="004B560B" w:rsidRPr="00F40FAE" w:rsidRDefault="004B560B" w:rsidP="006B5D35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ลูกหนี้</w:t>
      </w:r>
    </w:p>
    <w:p w:rsidR="009A1E1D" w:rsidRPr="009A1E1D" w:rsidRDefault="004B560B" w:rsidP="009A1E1D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บันทึกค่าเผื่อหนี้สงสัยจะสูญเพื่อให้สะท้อนถึงการด้อยค่าของลูกหนี้การค้าอันเกิดมาจากการที่ลูกค้า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ไม่มีความสามารถในการชำระหนี้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ควบคู่กับการสอบทานอายุของลูกหนี้คงเหลือ ณ วันสิ้นรอบระยะเวลารายงาน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      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ซึ่งอาจแตกต่างจากผลที่เกิดขึ้นจริงในภายหลั</w:t>
      </w:r>
      <w:r w:rsidR="009A1E1D">
        <w:rPr>
          <w:rFonts w:ascii="Browallia New" w:hAnsi="Browallia New" w:cs="Browallia New" w:hint="cs"/>
          <w:sz w:val="28"/>
          <w:szCs w:val="28"/>
          <w:cs/>
          <w:lang w:val="en-GB"/>
        </w:rPr>
        <w:t>ง</w:t>
      </w:r>
    </w:p>
    <w:p w:rsidR="009A1E1D" w:rsidRDefault="009A1E1D" w:rsidP="00142D28">
      <w:pPr>
        <w:tabs>
          <w:tab w:val="clear" w:pos="907"/>
          <w:tab w:val="left" w:pos="900"/>
        </w:tabs>
        <w:jc w:val="thaiDistribute"/>
        <w:rPr>
          <w:rFonts w:ascii="Browallia New" w:hAnsi="Browallia New" w:cs="Browallia New"/>
          <w:u w:val="single"/>
          <w:lang w:val="en-GB"/>
        </w:rPr>
      </w:pPr>
    </w:p>
    <w:p w:rsidR="009A1E1D" w:rsidRPr="009A1E1D" w:rsidRDefault="009A1E1D" w:rsidP="00142D28">
      <w:pPr>
        <w:tabs>
          <w:tab w:val="clear" w:pos="907"/>
          <w:tab w:val="left" w:pos="900"/>
        </w:tabs>
        <w:jc w:val="thaiDistribute"/>
        <w:rPr>
          <w:rFonts w:ascii="Browallia New" w:hAnsi="Browallia New" w:cs="Browallia New"/>
          <w:sz w:val="12"/>
          <w:szCs w:val="12"/>
          <w:u w:val="single"/>
          <w:lang w:val="en-GB"/>
        </w:rPr>
      </w:pPr>
    </w:p>
    <w:p w:rsidR="00BB1C0C" w:rsidRPr="00F40FAE" w:rsidRDefault="00BB1C0C" w:rsidP="005E3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สินค้าคงเหลือ</w:t>
      </w:r>
    </w:p>
    <w:p w:rsidR="008E5B2A" w:rsidRPr="009A1E1D" w:rsidRDefault="00BB1C0C" w:rsidP="009A1E1D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ผู้บริหารประมาณ</w:t>
      </w:r>
      <w:r w:rsidRPr="008E5B2A">
        <w:rPr>
          <w:rFonts w:ascii="Browallia New" w:hAnsi="Browallia New" w:cs="Browallia New"/>
          <w:sz w:val="28"/>
          <w:szCs w:val="28"/>
          <w:cs/>
          <w:lang w:val="en-GB"/>
        </w:rPr>
        <w:t>มูลค่าสุทธิที่คาดว่าจะได้รับของสินค้าคงเหลือโดยอ้างอิงจากหลักฐานที่น่าเชื่อถือที่สามารถหาได้ ณ วันสิ้นรอบระยะเวลารายงาน สินค้าคงเหลือดังกล่าวอาจได้รับผลกระทบจากเทคโนโลยีหรือการเปลี่ยนแปลงของตลาดในอนาคตซึ่งอาจทำให้ราคาขายปรับลดลงอีกในอนาคต</w:t>
      </w:r>
    </w:p>
    <w:p w:rsidR="004B560B" w:rsidRPr="00F40FAE" w:rsidRDefault="004B560B" w:rsidP="006B5D35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lastRenderedPageBreak/>
        <w:t>อายุการให้ประโยชน์ของสินทรัพย์ที่เสื่อมค่าได้</w:t>
      </w:r>
    </w:p>
    <w:p w:rsidR="004B560B" w:rsidRPr="00F40FAE" w:rsidRDefault="004B560B" w:rsidP="006B5D35">
      <w:pPr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ผู้บริหารทบทวนประมาณการอายุการให้ประโยชน์ของสินทรัพย์ที่เสื่อมค่าได้ ณ วันสิ้นรอบระยะเวลารายงาน ความไม่แน่นอนของการประมาณการเกิดจากความล้าสมัยของเทคโนโลยีซึ่งอาจเป็นผลให้มีการเปลี่ยนแปลงการใช้ประโยชน์ของซอฟแวร์และอุปกรณ์สารสนเทศ</w:t>
      </w:r>
    </w:p>
    <w:p w:rsidR="004B560B" w:rsidRPr="004D54A6" w:rsidRDefault="004B560B" w:rsidP="006B5D35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BB1C0C" w:rsidRPr="00F40FAE" w:rsidRDefault="00BB1C0C" w:rsidP="00BB1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0" w:firstLine="330"/>
        <w:rPr>
          <w:rFonts w:ascii="Browallia New" w:hAnsi="Browallia New" w:cs="Browallia New"/>
          <w:sz w:val="28"/>
          <w:szCs w:val="28"/>
          <w:u w:val="single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</w:rPr>
        <w:t>การด้อยค่าของสินทรัพย์</w:t>
      </w:r>
    </w:p>
    <w:p w:rsidR="004B560B" w:rsidRDefault="00BB1C0C" w:rsidP="004D54A6">
      <w:pPr>
        <w:tabs>
          <w:tab w:val="clear" w:pos="680"/>
          <w:tab w:val="left" w:pos="36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การประเมินการด้อยค่า ผู้บริหารประมาณการมูลค่าที่คาดว่าจะได้รับคืนของสินทร</w:t>
      </w:r>
      <w:r w:rsidR="00023763">
        <w:rPr>
          <w:rFonts w:ascii="Browallia New" w:hAnsi="Browallia New" w:cs="Browallia New" w:hint="cs"/>
          <w:sz w:val="28"/>
          <w:szCs w:val="28"/>
          <w:cs/>
        </w:rPr>
        <w:t>ั</w:t>
      </w:r>
      <w:r w:rsidRPr="00F40FAE">
        <w:rPr>
          <w:rFonts w:ascii="Browallia New" w:hAnsi="Browallia New" w:cs="Browallia New"/>
          <w:sz w:val="28"/>
          <w:szCs w:val="28"/>
          <w:cs/>
        </w:rPr>
        <w:t>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ดอกเบี้ยในการคิดลดกระแสเงินสดดังกล่าว ความไม่แน่นอนของการประมาณการเกิดจากความเหมาะสมของสมมติฐานเกี่ยวกับผล</w:t>
      </w:r>
      <w:r w:rsidRPr="005A6F6F">
        <w:rPr>
          <w:rFonts w:ascii="Browallia New" w:hAnsi="Browallia New" w:cs="Browallia New"/>
          <w:sz w:val="28"/>
          <w:szCs w:val="28"/>
          <w:cs/>
        </w:rPr>
        <w:t>การดำเนินงานในอนาคตและการกำหนดอัตราการคิดลด (</w:t>
      </w:r>
      <w:r w:rsidR="00EB2D52" w:rsidRPr="005A6F6F">
        <w:rPr>
          <w:rFonts w:ascii="Browallia New" w:hAnsi="Browallia New" w:cs="Browallia New" w:hint="cs"/>
          <w:sz w:val="28"/>
          <w:szCs w:val="28"/>
          <w:cs/>
        </w:rPr>
        <w:t>ตาม</w:t>
      </w:r>
      <w:r w:rsidRPr="005A6F6F">
        <w:rPr>
          <w:rFonts w:ascii="Browallia New" w:hAnsi="Browallia New" w:cs="Browallia New"/>
          <w:sz w:val="28"/>
          <w:szCs w:val="28"/>
          <w:cs/>
        </w:rPr>
        <w:t>หมายเหตุ</w:t>
      </w:r>
      <w:r w:rsidRPr="005A6F6F">
        <w:rPr>
          <w:rFonts w:ascii="Browallia New" w:hAnsi="Browallia New" w:cs="Browallia New"/>
          <w:sz w:val="28"/>
          <w:szCs w:val="28"/>
        </w:rPr>
        <w:t xml:space="preserve"> </w:t>
      </w:r>
      <w:r w:rsidR="00C448B4">
        <w:rPr>
          <w:rFonts w:ascii="Browallia New" w:hAnsi="Browallia New" w:cs="Browallia New" w:hint="cs"/>
          <w:sz w:val="28"/>
          <w:szCs w:val="28"/>
          <w:cs/>
        </w:rPr>
        <w:t>17</w:t>
      </w:r>
      <w:r w:rsidR="00EB2D52" w:rsidRPr="005A6F6F">
        <w:rPr>
          <w:rFonts w:ascii="Browallia New" w:hAnsi="Browallia New" w:cs="Browallia New"/>
          <w:sz w:val="28"/>
          <w:szCs w:val="28"/>
        </w:rPr>
        <w:t>)</w:t>
      </w:r>
      <w:r w:rsidR="007B11CE" w:rsidRPr="005A6F6F">
        <w:rPr>
          <w:rFonts w:ascii="Browallia New" w:hAnsi="Browallia New" w:cs="Browallia New"/>
          <w:sz w:val="28"/>
          <w:szCs w:val="28"/>
        </w:rPr>
        <w:t xml:space="preserve"> </w:t>
      </w:r>
      <w:r w:rsidRPr="005A6F6F">
        <w:rPr>
          <w:rFonts w:ascii="Browallia New" w:hAnsi="Browallia New" w:cs="Browallia New"/>
          <w:sz w:val="28"/>
          <w:szCs w:val="28"/>
          <w:cs/>
        </w:rPr>
        <w:t xml:space="preserve">ซึ่งในปี </w:t>
      </w:r>
      <w:r w:rsidRPr="005A6F6F">
        <w:rPr>
          <w:rFonts w:ascii="Browallia New" w:hAnsi="Browallia New" w:cs="Browallia New"/>
          <w:sz w:val="28"/>
          <w:szCs w:val="28"/>
        </w:rPr>
        <w:t>25</w:t>
      </w:r>
      <w:r w:rsidR="00AF7F78" w:rsidRPr="005A6F6F">
        <w:rPr>
          <w:rFonts w:ascii="Browallia New" w:hAnsi="Browallia New" w:cs="Browallia New"/>
          <w:sz w:val="28"/>
          <w:szCs w:val="28"/>
        </w:rPr>
        <w:t>60</w:t>
      </w:r>
      <w:r w:rsidRPr="005A6F6F">
        <w:rPr>
          <w:rFonts w:ascii="Browallia New" w:hAnsi="Browallia New" w:cs="Browallia New"/>
          <w:sz w:val="28"/>
          <w:szCs w:val="28"/>
          <w:cs/>
        </w:rPr>
        <w:t xml:space="preserve"> บริษัทมีการรับรู้ขาดทุนจากการด้อยค่าในเงินลงทุนในบริษัท</w:t>
      </w:r>
      <w:r w:rsidR="00EA1967" w:rsidRPr="005A6F6F">
        <w:rPr>
          <w:rFonts w:ascii="Browallia New" w:hAnsi="Browallia New" w:cs="Browallia New" w:hint="cs"/>
          <w:sz w:val="28"/>
          <w:szCs w:val="28"/>
          <w:cs/>
        </w:rPr>
        <w:t>ร่วม</w:t>
      </w:r>
    </w:p>
    <w:p w:rsidR="00EA3C2D" w:rsidRDefault="00EA3C2D" w:rsidP="004D54A6">
      <w:pPr>
        <w:tabs>
          <w:tab w:val="clear" w:pos="680"/>
          <w:tab w:val="left" w:pos="36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:rsidR="009B7C13" w:rsidRPr="00F40FAE" w:rsidRDefault="009B7C13" w:rsidP="009B7C13">
      <w:pPr>
        <w:spacing w:line="240" w:lineRule="auto"/>
        <w:ind w:left="1276" w:hanging="37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F40FAE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ภาระผูกพันของผลประโยชน์</w:t>
      </w:r>
      <w:r w:rsidR="00721E18" w:rsidRPr="00F40FAE">
        <w:rPr>
          <w:rFonts w:ascii="Browallia New" w:hAnsi="Browallia New" w:cs="Browallia New" w:hint="cs"/>
          <w:sz w:val="28"/>
          <w:szCs w:val="28"/>
          <w:u w:val="single"/>
          <w:cs/>
        </w:rPr>
        <w:t>พนักงาน</w:t>
      </w:r>
    </w:p>
    <w:p w:rsidR="009B7C13" w:rsidRPr="00F40FAE" w:rsidRDefault="009B7C13" w:rsidP="009B7C13">
      <w:pPr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ผู้บริหารประมาณการภาระผูกพันของผลประโยชน์</w:t>
      </w:r>
      <w:r w:rsidR="0079581B" w:rsidRPr="00F40FAE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F40FAE">
        <w:rPr>
          <w:rFonts w:ascii="Browallia New" w:hAnsi="Browallia New" w:cs="Browallia New"/>
          <w:sz w:val="28"/>
          <w:szCs w:val="28"/>
          <w:cs/>
        </w:rPr>
        <w:t>โดยอ้างอิงเกณฑ์พื้นฐานจำนวนมากในการกำหนดสมมติฐาน เช่น มาตรฐานของอัตราเงินเฟ้อ อัตราการตาย อัตราการคิดลด และการคาดการณ์การเพิ่มขึ้นของเงินเดือนในอนาคต การเปลี่ยนแปลงของสมมติฐานดังกล่าวอาจมีผลกระทบอย่างมีสาระสำคัญต่อจำนวนของภาระผูกพันของผลประโยชน์</w:t>
      </w:r>
      <w:r w:rsidR="0079581B" w:rsidRPr="00F40FAE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F40FAE">
        <w:rPr>
          <w:rFonts w:ascii="Browallia New" w:hAnsi="Browallia New" w:cs="Browallia New"/>
          <w:sz w:val="28"/>
          <w:szCs w:val="28"/>
          <w:cs/>
        </w:rPr>
        <w:t>และค่าใช้จ่ายผลประโยชน์</w:t>
      </w:r>
      <w:r w:rsidR="0079581B" w:rsidRPr="00F40FAE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Pr="00F40FAE">
        <w:rPr>
          <w:rFonts w:ascii="Browallia New" w:hAnsi="Browallia New" w:cs="Browallia New"/>
          <w:sz w:val="28"/>
          <w:szCs w:val="28"/>
          <w:cs/>
        </w:rPr>
        <w:t>รายปี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C67F3">
        <w:rPr>
          <w:rFonts w:ascii="Browallia New" w:hAnsi="Browallia New" w:cs="Browallia New" w:hint="cs"/>
          <w:sz w:val="28"/>
          <w:szCs w:val="28"/>
          <w:cs/>
        </w:rPr>
        <w:t xml:space="preserve">ตามหมายเหตุ </w:t>
      </w:r>
      <w:r w:rsidRPr="009C67F3">
        <w:rPr>
          <w:rFonts w:ascii="Browallia New" w:hAnsi="Browallia New" w:cs="Browallia New"/>
          <w:sz w:val="28"/>
          <w:szCs w:val="28"/>
        </w:rPr>
        <w:t>2</w:t>
      </w:r>
      <w:r w:rsidR="009C67F3" w:rsidRPr="009C67F3">
        <w:rPr>
          <w:rFonts w:ascii="Browallia New" w:hAnsi="Browallia New" w:cs="Browallia New"/>
          <w:sz w:val="28"/>
          <w:szCs w:val="28"/>
        </w:rPr>
        <w:t>5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   </w:t>
      </w:r>
    </w:p>
    <w:p w:rsidR="009B7C13" w:rsidRPr="00F40FAE" w:rsidRDefault="009B7C13" w:rsidP="006B5D35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:rsidR="003E020A" w:rsidRPr="00F40FAE" w:rsidRDefault="003E020A" w:rsidP="003E020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hanging="45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ส่วนได้เสียในบริษัทย่อย</w:t>
      </w:r>
    </w:p>
    <w:p w:rsidR="00616A53" w:rsidRPr="008E5B2A" w:rsidRDefault="00616A53" w:rsidP="00275579">
      <w:pPr>
        <w:tabs>
          <w:tab w:val="clear" w:pos="907"/>
          <w:tab w:val="left" w:pos="900"/>
        </w:tabs>
        <w:ind w:left="851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:rsidR="007E06F4" w:rsidRPr="00F40FAE" w:rsidRDefault="007E06F4" w:rsidP="001C7D4B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องค์ประกอบของกลุ่มบริษัท</w:t>
      </w:r>
    </w:p>
    <w:p w:rsidR="007E06F4" w:rsidRPr="008E5B2A" w:rsidRDefault="007E06F4" w:rsidP="007E06F4">
      <w:pPr>
        <w:pStyle w:val="ListParagraph"/>
        <w:spacing w:line="240" w:lineRule="auto"/>
        <w:ind w:left="786"/>
        <w:jc w:val="thaiDistribute"/>
        <w:rPr>
          <w:rFonts w:ascii="Browallia New" w:hAnsi="Browallia New" w:cs="Browallia New"/>
          <w:sz w:val="12"/>
          <w:szCs w:val="8"/>
          <w:cs/>
        </w:rPr>
      </w:pPr>
    </w:p>
    <w:p w:rsidR="007E06F4" w:rsidRDefault="00C03BEB" w:rsidP="001628D8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val="th-TH"/>
        </w:rPr>
        <w:tab/>
      </w:r>
      <w:r w:rsidR="007E06F4" w:rsidRPr="00F40FAE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งบการเงินรวมนี้</w:t>
      </w:r>
      <w:r w:rsidR="007E06F4" w:rsidRPr="00F40FAE">
        <w:rPr>
          <w:rFonts w:ascii="Browallia New" w:hAnsi="Browallia New" w:cs="Browallia New" w:hint="cs"/>
          <w:sz w:val="28"/>
          <w:szCs w:val="28"/>
          <w:cs/>
          <w:lang w:val="th-TH"/>
        </w:rPr>
        <w:t>ประกอบด้วยบริษัทย่อย ดังนี้</w:t>
      </w:r>
    </w:p>
    <w:p w:rsidR="008E5B2A" w:rsidRPr="008E5B2A" w:rsidRDefault="008E5B2A" w:rsidP="001628D8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:rsidR="00616A53" w:rsidRPr="00F40FAE" w:rsidRDefault="00C00721" w:rsidP="00C00721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ab/>
      </w:r>
      <w:r w:rsidRPr="00F40FAE">
        <w:rPr>
          <w:rFonts w:ascii="Browallia New" w:hAnsi="Browallia New" w:cs="Browallia New"/>
          <w:sz w:val="28"/>
          <w:szCs w:val="28"/>
          <w:cs/>
        </w:rPr>
        <w:tab/>
      </w:r>
    </w:p>
    <w:p w:rsidR="00616A53" w:rsidRPr="00F40FAE" w:rsidRDefault="00616A53" w:rsidP="00616A53">
      <w:pPr>
        <w:tabs>
          <w:tab w:val="clear" w:pos="227"/>
          <w:tab w:val="clear" w:pos="454"/>
          <w:tab w:val="clear" w:pos="907"/>
        </w:tabs>
        <w:spacing w:line="240" w:lineRule="auto"/>
        <w:ind w:left="90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8640" w:type="dxa"/>
        <w:tblInd w:w="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142"/>
        <w:gridCol w:w="1134"/>
        <w:gridCol w:w="142"/>
        <w:gridCol w:w="900"/>
        <w:gridCol w:w="180"/>
        <w:gridCol w:w="812"/>
        <w:gridCol w:w="7"/>
        <w:gridCol w:w="121"/>
        <w:gridCol w:w="7"/>
        <w:gridCol w:w="2637"/>
        <w:gridCol w:w="7"/>
      </w:tblGrid>
      <w:tr w:rsidR="00F25FF0" w:rsidRPr="00F40FAE" w:rsidTr="00093DF3">
        <w:tc>
          <w:tcPr>
            <w:tcW w:w="2551" w:type="dxa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4"/>
            <w:tcBorders>
              <w:bottom w:val="single" w:sz="4" w:space="0" w:color="auto"/>
            </w:tcBorders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28" w:type="dxa"/>
            <w:gridSpan w:val="2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25FF0" w:rsidRPr="00F40FAE" w:rsidTr="00093DF3">
        <w:trPr>
          <w:gridAfter w:val="1"/>
          <w:wAfter w:w="7" w:type="dxa"/>
        </w:trPr>
        <w:tc>
          <w:tcPr>
            <w:tcW w:w="2551" w:type="dxa"/>
            <w:tcBorders>
              <w:bottom w:val="single" w:sz="4" w:space="0" w:color="auto"/>
            </w:tcBorders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25FF0" w:rsidRPr="008E5B2A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28" w:type="dxa"/>
            <w:gridSpan w:val="2"/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tcBorders>
              <w:bottom w:val="single" w:sz="4" w:space="0" w:color="auto"/>
            </w:tcBorders>
          </w:tcPr>
          <w:p w:rsidR="00F25FF0" w:rsidRPr="00F40FAE" w:rsidRDefault="00F25FF0" w:rsidP="00B77B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F25FF0" w:rsidRPr="00F40FAE" w:rsidTr="00093DF3">
        <w:trPr>
          <w:gridAfter w:val="1"/>
          <w:wAfter w:w="7" w:type="dxa"/>
        </w:trPr>
        <w:tc>
          <w:tcPr>
            <w:tcW w:w="2551" w:type="dxa"/>
            <w:tcBorders>
              <w:top w:val="single" w:sz="4" w:space="0" w:color="auto"/>
            </w:tcBorders>
          </w:tcPr>
          <w:p w:rsidR="00F25FF0" w:rsidRPr="008E5B2A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  <w:gridSpan w:val="2"/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</w:tcPr>
          <w:p w:rsidR="00F25FF0" w:rsidRPr="00F40FAE" w:rsidRDefault="00F25FF0" w:rsidP="008E5B2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25FF0" w:rsidRPr="00F40FAE" w:rsidTr="00093DF3">
        <w:trPr>
          <w:gridAfter w:val="1"/>
          <w:wAfter w:w="7" w:type="dxa"/>
          <w:trHeight w:val="317"/>
        </w:trPr>
        <w:tc>
          <w:tcPr>
            <w:tcW w:w="2551" w:type="dxa"/>
          </w:tcPr>
          <w:p w:rsidR="00F25FF0" w:rsidRPr="00F40FAE" w:rsidRDefault="00F25FF0" w:rsidP="00093DF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8" w:type="dxa"/>
            <w:gridSpan w:val="2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:rsidR="00F25FF0" w:rsidRPr="008E5B2A" w:rsidRDefault="00F25FF0" w:rsidP="00093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ผลิตและจำหน่ายลวดแรงดึงสูง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ชั้นคุณภาพพิเศษ</w:t>
            </w:r>
          </w:p>
        </w:tc>
      </w:tr>
      <w:tr w:rsidR="00F25FF0" w:rsidRPr="00F40FAE" w:rsidTr="00093DF3">
        <w:trPr>
          <w:gridAfter w:val="1"/>
          <w:wAfter w:w="7" w:type="dxa"/>
          <w:trHeight w:val="317"/>
        </w:trPr>
        <w:tc>
          <w:tcPr>
            <w:tcW w:w="2551" w:type="dxa"/>
          </w:tcPr>
          <w:p w:rsidR="00EA3C2D" w:rsidRDefault="00F25FF0" w:rsidP="00093DF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General Engineering Mauritius </w:t>
            </w:r>
            <w:r w:rsidR="00EA3C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F25FF0" w:rsidRPr="00F40FAE" w:rsidRDefault="00EA3C2D" w:rsidP="00093DF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F25FF0" w:rsidRPr="00F40FAE">
              <w:rPr>
                <w:rFonts w:ascii="Browallia New" w:hAnsi="Browallia New" w:cs="Browallia New"/>
                <w:sz w:val="24"/>
                <w:szCs w:val="24"/>
              </w:rPr>
              <w:t>Limited</w:t>
            </w:r>
          </w:p>
        </w:tc>
        <w:tc>
          <w:tcPr>
            <w:tcW w:w="142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5FF0" w:rsidRPr="00F40FAE" w:rsidRDefault="005740A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Mauritius</w:t>
            </w:r>
          </w:p>
        </w:tc>
        <w:tc>
          <w:tcPr>
            <w:tcW w:w="142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8" w:type="dxa"/>
            <w:gridSpan w:val="2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:rsidR="00F25FF0" w:rsidRPr="00F40FAE" w:rsidRDefault="00F25FF0" w:rsidP="00093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ธุรกิจเพื่อการลงทุน</w:t>
            </w:r>
          </w:p>
        </w:tc>
      </w:tr>
      <w:tr w:rsidR="00F25FF0" w:rsidRPr="00F40FAE" w:rsidTr="00DB4A42">
        <w:trPr>
          <w:gridAfter w:val="1"/>
          <w:wAfter w:w="7" w:type="dxa"/>
          <w:trHeight w:val="528"/>
        </w:trPr>
        <w:tc>
          <w:tcPr>
            <w:tcW w:w="2551" w:type="dxa"/>
          </w:tcPr>
          <w:p w:rsidR="00F25FF0" w:rsidRPr="00F40FAE" w:rsidRDefault="00F25FF0" w:rsidP="00093DF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เจนเนอรัล นิปปอน คอนกรีต</w:t>
            </w:r>
          </w:p>
          <w:p w:rsidR="00F25FF0" w:rsidRPr="00F40FAE" w:rsidRDefault="00DB4A42" w:rsidP="00093DF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F25FF0"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อินดัสทรีส์</w:t>
            </w:r>
            <w:r w:rsidR="00F25FF0"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25FF0"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F25FF0" w:rsidRPr="00F40FAE" w:rsidRDefault="00F25FF0" w:rsidP="008E5B2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8" w:type="dxa"/>
            <w:gridSpan w:val="2"/>
          </w:tcPr>
          <w:p w:rsidR="00F25FF0" w:rsidRPr="00F40FAE" w:rsidRDefault="00F25FF0" w:rsidP="008E5B2A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44" w:type="dxa"/>
            <w:gridSpan w:val="2"/>
          </w:tcPr>
          <w:p w:rsidR="00F25FF0" w:rsidRPr="00F40FAE" w:rsidRDefault="00F25FF0" w:rsidP="00093DF3">
            <w:pPr>
              <w:tabs>
                <w:tab w:val="clear" w:pos="2807"/>
                <w:tab w:val="left" w:pos="284"/>
                <w:tab w:val="left" w:pos="851"/>
                <w:tab w:val="left" w:pos="1418"/>
                <w:tab w:val="left" w:pos="1985"/>
                <w:tab w:val="left" w:pos="251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ผลิตและจำหน่ายเสาเข็มคอนกรีตอัดแรงหล่อสำเร็จรูป</w:t>
            </w:r>
          </w:p>
        </w:tc>
      </w:tr>
    </w:tbl>
    <w:p w:rsidR="00616A53" w:rsidRPr="00F40FAE" w:rsidRDefault="00616A53" w:rsidP="0061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"/>
          <w:szCs w:val="2"/>
        </w:rPr>
      </w:pPr>
    </w:p>
    <w:p w:rsidR="00182B0B" w:rsidRPr="004D54A6" w:rsidRDefault="00182B0B" w:rsidP="001628D8">
      <w:pPr>
        <w:tabs>
          <w:tab w:val="clear" w:pos="454"/>
          <w:tab w:val="left" w:pos="810"/>
        </w:tabs>
        <w:ind w:left="810"/>
        <w:jc w:val="thaiDistribute"/>
        <w:rPr>
          <w:rFonts w:ascii="Browallia New" w:hAnsi="Browallia New" w:cs="Browallia New"/>
          <w:i/>
          <w:iCs/>
        </w:rPr>
      </w:pPr>
    </w:p>
    <w:p w:rsidR="00652DC0" w:rsidRPr="00B84389" w:rsidRDefault="00652DC0" w:rsidP="00B84389">
      <w:pPr>
        <w:tabs>
          <w:tab w:val="clear" w:pos="454"/>
          <w:tab w:val="left" w:pos="810"/>
        </w:tabs>
        <w:ind w:left="81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B84389">
        <w:rPr>
          <w:rFonts w:ascii="Browallia New" w:hAnsi="Browallia New" w:cs="Browallia New"/>
          <w:i/>
          <w:iCs/>
          <w:sz w:val="28"/>
          <w:szCs w:val="28"/>
          <w:cs/>
        </w:rPr>
        <w:t>บริษัทย่อย</w:t>
      </w:r>
    </w:p>
    <w:p w:rsidR="00797BF5" w:rsidRPr="004D54A6" w:rsidRDefault="00652DC0" w:rsidP="004D54A6">
      <w:pPr>
        <w:tabs>
          <w:tab w:val="clear" w:pos="454"/>
          <w:tab w:val="left" w:pos="810"/>
        </w:tabs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B84389">
        <w:rPr>
          <w:rFonts w:ascii="Browallia New" w:hAnsi="Browallia New" w:cs="Browalli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D127D2" w:rsidRDefault="00D127D2" w:rsidP="00797BF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6122A4" w:rsidRDefault="006122A4" w:rsidP="00797BF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6122A4" w:rsidRPr="00F40FAE" w:rsidRDefault="006122A4" w:rsidP="00DB4A4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797BF5" w:rsidRPr="00F40FAE" w:rsidRDefault="00797BF5" w:rsidP="001628D8">
      <w:pPr>
        <w:pStyle w:val="CordiaNew"/>
        <w:tabs>
          <w:tab w:val="clear" w:pos="4153"/>
          <w:tab w:val="left" w:pos="810"/>
        </w:tabs>
        <w:ind w:left="810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color w:val="auto"/>
          <w:sz w:val="28"/>
          <w:szCs w:val="28"/>
          <w:lang w:val="en-GB"/>
        </w:rPr>
        <w:lastRenderedPageBreak/>
        <w:t>5</w:t>
      </w:r>
      <w:r w:rsidRPr="00F40F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1628D8" w:rsidRPr="00F40FAE">
        <w:rPr>
          <w:rFonts w:ascii="Browallia New" w:hAnsi="Browallia New" w:cs="Browallia New"/>
          <w:color w:val="auto"/>
          <w:sz w:val="28"/>
          <w:szCs w:val="28"/>
          <w:lang w:val="en-GB"/>
        </w:rPr>
        <w:tab/>
      </w:r>
      <w:r w:rsidRPr="00F40F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บริษัทย่อยซึ่งมีส่วนได้เสียที่ไม่มีอำนาจควบคุมที่มีสาระสำคัญ</w:t>
      </w:r>
    </w:p>
    <w:p w:rsidR="00652DC0" w:rsidRPr="006122A4" w:rsidRDefault="00652DC0" w:rsidP="00275579">
      <w:pPr>
        <w:tabs>
          <w:tab w:val="clear" w:pos="907"/>
          <w:tab w:val="left" w:pos="900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:rsidR="001069F3" w:rsidRPr="00F40FAE" w:rsidRDefault="001069F3" w:rsidP="001069F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บริษัทย่อยที</w:t>
      </w:r>
      <w:r w:rsidR="00EC67EF">
        <w:rPr>
          <w:rFonts w:ascii="Browallia New" w:hAnsi="Browallia New" w:cs="Browallia New" w:hint="cs"/>
          <w:sz w:val="28"/>
          <w:szCs w:val="28"/>
          <w:cs/>
        </w:rPr>
        <w:t>่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มีส่วนได้เสียที่ไม่มีอำนาจควบคุมที่เป็นสาระสำคัญสำหรับรอบระยะเวลาบัญชีตั้งแต่วันที่ </w:t>
      </w:r>
      <w:r w:rsidR="00B86CFD" w:rsidRPr="00182B0B">
        <w:rPr>
          <w:rFonts w:ascii="Browallia New" w:hAnsi="Browallia New" w:cs="Browallia New"/>
          <w:sz w:val="28"/>
          <w:szCs w:val="28"/>
          <w:lang w:val="en-GB"/>
        </w:rPr>
        <w:t xml:space="preserve">6 </w:t>
      </w:r>
      <w:r w:rsidR="00B86CFD" w:rsidRPr="00182B0B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B86CFD" w:rsidRPr="00182B0B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Pr="00182B0B">
        <w:rPr>
          <w:rFonts w:ascii="Browallia New" w:hAnsi="Browallia New" w:cs="Browallia New"/>
          <w:sz w:val="28"/>
          <w:szCs w:val="28"/>
          <w:cs/>
          <w:lang w:val="en-GB"/>
        </w:rPr>
        <w:t>ถึง</w:t>
      </w:r>
      <w:r w:rsidRPr="00182B0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182B0B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182B0B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182B0B">
        <w:rPr>
          <w:rFonts w:ascii="Browallia New" w:hAnsi="Browallia New" w:cs="Browallia New"/>
          <w:sz w:val="28"/>
          <w:szCs w:val="28"/>
          <w:lang w:val="en-GB"/>
        </w:rPr>
        <w:t>25</w:t>
      </w:r>
      <w:r w:rsidR="00DE06A8" w:rsidRPr="00182B0B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182B0B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:rsidR="006122A4" w:rsidRPr="00F40FAE" w:rsidRDefault="006122A4" w:rsidP="001069F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9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833"/>
        <w:gridCol w:w="809"/>
        <w:gridCol w:w="129"/>
        <w:gridCol w:w="882"/>
        <w:gridCol w:w="985"/>
        <w:gridCol w:w="6"/>
        <w:gridCol w:w="1230"/>
        <w:gridCol w:w="887"/>
        <w:gridCol w:w="820"/>
        <w:gridCol w:w="11"/>
        <w:gridCol w:w="7"/>
      </w:tblGrid>
      <w:tr w:rsidR="001069F3" w:rsidRPr="00F40FAE" w:rsidTr="00D264E6">
        <w:trPr>
          <w:cantSplit/>
        </w:trPr>
        <w:tc>
          <w:tcPr>
            <w:tcW w:w="2833" w:type="dxa"/>
          </w:tcPr>
          <w:p w:rsidR="001069F3" w:rsidRPr="00F40FAE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9" w:type="dxa"/>
          </w:tcPr>
          <w:p w:rsidR="001069F3" w:rsidRPr="00F40FAE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1069F3" w:rsidRPr="00F40FAE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46" w:type="dxa"/>
            <w:gridSpan w:val="7"/>
            <w:vAlign w:val="bottom"/>
          </w:tcPr>
          <w:p w:rsidR="001069F3" w:rsidRPr="00F40FAE" w:rsidRDefault="001069F3" w:rsidP="00AB6753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1069F3" w:rsidRPr="00F40FAE" w:rsidTr="00D264E6">
        <w:trPr>
          <w:cantSplit/>
        </w:trPr>
        <w:tc>
          <w:tcPr>
            <w:tcW w:w="2833" w:type="dxa"/>
          </w:tcPr>
          <w:p w:rsidR="001069F3" w:rsidRPr="00F40FAE" w:rsidRDefault="001069F3" w:rsidP="00AB675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1069F3" w:rsidRPr="00F40FAE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 (ร้อยละ)</w:t>
            </w:r>
          </w:p>
        </w:tc>
        <w:tc>
          <w:tcPr>
            <w:tcW w:w="2221" w:type="dxa"/>
            <w:gridSpan w:val="3"/>
            <w:vAlign w:val="bottom"/>
          </w:tcPr>
          <w:p w:rsidR="001069F3" w:rsidRPr="00F40FAE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ขาดทุนเบ็ดเสร็จจัดสรรให้ส่วนได้เสียที่ไม่มีอำนาจควบคุม</w:t>
            </w:r>
          </w:p>
        </w:tc>
        <w:tc>
          <w:tcPr>
            <w:tcW w:w="1725" w:type="dxa"/>
            <w:gridSpan w:val="4"/>
            <w:vAlign w:val="bottom"/>
          </w:tcPr>
          <w:p w:rsidR="001069F3" w:rsidRPr="00F40FAE" w:rsidRDefault="001069F3" w:rsidP="00AB675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976D78" w:rsidRPr="00F40FAE" w:rsidTr="00D264E6">
        <w:trPr>
          <w:gridAfter w:val="1"/>
          <w:wAfter w:w="7" w:type="dxa"/>
          <w:cantSplit/>
          <w:trHeight w:val="317"/>
        </w:trPr>
        <w:tc>
          <w:tcPr>
            <w:tcW w:w="2833" w:type="dxa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938" w:type="dxa"/>
            <w:gridSpan w:val="2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882" w:type="dxa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985" w:type="dxa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236" w:type="dxa"/>
            <w:gridSpan w:val="2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887" w:type="dxa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831" w:type="dxa"/>
            <w:gridSpan w:val="2"/>
            <w:vAlign w:val="bottom"/>
          </w:tcPr>
          <w:p w:rsidR="00976D78" w:rsidRPr="00F40FAE" w:rsidRDefault="00976D78" w:rsidP="00976D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</w:tr>
      <w:tr w:rsidR="00976D78" w:rsidRPr="00F40FAE" w:rsidTr="00D264E6">
        <w:trPr>
          <w:gridAfter w:val="2"/>
          <w:wAfter w:w="18" w:type="dxa"/>
          <w:cantSplit/>
        </w:trPr>
        <w:tc>
          <w:tcPr>
            <w:tcW w:w="2833" w:type="dxa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bottom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976D78" w:rsidRPr="00F40FAE" w:rsidRDefault="00976D78" w:rsidP="00976D78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76D78" w:rsidRPr="00F40FAE" w:rsidTr="00D264E6">
        <w:trPr>
          <w:gridAfter w:val="2"/>
          <w:wAfter w:w="18" w:type="dxa"/>
          <w:cantSplit/>
        </w:trPr>
        <w:tc>
          <w:tcPr>
            <w:tcW w:w="2833" w:type="dxa"/>
          </w:tcPr>
          <w:p w:rsidR="00976D78" w:rsidRPr="00F40FAE" w:rsidRDefault="00976D78" w:rsidP="00976D78">
            <w:pPr>
              <w:tabs>
                <w:tab w:val="left" w:pos="162"/>
              </w:tabs>
              <w:spacing w:line="240" w:lineRule="auto"/>
              <w:ind w:left="162" w:right="-270" w:hanging="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เจนเนอรัล นิปปอน คอนกรีต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:rsidR="00976D78" w:rsidRPr="00F40FAE" w:rsidRDefault="00976D78" w:rsidP="00976D78">
            <w:pPr>
              <w:tabs>
                <w:tab w:val="left" w:pos="162"/>
              </w:tabs>
              <w:spacing w:line="240" w:lineRule="auto"/>
              <w:ind w:left="162" w:right="-270" w:hanging="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อินดัสทรีส์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938" w:type="dxa"/>
            <w:gridSpan w:val="2"/>
            <w:vAlign w:val="bottom"/>
          </w:tcPr>
          <w:p w:rsidR="00976D78" w:rsidRPr="00F40FAE" w:rsidRDefault="00976D78" w:rsidP="00976D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882" w:type="dxa"/>
            <w:vAlign w:val="bottom"/>
          </w:tcPr>
          <w:p w:rsidR="00976D78" w:rsidRPr="00F40FAE" w:rsidRDefault="00976D78" w:rsidP="00976D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:rsidR="00976D78" w:rsidRPr="00463BE9" w:rsidRDefault="004A1EA9" w:rsidP="00976D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3B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D677F" w:rsidRPr="00463BE9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463B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76D78" w:rsidRPr="00463BE9" w:rsidRDefault="004A1EA9" w:rsidP="00976D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3B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7" w:type="dxa"/>
            <w:vAlign w:val="bottom"/>
          </w:tcPr>
          <w:p w:rsidR="00976D78" w:rsidRPr="00182B0B" w:rsidRDefault="004A1EA9" w:rsidP="00976D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E86B30">
              <w:rPr>
                <w:rFonts w:ascii="Browallia New" w:hAnsi="Browallia New" w:cs="Browallia New"/>
                <w:sz w:val="24"/>
                <w:szCs w:val="24"/>
                <w:lang w:val="en-GB"/>
              </w:rPr>
              <w:t>34,</w:t>
            </w:r>
            <w:r w:rsidR="00E86B30" w:rsidRPr="00E86B30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820" w:type="dxa"/>
            <w:vAlign w:val="bottom"/>
          </w:tcPr>
          <w:p w:rsidR="00976D78" w:rsidRPr="00F40FAE" w:rsidRDefault="004A1EA9" w:rsidP="00976D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:rsidR="00A833DB" w:rsidRDefault="00A833DB" w:rsidP="0077033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:rsidR="001069F3" w:rsidRPr="00770333" w:rsidRDefault="001069F3" w:rsidP="00770333">
      <w:pPr>
        <w:tabs>
          <w:tab w:val="clear" w:pos="227"/>
          <w:tab w:val="clear" w:pos="454"/>
        </w:tabs>
        <w:spacing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ไม่มีการจ่ายเงินปันผลให้กับส่วนของผู้ถือหุ้นที่ไม่มีอำนาจควบคุมในระหว่างสำหรับรอบระยะเวลาบัญชีตั้งแต่วันที่ </w:t>
      </w:r>
      <w:r w:rsidR="004D54A6">
        <w:rPr>
          <w:rFonts w:ascii="Browallia New" w:hAnsi="Browallia New" w:cs="Browallia New"/>
          <w:sz w:val="28"/>
          <w:szCs w:val="28"/>
        </w:rPr>
        <w:t>6</w:t>
      </w:r>
      <w:r w:rsidR="00ED677F" w:rsidRPr="00770333"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="00770333">
        <w:rPr>
          <w:rFonts w:ascii="Browallia New" w:hAnsi="Browallia New" w:cs="Browallia New"/>
          <w:sz w:val="28"/>
          <w:szCs w:val="28"/>
        </w:rPr>
        <w:t>2560</w:t>
      </w:r>
      <w:r w:rsidRPr="00770333">
        <w:rPr>
          <w:rFonts w:ascii="Browallia New" w:hAnsi="Browallia New" w:cs="Browallia New"/>
          <w:sz w:val="28"/>
          <w:szCs w:val="28"/>
          <w:cs/>
        </w:rPr>
        <w:t xml:space="preserve"> ถึง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770333">
        <w:rPr>
          <w:rFonts w:ascii="Browallia New" w:hAnsi="Browallia New" w:cs="Browallia New"/>
          <w:sz w:val="28"/>
          <w:szCs w:val="28"/>
        </w:rPr>
        <w:t xml:space="preserve">31 </w:t>
      </w:r>
      <w:r w:rsidRPr="00770333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770333">
        <w:rPr>
          <w:rFonts w:ascii="Browallia New" w:hAnsi="Browallia New" w:cs="Browallia New"/>
          <w:sz w:val="28"/>
          <w:szCs w:val="28"/>
        </w:rPr>
        <w:t>25</w:t>
      </w:r>
      <w:r w:rsidR="009A7C0F" w:rsidRPr="00770333">
        <w:rPr>
          <w:rFonts w:ascii="Browallia New" w:hAnsi="Browallia New" w:cs="Browallia New"/>
          <w:sz w:val="28"/>
          <w:szCs w:val="28"/>
        </w:rPr>
        <w:t>60</w:t>
      </w:r>
      <w:r w:rsidRPr="0077033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:rsidR="00ED677F" w:rsidRPr="00C0751A" w:rsidRDefault="00ED677F" w:rsidP="001069F3">
      <w:pPr>
        <w:tabs>
          <w:tab w:val="clear" w:pos="227"/>
          <w:tab w:val="clear" w:pos="454"/>
        </w:tabs>
        <w:spacing w:line="240" w:lineRule="auto"/>
        <w:ind w:left="709"/>
        <w:jc w:val="thaiDistribute"/>
        <w:rPr>
          <w:rFonts w:ascii="Browallia New" w:hAnsi="Browallia New" w:cs="Browallia New"/>
          <w:sz w:val="28"/>
          <w:szCs w:val="28"/>
        </w:rPr>
      </w:pPr>
    </w:p>
    <w:p w:rsidR="001069F3" w:rsidRPr="00F40FAE" w:rsidRDefault="001069F3" w:rsidP="001069F3">
      <w:pPr>
        <w:tabs>
          <w:tab w:val="clear" w:pos="227"/>
          <w:tab w:val="clear" w:pos="454"/>
        </w:tabs>
        <w:spacing w:line="240" w:lineRule="auto"/>
        <w:ind w:left="709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ข้อมูลเกี่ยวกับส่วนได้เสียที่ไม่มีอำนาจควบคุมของบริษัทย่อย มีดังนี้</w:t>
      </w:r>
    </w:p>
    <w:p w:rsidR="001069F3" w:rsidRPr="00F40FAE" w:rsidRDefault="001069F3" w:rsidP="001069F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647" w:type="dxa"/>
        <w:tblInd w:w="709" w:type="dxa"/>
        <w:tblLook w:val="01E0" w:firstRow="1" w:lastRow="1" w:firstColumn="1" w:lastColumn="1" w:noHBand="0" w:noVBand="0"/>
      </w:tblPr>
      <w:tblGrid>
        <w:gridCol w:w="4853"/>
        <w:gridCol w:w="1526"/>
        <w:gridCol w:w="284"/>
        <w:gridCol w:w="1984"/>
      </w:tblGrid>
      <w:tr w:rsidR="001069F3" w:rsidRPr="00F40FAE" w:rsidTr="00D264E6">
        <w:trPr>
          <w:trHeight w:val="162"/>
        </w:trPr>
        <w:tc>
          <w:tcPr>
            <w:tcW w:w="485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="009E7646"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1069F3" w:rsidRPr="00F40FAE" w:rsidTr="00D264E6">
        <w:trPr>
          <w:trHeight w:val="331"/>
        </w:trPr>
        <w:tc>
          <w:tcPr>
            <w:tcW w:w="485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069F3" w:rsidRPr="00F40FAE" w:rsidRDefault="001069F3" w:rsidP="00D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73245D"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1069F3" w:rsidRPr="00F40FAE" w:rsidTr="00D264E6">
        <w:trPr>
          <w:trHeight w:val="331"/>
        </w:trPr>
        <w:tc>
          <w:tcPr>
            <w:tcW w:w="4853" w:type="dxa"/>
          </w:tcPr>
          <w:p w:rsidR="001069F3" w:rsidRPr="00F40FAE" w:rsidRDefault="00111B78" w:rsidP="00111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069F3" w:rsidRPr="00F40FAE" w:rsidTr="00D264E6">
        <w:trPr>
          <w:trHeight w:val="331"/>
        </w:trPr>
        <w:tc>
          <w:tcPr>
            <w:tcW w:w="4853" w:type="dxa"/>
            <w:vAlign w:val="bottom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:rsidR="001069F3" w:rsidRPr="00EC67EF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2B0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3245D" w:rsidRPr="00182B0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3245D" w:rsidRPr="00182B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73245D" w:rsidRPr="00182B0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C67EF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  <w:tr w:rsidR="001069F3" w:rsidRPr="00F40FAE" w:rsidTr="00D264E6">
        <w:trPr>
          <w:trHeight w:val="331"/>
        </w:trPr>
        <w:tc>
          <w:tcPr>
            <w:tcW w:w="485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:rsidR="001069F3" w:rsidRPr="00182B0B" w:rsidRDefault="000C4F8D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13,600</w:t>
            </w:r>
          </w:p>
        </w:tc>
      </w:tr>
      <w:tr w:rsidR="001069F3" w:rsidRPr="00F40FAE" w:rsidTr="00D264E6">
        <w:trPr>
          <w:trHeight w:val="331"/>
        </w:trPr>
        <w:tc>
          <w:tcPr>
            <w:tcW w:w="485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:rsidR="001069F3" w:rsidRPr="00182B0B" w:rsidRDefault="00F81A94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199,851</w:t>
            </w:r>
          </w:p>
        </w:tc>
      </w:tr>
      <w:tr w:rsidR="001069F3" w:rsidRPr="00F40FAE" w:rsidTr="00D264E6">
        <w:trPr>
          <w:trHeight w:val="342"/>
        </w:trPr>
        <w:tc>
          <w:tcPr>
            <w:tcW w:w="485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</w:tcPr>
          <w:p w:rsidR="001069F3" w:rsidRPr="00182B0B" w:rsidRDefault="001B151E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1A94">
              <w:rPr>
                <w:rFonts w:ascii="Browallia New" w:hAnsi="Browallia New" w:cs="Browallia New"/>
                <w:sz w:val="28"/>
                <w:szCs w:val="28"/>
                <w:lang w:val="en-GB"/>
              </w:rPr>
              <w:t>14,946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069F3" w:rsidRPr="00F40FAE" w:rsidTr="00D264E6">
        <w:trPr>
          <w:trHeight w:val="342"/>
        </w:trPr>
        <w:tc>
          <w:tcPr>
            <w:tcW w:w="4853" w:type="dxa"/>
          </w:tcPr>
          <w:p w:rsidR="001069F3" w:rsidRPr="00F40FAE" w:rsidRDefault="001B151E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1B151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="001069F3"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069F3" w:rsidRPr="00182B0B" w:rsidRDefault="00F81A94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198,505</w:t>
            </w:r>
          </w:p>
        </w:tc>
      </w:tr>
      <w:tr w:rsidR="001069F3" w:rsidRPr="00F40FAE" w:rsidTr="00D264E6">
        <w:trPr>
          <w:trHeight w:val="331"/>
        </w:trPr>
        <w:tc>
          <w:tcPr>
            <w:tcW w:w="485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26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:rsidR="001069F3" w:rsidRPr="00182B0B" w:rsidRDefault="00EF1CE5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2B0B">
              <w:rPr>
                <w:rFonts w:ascii="Browallia New" w:hAnsi="Browallia New" w:cs="Browallia New"/>
                <w:sz w:val="28"/>
                <w:szCs w:val="28"/>
                <w:lang w:val="en-GB"/>
              </w:rPr>
              <w:t>34,</w:t>
            </w:r>
            <w:r w:rsidR="007A2837" w:rsidRPr="00182B0B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</w:tbl>
    <w:p w:rsidR="001069F3" w:rsidRDefault="001069F3" w:rsidP="00106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A833DB" w:rsidRPr="006122A4" w:rsidRDefault="00A833DB" w:rsidP="00106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4"/>
          <w:szCs w:val="4"/>
          <w:lang w:val="en-GB"/>
        </w:rPr>
      </w:pPr>
    </w:p>
    <w:tbl>
      <w:tblPr>
        <w:tblW w:w="8614" w:type="dxa"/>
        <w:tblInd w:w="709" w:type="dxa"/>
        <w:tblLook w:val="01E0" w:firstRow="1" w:lastRow="1" w:firstColumn="1" w:lastColumn="1" w:noHBand="0" w:noVBand="0"/>
      </w:tblPr>
      <w:tblGrid>
        <w:gridCol w:w="4871"/>
        <w:gridCol w:w="990"/>
        <w:gridCol w:w="720"/>
        <w:gridCol w:w="2033"/>
      </w:tblGrid>
      <w:tr w:rsidR="001069F3" w:rsidRPr="00F40FAE" w:rsidTr="00112629">
        <w:trPr>
          <w:tblHeader/>
        </w:trPr>
        <w:tc>
          <w:tcPr>
            <w:tcW w:w="4871" w:type="dxa"/>
          </w:tcPr>
          <w:p w:rsidR="001069F3" w:rsidRPr="00F40FAE" w:rsidRDefault="001069F3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: </w:t>
            </w:r>
            <w:r w:rsidR="00BC14D4" w:rsidRPr="00112629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1069F3" w:rsidRPr="00F40FAE" w:rsidTr="00112629">
        <w:trPr>
          <w:tblHeader/>
        </w:trPr>
        <w:tc>
          <w:tcPr>
            <w:tcW w:w="4871" w:type="dxa"/>
          </w:tcPr>
          <w:p w:rsidR="001069F3" w:rsidRPr="00F40FAE" w:rsidRDefault="001069F3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1069F3" w:rsidRPr="00F40FAE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สำหรับรอบระยะเวล</w:t>
            </w:r>
            <w:r w:rsidR="00DA18BB"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บัญชีตั้งแต่วันที่ </w:t>
            </w:r>
          </w:p>
          <w:p w:rsidR="001069F3" w:rsidRPr="00F40FAE" w:rsidRDefault="00741224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D677F" w:rsidRPr="00AF7F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  <w:r w:rsidR="001069F3" w:rsidRPr="00AF7F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ถึง </w:t>
            </w:r>
            <w:r w:rsidR="001069F3"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1069F3" w:rsidRPr="00AF7FCC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="001069F3" w:rsidRPr="00AF7F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="001069F3" w:rsidRPr="00AF7FCC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245D" w:rsidRPr="00AF7FC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069F3" w:rsidRPr="00F40FAE" w:rsidTr="00112629">
        <w:tc>
          <w:tcPr>
            <w:tcW w:w="4871" w:type="dxa"/>
          </w:tcPr>
          <w:p w:rsidR="001069F3" w:rsidRPr="00E638BE" w:rsidRDefault="00111B78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38B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990" w:type="dxa"/>
          </w:tcPr>
          <w:p w:rsidR="001069F3" w:rsidRPr="00112629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69F3" w:rsidRPr="00112629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:rsidR="001069F3" w:rsidRPr="00112629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69F3" w:rsidRPr="00F40FAE" w:rsidTr="00112629">
        <w:tc>
          <w:tcPr>
            <w:tcW w:w="4871" w:type="dxa"/>
          </w:tcPr>
          <w:p w:rsidR="001069F3" w:rsidRPr="00F40FAE" w:rsidRDefault="001069F3" w:rsidP="00AB6753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:rsidR="001069F3" w:rsidRPr="00112629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69F3" w:rsidRPr="00112629" w:rsidRDefault="001069F3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</w:tcPr>
          <w:p w:rsidR="001069F3" w:rsidRPr="00112629" w:rsidRDefault="00A00F9B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1069F3" w:rsidRPr="00F40FAE" w:rsidTr="00112629">
        <w:tc>
          <w:tcPr>
            <w:tcW w:w="4871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99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</w:tcPr>
          <w:p w:rsidR="001069F3" w:rsidRPr="00112629" w:rsidRDefault="00A00F9B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(1,496)</w:t>
            </w:r>
          </w:p>
        </w:tc>
      </w:tr>
      <w:tr w:rsidR="001069F3" w:rsidRPr="00F40FAE" w:rsidTr="00112629">
        <w:tc>
          <w:tcPr>
            <w:tcW w:w="4871" w:type="dxa"/>
            <w:vAlign w:val="bottom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</w:tcPr>
          <w:p w:rsidR="001069F3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</w:t>
            </w:r>
            <w:r w:rsidR="00A00F9B" w:rsidRPr="0011262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</w:p>
        </w:tc>
      </w:tr>
      <w:tr w:rsidR="001069F3" w:rsidRPr="00F40FAE" w:rsidTr="00112629">
        <w:tc>
          <w:tcPr>
            <w:tcW w:w="4871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99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12" w:space="0" w:color="auto"/>
            </w:tcBorders>
          </w:tcPr>
          <w:p w:rsidR="001069F3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00F9B" w:rsidRPr="00112629">
              <w:rPr>
                <w:rFonts w:ascii="Browallia New" w:hAnsi="Browallia New" w:cs="Browallia New"/>
                <w:sz w:val="28"/>
                <w:szCs w:val="28"/>
              </w:rPr>
              <w:t>1,496</w:t>
            </w: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069F3" w:rsidRPr="00F40FAE" w:rsidTr="00112629">
        <w:tc>
          <w:tcPr>
            <w:tcW w:w="4871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12" w:space="0" w:color="auto"/>
            </w:tcBorders>
          </w:tcPr>
          <w:p w:rsidR="001069F3" w:rsidRPr="00112629" w:rsidRDefault="001069F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:rsidR="00D264E6" w:rsidRDefault="00D264E6"/>
    <w:tbl>
      <w:tblPr>
        <w:tblW w:w="8614" w:type="dxa"/>
        <w:tblInd w:w="709" w:type="dxa"/>
        <w:tblLook w:val="01E0" w:firstRow="1" w:lastRow="1" w:firstColumn="1" w:lastColumn="1" w:noHBand="0" w:noVBand="0"/>
      </w:tblPr>
      <w:tblGrid>
        <w:gridCol w:w="4871"/>
        <w:gridCol w:w="990"/>
        <w:gridCol w:w="720"/>
        <w:gridCol w:w="2033"/>
      </w:tblGrid>
      <w:tr w:rsidR="00D264E6" w:rsidRPr="00F40FAE" w:rsidTr="00F60F31">
        <w:trPr>
          <w:tblHeader/>
        </w:trPr>
        <w:tc>
          <w:tcPr>
            <w:tcW w:w="4871" w:type="dxa"/>
          </w:tcPr>
          <w:p w:rsidR="00D264E6" w:rsidRPr="00F40FAE" w:rsidRDefault="00D264E6" w:rsidP="00F60F31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: </w:t>
            </w:r>
            <w:r w:rsidRPr="00112629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264E6" w:rsidRPr="00F40FAE" w:rsidTr="00F60F31">
        <w:trPr>
          <w:tblHeader/>
        </w:trPr>
        <w:tc>
          <w:tcPr>
            <w:tcW w:w="4871" w:type="dxa"/>
          </w:tcPr>
          <w:p w:rsidR="00D264E6" w:rsidRPr="00F40FAE" w:rsidRDefault="00D264E6" w:rsidP="00F60F31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สำหรับรอบระยะเวล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บัญชีตั้งแต่วันที่ </w:t>
            </w:r>
          </w:p>
          <w:p w:rsidR="00D264E6" w:rsidRPr="00F40FAE" w:rsidRDefault="00D264E6" w:rsidP="00F6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AF7F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  <w:r w:rsidRPr="00AF7F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ถึง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AF7FCC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AF7F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AF7FCC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992215" w:rsidRPr="00F40FAE" w:rsidTr="00112629">
        <w:tc>
          <w:tcPr>
            <w:tcW w:w="4871" w:type="dxa"/>
          </w:tcPr>
          <w:p w:rsidR="00992215" w:rsidRPr="00112629" w:rsidRDefault="0099221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992215" w:rsidRPr="00112629" w:rsidRDefault="0099221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992215" w:rsidRPr="00112629" w:rsidRDefault="0099221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</w:tcPr>
          <w:p w:rsidR="00992215" w:rsidRPr="00112629" w:rsidRDefault="0099221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51F83" w:rsidRPr="00F40FAE" w:rsidTr="00112629">
        <w:tc>
          <w:tcPr>
            <w:tcW w:w="4871" w:type="dxa"/>
          </w:tcPr>
          <w:p w:rsidR="00A51F83" w:rsidRPr="00112629" w:rsidRDefault="00A51F83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990" w:type="dxa"/>
          </w:tcPr>
          <w:p w:rsidR="00A51F83" w:rsidRPr="00112629" w:rsidRDefault="00A51F8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A51F83" w:rsidRPr="00112629" w:rsidRDefault="00A51F8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</w:tcPr>
          <w:p w:rsidR="00A51F83" w:rsidRPr="00112629" w:rsidRDefault="00A51F83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112629">
              <w:rPr>
                <w:rFonts w:ascii="Browallia New" w:hAnsi="Browallia New" w:cs="Browallia New"/>
                <w:sz w:val="28"/>
                <w:szCs w:val="28"/>
              </w:rPr>
              <w:t>262</w:t>
            </w: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F1CE5" w:rsidRPr="00F40FAE" w:rsidTr="00112629">
        <w:trPr>
          <w:trHeight w:val="354"/>
        </w:trPr>
        <w:tc>
          <w:tcPr>
            <w:tcW w:w="4871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ขาดทุนเบ็ดเสร็จรวมของส่วนได้เสียที่ไม่มีอำนาจควบคุม</w:t>
            </w:r>
          </w:p>
        </w:tc>
        <w:tc>
          <w:tcPr>
            <w:tcW w:w="990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</w:tcPr>
          <w:p w:rsidR="00EF1CE5" w:rsidRPr="00112629" w:rsidRDefault="00A00F9B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(262)</w:t>
            </w:r>
          </w:p>
        </w:tc>
      </w:tr>
      <w:tr w:rsidR="00EF1CE5" w:rsidRPr="00F40FAE" w:rsidTr="00112629">
        <w:trPr>
          <w:trHeight w:val="354"/>
        </w:trPr>
        <w:tc>
          <w:tcPr>
            <w:tcW w:w="4871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1CE5" w:rsidRPr="00D127D2" w:rsidTr="00112629">
        <w:trPr>
          <w:trHeight w:val="354"/>
        </w:trPr>
        <w:tc>
          <w:tcPr>
            <w:tcW w:w="4871" w:type="dxa"/>
          </w:tcPr>
          <w:p w:rsidR="00EF1CE5" w:rsidRPr="00E638BE" w:rsidRDefault="00EF1CE5" w:rsidP="00112629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38B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</w:tcPr>
          <w:p w:rsidR="00EF1CE5" w:rsidRPr="00112629" w:rsidRDefault="00EF1CE5" w:rsidP="00112629">
            <w:pPr>
              <w:tabs>
                <w:tab w:val="clear" w:pos="907"/>
                <w:tab w:val="left" w:pos="851"/>
                <w:tab w:val="left" w:pos="988"/>
              </w:tabs>
              <w:spacing w:line="240" w:lineRule="auto"/>
              <w:ind w:left="191" w:hanging="1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1CE5" w:rsidRPr="00D127D2" w:rsidTr="00112629">
        <w:trPr>
          <w:trHeight w:val="354"/>
        </w:trPr>
        <w:tc>
          <w:tcPr>
            <w:tcW w:w="4871" w:type="dxa"/>
            <w:vAlign w:val="bottom"/>
          </w:tcPr>
          <w:p w:rsidR="00EF1CE5" w:rsidRPr="00112629" w:rsidRDefault="00EF1CE5" w:rsidP="00EF1CE5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:rsidR="00EF1CE5" w:rsidRPr="00112629" w:rsidRDefault="0058633F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50B2E">
              <w:rPr>
                <w:rFonts w:ascii="Browallia New" w:hAnsi="Browallia New" w:cs="Browallia New"/>
                <w:sz w:val="28"/>
                <w:szCs w:val="28"/>
              </w:rPr>
              <w:t>5,904</w:t>
            </w:r>
            <w:r w:rsidRPr="0011262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F1CE5" w:rsidRPr="00D127D2" w:rsidTr="00112629">
        <w:trPr>
          <w:trHeight w:val="354"/>
        </w:trPr>
        <w:tc>
          <w:tcPr>
            <w:tcW w:w="4871" w:type="dxa"/>
            <w:vAlign w:val="bottom"/>
          </w:tcPr>
          <w:p w:rsidR="00EF1CE5" w:rsidRPr="00112629" w:rsidRDefault="00EF1CE5" w:rsidP="00EF1CE5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99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:rsidR="00EF1CE5" w:rsidRPr="00112629" w:rsidRDefault="0058633F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(19</w:t>
            </w:r>
            <w:r w:rsidR="00E2686A">
              <w:rPr>
                <w:rFonts w:ascii="Browallia New" w:hAnsi="Browallia New" w:cs="Browallia New"/>
                <w:sz w:val="28"/>
                <w:szCs w:val="28"/>
              </w:rPr>
              <w:t>6,177</w:t>
            </w:r>
            <w:r w:rsidRPr="0011262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F1CE5" w:rsidRPr="00D127D2" w:rsidTr="00112629">
        <w:trPr>
          <w:trHeight w:val="354"/>
        </w:trPr>
        <w:tc>
          <w:tcPr>
            <w:tcW w:w="4871" w:type="dxa"/>
          </w:tcPr>
          <w:p w:rsidR="00EF1CE5" w:rsidRPr="00112629" w:rsidRDefault="00EF1CE5" w:rsidP="00EF1CE5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เงินสดสุทธิได้มาจากกิจกรรมจัดหาเงิน </w:t>
            </w:r>
          </w:p>
        </w:tc>
        <w:tc>
          <w:tcPr>
            <w:tcW w:w="99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</w:tcPr>
          <w:p w:rsidR="00EF1CE5" w:rsidRPr="00112629" w:rsidRDefault="0058633F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211,224</w:t>
            </w:r>
          </w:p>
        </w:tc>
      </w:tr>
      <w:tr w:rsidR="00EF1CE5" w:rsidRPr="00F40FAE" w:rsidTr="00112629">
        <w:trPr>
          <w:trHeight w:val="354"/>
        </w:trPr>
        <w:tc>
          <w:tcPr>
            <w:tcW w:w="4871" w:type="dxa"/>
          </w:tcPr>
          <w:p w:rsidR="00EF1CE5" w:rsidRPr="00112629" w:rsidRDefault="00EF1CE5" w:rsidP="00EF1CE5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9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EF1CE5" w:rsidRPr="00112629" w:rsidRDefault="00EF1CE5" w:rsidP="00EF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EF1CE5" w:rsidRPr="00112629" w:rsidRDefault="00F54120" w:rsidP="00530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2629">
              <w:rPr>
                <w:rFonts w:ascii="Browallia New" w:hAnsi="Browallia New" w:cs="Browallia New"/>
                <w:sz w:val="28"/>
                <w:szCs w:val="28"/>
              </w:rPr>
              <w:t>9,143</w:t>
            </w:r>
          </w:p>
        </w:tc>
      </w:tr>
    </w:tbl>
    <w:p w:rsidR="007B3285" w:rsidRPr="00F40FAE" w:rsidRDefault="007B3285" w:rsidP="00A833DB">
      <w:pPr>
        <w:tabs>
          <w:tab w:val="clear" w:pos="907"/>
          <w:tab w:val="left" w:pos="90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7F12C5" w:rsidRDefault="007F12C5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เงินลงทุนที่บันทึกตามวิธีส่วนได้เสีย</w:t>
      </w:r>
    </w:p>
    <w:p w:rsidR="00C036B5" w:rsidRPr="00F40FAE" w:rsidRDefault="00C036B5" w:rsidP="00C0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6E3FC5" w:rsidRPr="00F40FAE" w:rsidRDefault="006E3FC5" w:rsidP="006E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>6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 xml:space="preserve">1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เงินลงทุนในการร่วมค้า</w:t>
      </w:r>
    </w:p>
    <w:p w:rsidR="00C01E39" w:rsidRPr="00F40FAE" w:rsidRDefault="00C01E39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9"/>
        <w:gridCol w:w="90"/>
        <w:gridCol w:w="1170"/>
        <w:gridCol w:w="90"/>
        <w:gridCol w:w="773"/>
        <w:gridCol w:w="180"/>
        <w:gridCol w:w="812"/>
        <w:gridCol w:w="128"/>
        <w:gridCol w:w="2423"/>
      </w:tblGrid>
      <w:tr w:rsidR="00DA145A" w:rsidRPr="00F40FAE" w:rsidTr="00093DF3">
        <w:trPr>
          <w:jc w:val="right"/>
        </w:trPr>
        <w:tc>
          <w:tcPr>
            <w:tcW w:w="2839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28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145A" w:rsidRPr="00F40FAE" w:rsidTr="00093DF3">
        <w:trPr>
          <w:jc w:val="right"/>
        </w:trPr>
        <w:tc>
          <w:tcPr>
            <w:tcW w:w="2839" w:type="dxa"/>
            <w:tcBorders>
              <w:bottom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90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28" w:type="dxa"/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DA145A" w:rsidRPr="00F40FAE" w:rsidRDefault="00DA145A" w:rsidP="00AB675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DA145A" w:rsidRPr="00F40FAE" w:rsidTr="00093DF3">
        <w:trPr>
          <w:jc w:val="right"/>
        </w:trPr>
        <w:tc>
          <w:tcPr>
            <w:tcW w:w="2839" w:type="dxa"/>
            <w:tcBorders>
              <w:top w:val="single" w:sz="4" w:space="0" w:color="auto"/>
            </w:tcBorders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20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" w:type="dxa"/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</w:tcPr>
          <w:p w:rsidR="00DA145A" w:rsidRPr="00F40FAE" w:rsidRDefault="00DA145A" w:rsidP="00AB675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C0859" w:rsidRPr="00F40FAE" w:rsidTr="00992215">
        <w:trPr>
          <w:trHeight w:val="317"/>
          <w:jc w:val="right"/>
        </w:trPr>
        <w:tc>
          <w:tcPr>
            <w:tcW w:w="2839" w:type="dxa"/>
          </w:tcPr>
          <w:p w:rsidR="006C0859" w:rsidRPr="00F40FAE" w:rsidRDefault="006C0859" w:rsidP="00093DF3">
            <w:pPr>
              <w:tabs>
                <w:tab w:val="left" w:pos="162"/>
              </w:tabs>
              <w:spacing w:line="240" w:lineRule="auto"/>
              <w:ind w:left="162" w:right="90" w:hanging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Wisdom Tree Investment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S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  <w:r w:rsidR="00EB35D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PTE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.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Limited</w:t>
            </w:r>
          </w:p>
        </w:tc>
        <w:tc>
          <w:tcPr>
            <w:tcW w:w="90" w:type="dxa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2215" w:rsidRDefault="00992215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สิงค์โปร</w:t>
            </w:r>
          </w:p>
        </w:tc>
        <w:tc>
          <w:tcPr>
            <w:tcW w:w="90" w:type="dxa"/>
          </w:tcPr>
          <w:p w:rsidR="006C0859" w:rsidRPr="00F40FAE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3" w:type="dxa"/>
            <w:vAlign w:val="center"/>
          </w:tcPr>
          <w:p w:rsidR="00992215" w:rsidRDefault="0099221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6C0859" w:rsidRPr="00F40FAE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45.00</w:t>
            </w:r>
          </w:p>
        </w:tc>
        <w:tc>
          <w:tcPr>
            <w:tcW w:w="180" w:type="dxa"/>
            <w:vAlign w:val="center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992215" w:rsidRDefault="00992215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6C0859" w:rsidRPr="00F40FAE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45.00</w:t>
            </w:r>
          </w:p>
        </w:tc>
        <w:tc>
          <w:tcPr>
            <w:tcW w:w="128" w:type="dxa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 w:rsidR="00992215" w:rsidRDefault="00992215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6C0859" w:rsidRPr="00F40FAE" w:rsidRDefault="006C0859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กิจการทำธุรกรรมลงทุนในต่างประเทศ</w:t>
            </w:r>
          </w:p>
        </w:tc>
      </w:tr>
    </w:tbl>
    <w:p w:rsidR="00AB6753" w:rsidRPr="00C036B5" w:rsidRDefault="00AB6753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82B0B" w:rsidRPr="00C036B5" w:rsidRDefault="009E72C3" w:rsidP="00954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 xml:space="preserve">Wisdom Tree Investment </w:t>
      </w:r>
      <w:r w:rsidRPr="00F40FAE">
        <w:rPr>
          <w:rFonts w:ascii="Browallia New" w:hAnsi="Browallia New" w:cs="Browallia New"/>
          <w:sz w:val="28"/>
          <w:szCs w:val="28"/>
          <w:cs/>
        </w:rPr>
        <w:t>(</w:t>
      </w:r>
      <w:r w:rsidRPr="00F40FAE">
        <w:rPr>
          <w:rFonts w:ascii="Browallia New" w:hAnsi="Browallia New" w:cs="Browallia New"/>
          <w:sz w:val="28"/>
          <w:szCs w:val="28"/>
        </w:rPr>
        <w:t>S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F40FAE">
        <w:rPr>
          <w:rFonts w:ascii="Browallia New" w:hAnsi="Browallia New" w:cs="Browallia New"/>
          <w:sz w:val="28"/>
          <w:szCs w:val="28"/>
        </w:rPr>
        <w:t>PTE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F40FAE">
        <w:rPr>
          <w:rFonts w:ascii="Browallia New" w:hAnsi="Browallia New" w:cs="Browallia New"/>
          <w:sz w:val="28"/>
          <w:szCs w:val="28"/>
        </w:rPr>
        <w:t>Limited</w:t>
      </w:r>
      <w:r w:rsidRPr="00C036B5">
        <w:rPr>
          <w:rFonts w:ascii="Browallia New" w:hAnsi="Browallia New" w:cs="Browallia New" w:hint="cs"/>
          <w:sz w:val="28"/>
          <w:szCs w:val="28"/>
          <w:cs/>
        </w:rPr>
        <w:t xml:space="preserve"> ลงทุนใน </w:t>
      </w:r>
      <w:proofErr w:type="spellStart"/>
      <w:r w:rsidR="00AB6753" w:rsidRPr="00C036B5">
        <w:rPr>
          <w:rFonts w:ascii="Browallia New" w:hAnsi="Browallia New" w:cs="Browallia New"/>
          <w:sz w:val="28"/>
          <w:szCs w:val="28"/>
        </w:rPr>
        <w:t>Millcon</w:t>
      </w:r>
      <w:proofErr w:type="spellEnd"/>
      <w:r w:rsidR="00AB6753" w:rsidRPr="00C036B5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AB6753" w:rsidRPr="00C036B5">
        <w:rPr>
          <w:rFonts w:ascii="Browallia New" w:hAnsi="Browallia New" w:cs="Browallia New"/>
          <w:sz w:val="28"/>
          <w:szCs w:val="28"/>
        </w:rPr>
        <w:t>Thiha</w:t>
      </w:r>
      <w:proofErr w:type="spellEnd"/>
      <w:r w:rsidR="00AB6753" w:rsidRPr="00C036B5">
        <w:rPr>
          <w:rFonts w:ascii="Browallia New" w:hAnsi="Browallia New" w:cs="Browallia New"/>
          <w:sz w:val="28"/>
          <w:szCs w:val="28"/>
        </w:rPr>
        <w:t xml:space="preserve"> GEL Limited</w:t>
      </w:r>
      <w:r w:rsidRPr="00C036B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01356" w:rsidRPr="00C036B5">
        <w:rPr>
          <w:rFonts w:ascii="Browallia New" w:hAnsi="Browallia New" w:cs="Browallia New"/>
          <w:sz w:val="28"/>
          <w:szCs w:val="28"/>
          <w:cs/>
        </w:rPr>
        <w:t>ร้อยละ 100</w:t>
      </w:r>
      <w:r w:rsidR="00601356" w:rsidRPr="00C036B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37858" w:rsidRPr="00F40FAE">
        <w:rPr>
          <w:rFonts w:ascii="Browallia New" w:hAnsi="Browallia New" w:cs="Browallia New"/>
          <w:sz w:val="28"/>
          <w:szCs w:val="28"/>
          <w:cs/>
        </w:rPr>
        <w:t>ซึ่งเป็นบริษัทจดทะเบียนในประเทศ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พม่า</w:t>
      </w:r>
      <w:r w:rsidR="00337858" w:rsidRPr="00F40FAE">
        <w:rPr>
          <w:rFonts w:ascii="Browallia New" w:hAnsi="Browallia New" w:cs="Browallia New"/>
          <w:sz w:val="28"/>
          <w:szCs w:val="28"/>
          <w:cs/>
        </w:rPr>
        <w:t xml:space="preserve"> เพื่อผลิตและจำหน่ายผลิตภัณฑ์เหล็กรูปพรรณ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37858" w:rsidRPr="00F40FAE">
        <w:rPr>
          <w:rFonts w:ascii="Browallia New" w:hAnsi="Browallia New" w:cs="Browallia New"/>
          <w:sz w:val="28"/>
          <w:szCs w:val="28"/>
          <w:cs/>
        </w:rPr>
        <w:t>โดยมีทุนดำเนินการจำนวน</w:t>
      </w:r>
      <w:r w:rsidR="00337858" w:rsidRPr="00F40FAE">
        <w:rPr>
          <w:rFonts w:ascii="Browallia New" w:hAnsi="Browallia New" w:cs="Browallia New"/>
          <w:sz w:val="28"/>
          <w:szCs w:val="28"/>
        </w:rPr>
        <w:t xml:space="preserve"> 12 </w:t>
      </w:r>
      <w:r w:rsidR="00337858" w:rsidRPr="00F40FAE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ล้านดอลลาร์สหรัฐฯ </w:t>
      </w:r>
      <w:r w:rsidR="00601356" w:rsidRPr="00F40FAE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B349C5" w:rsidRPr="00F40FAE">
        <w:rPr>
          <w:rFonts w:ascii="Browallia New" w:hAnsi="Browallia New" w:cs="Browallia New" w:hint="cs"/>
          <w:sz w:val="28"/>
          <w:szCs w:val="28"/>
          <w:cs/>
        </w:rPr>
        <w:t xml:space="preserve">ในการรับรู้ส่วนได้เสียของ </w:t>
      </w:r>
      <w:r w:rsidR="00B349C5" w:rsidRPr="00F40FAE">
        <w:rPr>
          <w:rFonts w:ascii="Browallia New" w:hAnsi="Browallia New" w:cs="Browallia New"/>
          <w:sz w:val="28"/>
          <w:szCs w:val="28"/>
        </w:rPr>
        <w:t xml:space="preserve">Wisdom Tree Investment </w:t>
      </w:r>
      <w:r w:rsidR="00B349C5" w:rsidRPr="00F40FAE">
        <w:rPr>
          <w:rFonts w:ascii="Browallia New" w:hAnsi="Browallia New" w:cs="Browallia New"/>
          <w:sz w:val="28"/>
          <w:szCs w:val="28"/>
          <w:cs/>
        </w:rPr>
        <w:t>(</w:t>
      </w:r>
      <w:r w:rsidR="00B349C5" w:rsidRPr="00F40FAE">
        <w:rPr>
          <w:rFonts w:ascii="Browallia New" w:hAnsi="Browallia New" w:cs="Browallia New"/>
          <w:sz w:val="28"/>
          <w:szCs w:val="28"/>
        </w:rPr>
        <w:t>S</w:t>
      </w:r>
      <w:r w:rsidR="00B349C5" w:rsidRPr="00F40FAE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B349C5" w:rsidRPr="00F40FAE">
        <w:rPr>
          <w:rFonts w:ascii="Browallia New" w:hAnsi="Browallia New" w:cs="Browallia New"/>
          <w:sz w:val="28"/>
          <w:szCs w:val="28"/>
        </w:rPr>
        <w:t>PTE</w:t>
      </w:r>
      <w:r w:rsidR="00B349C5" w:rsidRPr="00F40FAE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B349C5" w:rsidRPr="00F40FAE">
        <w:rPr>
          <w:rFonts w:ascii="Browallia New" w:hAnsi="Browallia New" w:cs="Browallia New"/>
          <w:sz w:val="28"/>
          <w:szCs w:val="28"/>
        </w:rPr>
        <w:t>Limited</w:t>
      </w:r>
      <w:r w:rsidR="00B349C5" w:rsidRPr="00F40FAE">
        <w:rPr>
          <w:rFonts w:ascii="Browallia New" w:hAnsi="Browallia New" w:cs="Browallia New" w:hint="cs"/>
          <w:sz w:val="28"/>
          <w:szCs w:val="28"/>
          <w:cs/>
        </w:rPr>
        <w:t xml:space="preserve"> ในงบการเงินรวมได้รวมผลการดำเนินงานของ </w:t>
      </w:r>
      <w:proofErr w:type="spellStart"/>
      <w:r w:rsidR="00B349C5" w:rsidRPr="00C036B5">
        <w:rPr>
          <w:rFonts w:ascii="Browallia New" w:hAnsi="Browallia New" w:cs="Browallia New"/>
          <w:sz w:val="28"/>
          <w:szCs w:val="28"/>
        </w:rPr>
        <w:t>Millcon</w:t>
      </w:r>
      <w:proofErr w:type="spellEnd"/>
      <w:r w:rsidR="00B349C5" w:rsidRPr="00C036B5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B349C5" w:rsidRPr="00C036B5">
        <w:rPr>
          <w:rFonts w:ascii="Browallia New" w:hAnsi="Browallia New" w:cs="Browallia New"/>
          <w:sz w:val="28"/>
          <w:szCs w:val="28"/>
        </w:rPr>
        <w:t>Thiha</w:t>
      </w:r>
      <w:proofErr w:type="spellEnd"/>
      <w:r w:rsidR="00B349C5" w:rsidRPr="00C036B5">
        <w:rPr>
          <w:rFonts w:ascii="Browallia New" w:hAnsi="Browallia New" w:cs="Browallia New"/>
          <w:sz w:val="28"/>
          <w:szCs w:val="28"/>
        </w:rPr>
        <w:t xml:space="preserve"> GEL Limited</w:t>
      </w:r>
      <w:r w:rsidR="00B349C5" w:rsidRPr="00C036B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349C5" w:rsidRPr="00C036B5">
        <w:rPr>
          <w:rFonts w:ascii="Browallia New" w:hAnsi="Browallia New" w:cs="Browallia New"/>
          <w:sz w:val="28"/>
          <w:szCs w:val="28"/>
          <w:cs/>
        </w:rPr>
        <w:t>แล้ว</w:t>
      </w:r>
    </w:p>
    <w:p w:rsidR="006122A4" w:rsidRDefault="006122A4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D264E6" w:rsidRDefault="00D264E6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337858" w:rsidRPr="00F40FAE" w:rsidRDefault="00337858" w:rsidP="00954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ข้อมูลทางการเงินที่สำคัญของการร่วมค้า สรุปได้ดังนี้ </w:t>
      </w:r>
      <w:r w:rsidRPr="00F40FAE">
        <w:rPr>
          <w:rFonts w:ascii="Browallia New" w:hAnsi="Browallia New" w:cs="Browallia New"/>
          <w:sz w:val="28"/>
          <w:szCs w:val="28"/>
        </w:rPr>
        <w:tab/>
      </w:r>
    </w:p>
    <w:p w:rsidR="00337858" w:rsidRPr="00F40FAE" w:rsidRDefault="00337858" w:rsidP="00337858">
      <w:pPr>
        <w:spacing w:line="240" w:lineRule="auto"/>
        <w:ind w:left="426"/>
        <w:jc w:val="right"/>
        <w:rPr>
          <w:rFonts w:ascii="Browallia New" w:hAnsi="Browallia New" w:cs="Browallia New"/>
          <w:sz w:val="28"/>
          <w:szCs w:val="28"/>
        </w:rPr>
      </w:pPr>
    </w:p>
    <w:tbl>
      <w:tblPr>
        <w:tblW w:w="8647" w:type="dxa"/>
        <w:tblInd w:w="709" w:type="dxa"/>
        <w:tblLook w:val="01E0" w:firstRow="1" w:lastRow="1" w:firstColumn="1" w:lastColumn="1" w:noHBand="0" w:noVBand="0"/>
      </w:tblPr>
      <w:tblGrid>
        <w:gridCol w:w="4536"/>
        <w:gridCol w:w="1985"/>
        <w:gridCol w:w="284"/>
        <w:gridCol w:w="1842"/>
      </w:tblGrid>
      <w:tr w:rsidR="00193E9A" w:rsidRPr="00F40FAE" w:rsidTr="00954704">
        <w:trPr>
          <w:trHeight w:val="162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5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="004C11A9"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193E9A" w:rsidRPr="00F40FAE" w:rsidTr="00954704">
        <w:trPr>
          <w:trHeight w:val="331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4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93E9A" w:rsidRPr="00F40FAE" w:rsidRDefault="00193E9A" w:rsidP="0095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2559</w:t>
            </w:r>
          </w:p>
        </w:tc>
      </w:tr>
      <w:tr w:rsidR="00193E9A" w:rsidRPr="00F40FAE" w:rsidTr="00954704">
        <w:trPr>
          <w:trHeight w:val="331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93E9A" w:rsidRPr="00F40FAE" w:rsidTr="00954704">
        <w:trPr>
          <w:trHeight w:val="331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985" w:type="dxa"/>
          </w:tcPr>
          <w:p w:rsidR="00193E9A" w:rsidRPr="00182B0B" w:rsidRDefault="00192BF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114C3">
              <w:rPr>
                <w:rFonts w:ascii="Browallia New" w:hAnsi="Browallia New" w:cs="Browallia New"/>
                <w:sz w:val="28"/>
                <w:szCs w:val="28"/>
                <w:lang w:val="en-GB"/>
              </w:rPr>
              <w:t>51,023</w:t>
            </w:r>
          </w:p>
        </w:tc>
        <w:tc>
          <w:tcPr>
            <w:tcW w:w="284" w:type="dxa"/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</w:tcPr>
          <w:p w:rsidR="00193E9A" w:rsidRPr="00182B0B" w:rsidRDefault="0049191C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122,15</w:t>
            </w:r>
            <w:r w:rsidR="002114C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193E9A" w:rsidRPr="00F40FAE" w:rsidTr="00954704">
        <w:trPr>
          <w:trHeight w:val="331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85" w:type="dxa"/>
          </w:tcPr>
          <w:p w:rsidR="00193E9A" w:rsidRPr="00182B0B" w:rsidRDefault="00192BF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464,898</w:t>
            </w:r>
          </w:p>
        </w:tc>
        <w:tc>
          <w:tcPr>
            <w:tcW w:w="284" w:type="dxa"/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</w:tcPr>
          <w:p w:rsidR="00193E9A" w:rsidRPr="00182B0B" w:rsidRDefault="00192BF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473,255</w:t>
            </w:r>
          </w:p>
        </w:tc>
      </w:tr>
      <w:tr w:rsidR="00193E9A" w:rsidRPr="00F40FAE" w:rsidTr="00954704">
        <w:trPr>
          <w:trHeight w:val="342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985" w:type="dxa"/>
          </w:tcPr>
          <w:p w:rsidR="00193E9A" w:rsidRPr="00182B0B" w:rsidRDefault="006A361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2BF9">
              <w:rPr>
                <w:rFonts w:ascii="Browallia New" w:hAnsi="Browallia New" w:cs="Browallia New"/>
                <w:sz w:val="28"/>
                <w:szCs w:val="28"/>
                <w:lang w:val="en-GB"/>
              </w:rPr>
              <w:t>261,206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</w:tcPr>
          <w:p w:rsidR="00193E9A" w:rsidRPr="00182B0B" w:rsidRDefault="006A361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2BF9">
              <w:rPr>
                <w:rFonts w:ascii="Browallia New" w:hAnsi="Browallia New" w:cs="Browallia New"/>
                <w:sz w:val="28"/>
                <w:szCs w:val="28"/>
                <w:lang w:val="en-GB"/>
              </w:rPr>
              <w:t>70,910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93E9A" w:rsidRPr="00F40FAE" w:rsidTr="00954704">
        <w:trPr>
          <w:trHeight w:val="331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3E9A" w:rsidRPr="00182B0B" w:rsidRDefault="00192BF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(75,877)</w:t>
            </w:r>
          </w:p>
        </w:tc>
        <w:tc>
          <w:tcPr>
            <w:tcW w:w="284" w:type="dxa"/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93E9A" w:rsidRPr="00182B0B" w:rsidRDefault="00192BF9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(138,774)</w:t>
            </w:r>
          </w:p>
        </w:tc>
      </w:tr>
      <w:tr w:rsidR="00193E9A" w:rsidRPr="00F40FAE" w:rsidTr="00954704">
        <w:trPr>
          <w:trHeight w:val="342"/>
        </w:trPr>
        <w:tc>
          <w:tcPr>
            <w:tcW w:w="4536" w:type="dxa"/>
          </w:tcPr>
          <w:p w:rsidR="00193E9A" w:rsidRPr="00F40FAE" w:rsidRDefault="002D2758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="00193E9A"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93E9A" w:rsidRPr="00182B0B" w:rsidRDefault="006A361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9191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114C3">
              <w:rPr>
                <w:rFonts w:ascii="Browallia New" w:hAnsi="Browallia New" w:cs="Browallia New"/>
                <w:sz w:val="28"/>
                <w:szCs w:val="28"/>
                <w:lang w:val="en-GB"/>
              </w:rPr>
              <w:t>8,838</w:t>
            </w:r>
          </w:p>
        </w:tc>
        <w:tc>
          <w:tcPr>
            <w:tcW w:w="284" w:type="dxa"/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93E9A" w:rsidRPr="00182B0B" w:rsidRDefault="006A361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9191C">
              <w:rPr>
                <w:rFonts w:ascii="Browallia New" w:hAnsi="Browallia New" w:cs="Browallia New"/>
                <w:sz w:val="28"/>
                <w:szCs w:val="28"/>
                <w:lang w:val="en-GB"/>
              </w:rPr>
              <w:t>85,7</w:t>
            </w:r>
            <w:r w:rsidR="002114C3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</w:p>
        </w:tc>
      </w:tr>
      <w:tr w:rsidR="00193E9A" w:rsidRPr="00F40FAE" w:rsidTr="00954704">
        <w:trPr>
          <w:trHeight w:val="331"/>
        </w:trPr>
        <w:tc>
          <w:tcPr>
            <w:tcW w:w="4536" w:type="dxa"/>
          </w:tcPr>
          <w:p w:rsidR="00193E9A" w:rsidRPr="00F40FAE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3E9A" w:rsidRPr="00182B0B" w:rsidRDefault="00193E9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909A3" w:rsidRPr="00F40FAE" w:rsidTr="00954704">
        <w:trPr>
          <w:trHeight w:val="331"/>
        </w:trPr>
        <w:tc>
          <w:tcPr>
            <w:tcW w:w="4536" w:type="dxa"/>
          </w:tcPr>
          <w:p w:rsidR="004909A3" w:rsidRPr="00F40FAE" w:rsidRDefault="004909A3" w:rsidP="0095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985" w:type="dxa"/>
          </w:tcPr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4909A3" w:rsidRPr="0026474B" w:rsidRDefault="007B7B5E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13,050</w:t>
            </w:r>
          </w:p>
        </w:tc>
        <w:tc>
          <w:tcPr>
            <w:tcW w:w="284" w:type="dxa"/>
          </w:tcPr>
          <w:p w:rsidR="004909A3" w:rsidRPr="0026474B" w:rsidRDefault="004909A3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2" w:type="dxa"/>
          </w:tcPr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4909A3" w:rsidRPr="0026474B" w:rsidRDefault="007B7B5E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4,884</w:t>
            </w:r>
          </w:p>
        </w:tc>
      </w:tr>
      <w:tr w:rsidR="00797A77" w:rsidRPr="00F40FAE" w:rsidTr="00954704">
        <w:trPr>
          <w:trHeight w:val="331"/>
        </w:trPr>
        <w:tc>
          <w:tcPr>
            <w:tcW w:w="4536" w:type="dxa"/>
          </w:tcPr>
          <w:p w:rsidR="00797A77" w:rsidRPr="00F40FAE" w:rsidRDefault="004909A3" w:rsidP="0095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หนี้สินทางการเงินหมุนเวียน (ไม่รวมเจ้าหนี้การค้าและเจ้าหนี้อื่น และประมาณการหนี้สิน) ที่รวมอยู่ในหนี้สินหมุนเวียน</w:t>
            </w:r>
          </w:p>
        </w:tc>
        <w:tc>
          <w:tcPr>
            <w:tcW w:w="1985" w:type="dxa"/>
          </w:tcPr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797A77" w:rsidRPr="0026474B" w:rsidRDefault="006A361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B7B5E"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22BA2">
              <w:rPr>
                <w:rFonts w:ascii="Browallia New" w:hAnsi="Browallia New" w:cs="Browallia New"/>
                <w:sz w:val="28"/>
                <w:szCs w:val="28"/>
                <w:lang w:val="en-GB"/>
              </w:rPr>
              <w:t>30,574</w:t>
            </w: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:rsidR="00797A77" w:rsidRPr="0026474B" w:rsidRDefault="00797A77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2" w:type="dxa"/>
          </w:tcPr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797A77" w:rsidRPr="0026474B" w:rsidRDefault="006A361A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114C3">
              <w:rPr>
                <w:rFonts w:ascii="Browallia New" w:hAnsi="Browallia New" w:cs="Browallia New"/>
                <w:sz w:val="28"/>
                <w:szCs w:val="28"/>
                <w:lang w:val="en-GB"/>
              </w:rPr>
              <w:t>69,316</w:t>
            </w:r>
            <w:r w:rsidR="007B7B5E"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97A77" w:rsidRPr="00F40FAE" w:rsidTr="00954704">
        <w:trPr>
          <w:trHeight w:val="331"/>
        </w:trPr>
        <w:tc>
          <w:tcPr>
            <w:tcW w:w="4536" w:type="dxa"/>
          </w:tcPr>
          <w:p w:rsidR="00797A77" w:rsidRPr="00F40FAE" w:rsidRDefault="004909A3" w:rsidP="0095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หนี้สินทางการเงินไม่หมุนเวียน 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(ไม่รวมเจ้าหนี้การค้าและเจ้าหนี้อื่น และประมาณการหนี้สิน) ที่รวมอยู่ในหนี้สินไม่หมุนเวียน</w:t>
            </w:r>
          </w:p>
        </w:tc>
        <w:tc>
          <w:tcPr>
            <w:tcW w:w="1985" w:type="dxa"/>
          </w:tcPr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797A77" w:rsidRPr="0026474B" w:rsidRDefault="007B7B5E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(75,877)</w:t>
            </w:r>
          </w:p>
        </w:tc>
        <w:tc>
          <w:tcPr>
            <w:tcW w:w="284" w:type="dxa"/>
          </w:tcPr>
          <w:p w:rsidR="00797A77" w:rsidRPr="0026474B" w:rsidRDefault="00797A77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2" w:type="dxa"/>
          </w:tcPr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D264E6" w:rsidRDefault="00D264E6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797A77" w:rsidRPr="0026474B" w:rsidRDefault="003846DB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(138,774)</w:t>
            </w:r>
          </w:p>
        </w:tc>
      </w:tr>
    </w:tbl>
    <w:p w:rsidR="007B3285" w:rsidRPr="00F40FAE" w:rsidRDefault="007B3285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14" w:type="dxa"/>
        <w:tblInd w:w="709" w:type="dxa"/>
        <w:tblLook w:val="01E0" w:firstRow="1" w:lastRow="1" w:firstColumn="1" w:lastColumn="1" w:noHBand="0" w:noVBand="0"/>
      </w:tblPr>
      <w:tblGrid>
        <w:gridCol w:w="4536"/>
        <w:gridCol w:w="1951"/>
        <w:gridCol w:w="284"/>
        <w:gridCol w:w="1843"/>
      </w:tblGrid>
      <w:tr w:rsidR="00797A77" w:rsidRPr="0056764A" w:rsidTr="004909A3">
        <w:trPr>
          <w:tblHeader/>
        </w:trPr>
        <w:tc>
          <w:tcPr>
            <w:tcW w:w="4536" w:type="dxa"/>
          </w:tcPr>
          <w:p w:rsidR="00797A77" w:rsidRPr="00F40FAE" w:rsidRDefault="00797A77" w:rsidP="00976438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51" w:type="dxa"/>
          </w:tcPr>
          <w:p w:rsidR="00797A77" w:rsidRPr="003F1175" w:rsidRDefault="00797A77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7A77" w:rsidRPr="003F1175" w:rsidRDefault="00797A77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797A77" w:rsidRPr="003F1175" w:rsidRDefault="00797A77" w:rsidP="00976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1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F11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="004C11A9" w:rsidRPr="003F11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3F1175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264E6" w:rsidRPr="0056764A" w:rsidTr="00F60F31">
        <w:trPr>
          <w:tblHeader/>
        </w:trPr>
        <w:tc>
          <w:tcPr>
            <w:tcW w:w="4536" w:type="dxa"/>
          </w:tcPr>
          <w:p w:rsidR="00D264E6" w:rsidRPr="0056764A" w:rsidRDefault="00D264E6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78" w:type="dxa"/>
            <w:gridSpan w:val="3"/>
            <w:tcBorders>
              <w:bottom w:val="single" w:sz="4" w:space="0" w:color="auto"/>
            </w:tcBorders>
          </w:tcPr>
          <w:p w:rsidR="00D264E6" w:rsidRPr="003F1175" w:rsidRDefault="00D264E6" w:rsidP="00D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175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3F1175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3F11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3F117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3F11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7A77" w:rsidRPr="0056764A" w:rsidTr="004909A3">
        <w:trPr>
          <w:tblHeader/>
        </w:trPr>
        <w:tc>
          <w:tcPr>
            <w:tcW w:w="4536" w:type="dxa"/>
          </w:tcPr>
          <w:p w:rsidR="00797A77" w:rsidRPr="0056764A" w:rsidRDefault="00797A77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797A77" w:rsidRPr="003F1175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F117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4" w:type="dxa"/>
          </w:tcPr>
          <w:p w:rsidR="00797A77" w:rsidRPr="003F1175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97A77" w:rsidRPr="003F1175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F117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3F11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59</w:t>
            </w:r>
          </w:p>
        </w:tc>
      </w:tr>
      <w:tr w:rsidR="00797A77" w:rsidRPr="0056764A" w:rsidTr="004909A3">
        <w:tc>
          <w:tcPr>
            <w:tcW w:w="4536" w:type="dxa"/>
          </w:tcPr>
          <w:p w:rsidR="00797A77" w:rsidRPr="003F1175" w:rsidRDefault="00797A77" w:rsidP="00797A77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17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951" w:type="dxa"/>
            <w:tcBorders>
              <w:top w:val="single" w:sz="4" w:space="0" w:color="auto"/>
            </w:tcBorders>
          </w:tcPr>
          <w:p w:rsidR="00797A77" w:rsidRPr="003F1175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797A77" w:rsidRPr="0056764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97A77" w:rsidRPr="0056764A" w:rsidRDefault="00797A77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3F1175" w:rsidRPr="0056764A" w:rsidTr="00976438">
        <w:tc>
          <w:tcPr>
            <w:tcW w:w="4536" w:type="dxa"/>
          </w:tcPr>
          <w:p w:rsidR="003F1175" w:rsidRPr="0026474B" w:rsidRDefault="003F1175" w:rsidP="003F1175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951" w:type="dxa"/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2BA2">
              <w:rPr>
                <w:rFonts w:ascii="Browallia New" w:hAnsi="Browallia New" w:cs="Browallia New"/>
                <w:sz w:val="28"/>
                <w:szCs w:val="28"/>
                <w:lang w:val="en-GB"/>
              </w:rPr>
              <w:t>66,360</w:t>
            </w:r>
          </w:p>
        </w:tc>
        <w:tc>
          <w:tcPr>
            <w:tcW w:w="284" w:type="dxa"/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:rsidR="003F1175" w:rsidRPr="0026474B" w:rsidRDefault="00186D14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F1175" w:rsidRPr="0056764A" w:rsidTr="004909A3">
        <w:tc>
          <w:tcPr>
            <w:tcW w:w="4536" w:type="dxa"/>
          </w:tcPr>
          <w:p w:rsidR="003F1175" w:rsidRPr="0026474B" w:rsidRDefault="0035697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264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="003F1175" w:rsidRPr="00264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951" w:type="dxa"/>
          </w:tcPr>
          <w:p w:rsidR="003F1175" w:rsidRPr="0026474B" w:rsidRDefault="0026474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</w:rPr>
              <w:t>(6,</w:t>
            </w:r>
            <w:r w:rsidR="00622BA2">
              <w:rPr>
                <w:rFonts w:ascii="Browallia New" w:hAnsi="Browallia New" w:cs="Browallia New"/>
                <w:sz w:val="28"/>
                <w:szCs w:val="28"/>
              </w:rPr>
              <w:t>889</w:t>
            </w:r>
            <w:r w:rsidRPr="0026474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:rsidR="003F1175" w:rsidRPr="0026474B" w:rsidRDefault="0026474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</w:rPr>
              <w:t>(6,2</w:t>
            </w:r>
            <w:r w:rsidR="00622BA2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26474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F1175" w:rsidRPr="0056764A" w:rsidTr="004909A3">
        <w:tc>
          <w:tcPr>
            <w:tcW w:w="4536" w:type="dxa"/>
            <w:vAlign w:val="bottom"/>
          </w:tcPr>
          <w:p w:rsidR="003F1175" w:rsidRPr="0026474B" w:rsidRDefault="0035697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264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</w:t>
            </w:r>
            <w:r w:rsidR="003F1175" w:rsidRPr="00264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F1175" w:rsidRPr="0056764A" w:rsidTr="004909A3">
        <w:tc>
          <w:tcPr>
            <w:tcW w:w="4536" w:type="dxa"/>
          </w:tcPr>
          <w:p w:rsidR="003F1175" w:rsidRPr="0026474B" w:rsidRDefault="0035697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  <w:r w:rsidRPr="0026474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3F1175" w:rsidRPr="002647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เบ็ดเสร็จรวม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3F1175" w:rsidRPr="0026474B" w:rsidRDefault="0026474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</w:rPr>
              <w:t>(6,</w:t>
            </w:r>
            <w:r w:rsidR="00622BA2">
              <w:rPr>
                <w:rFonts w:ascii="Browallia New" w:hAnsi="Browallia New" w:cs="Browallia New"/>
                <w:sz w:val="28"/>
                <w:szCs w:val="28"/>
              </w:rPr>
              <w:t>889</w:t>
            </w:r>
            <w:r w:rsidRPr="0026474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3F1175" w:rsidRPr="0026474B" w:rsidRDefault="003F1175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F1175" w:rsidRPr="0026474B" w:rsidRDefault="0026474B" w:rsidP="003F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(6,2</w:t>
            </w:r>
            <w:r w:rsidR="00622BA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909A3" w:rsidRPr="0056764A" w:rsidTr="00EF5089">
        <w:tc>
          <w:tcPr>
            <w:tcW w:w="4536" w:type="dxa"/>
          </w:tcPr>
          <w:p w:rsidR="004909A3" w:rsidRPr="0026474B" w:rsidRDefault="004909A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:rsidR="004909A3" w:rsidRPr="0026474B" w:rsidRDefault="004909A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:rsidR="004909A3" w:rsidRPr="0026474B" w:rsidRDefault="004909A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909A3" w:rsidRPr="0026474B" w:rsidRDefault="004909A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4909A3" w:rsidRPr="0056764A" w:rsidTr="00EF5089">
        <w:tc>
          <w:tcPr>
            <w:tcW w:w="4536" w:type="dxa"/>
          </w:tcPr>
          <w:p w:rsidR="004909A3" w:rsidRPr="0026474B" w:rsidRDefault="00EF5089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4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ค่าเสื่อมราคา</w:t>
            </w:r>
            <w:r w:rsidR="00A90082" w:rsidRPr="00264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951" w:type="dxa"/>
          </w:tcPr>
          <w:p w:rsidR="004909A3" w:rsidRPr="0026474B" w:rsidRDefault="003F1175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4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87993">
              <w:rPr>
                <w:rFonts w:ascii="Browallia New" w:hAnsi="Browallia New" w:cs="Browallia New"/>
                <w:sz w:val="28"/>
                <w:szCs w:val="28"/>
                <w:lang w:val="en-GB"/>
              </w:rPr>
              <w:t>0,350</w:t>
            </w:r>
          </w:p>
        </w:tc>
        <w:tc>
          <w:tcPr>
            <w:tcW w:w="284" w:type="dxa"/>
          </w:tcPr>
          <w:p w:rsidR="004909A3" w:rsidRPr="0026474B" w:rsidRDefault="004909A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:rsidR="004909A3" w:rsidRPr="0026474B" w:rsidRDefault="0088799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3,380</w:t>
            </w:r>
          </w:p>
        </w:tc>
      </w:tr>
      <w:tr w:rsidR="004909A3" w:rsidRPr="00F40FAE" w:rsidTr="003F1175">
        <w:trPr>
          <w:trHeight w:val="80"/>
        </w:trPr>
        <w:tc>
          <w:tcPr>
            <w:tcW w:w="4536" w:type="dxa"/>
          </w:tcPr>
          <w:p w:rsidR="004909A3" w:rsidRPr="0026474B" w:rsidRDefault="00A90082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4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951" w:type="dxa"/>
          </w:tcPr>
          <w:p w:rsidR="004909A3" w:rsidRPr="0026474B" w:rsidRDefault="005228B1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9,021</w:t>
            </w:r>
          </w:p>
        </w:tc>
        <w:tc>
          <w:tcPr>
            <w:tcW w:w="284" w:type="dxa"/>
          </w:tcPr>
          <w:p w:rsidR="004909A3" w:rsidRPr="0026474B" w:rsidRDefault="004909A3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</w:tcPr>
          <w:p w:rsidR="004909A3" w:rsidRPr="0026474B" w:rsidRDefault="005228B1" w:rsidP="00797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</w:tbl>
    <w:p w:rsidR="00182B0B" w:rsidRPr="00C91A48" w:rsidRDefault="00182B0B" w:rsidP="00C0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00"/>
        <w:jc w:val="thaiDistribute"/>
        <w:rPr>
          <w:rFonts w:ascii="Browallia New" w:hAnsi="Browallia New" w:cs="Browallia New"/>
          <w:sz w:val="10"/>
          <w:szCs w:val="10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C91A48" w:rsidRDefault="00C91A48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</w:p>
    <w:p w:rsidR="00A90082" w:rsidRDefault="00A90082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92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9D6405" w:rsidRPr="00F40FAE">
        <w:rPr>
          <w:rFonts w:ascii="Browallia New" w:hAnsi="Browallia New" w:cs="Browallia New" w:hint="cs"/>
          <w:sz w:val="28"/>
          <w:szCs w:val="28"/>
          <w:cs/>
        </w:rPr>
        <w:t>การร่วมค้า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ที่รับรู้ในงบการเงินรวม</w:t>
      </w:r>
    </w:p>
    <w:p w:rsidR="00F90D11" w:rsidRPr="00F40FAE" w:rsidRDefault="00F90D11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"/>
          <w:szCs w:val="2"/>
        </w:rPr>
      </w:pPr>
    </w:p>
    <w:p w:rsidR="00A90082" w:rsidRPr="00F40FAE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A90082" w:rsidRPr="00F40FAE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A90082" w:rsidRPr="00F40FAE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A90082" w:rsidRPr="00F40FAE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A90082" w:rsidRPr="00F40FAE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4785" w:type="pct"/>
        <w:tblInd w:w="426" w:type="dxa"/>
        <w:tblLook w:val="01E0" w:firstRow="1" w:lastRow="1" w:firstColumn="1" w:lastColumn="1" w:noHBand="0" w:noVBand="0"/>
      </w:tblPr>
      <w:tblGrid>
        <w:gridCol w:w="5157"/>
        <w:gridCol w:w="1708"/>
        <w:gridCol w:w="270"/>
        <w:gridCol w:w="1799"/>
      </w:tblGrid>
      <w:tr w:rsidR="00A90082" w:rsidRPr="00F40FAE" w:rsidTr="00976438">
        <w:tc>
          <w:tcPr>
            <w:tcW w:w="2886" w:type="pct"/>
          </w:tcPr>
          <w:p w:rsidR="00A90082" w:rsidRPr="00F40FAE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14" w:type="pct"/>
            <w:gridSpan w:val="3"/>
          </w:tcPr>
          <w:p w:rsidR="00A90082" w:rsidRPr="00F40FAE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90082" w:rsidRPr="00F40FAE" w:rsidTr="00976438">
        <w:tc>
          <w:tcPr>
            <w:tcW w:w="2886" w:type="pct"/>
          </w:tcPr>
          <w:p w:rsidR="00A90082" w:rsidRPr="00F40FAE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:rsidR="00A90082" w:rsidRPr="00F40FAE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51" w:type="pct"/>
          </w:tcPr>
          <w:p w:rsidR="00A90082" w:rsidRPr="00F40FAE" w:rsidRDefault="00A90082" w:rsidP="00F90D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:rsidR="00A90082" w:rsidRPr="00F40FAE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A90082" w:rsidRPr="00F40FAE" w:rsidTr="00976438">
        <w:tc>
          <w:tcPr>
            <w:tcW w:w="2886" w:type="pct"/>
            <w:vAlign w:val="center"/>
          </w:tcPr>
          <w:p w:rsidR="00A90082" w:rsidRPr="00F40FAE" w:rsidRDefault="00A90082" w:rsidP="00F90D11">
            <w:pPr>
              <w:spacing w:line="240" w:lineRule="auto"/>
              <w:ind w:firstLine="23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56" w:type="pct"/>
          </w:tcPr>
          <w:p w:rsidR="00A90082" w:rsidRPr="00182B0B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A90082" w:rsidRPr="00182B0B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pct"/>
          </w:tcPr>
          <w:p w:rsidR="00A90082" w:rsidRPr="00182B0B" w:rsidRDefault="00A90082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D11" w:rsidRPr="00F40FAE" w:rsidTr="00976438">
        <w:tc>
          <w:tcPr>
            <w:tcW w:w="2886" w:type="pct"/>
            <w:vAlign w:val="center"/>
          </w:tcPr>
          <w:p w:rsidR="00F90D11" w:rsidRPr="00F40FAE" w:rsidRDefault="00F90D11" w:rsidP="00F90D11">
            <w:pPr>
              <w:spacing w:line="240" w:lineRule="auto"/>
              <w:ind w:firstLine="23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สินทรัพย์สุทธิของการร่วมค้า</w:t>
            </w:r>
          </w:p>
        </w:tc>
        <w:tc>
          <w:tcPr>
            <w:tcW w:w="956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7803CE">
              <w:rPr>
                <w:rFonts w:ascii="Browallia New" w:hAnsi="Browallia New" w:cs="Browallia New"/>
                <w:sz w:val="28"/>
                <w:szCs w:val="28"/>
                <w:lang w:val="en-GB"/>
              </w:rPr>
              <w:t>8,838</w:t>
            </w:r>
          </w:p>
        </w:tc>
        <w:tc>
          <w:tcPr>
            <w:tcW w:w="151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385,72</w:t>
            </w:r>
            <w:r w:rsidR="007803C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F90D11" w:rsidRPr="00F40FAE" w:rsidTr="00976438">
        <w:trPr>
          <w:trHeight w:val="362"/>
        </w:trPr>
        <w:tc>
          <w:tcPr>
            <w:tcW w:w="2886" w:type="pct"/>
            <w:vAlign w:val="center"/>
          </w:tcPr>
          <w:p w:rsidR="00F90D11" w:rsidRPr="00F40FAE" w:rsidRDefault="00F90D11" w:rsidP="00F90D11">
            <w:pPr>
              <w:spacing w:line="240" w:lineRule="auto"/>
              <w:ind w:firstLine="23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สัดส่วนการถือหุ้นของบริษัท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956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2B0B">
              <w:rPr>
                <w:rFonts w:ascii="Browallia New" w:hAnsi="Browallia New" w:cs="Browallia New" w:hint="cs"/>
                <w:sz w:val="28"/>
                <w:szCs w:val="28"/>
                <w:cs/>
              </w:rPr>
              <w:t>45</w:t>
            </w:r>
          </w:p>
        </w:tc>
        <w:tc>
          <w:tcPr>
            <w:tcW w:w="151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2B0B">
              <w:rPr>
                <w:rFonts w:ascii="Browallia New" w:hAnsi="Browallia New" w:cs="Browallia New" w:hint="cs"/>
                <w:sz w:val="28"/>
                <w:szCs w:val="28"/>
                <w:cs/>
              </w:rPr>
              <w:t>45</w:t>
            </w:r>
          </w:p>
        </w:tc>
      </w:tr>
      <w:tr w:rsidR="00F90D11" w:rsidRPr="00F40FAE" w:rsidTr="00976438">
        <w:tc>
          <w:tcPr>
            <w:tcW w:w="2886" w:type="pct"/>
            <w:vAlign w:val="center"/>
          </w:tcPr>
          <w:p w:rsidR="00F90D11" w:rsidRPr="00F40FAE" w:rsidRDefault="00F90D11" w:rsidP="00F90D11">
            <w:pPr>
              <w:spacing w:line="240" w:lineRule="auto"/>
              <w:ind w:firstLine="23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12" w:space="0" w:color="auto"/>
            </w:tcBorders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2B0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803CE">
              <w:rPr>
                <w:rFonts w:ascii="Browallia New" w:hAnsi="Browallia New" w:cs="Browallia New"/>
                <w:sz w:val="28"/>
                <w:szCs w:val="28"/>
              </w:rPr>
              <w:t>70,4</w:t>
            </w:r>
            <w:r w:rsidR="00317531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803CE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single" w:sz="12" w:space="0" w:color="auto"/>
            </w:tcBorders>
          </w:tcPr>
          <w:p w:rsidR="00F90D11" w:rsidRPr="00182B0B" w:rsidRDefault="00F90D11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2B0B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>
              <w:rPr>
                <w:rFonts w:ascii="Browallia New" w:hAnsi="Browallia New" w:cs="Browallia New"/>
                <w:sz w:val="28"/>
                <w:szCs w:val="28"/>
              </w:rPr>
              <w:t>3,57</w:t>
            </w:r>
            <w:r w:rsidR="007803CE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</w:tbl>
    <w:p w:rsidR="00A90082" w:rsidRPr="00F40FAE" w:rsidRDefault="00A90082" w:rsidP="00A9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:rsidR="00797A77" w:rsidRPr="00F40FAE" w:rsidRDefault="009D6405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2" w:right="65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31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</w:rPr>
        <w:t xml:space="preserve">2559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บริษัทไม่ได้รับเงินปันผลจากการร่วมค้าและไม่มีราคาตลาดของหุ้นในการลงทุนในการร่วมค้า เนื่องจากกิจการร่วมค้าไม่ได้จดทะเบียนในตลาดหลักทรัพย์</w:t>
      </w:r>
    </w:p>
    <w:p w:rsidR="009D6405" w:rsidRPr="00F40FAE" w:rsidRDefault="009D6405" w:rsidP="006E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337858" w:rsidRDefault="00105686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800" w:hanging="18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</w:rPr>
        <w:t>6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>2</w:t>
      </w:r>
      <w:r w:rsidRPr="00F40FAE">
        <w:rPr>
          <w:rFonts w:ascii="Browallia New" w:hAnsi="Browallia New" w:cs="Browallia New"/>
          <w:sz w:val="28"/>
          <w:szCs w:val="28"/>
        </w:rPr>
        <w:tab/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E3FC5" w:rsidRPr="00F40FAE">
        <w:rPr>
          <w:rFonts w:ascii="Browallia New" w:hAnsi="Browallia New" w:cs="Browallia New" w:hint="cs"/>
          <w:sz w:val="28"/>
          <w:szCs w:val="28"/>
          <w:cs/>
        </w:rPr>
        <w:t>เงินลงทุนในบริษัทร่วม</w:t>
      </w:r>
    </w:p>
    <w:p w:rsidR="00FC1FDB" w:rsidRPr="00F90D11" w:rsidRDefault="00FC1FDB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800" w:hanging="1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59" w:type="dxa"/>
        <w:tblInd w:w="8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4"/>
        <w:gridCol w:w="189"/>
        <w:gridCol w:w="1032"/>
        <w:gridCol w:w="198"/>
        <w:gridCol w:w="1032"/>
        <w:gridCol w:w="158"/>
        <w:gridCol w:w="875"/>
        <w:gridCol w:w="112"/>
        <w:gridCol w:w="2359"/>
      </w:tblGrid>
      <w:tr w:rsidR="008D27D1" w:rsidRPr="00F40FAE" w:rsidTr="00F90D11">
        <w:trPr>
          <w:trHeight w:val="266"/>
        </w:trPr>
        <w:tc>
          <w:tcPr>
            <w:tcW w:w="2504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65" w:type="dxa"/>
            <w:gridSpan w:val="3"/>
            <w:tcBorders>
              <w:bottom w:val="single" w:sz="4" w:space="0" w:color="auto"/>
            </w:tcBorders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12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27D1" w:rsidRPr="00F40FAE" w:rsidTr="00F90D11">
        <w:trPr>
          <w:trHeight w:val="266"/>
        </w:trPr>
        <w:tc>
          <w:tcPr>
            <w:tcW w:w="2504" w:type="dxa"/>
            <w:tcBorders>
              <w:bottom w:val="single" w:sz="4" w:space="0" w:color="auto"/>
            </w:tcBorders>
          </w:tcPr>
          <w:p w:rsidR="008D27D1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9A0267" w:rsidRPr="00F40FAE" w:rsidRDefault="009A0267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9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</w:t>
            </w:r>
          </w:p>
        </w:tc>
        <w:tc>
          <w:tcPr>
            <w:tcW w:w="198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D264E6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:rsidR="00D264E6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12" w:type="dxa"/>
          </w:tcPr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</w:tcPr>
          <w:p w:rsidR="00D264E6" w:rsidRDefault="00D264E6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8D27D1" w:rsidRPr="00F40FAE" w:rsidRDefault="008D27D1" w:rsidP="00E3399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D264E6" w:rsidRPr="00F40FAE" w:rsidTr="00F90D11">
        <w:trPr>
          <w:trHeight w:val="281"/>
        </w:trPr>
        <w:tc>
          <w:tcPr>
            <w:tcW w:w="2504" w:type="dxa"/>
          </w:tcPr>
          <w:p w:rsidR="00D264E6" w:rsidRPr="00F40FAE" w:rsidRDefault="00D264E6" w:rsidP="006C085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9" w:type="dxa"/>
          </w:tcPr>
          <w:p w:rsidR="00D264E6" w:rsidRPr="00F40FAE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D264E6" w:rsidRPr="00F40FAE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" w:type="dxa"/>
          </w:tcPr>
          <w:p w:rsidR="00D264E6" w:rsidRPr="00F40FAE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D264E6" w:rsidRPr="00182B0B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" w:type="dxa"/>
          </w:tcPr>
          <w:p w:rsidR="00D264E6" w:rsidRPr="00F40FAE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5" w:type="dxa"/>
          </w:tcPr>
          <w:p w:rsidR="00D264E6" w:rsidRPr="00F40FAE" w:rsidRDefault="00D264E6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:rsidR="00D264E6" w:rsidRPr="00F40FAE" w:rsidRDefault="00D264E6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:rsidR="00D264E6" w:rsidRPr="00F40FAE" w:rsidRDefault="00D264E6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C0859" w:rsidRPr="00F40FAE" w:rsidTr="00F90D11">
        <w:trPr>
          <w:trHeight w:val="281"/>
        </w:trPr>
        <w:tc>
          <w:tcPr>
            <w:tcW w:w="2504" w:type="dxa"/>
          </w:tcPr>
          <w:p w:rsidR="006C0859" w:rsidRPr="00F40FAE" w:rsidRDefault="006C0859" w:rsidP="006C085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189" w:type="dxa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98" w:type="dxa"/>
          </w:tcPr>
          <w:p w:rsidR="006C0859" w:rsidRPr="00F40FAE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2" w:type="dxa"/>
          </w:tcPr>
          <w:p w:rsidR="006C0859" w:rsidRPr="00F40FAE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2B0B">
              <w:rPr>
                <w:rFonts w:ascii="Browallia New" w:hAnsi="Browallia New" w:cs="Browallia New" w:hint="cs"/>
                <w:sz w:val="24"/>
                <w:szCs w:val="24"/>
                <w:cs/>
              </w:rPr>
              <w:t>32.65</w:t>
            </w:r>
          </w:p>
        </w:tc>
        <w:tc>
          <w:tcPr>
            <w:tcW w:w="158" w:type="dxa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5" w:type="dxa"/>
          </w:tcPr>
          <w:p w:rsidR="006C0859" w:rsidRPr="00F40FAE" w:rsidRDefault="006C0859" w:rsidP="006C0859">
            <w:pPr>
              <w:spacing w:line="240" w:lineRule="auto"/>
              <w:ind w:right="14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32.65</w:t>
            </w:r>
          </w:p>
        </w:tc>
        <w:tc>
          <w:tcPr>
            <w:tcW w:w="112" w:type="dxa"/>
          </w:tcPr>
          <w:p w:rsidR="006C0859" w:rsidRPr="00F40FAE" w:rsidRDefault="006C0859" w:rsidP="006C085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9" w:type="dxa"/>
          </w:tcPr>
          <w:p w:rsidR="006C0859" w:rsidRPr="00F40FAE" w:rsidRDefault="006C0859" w:rsidP="006C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รับเหมาก่อสร้างและให้บริการติดตั้งระบบ</w:t>
            </w:r>
          </w:p>
        </w:tc>
      </w:tr>
    </w:tbl>
    <w:p w:rsidR="007B3285" w:rsidRDefault="007B3285" w:rsidP="00B576F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:rsidR="005D66DA" w:rsidRDefault="00337858" w:rsidP="00F90D11">
      <w:pPr>
        <w:spacing w:line="240" w:lineRule="auto"/>
        <w:ind w:left="450" w:right="-45" w:firstLine="259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7"/>
          <w:szCs w:val="27"/>
          <w:cs/>
        </w:rPr>
        <w:tab/>
      </w:r>
      <w:r w:rsidRPr="00F40FAE">
        <w:rPr>
          <w:rFonts w:ascii="Browallia New" w:hAnsi="Browallia New" w:cs="Browallia New"/>
          <w:sz w:val="28"/>
          <w:szCs w:val="28"/>
          <w:cs/>
        </w:rPr>
        <w:t>ข้อมูลทางการเงินที่สำคัญของบริษัทร่วม สรุปได้ดังนี้</w:t>
      </w:r>
    </w:p>
    <w:p w:rsidR="004C11A9" w:rsidRPr="00F90D11" w:rsidRDefault="00337858" w:rsidP="00F90D11">
      <w:pPr>
        <w:spacing w:line="240" w:lineRule="auto"/>
        <w:ind w:left="450" w:right="-45" w:firstLine="25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lang w:val="en-GB"/>
        </w:rPr>
        <w:tab/>
      </w:r>
      <w:r w:rsidRPr="00F40FAE">
        <w:rPr>
          <w:rFonts w:ascii="Browallia New" w:hAnsi="Browallia New" w:cs="Browallia New"/>
          <w:sz w:val="28"/>
          <w:szCs w:val="28"/>
          <w:lang w:val="en-GB"/>
        </w:rPr>
        <w:tab/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5103"/>
        <w:gridCol w:w="1561"/>
        <w:gridCol w:w="235"/>
        <w:gridCol w:w="1606"/>
      </w:tblGrid>
      <w:tr w:rsidR="004C11A9" w:rsidRPr="00F40FAE" w:rsidTr="00F90D11">
        <w:trPr>
          <w:trHeight w:val="162"/>
        </w:trPr>
        <w:tc>
          <w:tcPr>
            <w:tcW w:w="5103" w:type="dxa"/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1" w:type="dxa"/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6" w:type="dxa"/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4C11A9" w:rsidRPr="00F40FAE" w:rsidTr="00F90D11">
        <w:trPr>
          <w:trHeight w:val="331"/>
        </w:trPr>
        <w:tc>
          <w:tcPr>
            <w:tcW w:w="5103" w:type="dxa"/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5" w:type="dxa"/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4C11A9" w:rsidRPr="00F40FAE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2559</w:t>
            </w: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81B2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4C11A9" w:rsidRPr="00981B2B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:rsidR="004C11A9" w:rsidRPr="00981B2B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981B2B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61" w:type="dxa"/>
          </w:tcPr>
          <w:p w:rsidR="004C11A9" w:rsidRPr="00981B2B" w:rsidRDefault="009C71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605,214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981B2B" w:rsidRDefault="009C71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</w:rPr>
              <w:t>1,054,751</w:t>
            </w: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61" w:type="dxa"/>
          </w:tcPr>
          <w:p w:rsidR="009C717A" w:rsidRPr="00981B2B" w:rsidRDefault="009C71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81B2B"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20,735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981B2B" w:rsidRDefault="009C71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</w:rPr>
              <w:t>277,68</w:t>
            </w:r>
            <w:r w:rsidR="00981B2B" w:rsidRPr="00981B2B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4C11A9" w:rsidRPr="00713FE8" w:rsidTr="00F90D11">
        <w:trPr>
          <w:trHeight w:val="342"/>
        </w:trPr>
        <w:tc>
          <w:tcPr>
            <w:tcW w:w="5103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561" w:type="dxa"/>
          </w:tcPr>
          <w:p w:rsidR="004C11A9" w:rsidRPr="00981B2B" w:rsidRDefault="00A52043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E0942"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632,727</w:t>
            </w: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981B2B" w:rsidRDefault="00A52043" w:rsidP="004C11A9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11A9" w:rsidRPr="00981B2B">
              <w:rPr>
                <w:rFonts w:ascii="Browallia New" w:hAnsi="Browallia New" w:cs="Browallia New"/>
                <w:sz w:val="28"/>
                <w:szCs w:val="28"/>
              </w:rPr>
              <w:t>922,184</w:t>
            </w:r>
            <w:r w:rsidRPr="00981B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4C11A9" w:rsidRPr="00981B2B" w:rsidRDefault="00A52043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E0942"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31,330</w:t>
            </w: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4C11A9" w:rsidRPr="00981B2B" w:rsidRDefault="00A52043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C11A9" w:rsidRPr="00981B2B">
              <w:rPr>
                <w:rFonts w:ascii="Browallia New" w:hAnsi="Browallia New" w:cs="Browallia New"/>
                <w:sz w:val="28"/>
                <w:szCs w:val="28"/>
              </w:rPr>
              <w:t>31,468</w:t>
            </w:r>
            <w:r w:rsidRPr="00981B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C11A9" w:rsidRPr="00713FE8" w:rsidTr="00F90D11">
        <w:trPr>
          <w:trHeight w:val="342"/>
        </w:trPr>
        <w:tc>
          <w:tcPr>
            <w:tcW w:w="5103" w:type="dxa"/>
          </w:tcPr>
          <w:p w:rsidR="004C11A9" w:rsidRPr="00981B2B" w:rsidRDefault="001D03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981B2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สินทรัพย์</w:t>
            </w:r>
            <w:r w:rsidR="004C11A9" w:rsidRPr="00981B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4C11A9" w:rsidRPr="00981B2B" w:rsidRDefault="001D03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81B2B" w:rsidRPr="00981B2B">
              <w:rPr>
                <w:rFonts w:ascii="Browallia New" w:hAnsi="Browallia New" w:cs="Browallia New"/>
                <w:sz w:val="28"/>
                <w:szCs w:val="28"/>
              </w:rPr>
              <w:t>61,892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:rsidR="004C11A9" w:rsidRPr="00981B2B" w:rsidRDefault="001D03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378,78</w:t>
            </w:r>
            <w:r w:rsidR="00981B2B"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713FE8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4C11A9" w:rsidRPr="00713FE8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5" w:type="dxa"/>
          </w:tcPr>
          <w:p w:rsidR="004C11A9" w:rsidRPr="00713FE8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4C11A9" w:rsidRPr="00713FE8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981B2B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เงินสดและรายการเทียบเท่าเงินสดที่รวมอยู่ในสินทรัพย์หมุนเวียน</w:t>
            </w:r>
          </w:p>
        </w:tc>
        <w:tc>
          <w:tcPr>
            <w:tcW w:w="1561" w:type="dxa"/>
          </w:tcPr>
          <w:p w:rsidR="00F90D11" w:rsidRDefault="00F90D11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4C11A9" w:rsidRPr="00981B2B" w:rsidRDefault="001D03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117,238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06" w:type="dxa"/>
          </w:tcPr>
          <w:p w:rsidR="00F90D11" w:rsidRDefault="00F90D11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4C11A9" w:rsidRPr="00981B2B" w:rsidRDefault="001D037A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1B2B">
              <w:rPr>
                <w:rFonts w:ascii="Browallia New" w:hAnsi="Browallia New" w:cs="Browallia New"/>
                <w:sz w:val="28"/>
                <w:szCs w:val="28"/>
                <w:lang w:val="en-GB"/>
              </w:rPr>
              <w:t>136,455</w:t>
            </w: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F9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981B2B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หนี้สินทางการเงินหมุนเวียน (ไม่รวมเจ้าหนี้การค้าและเจ้าหนี้อื่น และประมาณการหนี้สิน) ที่รวมอยู่ในหนี้สินหมุนเวียน</w:t>
            </w:r>
          </w:p>
        </w:tc>
        <w:tc>
          <w:tcPr>
            <w:tcW w:w="1561" w:type="dxa"/>
          </w:tcPr>
          <w:p w:rsidR="00F90D11" w:rsidRDefault="00F90D11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4C11A9" w:rsidRPr="0028587C" w:rsidRDefault="00DA468A" w:rsidP="00A0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8587C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116306">
              <w:rPr>
                <w:rFonts w:ascii="Browallia New" w:hAnsi="Browallia New" w:cs="Browallia New"/>
                <w:sz w:val="28"/>
                <w:szCs w:val="28"/>
              </w:rPr>
              <w:t>,081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06" w:type="dxa"/>
          </w:tcPr>
          <w:p w:rsidR="00F90D11" w:rsidRDefault="00F90D11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4C11A9" w:rsidRPr="00981B2B" w:rsidRDefault="00AE6081" w:rsidP="00A06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16306">
              <w:rPr>
                <w:rFonts w:ascii="Browallia New" w:hAnsi="Browallia New" w:cs="Browallia New"/>
                <w:sz w:val="28"/>
                <w:szCs w:val="28"/>
              </w:rPr>
              <w:t>236,589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C11A9" w:rsidRPr="00713FE8" w:rsidTr="00F90D11">
        <w:trPr>
          <w:trHeight w:val="331"/>
        </w:trPr>
        <w:tc>
          <w:tcPr>
            <w:tcW w:w="5103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65"/>
              </w:tabs>
              <w:spacing w:line="240" w:lineRule="auto"/>
              <w:ind w:left="191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981B2B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หนี้สินทางการเงินไม่หมุนเวียน </w:t>
            </w:r>
            <w:r w:rsidRPr="00981B2B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GB"/>
              </w:rPr>
              <w:t>(ไม่รวมเจ้าหนี้การค้าและเจ้าหนี้อื่น และประมาณการหนี้สิน) ที่รวมอยู่ในหนี้สินไม่หมุนเวียน</w:t>
            </w:r>
          </w:p>
        </w:tc>
        <w:tc>
          <w:tcPr>
            <w:tcW w:w="1561" w:type="dxa"/>
          </w:tcPr>
          <w:p w:rsidR="00F90D11" w:rsidRDefault="00F90D11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4C11A9" w:rsidRPr="00981B2B" w:rsidRDefault="00FD315D" w:rsidP="00FD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</w:t>
            </w:r>
            <w:r w:rsidR="00AE608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16306">
              <w:rPr>
                <w:rFonts w:ascii="Browallia New" w:hAnsi="Browallia New" w:cs="Browallia New"/>
                <w:sz w:val="28"/>
                <w:szCs w:val="28"/>
                <w:lang w:val="en-GB"/>
              </w:rPr>
              <w:t>6,306</w:t>
            </w:r>
            <w:r w:rsidR="00AE608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4C11A9" w:rsidRPr="00981B2B" w:rsidRDefault="004C11A9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06" w:type="dxa"/>
          </w:tcPr>
          <w:p w:rsidR="00F90D11" w:rsidRDefault="00F90D11" w:rsidP="004C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4C11A9" w:rsidRPr="00981B2B" w:rsidRDefault="00FD315D" w:rsidP="00FD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="00AE608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54BDC">
              <w:rPr>
                <w:rFonts w:ascii="Browallia New" w:hAnsi="Browallia New" w:cs="Browallia New"/>
                <w:sz w:val="28"/>
                <w:szCs w:val="28"/>
                <w:lang w:val="en-GB"/>
              </w:rPr>
              <w:t>9,906</w:t>
            </w:r>
            <w:r w:rsidR="00AE608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60F31" w:rsidRPr="00713FE8" w:rsidTr="00F90D11">
        <w:trPr>
          <w:tblHeader/>
        </w:trPr>
        <w:tc>
          <w:tcPr>
            <w:tcW w:w="5103" w:type="dxa"/>
          </w:tcPr>
          <w:p w:rsidR="00F60F31" w:rsidRPr="005C23DA" w:rsidRDefault="00F60F31" w:rsidP="00E3399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:rsidR="00F60F31" w:rsidRPr="005C23DA" w:rsidRDefault="00F60F31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:rsidR="00F60F31" w:rsidRPr="005C23DA" w:rsidRDefault="00F60F31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6" w:type="dxa"/>
          </w:tcPr>
          <w:p w:rsidR="00F60F31" w:rsidRPr="005C23DA" w:rsidRDefault="00F60F31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C11A9" w:rsidRPr="00713FE8" w:rsidTr="00F90D11">
        <w:trPr>
          <w:tblHeader/>
        </w:trPr>
        <w:tc>
          <w:tcPr>
            <w:tcW w:w="5103" w:type="dxa"/>
          </w:tcPr>
          <w:p w:rsidR="004C11A9" w:rsidRPr="005C23DA" w:rsidRDefault="004C11A9" w:rsidP="00E3399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:rsidR="004C11A9" w:rsidRPr="005C23D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:rsidR="004C11A9" w:rsidRPr="005C23D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6" w:type="dxa"/>
          </w:tcPr>
          <w:p w:rsidR="004C11A9" w:rsidRPr="005C23D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2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5C23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="00055D7D" w:rsidRPr="005C23D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5C23D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264E6" w:rsidRPr="00713FE8" w:rsidTr="00F60F31">
        <w:trPr>
          <w:tblHeader/>
        </w:trPr>
        <w:tc>
          <w:tcPr>
            <w:tcW w:w="5103" w:type="dxa"/>
          </w:tcPr>
          <w:p w:rsidR="00D264E6" w:rsidRPr="005C23DA" w:rsidRDefault="00D264E6" w:rsidP="00E3399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264E6" w:rsidRPr="005C23DA" w:rsidRDefault="00D264E6" w:rsidP="00D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C23DA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5C23DA">
              <w:rPr>
                <w:rFonts w:ascii="Browallia New" w:hAnsi="Browallia New" w:cs="Browallia New" w:hint="cs"/>
                <w:sz w:val="28"/>
                <w:szCs w:val="28"/>
                <w:cs/>
              </w:rPr>
              <w:t>ปีสิ้นสุด</w:t>
            </w:r>
            <w:r w:rsidRPr="005C23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5C23D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5C23D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264E6" w:rsidRPr="00713FE8" w:rsidTr="00F90D11">
        <w:trPr>
          <w:tblHeader/>
        </w:trPr>
        <w:tc>
          <w:tcPr>
            <w:tcW w:w="5103" w:type="dxa"/>
          </w:tcPr>
          <w:p w:rsidR="00D264E6" w:rsidRPr="005C23DA" w:rsidRDefault="00D264E6" w:rsidP="00E3399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D264E6" w:rsidRPr="005C23DA" w:rsidRDefault="00D264E6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23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5" w:type="dxa"/>
          </w:tcPr>
          <w:p w:rsidR="00D264E6" w:rsidRPr="005C23DA" w:rsidRDefault="00D264E6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D264E6" w:rsidRPr="005C23DA" w:rsidRDefault="00D264E6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-10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23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5C23D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59</w:t>
            </w:r>
          </w:p>
        </w:tc>
      </w:tr>
      <w:tr w:rsidR="004C11A9" w:rsidRPr="00713FE8" w:rsidTr="00F90D11">
        <w:tc>
          <w:tcPr>
            <w:tcW w:w="5103" w:type="dxa"/>
          </w:tcPr>
          <w:p w:rsidR="004C11A9" w:rsidRPr="005C23DA" w:rsidRDefault="004C11A9" w:rsidP="00E3399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C23D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4C11A9" w:rsidRPr="005C23D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5" w:type="dxa"/>
          </w:tcPr>
          <w:p w:rsidR="004C11A9" w:rsidRPr="005C23D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4C11A9" w:rsidRPr="005C23DA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11A9" w:rsidRPr="00713FE8" w:rsidTr="00F90D11">
        <w:tc>
          <w:tcPr>
            <w:tcW w:w="5103" w:type="dxa"/>
          </w:tcPr>
          <w:p w:rsidR="004C11A9" w:rsidRPr="00724E2D" w:rsidRDefault="004C11A9" w:rsidP="00E3399E">
            <w:pPr>
              <w:tabs>
                <w:tab w:val="clear" w:pos="907"/>
                <w:tab w:val="left" w:pos="85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E2D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61" w:type="dxa"/>
          </w:tcPr>
          <w:p w:rsidR="004C11A9" w:rsidRPr="00724E2D" w:rsidRDefault="00B76893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1,</w:t>
            </w:r>
            <w:r w:rsidR="005C23DA"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A02710">
              <w:rPr>
                <w:rFonts w:ascii="Browallia New" w:hAnsi="Browallia New" w:cs="Browallia New"/>
                <w:sz w:val="28"/>
                <w:szCs w:val="28"/>
                <w:lang w:val="en-GB"/>
              </w:rPr>
              <w:t>,078</w:t>
            </w:r>
          </w:p>
        </w:tc>
        <w:tc>
          <w:tcPr>
            <w:tcW w:w="235" w:type="dxa"/>
          </w:tcPr>
          <w:p w:rsidR="004C11A9" w:rsidRPr="00724E2D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724E2D" w:rsidRDefault="00BC14D4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2D">
              <w:rPr>
                <w:rFonts w:ascii="Browallia New" w:hAnsi="Browallia New" w:cs="Browallia New"/>
                <w:sz w:val="28"/>
                <w:szCs w:val="28"/>
              </w:rPr>
              <w:t>2,0</w:t>
            </w:r>
            <w:r w:rsidR="002979F4" w:rsidRPr="00724E2D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ED1203">
              <w:rPr>
                <w:rFonts w:ascii="Browallia New" w:hAnsi="Browallia New" w:cs="Browallia New"/>
                <w:sz w:val="28"/>
                <w:szCs w:val="28"/>
              </w:rPr>
              <w:t>,271</w:t>
            </w:r>
          </w:p>
        </w:tc>
      </w:tr>
      <w:tr w:rsidR="004C11A9" w:rsidRPr="00713FE8" w:rsidTr="00F90D11">
        <w:tc>
          <w:tcPr>
            <w:tcW w:w="5103" w:type="dxa"/>
          </w:tcPr>
          <w:p w:rsidR="004C11A9" w:rsidRPr="00724E2D" w:rsidRDefault="00BC14D4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724E2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 (</w:t>
            </w:r>
            <w:r w:rsidR="004C11A9" w:rsidRPr="00724E2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724E2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) </w:t>
            </w:r>
            <w:r w:rsidR="008800B7" w:rsidRPr="00724E2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561" w:type="dxa"/>
          </w:tcPr>
          <w:p w:rsidR="004C11A9" w:rsidRPr="00724E2D" w:rsidRDefault="00B76893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(2</w:t>
            </w:r>
            <w:r w:rsidR="005C23DA"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19,22</w:t>
            </w:r>
            <w:r w:rsidR="00E62C2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4C11A9" w:rsidRPr="00724E2D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724E2D" w:rsidRDefault="00BC14D4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28,28</w:t>
            </w:r>
            <w:r w:rsidR="00724E2D" w:rsidRPr="0072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  <w:tr w:rsidR="004C11A9" w:rsidRPr="00713FE8" w:rsidTr="00F90D11">
        <w:tc>
          <w:tcPr>
            <w:tcW w:w="5103" w:type="dxa"/>
            <w:vAlign w:val="bottom"/>
          </w:tcPr>
          <w:p w:rsidR="004C11A9" w:rsidRPr="00884641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88464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="00C12101" w:rsidRPr="0088464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(</w:t>
            </w:r>
            <w:r w:rsidRPr="0088464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="00C12101" w:rsidRPr="0088464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) </w:t>
            </w:r>
            <w:r w:rsidRPr="0088464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4C11A9" w:rsidRPr="00884641" w:rsidRDefault="00B76893" w:rsidP="00B7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4641">
              <w:rPr>
                <w:rFonts w:ascii="Browallia New" w:hAnsi="Browallia New" w:cs="Browallia New"/>
                <w:sz w:val="28"/>
                <w:szCs w:val="28"/>
                <w:lang w:val="en-GB"/>
              </w:rPr>
              <w:t>2,324</w:t>
            </w:r>
          </w:p>
        </w:tc>
        <w:tc>
          <w:tcPr>
            <w:tcW w:w="235" w:type="dxa"/>
          </w:tcPr>
          <w:p w:rsidR="004C11A9" w:rsidRPr="00884641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:rsidR="004C11A9" w:rsidRPr="00884641" w:rsidRDefault="00C12101" w:rsidP="00C12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464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884641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Pr="0088464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C11A9" w:rsidRPr="00713FE8" w:rsidTr="00F90D11">
        <w:tc>
          <w:tcPr>
            <w:tcW w:w="5103" w:type="dxa"/>
          </w:tcPr>
          <w:p w:rsidR="004C11A9" w:rsidRPr="00884641" w:rsidRDefault="00A026E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ar-SA"/>
              </w:rPr>
            </w:pPr>
            <w:r w:rsidRPr="0088464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="004C11A9" w:rsidRPr="00884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Pr="0088464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) </w:t>
            </w:r>
            <w:r w:rsidR="004C11A9" w:rsidRPr="00884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เบ็ดเสร็จรวม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4C11A9" w:rsidRPr="00884641" w:rsidRDefault="00B76893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4641">
              <w:rPr>
                <w:rFonts w:ascii="Browallia New" w:hAnsi="Browallia New" w:cs="Browallia New"/>
                <w:sz w:val="28"/>
                <w:szCs w:val="28"/>
                <w:lang w:val="en-GB"/>
              </w:rPr>
              <w:t>(2</w:t>
            </w:r>
            <w:r w:rsidR="005C23DA" w:rsidRPr="008846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16,896</w:t>
            </w:r>
            <w:r w:rsidRPr="0088464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4C11A9" w:rsidRPr="00884641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:rsidR="004C11A9" w:rsidRPr="00884641" w:rsidRDefault="00A026E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84641">
              <w:rPr>
                <w:rFonts w:ascii="Browallia New" w:hAnsi="Browallia New" w:cs="Browallia New"/>
                <w:sz w:val="28"/>
                <w:szCs w:val="28"/>
              </w:rPr>
              <w:t>28,15</w:t>
            </w:r>
            <w:r w:rsidR="002979F4" w:rsidRPr="00884641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4C11A9" w:rsidRPr="00713FE8" w:rsidTr="00F90D11">
        <w:tc>
          <w:tcPr>
            <w:tcW w:w="5103" w:type="dxa"/>
          </w:tcPr>
          <w:p w:rsidR="004C11A9" w:rsidRPr="00713FE8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4C11A9" w:rsidRPr="00713FE8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5" w:type="dxa"/>
          </w:tcPr>
          <w:p w:rsidR="004C11A9" w:rsidRPr="00713FE8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4C11A9" w:rsidRPr="00713FE8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4C11A9" w:rsidRPr="00713FE8" w:rsidTr="00F90D11">
        <w:tc>
          <w:tcPr>
            <w:tcW w:w="5103" w:type="dxa"/>
          </w:tcPr>
          <w:p w:rsidR="004C11A9" w:rsidRPr="00F84EAB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4EA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561" w:type="dxa"/>
          </w:tcPr>
          <w:p w:rsidR="004C11A9" w:rsidRPr="00F84EAB" w:rsidRDefault="00DA7DBE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24E2D"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7,690</w:t>
            </w: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4C11A9" w:rsidRPr="00F84EAB" w:rsidRDefault="004C11A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4C11A9" w:rsidRPr="00F84EAB" w:rsidRDefault="00DA7DBE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24E2D"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7,5</w:t>
            </w:r>
            <w:r w:rsidR="003F6C3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24E2D"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24E2D" w:rsidRPr="00713FE8" w:rsidTr="00F90D11">
        <w:tc>
          <w:tcPr>
            <w:tcW w:w="5103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4EA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561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1,</w:t>
            </w:r>
            <w:r w:rsidR="002642F3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235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724E2D" w:rsidRPr="00F84EAB" w:rsidRDefault="000468BB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67"/>
                <w:tab w:val="left" w:pos="988"/>
                <w:tab w:val="right" w:pos="162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3,396</w:t>
            </w:r>
          </w:p>
        </w:tc>
      </w:tr>
      <w:tr w:rsidR="00724E2D" w:rsidRPr="00713FE8" w:rsidTr="00F90D11">
        <w:tc>
          <w:tcPr>
            <w:tcW w:w="5103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4EA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561" w:type="dxa"/>
          </w:tcPr>
          <w:p w:rsidR="00724E2D" w:rsidRPr="00F84EAB" w:rsidRDefault="00DA7DBE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24E2D"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11,317</w:t>
            </w: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5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724E2D" w:rsidRPr="00F84EAB" w:rsidRDefault="000B55EE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24E2D"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6,</w:t>
            </w:r>
            <w:r w:rsidR="0052409C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24E2D" w:rsidRPr="00F40FAE" w:rsidTr="00F90D11">
        <w:tc>
          <w:tcPr>
            <w:tcW w:w="5103" w:type="dxa"/>
          </w:tcPr>
          <w:p w:rsidR="00724E2D" w:rsidRPr="00F84EAB" w:rsidRDefault="00F84EAB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ผลประโยชน์ </w:t>
            </w: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24E2D" w:rsidRPr="00F84EA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ทางภาษี</w:t>
            </w:r>
          </w:p>
        </w:tc>
        <w:tc>
          <w:tcPr>
            <w:tcW w:w="1561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235" w:type="dxa"/>
          </w:tcPr>
          <w:p w:rsidR="00724E2D" w:rsidRPr="00F84EAB" w:rsidRDefault="00724E2D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</w:tcPr>
          <w:p w:rsidR="00724E2D" w:rsidRPr="00F84EAB" w:rsidRDefault="00DB3862" w:rsidP="0072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24E2D" w:rsidRPr="00F84EAB">
              <w:rPr>
                <w:rFonts w:ascii="Browallia New" w:hAnsi="Browallia New" w:cs="Browallia New"/>
                <w:sz w:val="28"/>
                <w:szCs w:val="28"/>
                <w:lang w:val="en-GB"/>
              </w:rPr>
              <w:t>2,</w:t>
            </w:r>
            <w:r w:rsidR="008E14CE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7B3285" w:rsidRDefault="00337858" w:rsidP="00C91A48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lang w:val="en-GB"/>
        </w:rPr>
        <w:tab/>
      </w:r>
    </w:p>
    <w:p w:rsidR="00337858" w:rsidRDefault="00337858" w:rsidP="00F90D11">
      <w:pPr>
        <w:spacing w:line="240" w:lineRule="auto"/>
        <w:ind w:left="450" w:right="-45" w:firstLine="40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lang w:val="en-GB"/>
        </w:rPr>
        <w:tab/>
      </w:r>
      <w:r w:rsidRPr="001F14AF">
        <w:rPr>
          <w:rFonts w:ascii="Browallia New" w:hAnsi="Browallia New" w:cs="Browallia New" w:hint="cs"/>
          <w:sz w:val="28"/>
          <w:szCs w:val="28"/>
          <w:cs/>
        </w:rPr>
        <w:t>กระทบยอดข้อมูล</w:t>
      </w:r>
      <w:r w:rsidRPr="00413A9F">
        <w:rPr>
          <w:rFonts w:ascii="Browallia New" w:hAnsi="Browallia New" w:cs="Browallia New" w:hint="cs"/>
          <w:sz w:val="28"/>
          <w:szCs w:val="28"/>
          <w:cs/>
        </w:rPr>
        <w:t>ทางการเงินข้างต้นกับมูลค่าตามบัญชีของส่วนได้เสียของ</w:t>
      </w:r>
      <w:r w:rsidRPr="00413A9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13A9F">
        <w:rPr>
          <w:rFonts w:ascii="Browallia New" w:hAnsi="Browallia New" w:cs="Browallia New" w:hint="cs"/>
          <w:sz w:val="28"/>
          <w:szCs w:val="28"/>
          <w:cs/>
        </w:rPr>
        <w:t>ร่วมที่รับรู้ในงบการเงินรวม</w:t>
      </w:r>
    </w:p>
    <w:p w:rsidR="00B576FB" w:rsidRPr="00413A9F" w:rsidRDefault="00B576FB" w:rsidP="008800B7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"/>
          <w:szCs w:val="2"/>
        </w:rPr>
      </w:pPr>
    </w:p>
    <w:p w:rsidR="00337858" w:rsidRPr="00413A9F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337858" w:rsidRPr="00413A9F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337858" w:rsidRPr="00413A9F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337858" w:rsidRPr="00413A9F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337858" w:rsidRPr="00413A9F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p w:rsidR="00337858" w:rsidRPr="00413A9F" w:rsidRDefault="00337858" w:rsidP="0033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4555" w:type="pct"/>
        <w:tblInd w:w="851" w:type="dxa"/>
        <w:tblLook w:val="01E0" w:firstRow="1" w:lastRow="1" w:firstColumn="1" w:lastColumn="1" w:noHBand="0" w:noVBand="0"/>
      </w:tblPr>
      <w:tblGrid>
        <w:gridCol w:w="5157"/>
        <w:gridCol w:w="1505"/>
        <w:gridCol w:w="270"/>
        <w:gridCol w:w="1572"/>
      </w:tblGrid>
      <w:tr w:rsidR="00337858" w:rsidRPr="00413A9F" w:rsidTr="00F90D11">
        <w:tc>
          <w:tcPr>
            <w:tcW w:w="3032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68" w:type="pct"/>
            <w:gridSpan w:val="3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37858" w:rsidRPr="00413A9F" w:rsidTr="00F90D11">
        <w:tc>
          <w:tcPr>
            <w:tcW w:w="3032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59" w:type="pct"/>
          </w:tcPr>
          <w:p w:rsidR="00337858" w:rsidRPr="00413A9F" w:rsidRDefault="00337858" w:rsidP="00AB675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337858" w:rsidRPr="00413A9F" w:rsidTr="00F90D11">
        <w:tc>
          <w:tcPr>
            <w:tcW w:w="3032" w:type="pct"/>
            <w:vAlign w:val="center"/>
          </w:tcPr>
          <w:p w:rsidR="00337858" w:rsidRPr="00413A9F" w:rsidRDefault="00337858" w:rsidP="00AB6753">
            <w:pPr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9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4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37858" w:rsidRPr="00413A9F" w:rsidTr="00F90D11">
        <w:tc>
          <w:tcPr>
            <w:tcW w:w="3032" w:type="pct"/>
            <w:vAlign w:val="center"/>
          </w:tcPr>
          <w:p w:rsidR="00337858" w:rsidRPr="00413A9F" w:rsidRDefault="00337858" w:rsidP="00AB6753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13A9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885" w:type="pct"/>
          </w:tcPr>
          <w:p w:rsidR="00337858" w:rsidRPr="00413A9F" w:rsidRDefault="00004FCC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13A9F" w:rsidRPr="00413A9F">
              <w:rPr>
                <w:rFonts w:ascii="Browallia New" w:hAnsi="Browallia New" w:cs="Browallia New"/>
                <w:sz w:val="28"/>
                <w:szCs w:val="28"/>
              </w:rPr>
              <w:t>61,892</w:t>
            </w:r>
          </w:p>
        </w:tc>
        <w:tc>
          <w:tcPr>
            <w:tcW w:w="159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4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378,78</w:t>
            </w:r>
            <w:r w:rsidR="00413A9F" w:rsidRPr="00413A9F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337858" w:rsidRPr="00413A9F" w:rsidTr="00F90D11">
        <w:trPr>
          <w:trHeight w:val="362"/>
        </w:trPr>
        <w:tc>
          <w:tcPr>
            <w:tcW w:w="3032" w:type="pct"/>
            <w:shd w:val="clear" w:color="auto" w:fill="auto"/>
            <w:vAlign w:val="center"/>
          </w:tcPr>
          <w:p w:rsidR="00D33E99" w:rsidRDefault="00337858" w:rsidP="00D33E9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สัดส่วนการถือหุ้นของบริษัทใน</w:t>
            </w:r>
            <w:r w:rsidRPr="00413A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แมคทริค จำกัด </w:t>
            </w:r>
            <w:r w:rsidR="00D33E99">
              <w:rPr>
                <w:rFonts w:ascii="Browallia New" w:hAnsi="Browallia New" w:cs="Browallia New"/>
                <w:sz w:val="28"/>
                <w:szCs w:val="28"/>
              </w:rPr>
              <w:t xml:space="preserve">              </w:t>
            </w:r>
          </w:p>
          <w:p w:rsidR="00337858" w:rsidRPr="00D33E99" w:rsidRDefault="00D33E99" w:rsidP="00D33E9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337858" w:rsidRPr="00413A9F">
              <w:rPr>
                <w:rFonts w:ascii="Browallia New" w:hAnsi="Browallia New" w:cs="Browallia New" w:hint="cs"/>
                <w:sz w:val="28"/>
                <w:szCs w:val="28"/>
                <w:cs/>
              </w:rPr>
              <w:t>(มหาชน)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37858" w:rsidRPr="00413A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37858" w:rsidRPr="00413A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ร้อยละ)</w:t>
            </w:r>
          </w:p>
        </w:tc>
        <w:tc>
          <w:tcPr>
            <w:tcW w:w="885" w:type="pct"/>
            <w:shd w:val="clear" w:color="auto" w:fill="auto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6501A0" w:rsidRPr="00413A9F" w:rsidRDefault="006501A0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413A9F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13A9F">
              <w:rPr>
                <w:rFonts w:ascii="Browallia New" w:hAnsi="Browallia New" w:cs="Browallia New"/>
                <w:sz w:val="28"/>
                <w:szCs w:val="28"/>
              </w:rPr>
              <w:t>65</w:t>
            </w:r>
          </w:p>
        </w:tc>
        <w:tc>
          <w:tcPr>
            <w:tcW w:w="159" w:type="pct"/>
            <w:shd w:val="clear" w:color="auto" w:fill="auto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4" w:type="pct"/>
            <w:shd w:val="clear" w:color="auto" w:fill="auto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413A9F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13A9F">
              <w:rPr>
                <w:rFonts w:ascii="Browallia New" w:hAnsi="Browallia New" w:cs="Browallia New"/>
                <w:sz w:val="28"/>
                <w:szCs w:val="28"/>
              </w:rPr>
              <w:t>65</w:t>
            </w:r>
          </w:p>
        </w:tc>
      </w:tr>
      <w:tr w:rsidR="00337858" w:rsidRPr="00413A9F" w:rsidTr="00F90D11">
        <w:tc>
          <w:tcPr>
            <w:tcW w:w="3032" w:type="pct"/>
            <w:vAlign w:val="center"/>
          </w:tcPr>
          <w:p w:rsidR="00337858" w:rsidRPr="00413A9F" w:rsidRDefault="00337858" w:rsidP="00AB675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ค่าความนิยม</w:t>
            </w:r>
            <w:r w:rsidR="00F36FD9" w:rsidRPr="00413A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85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83,32</w:t>
            </w:r>
            <w:r w:rsidR="005866BE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59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4" w:type="pct"/>
          </w:tcPr>
          <w:p w:rsidR="00337858" w:rsidRPr="00413A9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3A9F">
              <w:rPr>
                <w:rFonts w:ascii="Browallia New" w:hAnsi="Browallia New" w:cs="Browallia New"/>
                <w:sz w:val="28"/>
                <w:szCs w:val="28"/>
              </w:rPr>
              <w:t>83,32</w:t>
            </w:r>
            <w:r w:rsidR="005866BE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337858" w:rsidRPr="00413A9F" w:rsidTr="00F90D11">
        <w:tc>
          <w:tcPr>
            <w:tcW w:w="3032" w:type="pct"/>
            <w:vAlign w:val="center"/>
          </w:tcPr>
          <w:p w:rsidR="00337858" w:rsidRPr="001F14AF" w:rsidRDefault="00337858" w:rsidP="00AB675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F14AF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รายการปรับปรุงอื่น</w:t>
            </w:r>
          </w:p>
        </w:tc>
        <w:tc>
          <w:tcPr>
            <w:tcW w:w="885" w:type="pct"/>
          </w:tcPr>
          <w:p w:rsidR="00337858" w:rsidRPr="001F14AF" w:rsidRDefault="006501A0" w:rsidP="00AB6753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14AF">
              <w:rPr>
                <w:rFonts w:ascii="Browallia New" w:hAnsi="Browallia New" w:cs="Browallia New"/>
                <w:sz w:val="28"/>
                <w:szCs w:val="28"/>
              </w:rPr>
              <w:t>(1,08</w:t>
            </w:r>
            <w:r w:rsidR="00495ECE" w:rsidRPr="001F14A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F14A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" w:type="pct"/>
          </w:tcPr>
          <w:p w:rsidR="00337858" w:rsidRPr="001F14A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4" w:type="pct"/>
          </w:tcPr>
          <w:p w:rsidR="00337858" w:rsidRPr="001F14AF" w:rsidRDefault="00337858" w:rsidP="00AB6753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14AF">
              <w:rPr>
                <w:rFonts w:ascii="Browallia New" w:hAnsi="Browallia New" w:cs="Browallia New"/>
                <w:sz w:val="28"/>
                <w:szCs w:val="28"/>
              </w:rPr>
              <w:t>8,82</w:t>
            </w:r>
            <w:r w:rsidR="005866BE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  <w:tr w:rsidR="00337858" w:rsidRPr="00413A9F" w:rsidTr="00F90D11">
        <w:tc>
          <w:tcPr>
            <w:tcW w:w="3032" w:type="pct"/>
            <w:shd w:val="clear" w:color="auto" w:fill="auto"/>
            <w:vAlign w:val="center"/>
          </w:tcPr>
          <w:p w:rsidR="00337858" w:rsidRPr="001F14AF" w:rsidRDefault="00337858" w:rsidP="00AB675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F14AF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มูลค่าตามบัญชีของเงินลงทุนใน</w:t>
            </w:r>
            <w:r w:rsidRPr="001F14AF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แมคทริค จำกัด</w:t>
            </w:r>
            <w:r w:rsidRPr="001F14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337858" w:rsidRPr="001F14AF" w:rsidRDefault="00893CF5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75DF9">
              <w:rPr>
                <w:rFonts w:ascii="Browallia New" w:hAnsi="Browallia New" w:cs="Browallia New"/>
                <w:sz w:val="28"/>
                <w:szCs w:val="28"/>
              </w:rPr>
              <w:t>35,094</w:t>
            </w:r>
          </w:p>
        </w:tc>
        <w:tc>
          <w:tcPr>
            <w:tcW w:w="159" w:type="pct"/>
            <w:shd w:val="clear" w:color="auto" w:fill="auto"/>
          </w:tcPr>
          <w:p w:rsidR="00337858" w:rsidRPr="001F14A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337858" w:rsidRPr="001F14AF" w:rsidRDefault="00337858" w:rsidP="00AB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14AF">
              <w:rPr>
                <w:rFonts w:ascii="Browallia New" w:hAnsi="Browallia New" w:cs="Browallia New"/>
                <w:sz w:val="28"/>
                <w:szCs w:val="28"/>
              </w:rPr>
              <w:t>215,816</w:t>
            </w:r>
          </w:p>
        </w:tc>
      </w:tr>
    </w:tbl>
    <w:p w:rsidR="00105686" w:rsidRPr="00413A9F" w:rsidRDefault="00105686" w:rsidP="006E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cyan"/>
        </w:rPr>
      </w:pPr>
    </w:p>
    <w:p w:rsidR="001C43CD" w:rsidRPr="00FA4CA9" w:rsidRDefault="00FC54DD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65"/>
        <w:jc w:val="thaiDistribute"/>
        <w:rPr>
          <w:rFonts w:ascii="Browallia New" w:hAnsi="Browallia New" w:cs="Browallia New"/>
          <w:sz w:val="28"/>
          <w:szCs w:val="28"/>
        </w:rPr>
      </w:pPr>
      <w:r w:rsidRPr="00C036B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ในระหว่างปี </w:t>
      </w:r>
      <w:r w:rsidRPr="00C036B5">
        <w:rPr>
          <w:rFonts w:ascii="Browallia New" w:hAnsi="Browallia New" w:cs="Browallia New"/>
          <w:sz w:val="28"/>
          <w:szCs w:val="28"/>
          <w:lang w:val="en-GB"/>
        </w:rPr>
        <w:t>2559</w:t>
      </w:r>
      <w:r w:rsidRPr="00C036B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บริษัท</w:t>
      </w:r>
      <w:r w:rsidRPr="00FA4C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ได้รับเงินปันผลจากบริษัทร่วม ในอัตราหุ้นละ </w:t>
      </w:r>
      <w:r w:rsidRPr="00FA4CA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FA4CA9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A4CA9">
        <w:rPr>
          <w:rFonts w:ascii="Browallia New" w:hAnsi="Browallia New" w:cs="Browallia New"/>
          <w:sz w:val="28"/>
          <w:szCs w:val="28"/>
          <w:lang w:val="en-GB"/>
        </w:rPr>
        <w:t xml:space="preserve">20 </w:t>
      </w:r>
      <w:r w:rsidRPr="00FA4C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คิดเป็นจำนวนเงิน </w:t>
      </w:r>
      <w:r w:rsidRPr="00FA4CA9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FA4CA9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A4CA9">
        <w:rPr>
          <w:rFonts w:ascii="Browallia New" w:hAnsi="Browallia New" w:cs="Browallia New"/>
          <w:sz w:val="28"/>
          <w:szCs w:val="28"/>
          <w:lang w:val="en-GB"/>
        </w:rPr>
        <w:t xml:space="preserve">59 </w:t>
      </w:r>
      <w:r w:rsidRPr="00FA4C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บริษัทได้รับเงินปันผลแล้ว ในวันที่ </w:t>
      </w:r>
      <w:r w:rsidRPr="00FA4CA9">
        <w:rPr>
          <w:rFonts w:ascii="Browallia New" w:hAnsi="Browallia New" w:cs="Browallia New"/>
          <w:sz w:val="28"/>
          <w:szCs w:val="28"/>
          <w:lang w:val="en-GB"/>
        </w:rPr>
        <w:t xml:space="preserve">17 </w:t>
      </w:r>
      <w:r w:rsidRPr="00FA4C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Pr="00FA4CA9">
        <w:rPr>
          <w:rFonts w:ascii="Browallia New" w:hAnsi="Browallia New" w:cs="Browallia New"/>
          <w:sz w:val="28"/>
          <w:szCs w:val="28"/>
          <w:lang w:val="en-GB"/>
        </w:rPr>
        <w:t>2559</w:t>
      </w:r>
      <w:r w:rsidR="00D66BD6" w:rsidRPr="00FA4C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66BD6" w:rsidRPr="00FA4CA9">
        <w:rPr>
          <w:rFonts w:ascii="Browallia New" w:hAnsi="Browallia New" w:cs="Browallia New" w:hint="cs"/>
          <w:sz w:val="28"/>
          <w:szCs w:val="28"/>
          <w:cs/>
        </w:rPr>
        <w:t>และไม่มีราคาตลาดของหุ้นในการลงทุนในบริษัทร่วม เนื่องจากบริษัทร่วมไม่ได้จดทะเบียนในตลาดหลักทรัพย์</w:t>
      </w:r>
    </w:p>
    <w:p w:rsidR="001C43CD" w:rsidRPr="00FA4CA9" w:rsidRDefault="001C43CD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65"/>
        <w:jc w:val="thaiDistribute"/>
        <w:rPr>
          <w:rFonts w:ascii="Browallia New" w:hAnsi="Browallia New" w:cs="Browallia New"/>
          <w:sz w:val="28"/>
          <w:szCs w:val="28"/>
        </w:rPr>
      </w:pPr>
    </w:p>
    <w:p w:rsidR="00BD1505" w:rsidRPr="00F40FAE" w:rsidRDefault="00BD1505" w:rsidP="00BD1505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รายการบัญชีกับบุคคลและบริษัทที่เกี่ยวข้องกัน</w:t>
      </w:r>
    </w:p>
    <w:p w:rsidR="00BD1505" w:rsidRPr="00F40FAE" w:rsidRDefault="00BD1505" w:rsidP="00BD15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:rsidR="00BD1505" w:rsidRPr="00F40FAE" w:rsidRDefault="00BD150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:rsidR="00B64F26" w:rsidRDefault="00B64F26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4"/>
          <w:szCs w:val="24"/>
        </w:rPr>
      </w:pPr>
    </w:p>
    <w:p w:rsidR="00C91A48" w:rsidRDefault="00C91A48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4"/>
          <w:szCs w:val="24"/>
        </w:rPr>
      </w:pPr>
    </w:p>
    <w:p w:rsidR="00C91A48" w:rsidRDefault="00C91A48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4"/>
          <w:szCs w:val="24"/>
        </w:rPr>
      </w:pPr>
    </w:p>
    <w:p w:rsidR="00D33E99" w:rsidRPr="00F40FAE" w:rsidRDefault="00D33E99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4"/>
          <w:szCs w:val="24"/>
        </w:rPr>
      </w:pPr>
    </w:p>
    <w:p w:rsidR="00BD1505" w:rsidRPr="00F40FAE" w:rsidRDefault="007B328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="00BD1505" w:rsidRPr="00F40FAE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กิจการที่เกี่ยวข้องกันโดยสรุปมีดังนี้</w:t>
      </w:r>
    </w:p>
    <w:p w:rsidR="00BD1505" w:rsidRPr="00F40FAE" w:rsidRDefault="00BD1505" w:rsidP="00BD1505">
      <w:pPr>
        <w:spacing w:line="240" w:lineRule="auto"/>
        <w:ind w:left="44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27"/>
        <w:gridCol w:w="1980"/>
        <w:gridCol w:w="3327"/>
      </w:tblGrid>
      <w:tr w:rsidR="00215DBC" w:rsidRPr="00F40FAE" w:rsidTr="00215DBC">
        <w:trPr>
          <w:tblHeader/>
        </w:trPr>
        <w:tc>
          <w:tcPr>
            <w:tcW w:w="3627" w:type="dxa"/>
            <w:vAlign w:val="bottom"/>
          </w:tcPr>
          <w:p w:rsidR="00215DBC" w:rsidRPr="00F40FAE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980" w:type="dxa"/>
          </w:tcPr>
          <w:p w:rsidR="00215DBC" w:rsidRPr="00F40FAE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15DBC" w:rsidRPr="00F40FAE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จัดตั้งในประเทศ/สัญชาติ</w:t>
            </w:r>
          </w:p>
        </w:tc>
        <w:tc>
          <w:tcPr>
            <w:tcW w:w="3327" w:type="dxa"/>
          </w:tcPr>
          <w:p w:rsidR="00215DBC" w:rsidRPr="00F40FAE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15DBC" w:rsidRPr="00F40FAE" w:rsidRDefault="00215DBC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215DBC" w:rsidRPr="00F40FAE" w:rsidTr="00215DBC">
        <w:tc>
          <w:tcPr>
            <w:tcW w:w="3627" w:type="dxa"/>
          </w:tcPr>
          <w:p w:rsidR="00215DBC" w:rsidRPr="00F40FAE" w:rsidRDefault="00215DBC" w:rsidP="00E3399E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80" w:type="dxa"/>
          </w:tcPr>
          <w:p w:rsidR="00215DBC" w:rsidRPr="00F40FAE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215DBC" w:rsidRPr="00F40FAE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5DBC" w:rsidRPr="00F40FAE" w:rsidTr="00215DBC">
        <w:tc>
          <w:tcPr>
            <w:tcW w:w="3627" w:type="dxa"/>
          </w:tcPr>
          <w:p w:rsidR="00215DBC" w:rsidRPr="00F40FAE" w:rsidRDefault="00215DBC" w:rsidP="00E3399E">
            <w:pPr>
              <w:spacing w:line="240" w:lineRule="auto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val="en-GB" w:eastAsia="en-GB"/>
              </w:rPr>
              <w:t>บริษัทย่อย</w:t>
            </w:r>
          </w:p>
        </w:tc>
        <w:tc>
          <w:tcPr>
            <w:tcW w:w="1980" w:type="dxa"/>
          </w:tcPr>
          <w:p w:rsidR="00215DBC" w:rsidRPr="00F40FAE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215DBC" w:rsidRPr="00F40FAE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15DBC" w:rsidRPr="00F40FAE" w:rsidTr="00215DBC">
        <w:tc>
          <w:tcPr>
            <w:tcW w:w="3627" w:type="dxa"/>
          </w:tcPr>
          <w:p w:rsidR="00215DBC" w:rsidRPr="00F40FAE" w:rsidRDefault="00215DBC" w:rsidP="00E3399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980" w:type="dxa"/>
          </w:tcPr>
          <w:p w:rsidR="00215DBC" w:rsidRPr="00F40FAE" w:rsidRDefault="00215DBC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215DBC" w:rsidRPr="00F40FAE" w:rsidRDefault="00B70C4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General Engineering Mauritius Limited</w:t>
            </w: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Mauritius</w:t>
            </w:r>
          </w:p>
        </w:tc>
        <w:tc>
          <w:tcPr>
            <w:tcW w:w="33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เป็นผู้ถือหุ้นใหญ่โดยตรง</w:t>
            </w: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บริษัทร่วม</w:t>
            </w: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B70C49" w:rsidRPr="00F40FAE" w:rsidRDefault="006873A6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ถือหุ้นโดยตรง</w:t>
            </w: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70C49" w:rsidRPr="00F40FAE" w:rsidTr="00215DBC">
        <w:tc>
          <w:tcPr>
            <w:tcW w:w="3627" w:type="dxa"/>
          </w:tcPr>
          <w:p w:rsidR="00B70C49" w:rsidRPr="00F40FAE" w:rsidRDefault="00B70C49" w:rsidP="00B70C4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การร่วมค้า</w:t>
            </w:r>
          </w:p>
        </w:tc>
        <w:tc>
          <w:tcPr>
            <w:tcW w:w="1980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B70C49" w:rsidRPr="00F40FAE" w:rsidRDefault="00B70C49" w:rsidP="00B7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Wisdom Tree Investment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)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PTE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.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Limited 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ถือหุ้นโดยตรง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บริษัทย่อยของ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การร่วมค้า</w:t>
            </w:r>
          </w:p>
        </w:tc>
      </w:tr>
      <w:tr w:rsidR="006873A6" w:rsidRPr="00F40FAE" w:rsidTr="00215DBC">
        <w:tc>
          <w:tcPr>
            <w:tcW w:w="3627" w:type="dxa"/>
          </w:tcPr>
          <w:p w:rsidR="00B94B45" w:rsidRPr="00F40FAE" w:rsidRDefault="00B94B45" w:rsidP="00F90D1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 สตีล จำกัด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(มหาชน)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ซันเทคเมทัลส์ จำกัด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โคเบลโก้ มิลล์คอน สตีล จำกัด    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ร่วม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ไอเจน เอนจิเนียริ่ง จำกัด  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ร่วม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บริษัทย่อยของกิจการที่ </w:t>
            </w:r>
          </w:p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proofErr w:type="spellStart"/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Millcon</w:t>
            </w:r>
            <w:proofErr w:type="spellEnd"/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Thiha</w:t>
            </w:r>
            <w:proofErr w:type="spellEnd"/>
            <w:r w:rsidRPr="00F40FA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Limited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สหร่วมวัสดุก่อสร้าง จำกัด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บริษัท คอมพลีท ทรานสปอร์ต จำกัด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ร่วม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ของกิจการที่บริษัทลงทุน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ไอบีซีไอ – แมคทริค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การร่วมค้าของบริษัทร่วม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Nippon Concrete Industries Co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</w:rPr>
              <w:t>, Ltd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ผู้ถือหุ้นของบริษัทย่อย</w:t>
            </w: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i/>
                <w:i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873A6" w:rsidRPr="00F40FAE" w:rsidTr="00215DBC">
        <w:tc>
          <w:tcPr>
            <w:tcW w:w="3627" w:type="dxa"/>
          </w:tcPr>
          <w:p w:rsidR="006873A6" w:rsidRPr="00F40FAE" w:rsidRDefault="006873A6" w:rsidP="006873A6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1980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3327" w:type="dxa"/>
          </w:tcPr>
          <w:p w:rsidR="006873A6" w:rsidRPr="00F40FAE" w:rsidRDefault="006873A6" w:rsidP="0068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ผู้บริหารที่สำคัญ</w:t>
            </w:r>
          </w:p>
        </w:tc>
      </w:tr>
    </w:tbl>
    <w:p w:rsidR="001C43CD" w:rsidRPr="001A6182" w:rsidRDefault="001C43CD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7B3285" w:rsidRDefault="007B3285" w:rsidP="001C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Browallia New" w:hAnsi="Browallia New" w:cs="Browallia New"/>
          <w:sz w:val="28"/>
          <w:szCs w:val="28"/>
        </w:rPr>
      </w:pPr>
    </w:p>
    <w:p w:rsidR="00BD1505" w:rsidRDefault="00BD1505" w:rsidP="001C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รายการบัญชีที่สำคัญกับบุคคลและบริษัทที่เกี่ยวข้องกันสำหรับปีสิ้นสุดวันที่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31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F40FAE">
        <w:rPr>
          <w:rFonts w:ascii="Browallia New" w:hAnsi="Browallia New" w:cs="Browallia New"/>
          <w:sz w:val="28"/>
          <w:szCs w:val="28"/>
        </w:rPr>
        <w:t>2560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F40FAE">
        <w:rPr>
          <w:rFonts w:ascii="Browallia New" w:hAnsi="Browallia New" w:cs="Browallia New"/>
          <w:sz w:val="28"/>
          <w:szCs w:val="28"/>
        </w:rPr>
        <w:t>2559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:rsidR="00BD1505" w:rsidRPr="001A6182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897" w:type="dxa"/>
        <w:tblInd w:w="426" w:type="dxa"/>
        <w:tblLook w:val="01E0" w:firstRow="1" w:lastRow="1" w:firstColumn="1" w:lastColumn="1" w:noHBand="0" w:noVBand="0"/>
      </w:tblPr>
      <w:tblGrid>
        <w:gridCol w:w="3010"/>
        <w:gridCol w:w="2093"/>
        <w:gridCol w:w="918"/>
        <w:gridCol w:w="851"/>
        <w:gridCol w:w="1026"/>
        <w:gridCol w:w="999"/>
      </w:tblGrid>
      <w:tr w:rsidR="00BD1505" w:rsidRPr="00F40FAE" w:rsidTr="00F90D11">
        <w:trPr>
          <w:tblHeader/>
        </w:trPr>
        <w:tc>
          <w:tcPr>
            <w:tcW w:w="3010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794" w:type="dxa"/>
            <w:gridSpan w:val="4"/>
          </w:tcPr>
          <w:p w:rsidR="00BD1505" w:rsidRPr="00F40FAE" w:rsidRDefault="00BD1505" w:rsidP="00E3399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: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BD1505" w:rsidRPr="00F40FAE" w:rsidTr="00F90D11">
        <w:trPr>
          <w:tblHeader/>
        </w:trPr>
        <w:tc>
          <w:tcPr>
            <w:tcW w:w="3010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69" w:type="dxa"/>
            <w:gridSpan w:val="2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D1505" w:rsidRPr="00F40FAE" w:rsidTr="00F90D11">
        <w:trPr>
          <w:tblHeader/>
        </w:trPr>
        <w:tc>
          <w:tcPr>
            <w:tcW w:w="3010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94" w:type="dxa"/>
            <w:gridSpan w:val="4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สำหรับสิ้นสุดวันที่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</w:p>
        </w:tc>
      </w:tr>
      <w:tr w:rsidR="00BD1505" w:rsidRPr="00F40FAE" w:rsidTr="00F90D11">
        <w:trPr>
          <w:tblHeader/>
        </w:trPr>
        <w:tc>
          <w:tcPr>
            <w:tcW w:w="3010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18" w:type="dxa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851" w:type="dxa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026" w:type="dxa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99" w:type="dxa"/>
          </w:tcPr>
          <w:p w:rsidR="00BD1505" w:rsidRPr="00F40FAE" w:rsidRDefault="00BD1505" w:rsidP="00E339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BD1505" w:rsidRPr="00F40FAE" w:rsidTr="00F90D11">
        <w:trPr>
          <w:trHeight w:val="342"/>
        </w:trPr>
        <w:tc>
          <w:tcPr>
            <w:tcW w:w="3010" w:type="dxa"/>
          </w:tcPr>
          <w:p w:rsidR="00BD1505" w:rsidRPr="00F40FAE" w:rsidRDefault="00BD1505" w:rsidP="00E3399E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93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18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69E" w:rsidRPr="00F40FAE" w:rsidTr="00F90D11">
        <w:tc>
          <w:tcPr>
            <w:tcW w:w="3010" w:type="dxa"/>
            <w:shd w:val="clear" w:color="auto" w:fill="auto"/>
          </w:tcPr>
          <w:p w:rsidR="00E2769E" w:rsidRPr="00F40FAE" w:rsidRDefault="00E2769E" w:rsidP="00E2769E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93" w:type="dxa"/>
            <w:shd w:val="clear" w:color="auto" w:fill="auto"/>
          </w:tcPr>
          <w:p w:rsidR="00E2769E" w:rsidRPr="00F40FAE" w:rsidRDefault="00E2769E" w:rsidP="00E2769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E2769E" w:rsidRPr="00554E46" w:rsidRDefault="00E2769E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54E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769E" w:rsidRPr="00F40FAE" w:rsidRDefault="00E2769E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E2769E" w:rsidRPr="001C43CD" w:rsidRDefault="00E2769E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17,789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E2769E" w:rsidRPr="00F40FAE" w:rsidRDefault="00E2769E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C5690" w:rsidRPr="00F40FAE" w:rsidTr="00F90D11">
        <w:tc>
          <w:tcPr>
            <w:tcW w:w="3010" w:type="dxa"/>
            <w:shd w:val="clear" w:color="auto" w:fill="auto"/>
          </w:tcPr>
          <w:p w:rsidR="007C5690" w:rsidRPr="00F40FAE" w:rsidRDefault="007C5690" w:rsidP="00306E51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ค่าเช่า</w:t>
            </w:r>
          </w:p>
        </w:tc>
        <w:tc>
          <w:tcPr>
            <w:tcW w:w="2093" w:type="dxa"/>
            <w:shd w:val="clear" w:color="auto" w:fill="auto"/>
          </w:tcPr>
          <w:p w:rsidR="007C5690" w:rsidRPr="00F40FAE" w:rsidRDefault="007C5690" w:rsidP="00306E5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7C5690" w:rsidRPr="00554E46" w:rsidRDefault="007C5690" w:rsidP="0030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54E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5690" w:rsidRPr="00F40FAE" w:rsidRDefault="007C5690" w:rsidP="0030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7C5690" w:rsidRPr="001C43CD" w:rsidRDefault="007C5690" w:rsidP="0030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7C5690" w:rsidRPr="00F40FAE" w:rsidRDefault="007C5690" w:rsidP="0030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</w:tr>
      <w:tr w:rsidR="00306E51" w:rsidRPr="00F40FAE" w:rsidTr="00F90D11">
        <w:tc>
          <w:tcPr>
            <w:tcW w:w="3010" w:type="dxa"/>
            <w:shd w:val="clear" w:color="auto" w:fill="auto"/>
          </w:tcPr>
          <w:p w:rsidR="00306E51" w:rsidRPr="00F40FAE" w:rsidRDefault="00306E51" w:rsidP="007C5690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กำไรจากการขายที่ดิน</w:t>
            </w:r>
          </w:p>
        </w:tc>
        <w:tc>
          <w:tcPr>
            <w:tcW w:w="2093" w:type="dxa"/>
            <w:shd w:val="clear" w:color="auto" w:fill="auto"/>
          </w:tcPr>
          <w:p w:rsidR="00306E51" w:rsidRPr="00F40FAE" w:rsidRDefault="00306E51" w:rsidP="007C56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306E51" w:rsidRPr="00554E46" w:rsidRDefault="00306E51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54E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6E51" w:rsidRPr="00F40FAE" w:rsidRDefault="00306E51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06E51" w:rsidRPr="001C43CD" w:rsidRDefault="00306E51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</w:rPr>
              <w:t>29,848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306E51" w:rsidRPr="00F40FAE" w:rsidRDefault="00306E51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C5690" w:rsidRPr="00F40FAE" w:rsidTr="00F90D11">
        <w:tc>
          <w:tcPr>
            <w:tcW w:w="3010" w:type="dxa"/>
            <w:shd w:val="clear" w:color="auto" w:fill="auto"/>
          </w:tcPr>
          <w:p w:rsidR="007C5690" w:rsidRPr="00F40FAE" w:rsidRDefault="007C5690" w:rsidP="007C5690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ค่าบริการอื่น</w:t>
            </w:r>
          </w:p>
        </w:tc>
        <w:tc>
          <w:tcPr>
            <w:tcW w:w="2093" w:type="dxa"/>
            <w:shd w:val="clear" w:color="auto" w:fill="auto"/>
          </w:tcPr>
          <w:p w:rsidR="007C5690" w:rsidRPr="00F40FAE" w:rsidRDefault="007C5690" w:rsidP="007C56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7C5690" w:rsidRPr="00554E46" w:rsidRDefault="007C5690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54E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5690" w:rsidRPr="006E33C6" w:rsidRDefault="007C5690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7C5690" w:rsidRPr="001C43CD" w:rsidRDefault="007C5690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9,547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7C5690" w:rsidRPr="00F40FAE" w:rsidRDefault="007C5690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1,458</w:t>
            </w:r>
          </w:p>
        </w:tc>
      </w:tr>
      <w:tr w:rsidR="007C5690" w:rsidRPr="00F40FAE" w:rsidTr="00F90D11">
        <w:tc>
          <w:tcPr>
            <w:tcW w:w="3010" w:type="dxa"/>
            <w:shd w:val="clear" w:color="auto" w:fill="auto"/>
          </w:tcPr>
          <w:p w:rsidR="007C5690" w:rsidRPr="00F40FAE" w:rsidRDefault="007C5690" w:rsidP="007C5690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93" w:type="dxa"/>
            <w:shd w:val="clear" w:color="auto" w:fill="auto"/>
          </w:tcPr>
          <w:p w:rsidR="007C5690" w:rsidRPr="00F40FAE" w:rsidRDefault="007C5690" w:rsidP="007C56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7C5690" w:rsidRPr="00554E46" w:rsidRDefault="007C5690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54E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5690" w:rsidRPr="00F40FAE" w:rsidRDefault="007C5690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7C5690" w:rsidRPr="001C43CD" w:rsidRDefault="007C5690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7C5690" w:rsidRPr="00F40FAE" w:rsidRDefault="007C5690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</w:tr>
      <w:tr w:rsidR="007C5690" w:rsidRPr="00F40FAE" w:rsidTr="00F90D11">
        <w:tc>
          <w:tcPr>
            <w:tcW w:w="3010" w:type="dxa"/>
            <w:shd w:val="clear" w:color="auto" w:fill="auto"/>
          </w:tcPr>
          <w:p w:rsidR="007C5690" w:rsidRPr="00F40FAE" w:rsidRDefault="007C5690" w:rsidP="007C5690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93" w:type="dxa"/>
            <w:shd w:val="clear" w:color="auto" w:fill="auto"/>
          </w:tcPr>
          <w:p w:rsidR="007C5690" w:rsidRPr="00F40FAE" w:rsidRDefault="007C5690" w:rsidP="007C569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 MLR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7C5690" w:rsidRPr="00554E46" w:rsidRDefault="007C5690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54E4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C5690" w:rsidRPr="00F40FAE" w:rsidRDefault="007C5690" w:rsidP="00E2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7C5690" w:rsidRPr="001C43CD" w:rsidRDefault="007C5690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14,986</w:t>
            </w:r>
          </w:p>
        </w:tc>
        <w:tc>
          <w:tcPr>
            <w:tcW w:w="999" w:type="dxa"/>
            <w:shd w:val="clear" w:color="auto" w:fill="auto"/>
            <w:vAlign w:val="bottom"/>
          </w:tcPr>
          <w:p w:rsidR="007C5690" w:rsidRPr="00F40FAE" w:rsidRDefault="007C5690" w:rsidP="007C5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2,440</w:t>
            </w:r>
          </w:p>
        </w:tc>
      </w:tr>
      <w:tr w:rsidR="00742071" w:rsidRPr="00F40FAE" w:rsidTr="00F90D11">
        <w:tc>
          <w:tcPr>
            <w:tcW w:w="3010" w:type="dxa"/>
            <w:shd w:val="clear" w:color="auto" w:fill="auto"/>
          </w:tcPr>
          <w:p w:rsidR="00742071" w:rsidRPr="00F40FAE" w:rsidRDefault="00742071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  <w:shd w:val="clear" w:color="auto" w:fill="auto"/>
          </w:tcPr>
          <w:p w:rsidR="00742071" w:rsidRPr="00F40FAE" w:rsidRDefault="00742071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:rsidR="00742071" w:rsidRPr="001C43CD" w:rsidRDefault="00742071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851" w:type="dxa"/>
            <w:shd w:val="clear" w:color="auto" w:fill="auto"/>
          </w:tcPr>
          <w:p w:rsidR="00742071" w:rsidRPr="00F40FAE" w:rsidRDefault="00742071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  <w:shd w:val="clear" w:color="auto" w:fill="auto"/>
          </w:tcPr>
          <w:p w:rsidR="00742071" w:rsidRPr="001C43CD" w:rsidRDefault="00742071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:rsidR="00742071" w:rsidRPr="00F40FAE" w:rsidRDefault="00742071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D33E99" w:rsidRPr="00F40FAE" w:rsidTr="00F60F31">
        <w:tc>
          <w:tcPr>
            <w:tcW w:w="5103" w:type="dxa"/>
            <w:gridSpan w:val="2"/>
          </w:tcPr>
          <w:p w:rsidR="00D33E99" w:rsidRPr="00F40FAE" w:rsidRDefault="00D33E99" w:rsidP="00D3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รายการธุรกิจกับบริษัทร่วมและการร่วมค้า</w:t>
            </w:r>
          </w:p>
        </w:tc>
        <w:tc>
          <w:tcPr>
            <w:tcW w:w="918" w:type="dxa"/>
          </w:tcPr>
          <w:p w:rsidR="00D33E99" w:rsidRPr="001C43CD" w:rsidRDefault="00D33E99" w:rsidP="0074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D33E99" w:rsidRPr="00F40FAE" w:rsidRDefault="00D33E99" w:rsidP="0074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D33E99" w:rsidRPr="001C43CD" w:rsidRDefault="00D33E99" w:rsidP="0074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D33E99" w:rsidRPr="00F40FAE" w:rsidRDefault="00D33E99" w:rsidP="0074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20,451</w:t>
            </w:r>
          </w:p>
        </w:tc>
        <w:tc>
          <w:tcPr>
            <w:tcW w:w="851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25,426</w:t>
            </w:r>
          </w:p>
        </w:tc>
        <w:tc>
          <w:tcPr>
            <w:tcW w:w="1026" w:type="dxa"/>
            <w:vAlign w:val="bottom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20,451</w:t>
            </w:r>
          </w:p>
        </w:tc>
        <w:tc>
          <w:tcPr>
            <w:tcW w:w="999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25,426</w:t>
            </w: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ค่าบริการอื่น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026" w:type="dxa"/>
            <w:vAlign w:val="bottom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ค่าก่อสร้าง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3170">
              <w:rPr>
                <w:rFonts w:ascii="Browallia New" w:hAnsi="Browallia New" w:cs="Browallia New"/>
                <w:sz w:val="24"/>
                <w:szCs w:val="24"/>
                <w:lang w:val="en-GB"/>
              </w:rPr>
              <w:t>58,409</w:t>
            </w:r>
          </w:p>
        </w:tc>
        <w:tc>
          <w:tcPr>
            <w:tcW w:w="851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6,173</w:t>
            </w:r>
          </w:p>
        </w:tc>
        <w:tc>
          <w:tcPr>
            <w:tcW w:w="1026" w:type="dxa"/>
            <w:vAlign w:val="bottom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100,656</w:t>
            </w:r>
          </w:p>
        </w:tc>
        <w:tc>
          <w:tcPr>
            <w:tcW w:w="999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6,173</w:t>
            </w: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13,129</w:t>
            </w:r>
          </w:p>
        </w:tc>
        <w:tc>
          <w:tcPr>
            <w:tcW w:w="851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6,907</w:t>
            </w:r>
          </w:p>
        </w:tc>
        <w:tc>
          <w:tcPr>
            <w:tcW w:w="1026" w:type="dxa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13,129</w:t>
            </w:r>
          </w:p>
        </w:tc>
        <w:tc>
          <w:tcPr>
            <w:tcW w:w="999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6,907</w:t>
            </w: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:rsidR="00ED677F" w:rsidRPr="002C7877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170,461</w:t>
            </w:r>
          </w:p>
        </w:tc>
        <w:tc>
          <w:tcPr>
            <w:tcW w:w="851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126,196</w:t>
            </w:r>
          </w:p>
        </w:tc>
        <w:tc>
          <w:tcPr>
            <w:tcW w:w="1026" w:type="dxa"/>
            <w:vAlign w:val="bottom"/>
          </w:tcPr>
          <w:p w:rsidR="00ED677F" w:rsidRPr="001C43CD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170,461</w:t>
            </w:r>
          </w:p>
        </w:tc>
        <w:tc>
          <w:tcPr>
            <w:tcW w:w="999" w:type="dxa"/>
            <w:vAlign w:val="bottom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126,196</w:t>
            </w: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ค่าบริการอื่น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18" w:type="dxa"/>
          </w:tcPr>
          <w:p w:rsidR="00ED677F" w:rsidRPr="002C7877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</w:tcPr>
          <w:p w:rsidR="00ED677F" w:rsidRPr="00F40FAE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26" w:type="dxa"/>
          </w:tcPr>
          <w:p w:rsidR="00ED677F" w:rsidRPr="001C43CD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:rsidR="00ED677F" w:rsidRPr="00F40FAE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ED677F" w:rsidRPr="00F40FAE" w:rsidTr="00F90D11">
        <w:tc>
          <w:tcPr>
            <w:tcW w:w="3010" w:type="dxa"/>
          </w:tcPr>
          <w:p w:rsidR="00ED677F" w:rsidRPr="00F40FAE" w:rsidRDefault="00ED677F" w:rsidP="00ED677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2093" w:type="dxa"/>
          </w:tcPr>
          <w:p w:rsidR="00ED677F" w:rsidRPr="00F40FAE" w:rsidRDefault="00ED677F" w:rsidP="00ED6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18" w:type="dxa"/>
          </w:tcPr>
          <w:p w:rsidR="00ED677F" w:rsidRPr="002C7877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7877">
              <w:rPr>
                <w:rFonts w:ascii="Browallia New" w:hAnsi="Browallia New" w:cs="Browallia New"/>
                <w:sz w:val="24"/>
                <w:szCs w:val="24"/>
                <w:lang w:val="en-GB"/>
              </w:rPr>
              <w:t>9,013</w:t>
            </w:r>
          </w:p>
        </w:tc>
        <w:tc>
          <w:tcPr>
            <w:tcW w:w="851" w:type="dxa"/>
          </w:tcPr>
          <w:p w:rsidR="00ED677F" w:rsidRPr="00F40FAE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1,542</w:t>
            </w:r>
          </w:p>
        </w:tc>
        <w:tc>
          <w:tcPr>
            <w:tcW w:w="1026" w:type="dxa"/>
          </w:tcPr>
          <w:p w:rsidR="00ED677F" w:rsidRPr="001C43CD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D">
              <w:rPr>
                <w:rFonts w:ascii="Browallia New" w:hAnsi="Browallia New" w:cs="Browallia New"/>
                <w:sz w:val="24"/>
                <w:szCs w:val="24"/>
                <w:lang w:val="en-GB"/>
              </w:rPr>
              <w:t>9,013</w:t>
            </w:r>
          </w:p>
        </w:tc>
        <w:tc>
          <w:tcPr>
            <w:tcW w:w="999" w:type="dxa"/>
          </w:tcPr>
          <w:p w:rsidR="00ED677F" w:rsidRPr="00F40FAE" w:rsidRDefault="00ED677F" w:rsidP="002C0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1,542</w:t>
            </w:r>
          </w:p>
        </w:tc>
      </w:tr>
      <w:tr w:rsidR="00EB35DD" w:rsidRPr="00F40FAE" w:rsidTr="00F90D11">
        <w:tc>
          <w:tcPr>
            <w:tcW w:w="3010" w:type="dxa"/>
          </w:tcPr>
          <w:p w:rsidR="00EB35DD" w:rsidRPr="00F40FAE" w:rsidRDefault="00EB35DD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3" w:type="dxa"/>
          </w:tcPr>
          <w:p w:rsidR="00EB35DD" w:rsidRPr="00F40FAE" w:rsidRDefault="00EB35DD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</w:tcPr>
          <w:p w:rsidR="00EB35DD" w:rsidRPr="001C43CD" w:rsidRDefault="00EB35DD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851" w:type="dxa"/>
          </w:tcPr>
          <w:p w:rsidR="00EB35DD" w:rsidRPr="00F40FAE" w:rsidRDefault="00EB35DD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26" w:type="dxa"/>
          </w:tcPr>
          <w:p w:rsidR="00EB35DD" w:rsidRPr="001C43CD" w:rsidRDefault="00EB35DD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999" w:type="dxa"/>
          </w:tcPr>
          <w:p w:rsidR="00EB35DD" w:rsidRPr="00F40FAE" w:rsidRDefault="00EB35DD" w:rsidP="0074207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BD1505" w:rsidRPr="00F40FAE" w:rsidTr="00F90D11">
        <w:tc>
          <w:tcPr>
            <w:tcW w:w="3010" w:type="dxa"/>
          </w:tcPr>
          <w:p w:rsidR="00BD1505" w:rsidRPr="00F40FAE" w:rsidRDefault="00BD1505" w:rsidP="00E3399E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93" w:type="dxa"/>
          </w:tcPr>
          <w:p w:rsidR="00BD1505" w:rsidRPr="00F40FAE" w:rsidRDefault="00BD1505" w:rsidP="00E3399E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:rsidR="00BD1505" w:rsidRPr="001C43CD" w:rsidRDefault="00BD1505" w:rsidP="00E3399E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:rsidR="00BD1505" w:rsidRPr="00F40FAE" w:rsidRDefault="00BD1505" w:rsidP="00E3399E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6" w:type="dxa"/>
            <w:vAlign w:val="bottom"/>
          </w:tcPr>
          <w:p w:rsidR="00BD1505" w:rsidRPr="001C43CD" w:rsidRDefault="00BD1505" w:rsidP="00E3399E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u w:val="single"/>
                <w:cs/>
              </w:rPr>
            </w:pPr>
          </w:p>
        </w:tc>
        <w:tc>
          <w:tcPr>
            <w:tcW w:w="999" w:type="dxa"/>
            <w:vAlign w:val="bottom"/>
          </w:tcPr>
          <w:p w:rsidR="00BD1505" w:rsidRPr="00F40FAE" w:rsidRDefault="00BD1505" w:rsidP="00E3399E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895D05" w:rsidRPr="00F40FAE" w:rsidTr="00F90D11">
        <w:tc>
          <w:tcPr>
            <w:tcW w:w="3010" w:type="dxa"/>
          </w:tcPr>
          <w:p w:rsidR="00895D05" w:rsidRPr="00F40FAE" w:rsidRDefault="00895D05" w:rsidP="00895D05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93" w:type="dxa"/>
          </w:tcPr>
          <w:p w:rsidR="00895D05" w:rsidRPr="00F40FAE" w:rsidRDefault="00895D05" w:rsidP="00895D05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:rsidR="00895D05" w:rsidRPr="00FB6B8C" w:rsidRDefault="00895D05" w:rsidP="0089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25,022</w:t>
            </w:r>
          </w:p>
        </w:tc>
        <w:tc>
          <w:tcPr>
            <w:tcW w:w="851" w:type="dxa"/>
            <w:vAlign w:val="bottom"/>
          </w:tcPr>
          <w:p w:rsidR="00895D05" w:rsidRPr="00F40FAE" w:rsidRDefault="00895D05" w:rsidP="0089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24,030</w:t>
            </w:r>
          </w:p>
        </w:tc>
        <w:tc>
          <w:tcPr>
            <w:tcW w:w="1026" w:type="dxa"/>
            <w:vAlign w:val="bottom"/>
          </w:tcPr>
          <w:p w:rsidR="00895D05" w:rsidRPr="00FB6B8C" w:rsidRDefault="00895D05" w:rsidP="0089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25,022</w:t>
            </w:r>
          </w:p>
        </w:tc>
        <w:tc>
          <w:tcPr>
            <w:tcW w:w="999" w:type="dxa"/>
            <w:vAlign w:val="bottom"/>
          </w:tcPr>
          <w:p w:rsidR="00895D05" w:rsidRPr="00F40FAE" w:rsidRDefault="00895D05" w:rsidP="0089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24,030</w:t>
            </w:r>
          </w:p>
        </w:tc>
      </w:tr>
      <w:tr w:rsidR="00895D05" w:rsidRPr="00F40FAE" w:rsidTr="00F90D11">
        <w:tc>
          <w:tcPr>
            <w:tcW w:w="3010" w:type="dxa"/>
          </w:tcPr>
          <w:p w:rsidR="00895D05" w:rsidRPr="00F40FAE" w:rsidRDefault="00895D05" w:rsidP="00895D05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93" w:type="dxa"/>
          </w:tcPr>
          <w:p w:rsidR="00895D05" w:rsidRPr="00F40FAE" w:rsidRDefault="00895D05" w:rsidP="00895D05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:rsidR="00895D05" w:rsidRPr="00FB6B8C" w:rsidRDefault="00895D05" w:rsidP="00895D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1,169</w:t>
            </w:r>
          </w:p>
        </w:tc>
        <w:tc>
          <w:tcPr>
            <w:tcW w:w="851" w:type="dxa"/>
            <w:vAlign w:val="bottom"/>
          </w:tcPr>
          <w:p w:rsidR="00895D05" w:rsidRPr="00F40FAE" w:rsidRDefault="00895D05" w:rsidP="00895D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1,023</w:t>
            </w:r>
          </w:p>
        </w:tc>
        <w:tc>
          <w:tcPr>
            <w:tcW w:w="1026" w:type="dxa"/>
            <w:vAlign w:val="bottom"/>
          </w:tcPr>
          <w:p w:rsidR="00895D05" w:rsidRPr="00FB6B8C" w:rsidRDefault="00895D05" w:rsidP="00895D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1,169</w:t>
            </w:r>
          </w:p>
        </w:tc>
        <w:tc>
          <w:tcPr>
            <w:tcW w:w="999" w:type="dxa"/>
            <w:vAlign w:val="bottom"/>
          </w:tcPr>
          <w:p w:rsidR="00895D05" w:rsidRPr="00F40FAE" w:rsidRDefault="00895D05" w:rsidP="00895D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1,023</w:t>
            </w:r>
          </w:p>
        </w:tc>
      </w:tr>
      <w:tr w:rsidR="00895D05" w:rsidRPr="00F40FAE" w:rsidTr="00F90D11">
        <w:tc>
          <w:tcPr>
            <w:tcW w:w="3010" w:type="dxa"/>
            <w:vAlign w:val="bottom"/>
          </w:tcPr>
          <w:p w:rsidR="00895D05" w:rsidRPr="00F40FAE" w:rsidRDefault="00895D05" w:rsidP="00895D05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93" w:type="dxa"/>
            <w:vAlign w:val="bottom"/>
          </w:tcPr>
          <w:p w:rsidR="00895D05" w:rsidRPr="00F40FAE" w:rsidRDefault="00895D05" w:rsidP="00895D05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:rsidR="00895D05" w:rsidRPr="00FB6B8C" w:rsidRDefault="00895D05" w:rsidP="00895D0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26,191</w:t>
            </w:r>
          </w:p>
        </w:tc>
        <w:tc>
          <w:tcPr>
            <w:tcW w:w="851" w:type="dxa"/>
            <w:vAlign w:val="bottom"/>
          </w:tcPr>
          <w:p w:rsidR="00895D05" w:rsidRPr="00F40FAE" w:rsidRDefault="00895D05" w:rsidP="00895D0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25,053</w:t>
            </w:r>
          </w:p>
        </w:tc>
        <w:tc>
          <w:tcPr>
            <w:tcW w:w="1026" w:type="dxa"/>
            <w:vAlign w:val="bottom"/>
          </w:tcPr>
          <w:p w:rsidR="00895D05" w:rsidRPr="00FB6B8C" w:rsidRDefault="00895D05" w:rsidP="00895D0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26,191</w:t>
            </w:r>
          </w:p>
        </w:tc>
        <w:tc>
          <w:tcPr>
            <w:tcW w:w="999" w:type="dxa"/>
            <w:vAlign w:val="bottom"/>
          </w:tcPr>
          <w:p w:rsidR="00895D05" w:rsidRPr="00F40FAE" w:rsidRDefault="00895D05" w:rsidP="00895D0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25,053</w:t>
            </w:r>
          </w:p>
        </w:tc>
      </w:tr>
    </w:tbl>
    <w:p w:rsidR="004D4774" w:rsidRPr="00F40FAE" w:rsidRDefault="004D4774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:rsidR="00BD1505" w:rsidRDefault="0037041C" w:rsidP="00BD1505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</w:rPr>
        <w:tab/>
      </w:r>
      <w:r w:rsidR="00BD1505" w:rsidRPr="00F40FAE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="00BD1505" w:rsidRPr="00F40FAE">
        <w:rPr>
          <w:rFonts w:ascii="Browallia New" w:hAnsi="Browallia New" w:cs="Browallia New"/>
          <w:sz w:val="28"/>
          <w:szCs w:val="28"/>
        </w:rPr>
        <w:t>31</w:t>
      </w:r>
      <w:r w:rsidR="00BD1505" w:rsidRPr="00F40FA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1505" w:rsidRPr="00F40FAE">
        <w:rPr>
          <w:rFonts w:ascii="Browallia New" w:hAnsi="Browallia New" w:cs="Browallia New"/>
          <w:sz w:val="28"/>
          <w:szCs w:val="28"/>
        </w:rPr>
        <w:t>2560</w:t>
      </w:r>
      <w:r w:rsidR="00BD1505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D1505" w:rsidRPr="00F40FAE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BD1505" w:rsidRPr="00F40FAE">
        <w:rPr>
          <w:rFonts w:ascii="Browallia New" w:hAnsi="Browallia New" w:cs="Browallia New"/>
          <w:sz w:val="28"/>
          <w:szCs w:val="28"/>
        </w:rPr>
        <w:t>2559</w:t>
      </w:r>
      <w:r w:rsidR="00BD1505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D1505" w:rsidRPr="00F40FA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:rsidR="00C91A48" w:rsidRPr="00F40FAE" w:rsidRDefault="00C91A48" w:rsidP="00BD1505">
      <w:pPr>
        <w:rPr>
          <w:rFonts w:ascii="Browallia New" w:hAnsi="Browallia New" w:cs="Browallia New"/>
          <w:sz w:val="28"/>
          <w:szCs w:val="28"/>
        </w:rPr>
      </w:pPr>
    </w:p>
    <w:tbl>
      <w:tblPr>
        <w:tblW w:w="891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996"/>
        <w:gridCol w:w="1967"/>
        <w:gridCol w:w="1056"/>
        <w:gridCol w:w="24"/>
        <w:gridCol w:w="259"/>
        <w:gridCol w:w="11"/>
        <w:gridCol w:w="972"/>
        <w:gridCol w:w="18"/>
        <w:gridCol w:w="224"/>
        <w:gridCol w:w="18"/>
        <w:gridCol w:w="1052"/>
        <w:gridCol w:w="18"/>
        <w:gridCol w:w="224"/>
        <w:gridCol w:w="18"/>
        <w:gridCol w:w="1032"/>
        <w:gridCol w:w="24"/>
      </w:tblGrid>
      <w:tr w:rsidR="00BD1505" w:rsidRPr="00F40FAE" w:rsidTr="00D33E99">
        <w:trPr>
          <w:gridAfter w:val="1"/>
          <w:wAfter w:w="24" w:type="dxa"/>
          <w:cantSplit/>
          <w:tblHeader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26" w:type="dxa"/>
            <w:gridSpan w:val="13"/>
          </w:tcPr>
          <w:p w:rsidR="00BD1505" w:rsidRPr="00F40FAE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D1505" w:rsidRPr="00F40FAE" w:rsidTr="00D33E99">
        <w:trPr>
          <w:gridAfter w:val="1"/>
          <w:wAfter w:w="24" w:type="dxa"/>
          <w:cantSplit/>
          <w:tblHeader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4" w:type="dxa"/>
            <w:gridSpan w:val="5"/>
            <w:tcBorders>
              <w:bottom w:val="single" w:sz="4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1505" w:rsidRPr="00F40FAE" w:rsidTr="00D33E99">
        <w:trPr>
          <w:gridAfter w:val="1"/>
          <w:wAfter w:w="24" w:type="dxa"/>
          <w:cantSplit/>
          <w:tblHeader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42" w:type="dxa"/>
            <w:gridSpan w:val="2"/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BD1505" w:rsidRPr="00F40FAE" w:rsidTr="00D33E99">
        <w:trPr>
          <w:gridAfter w:val="1"/>
          <w:wAfter w:w="24" w:type="dxa"/>
          <w:cantSplit/>
        </w:trPr>
        <w:tc>
          <w:tcPr>
            <w:tcW w:w="3963" w:type="dxa"/>
            <w:gridSpan w:val="2"/>
            <w:vAlign w:val="center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:rsidR="00BD1505" w:rsidRPr="00F40FAE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2" w:type="dxa"/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1505" w:rsidRPr="00F40FAE" w:rsidTr="00D33E99">
        <w:trPr>
          <w:gridAfter w:val="1"/>
          <w:wAfter w:w="24" w:type="dxa"/>
          <w:cantSplit/>
        </w:trPr>
        <w:tc>
          <w:tcPr>
            <w:tcW w:w="3963" w:type="dxa"/>
            <w:gridSpan w:val="2"/>
            <w:vAlign w:val="center"/>
          </w:tcPr>
          <w:p w:rsidR="00BD1505" w:rsidRPr="00F40FAE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56" w:type="dxa"/>
            <w:vAlign w:val="bottom"/>
          </w:tcPr>
          <w:p w:rsidR="00BD1505" w:rsidRPr="00F40FAE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2" w:type="dxa"/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1505" w:rsidRPr="00F40FAE" w:rsidTr="00D33E99">
        <w:trPr>
          <w:gridAfter w:val="1"/>
          <w:wAfter w:w="24" w:type="dxa"/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6" w:type="dxa"/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gridSpan w:val="3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-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</w:rPr>
              <w:t>3,804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2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-</w:t>
            </w:r>
          </w:p>
        </w:tc>
      </w:tr>
      <w:tr w:rsidR="00BD1505" w:rsidRPr="00F40FAE" w:rsidTr="00D33E99">
        <w:trPr>
          <w:gridAfter w:val="1"/>
          <w:wAfter w:w="24" w:type="dxa"/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6" w:type="dxa"/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  <w:tc>
          <w:tcPr>
            <w:tcW w:w="28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gridSpan w:val="3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31,601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2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31,601</w:t>
            </w:r>
          </w:p>
        </w:tc>
      </w:tr>
      <w:tr w:rsidR="00BD1505" w:rsidRPr="00F40FAE" w:rsidTr="00D33E99">
        <w:trPr>
          <w:gridAfter w:val="1"/>
          <w:wAfter w:w="24" w:type="dxa"/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4,898</w:t>
            </w:r>
          </w:p>
        </w:tc>
        <w:tc>
          <w:tcPr>
            <w:tcW w:w="28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7,078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4,898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7,078</w:t>
            </w:r>
          </w:p>
        </w:tc>
      </w:tr>
      <w:tr w:rsidR="00BD1505" w:rsidRPr="00F40FAE" w:rsidTr="00D33E99">
        <w:trPr>
          <w:gridAfter w:val="1"/>
          <w:wAfter w:w="24" w:type="dxa"/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12" w:space="0" w:color="auto"/>
            </w:tcBorders>
          </w:tcPr>
          <w:p w:rsidR="00BD1505" w:rsidRPr="00DD7CA8" w:rsidRDefault="00895D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lang w:val="en-GB"/>
              </w:rPr>
              <w:t>6,582</w:t>
            </w:r>
          </w:p>
        </w:tc>
        <w:tc>
          <w:tcPr>
            <w:tcW w:w="28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38,679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38,679</w:t>
            </w: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  <w:vAlign w:val="center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:rsidR="00BD1505" w:rsidRPr="00DD7CA8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BD1505" w:rsidRPr="00DD7CA8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vAlign w:val="bottom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</w:tcBorders>
            <w:vAlign w:val="bottom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BD1505" w:rsidRPr="00DD7CA8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</w:rPr>
              <w:t>9,139</w:t>
            </w:r>
          </w:p>
        </w:tc>
        <w:tc>
          <w:tcPr>
            <w:tcW w:w="242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4" w:type="dxa"/>
            <w:gridSpan w:val="3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1,904</w:t>
            </w: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270" w:type="dxa"/>
            <w:gridSpan w:val="2"/>
          </w:tcPr>
          <w:p w:rsidR="00BD1505" w:rsidRPr="00DD7CA8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</w:tcPr>
          <w:p w:rsidR="00BD1505" w:rsidRPr="001C43CD" w:rsidRDefault="00895D05" w:rsidP="0089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4" w:type="dxa"/>
            <w:gridSpan w:val="3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1,494</w:t>
            </w:r>
          </w:p>
        </w:tc>
        <w:tc>
          <w:tcPr>
            <w:tcW w:w="270" w:type="dxa"/>
            <w:gridSpan w:val="2"/>
          </w:tcPr>
          <w:p w:rsidR="00BD1505" w:rsidRPr="00DD7CA8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25,200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1,494</w:t>
            </w:r>
          </w:p>
        </w:tc>
        <w:tc>
          <w:tcPr>
            <w:tcW w:w="242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4" w:type="dxa"/>
            <w:gridSpan w:val="3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25,200</w:t>
            </w: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  <w:lang w:val="en-GB"/>
              </w:rPr>
              <w:t>1,947</w:t>
            </w:r>
          </w:p>
        </w:tc>
        <w:tc>
          <w:tcPr>
            <w:tcW w:w="270" w:type="dxa"/>
            <w:gridSpan w:val="2"/>
          </w:tcPr>
          <w:p w:rsidR="00BD1505" w:rsidRPr="00DD7CA8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25,211</w:t>
            </w: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10,633</w:t>
            </w:r>
          </w:p>
        </w:tc>
        <w:tc>
          <w:tcPr>
            <w:tcW w:w="242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27,115</w:t>
            </w: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D1505" w:rsidRPr="00DD7CA8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7CA8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D1505" w:rsidRPr="001C43CD" w:rsidRDefault="00895D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</w:tr>
      <w:tr w:rsidR="00BD1505" w:rsidRPr="00F40FAE" w:rsidTr="00D33E99">
        <w:trPr>
          <w:cantSplit/>
        </w:trPr>
        <w:tc>
          <w:tcPr>
            <w:tcW w:w="3963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BD1505" w:rsidRPr="00DD7CA8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D1505" w:rsidRPr="001C43CD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BD1505" w:rsidRPr="00F40FAE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3E99" w:rsidRPr="007C7904" w:rsidTr="007C7904">
        <w:trPr>
          <w:cantSplit/>
          <w:trHeight w:val="290"/>
        </w:trPr>
        <w:tc>
          <w:tcPr>
            <w:tcW w:w="3963" w:type="dxa"/>
            <w:gridSpan w:val="2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D33E99" w:rsidRPr="007C7904" w:rsidRDefault="00D33E99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เงินมัดจำค่าก่อสร้าง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  <w:shd w:val="clear" w:color="auto" w:fill="auto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1,420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972" w:type="dxa"/>
            <w:shd w:val="clear" w:color="auto" w:fill="auto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9,753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4" w:type="dxa"/>
            <w:gridSpan w:val="3"/>
            <w:shd w:val="clear" w:color="auto" w:fill="auto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9,753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1,221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2,641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9,753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9,753</w:t>
            </w: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08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</w:tcPr>
          <w:p w:rsidR="00BD1505" w:rsidRPr="007C7904" w:rsidRDefault="00390709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47,683</w:t>
            </w: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8,811</w:t>
            </w: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D1505" w:rsidRPr="007C7904" w:rsidRDefault="00390709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47,683</w:t>
            </w: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bottom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8,811</w:t>
            </w: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08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972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4" w:type="dxa"/>
            <w:gridSpan w:val="3"/>
            <w:shd w:val="clear" w:color="auto" w:fill="auto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90709" w:rsidRPr="007C7904" w:rsidTr="00D33E99">
        <w:trPr>
          <w:cantSplit/>
        </w:trPr>
        <w:tc>
          <w:tcPr>
            <w:tcW w:w="3963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10,917</w:t>
            </w:r>
          </w:p>
        </w:tc>
        <w:tc>
          <w:tcPr>
            <w:tcW w:w="270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972" w:type="dxa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1,978</w:t>
            </w:r>
          </w:p>
        </w:tc>
        <w:tc>
          <w:tcPr>
            <w:tcW w:w="242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7,708</w:t>
            </w:r>
          </w:p>
        </w:tc>
        <w:tc>
          <w:tcPr>
            <w:tcW w:w="242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1,978</w:t>
            </w:r>
          </w:p>
        </w:tc>
      </w:tr>
      <w:tr w:rsidR="00390709" w:rsidRPr="007C7904" w:rsidTr="00D33E99">
        <w:trPr>
          <w:cantSplit/>
        </w:trPr>
        <w:tc>
          <w:tcPr>
            <w:tcW w:w="3963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</w:tcPr>
          <w:p w:rsidR="00390709" w:rsidRPr="007C7904" w:rsidRDefault="003A509E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540</w:t>
            </w:r>
          </w:p>
        </w:tc>
        <w:tc>
          <w:tcPr>
            <w:tcW w:w="270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highlight w:val="yellow"/>
                <w:u w:val="single"/>
              </w:rPr>
            </w:pPr>
          </w:p>
        </w:tc>
        <w:tc>
          <w:tcPr>
            <w:tcW w:w="972" w:type="dxa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122</w:t>
            </w:r>
          </w:p>
        </w:tc>
        <w:tc>
          <w:tcPr>
            <w:tcW w:w="242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35</w:t>
            </w:r>
            <w:r w:rsidR="0076391C" w:rsidRPr="007C7904"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242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4" w:type="dxa"/>
            <w:gridSpan w:val="3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122</w:t>
            </w:r>
          </w:p>
        </w:tc>
      </w:tr>
      <w:tr w:rsidR="00390709" w:rsidRPr="007C7904" w:rsidTr="00D33E99">
        <w:trPr>
          <w:cantSplit/>
        </w:trPr>
        <w:tc>
          <w:tcPr>
            <w:tcW w:w="3963" w:type="dxa"/>
            <w:gridSpan w:val="2"/>
          </w:tcPr>
          <w:p w:rsidR="00390709" w:rsidRPr="007C7904" w:rsidRDefault="00390709" w:rsidP="00390709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11,</w:t>
            </w:r>
            <w:r w:rsidR="003A509E"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457</w:t>
            </w:r>
          </w:p>
        </w:tc>
        <w:tc>
          <w:tcPr>
            <w:tcW w:w="270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2,100</w:t>
            </w:r>
          </w:p>
        </w:tc>
        <w:tc>
          <w:tcPr>
            <w:tcW w:w="242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8,06</w:t>
            </w:r>
            <w:r w:rsidR="0076391C" w:rsidRPr="007C7904">
              <w:rPr>
                <w:rFonts w:ascii="Browallia New" w:hAnsi="Browallia New" w:cs="Browallia New"/>
                <w:sz w:val="27"/>
                <w:szCs w:val="27"/>
              </w:rPr>
              <w:t>5</w:t>
            </w:r>
          </w:p>
        </w:tc>
        <w:tc>
          <w:tcPr>
            <w:tcW w:w="242" w:type="dxa"/>
            <w:gridSpan w:val="2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2,100</w:t>
            </w: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D1505" w:rsidRPr="007C7904" w:rsidTr="00D33E99">
        <w:trPr>
          <w:cantSplit/>
        </w:trPr>
        <w:tc>
          <w:tcPr>
            <w:tcW w:w="3963" w:type="dxa"/>
            <w:gridSpan w:val="2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7C790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เจ้าหนี้ค่าก่อสร้าง</w:t>
            </w:r>
          </w:p>
        </w:tc>
        <w:tc>
          <w:tcPr>
            <w:tcW w:w="1080" w:type="dxa"/>
            <w:gridSpan w:val="2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gridSpan w:val="2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</w:p>
        </w:tc>
        <w:tc>
          <w:tcPr>
            <w:tcW w:w="972" w:type="dxa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22,839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16,720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16,720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17,893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40,732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16,720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16,720</w:t>
            </w:r>
          </w:p>
        </w:tc>
      </w:tr>
      <w:tr w:rsidR="00C87288" w:rsidRPr="007C7904" w:rsidTr="00D33E99">
        <w:trPr>
          <w:cantSplit/>
          <w:trHeight w:val="125"/>
        </w:trPr>
        <w:tc>
          <w:tcPr>
            <w:tcW w:w="1996" w:type="dxa"/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67" w:type="dxa"/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C87288" w:rsidRPr="007C7904" w:rsidRDefault="00C87288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เงินรับล่วงหน้า</w:t>
            </w:r>
          </w:p>
        </w:tc>
        <w:tc>
          <w:tcPr>
            <w:tcW w:w="108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972" w:type="dxa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2,585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74" w:type="dxa"/>
            <w:gridSpan w:val="3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2,585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71846" w:rsidRPr="007C7904" w:rsidRDefault="00071846" w:rsidP="009D5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74" w:type="dxa"/>
            <w:gridSpan w:val="3"/>
            <w:tcBorders>
              <w:bottom w:val="single" w:sz="4" w:space="0" w:color="auto"/>
            </w:tcBorders>
          </w:tcPr>
          <w:p w:rsidR="00071846" w:rsidRPr="007C7904" w:rsidRDefault="00071846" w:rsidP="009D5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2,585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21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2,585</w:t>
            </w: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top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เงินกู้ยืมและดอกเบี้ยค้างจ่าย</w:t>
            </w:r>
          </w:p>
        </w:tc>
        <w:tc>
          <w:tcPr>
            <w:tcW w:w="108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2" w:type="dxa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71846" w:rsidRPr="007C7904" w:rsidTr="00D33E99">
        <w:trPr>
          <w:cantSplit/>
        </w:trPr>
        <w:tc>
          <w:tcPr>
            <w:tcW w:w="3963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0" w:type="dxa"/>
            <w:gridSpan w:val="2"/>
            <w:tcBorders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262,005</w:t>
            </w:r>
          </w:p>
        </w:tc>
        <w:tc>
          <w:tcPr>
            <w:tcW w:w="242" w:type="dxa"/>
            <w:gridSpan w:val="2"/>
          </w:tcPr>
          <w:p w:rsidR="00071846" w:rsidRPr="007C7904" w:rsidRDefault="00071846" w:rsidP="0007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74" w:type="dxa"/>
            <w:gridSpan w:val="3"/>
            <w:tcBorders>
              <w:bottom w:val="single" w:sz="12" w:space="0" w:color="auto"/>
            </w:tcBorders>
          </w:tcPr>
          <w:p w:rsidR="00071846" w:rsidRPr="007C7904" w:rsidRDefault="00071846" w:rsidP="0007184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261,940</w:t>
            </w:r>
          </w:p>
        </w:tc>
      </w:tr>
    </w:tbl>
    <w:p w:rsidR="00C91A48" w:rsidRPr="007C7904" w:rsidRDefault="00C91A48" w:rsidP="00BD1505">
      <w:pPr>
        <w:rPr>
          <w:rFonts w:ascii="Browallia New" w:hAnsi="Browallia New" w:cs="Browallia New"/>
          <w:sz w:val="16"/>
          <w:szCs w:val="16"/>
          <w:lang w:val="en-GB"/>
        </w:rPr>
      </w:pPr>
    </w:p>
    <w:p w:rsidR="00BD1505" w:rsidRPr="007C7904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7"/>
          <w:szCs w:val="27"/>
        </w:rPr>
      </w:pPr>
      <w:r w:rsidRPr="007C7904">
        <w:rPr>
          <w:rFonts w:ascii="Browallia New" w:hAnsi="Browallia New" w:cs="Browallia New"/>
          <w:sz w:val="27"/>
          <w:szCs w:val="27"/>
          <w:cs/>
        </w:rPr>
        <w:t>รายการเคลื่อนไหวของเงินกู้ยืมและดอกเบี้ยค้าง</w:t>
      </w:r>
      <w:r w:rsidRPr="007C7904">
        <w:rPr>
          <w:rFonts w:ascii="Browallia New" w:hAnsi="Browallia New" w:cs="Browallia New" w:hint="cs"/>
          <w:sz w:val="27"/>
          <w:szCs w:val="27"/>
          <w:cs/>
        </w:rPr>
        <w:t>จ่ายจาก</w:t>
      </w:r>
      <w:r w:rsidRPr="007C7904">
        <w:rPr>
          <w:rFonts w:ascii="Browallia New" w:hAnsi="Browallia New" w:cs="Browallia New"/>
          <w:sz w:val="27"/>
          <w:szCs w:val="27"/>
          <w:cs/>
        </w:rPr>
        <w:t>บริษัท</w:t>
      </w:r>
      <w:r w:rsidRPr="007C7904">
        <w:rPr>
          <w:rFonts w:ascii="Browallia New" w:hAnsi="Browallia New" w:cs="Browallia New" w:hint="cs"/>
          <w:sz w:val="27"/>
          <w:szCs w:val="27"/>
          <w:cs/>
        </w:rPr>
        <w:t>ย่อย</w:t>
      </w:r>
      <w:r w:rsidRPr="007C7904">
        <w:rPr>
          <w:rFonts w:ascii="Browallia New" w:hAnsi="Browallia New" w:cs="Browallia New"/>
          <w:sz w:val="27"/>
          <w:szCs w:val="27"/>
          <w:cs/>
        </w:rPr>
        <w:t xml:space="preserve">ในระหว่างปีสิ้นสุดวันที่ </w:t>
      </w:r>
      <w:r w:rsidRPr="007C7904">
        <w:rPr>
          <w:rFonts w:ascii="Browallia New" w:hAnsi="Browallia New" w:cs="Browallia New"/>
          <w:sz w:val="27"/>
          <w:szCs w:val="27"/>
        </w:rPr>
        <w:t xml:space="preserve">31 </w:t>
      </w:r>
      <w:r w:rsidRPr="007C7904">
        <w:rPr>
          <w:rFonts w:ascii="Browallia New" w:hAnsi="Browallia New" w:cs="Browallia New"/>
          <w:sz w:val="27"/>
          <w:szCs w:val="27"/>
          <w:cs/>
        </w:rPr>
        <w:t xml:space="preserve">ธันวาคม </w:t>
      </w:r>
      <w:r w:rsidRPr="007C7904">
        <w:rPr>
          <w:rFonts w:ascii="Browallia New" w:hAnsi="Browallia New" w:cs="Browallia New"/>
          <w:sz w:val="27"/>
          <w:szCs w:val="27"/>
        </w:rPr>
        <w:t>2560</w:t>
      </w:r>
      <w:r w:rsidRPr="007C7904">
        <w:rPr>
          <w:rFonts w:ascii="Browallia New" w:hAnsi="Browallia New" w:cs="Browallia New"/>
          <w:sz w:val="27"/>
          <w:szCs w:val="27"/>
          <w:cs/>
        </w:rPr>
        <w:t xml:space="preserve"> มีดังนี้</w:t>
      </w:r>
    </w:p>
    <w:p w:rsidR="00BD1505" w:rsidRPr="007C7904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7"/>
          <w:szCs w:val="27"/>
        </w:rPr>
      </w:pPr>
    </w:p>
    <w:tbl>
      <w:tblPr>
        <w:tblW w:w="8898" w:type="dxa"/>
        <w:tblInd w:w="426" w:type="dxa"/>
        <w:tblLook w:val="01E0" w:firstRow="1" w:lastRow="1" w:firstColumn="1" w:lastColumn="1" w:noHBand="0" w:noVBand="0"/>
      </w:tblPr>
      <w:tblGrid>
        <w:gridCol w:w="4050"/>
        <w:gridCol w:w="1042"/>
        <w:gridCol w:w="283"/>
        <w:gridCol w:w="973"/>
        <w:gridCol w:w="282"/>
        <w:gridCol w:w="999"/>
        <w:gridCol w:w="282"/>
        <w:gridCol w:w="987"/>
      </w:tblGrid>
      <w:tr w:rsidR="00BD1505" w:rsidRPr="007C7904" w:rsidTr="00E3399E">
        <w:tc>
          <w:tcPr>
            <w:tcW w:w="4050" w:type="dxa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848" w:type="dxa"/>
            <w:gridSpan w:val="7"/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BD1505" w:rsidRPr="007C7904" w:rsidTr="00E3399E">
        <w:tc>
          <w:tcPr>
            <w:tcW w:w="4050" w:type="dxa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848" w:type="dxa"/>
            <w:gridSpan w:val="7"/>
            <w:tcBorders>
              <w:bottom w:val="single" w:sz="4" w:space="0" w:color="auto"/>
            </w:tcBorders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BD1505" w:rsidRPr="007C7904" w:rsidTr="00E3399E">
        <w:trPr>
          <w:trHeight w:val="56"/>
        </w:trPr>
        <w:tc>
          <w:tcPr>
            <w:tcW w:w="4050" w:type="dxa"/>
          </w:tcPr>
          <w:p w:rsidR="00BD1505" w:rsidRPr="007C7904" w:rsidRDefault="00BD1505" w:rsidP="00E3399E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2559</w:t>
            </w:r>
          </w:p>
        </w:tc>
        <w:tc>
          <w:tcPr>
            <w:tcW w:w="283" w:type="dxa"/>
            <w:vAlign w:val="bottom"/>
          </w:tcPr>
          <w:p w:rsidR="00BD1505" w:rsidRPr="007C7904" w:rsidRDefault="00BD1505" w:rsidP="00E339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:rsidR="00BD1505" w:rsidRPr="007C7904" w:rsidRDefault="00BD1505" w:rsidP="00E339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:rsidR="00BD1505" w:rsidRPr="007C7904" w:rsidRDefault="00BD1505" w:rsidP="00E3399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lang w:val="en-GB"/>
              </w:rPr>
              <w:t>2560</w:t>
            </w:r>
          </w:p>
        </w:tc>
      </w:tr>
      <w:tr w:rsidR="00BD1505" w:rsidRPr="007C7904" w:rsidTr="00E3399E">
        <w:trPr>
          <w:trHeight w:val="113"/>
        </w:trPr>
        <w:tc>
          <w:tcPr>
            <w:tcW w:w="4050" w:type="dxa"/>
          </w:tcPr>
          <w:p w:rsidR="00BD1505" w:rsidRPr="007C7904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3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</w:tr>
      <w:tr w:rsidR="00BD1505" w:rsidRPr="007C7904" w:rsidTr="00E3399E">
        <w:trPr>
          <w:trHeight w:val="113"/>
        </w:trPr>
        <w:tc>
          <w:tcPr>
            <w:tcW w:w="4050" w:type="dxa"/>
          </w:tcPr>
          <w:p w:rsidR="00BD1505" w:rsidRPr="007C7904" w:rsidRDefault="00BD1505" w:rsidP="00E3399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7C7904">
              <w:rPr>
                <w:rFonts w:ascii="Browallia New" w:hAnsi="Browallia New" w:cs="Browallia New" w:hint="cs"/>
                <w:sz w:val="27"/>
                <w:szCs w:val="27"/>
                <w:cs/>
              </w:rPr>
              <w:t>บริษัท เซเว่น ไวร์ จำกัด</w:t>
            </w:r>
          </w:p>
        </w:tc>
        <w:tc>
          <w:tcPr>
            <w:tcW w:w="1042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73" w:type="dxa"/>
            <w:vAlign w:val="bottom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  <w:vAlign w:val="bottom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99" w:type="dxa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82" w:type="dxa"/>
            <w:vAlign w:val="bottom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87" w:type="dxa"/>
            <w:vAlign w:val="bottom"/>
          </w:tcPr>
          <w:p w:rsidR="00BD1505" w:rsidRPr="007C7904" w:rsidRDefault="00BD1505" w:rsidP="00E3399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</w:tr>
      <w:tr w:rsidR="00626C3C" w:rsidRPr="007C7904" w:rsidTr="00E3399E">
        <w:trPr>
          <w:trHeight w:val="113"/>
        </w:trPr>
        <w:tc>
          <w:tcPr>
            <w:tcW w:w="4050" w:type="dxa"/>
          </w:tcPr>
          <w:p w:rsidR="00626C3C" w:rsidRPr="007C7904" w:rsidRDefault="00626C3C" w:rsidP="00626C3C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เงินกู้ยืม</w:t>
            </w:r>
          </w:p>
        </w:tc>
        <w:tc>
          <w:tcPr>
            <w:tcW w:w="1042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259,500</w:t>
            </w:r>
          </w:p>
        </w:tc>
        <w:tc>
          <w:tcPr>
            <w:tcW w:w="283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3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:rsidR="00626C3C" w:rsidRPr="007C7904" w:rsidRDefault="00626C3C" w:rsidP="00626C3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259,500</w:t>
            </w:r>
          </w:p>
        </w:tc>
      </w:tr>
      <w:tr w:rsidR="00390709" w:rsidRPr="007C7904" w:rsidTr="00E3399E">
        <w:trPr>
          <w:trHeight w:val="113"/>
        </w:trPr>
        <w:tc>
          <w:tcPr>
            <w:tcW w:w="4050" w:type="dxa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ดอกเบี้ยค้าง</w:t>
            </w:r>
            <w:r w:rsidRPr="007C7904">
              <w:rPr>
                <w:rFonts w:ascii="Browallia New" w:hAnsi="Browallia New" w:cs="Browalli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042" w:type="dxa"/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2,440</w:t>
            </w:r>
          </w:p>
        </w:tc>
        <w:tc>
          <w:tcPr>
            <w:tcW w:w="283" w:type="dxa"/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73" w:type="dxa"/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14,986</w:t>
            </w:r>
          </w:p>
        </w:tc>
        <w:tc>
          <w:tcPr>
            <w:tcW w:w="282" w:type="dxa"/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:rsidR="00390709" w:rsidRPr="007C7904" w:rsidRDefault="00D00C6C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390709" w:rsidRPr="007C7904">
              <w:rPr>
                <w:rFonts w:ascii="Browallia New" w:hAnsi="Browallia New" w:cs="Browallia New"/>
                <w:sz w:val="27"/>
                <w:szCs w:val="27"/>
              </w:rPr>
              <w:t>14,921</w:t>
            </w:r>
            <w:r w:rsidRPr="007C7904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2,505</w:t>
            </w:r>
          </w:p>
        </w:tc>
      </w:tr>
      <w:tr w:rsidR="00390709" w:rsidRPr="007C7904" w:rsidTr="00E3399E">
        <w:trPr>
          <w:trHeight w:val="113"/>
        </w:trPr>
        <w:tc>
          <w:tcPr>
            <w:tcW w:w="4050" w:type="dxa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261,940</w:t>
            </w:r>
          </w:p>
        </w:tc>
        <w:tc>
          <w:tcPr>
            <w:tcW w:w="283" w:type="dxa"/>
            <w:vAlign w:val="bottom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14,986</w:t>
            </w:r>
          </w:p>
        </w:tc>
        <w:tc>
          <w:tcPr>
            <w:tcW w:w="282" w:type="dxa"/>
            <w:vAlign w:val="bottom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90709" w:rsidRPr="007C7904" w:rsidRDefault="00D00C6C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390709" w:rsidRPr="007C7904">
              <w:rPr>
                <w:rFonts w:ascii="Browallia New" w:hAnsi="Browallia New" w:cs="Browallia New"/>
                <w:sz w:val="27"/>
                <w:szCs w:val="27"/>
              </w:rPr>
              <w:t>14,921</w:t>
            </w:r>
            <w:r w:rsidRPr="007C7904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:rsidR="00390709" w:rsidRPr="007C7904" w:rsidRDefault="00390709" w:rsidP="0039070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90709" w:rsidRPr="007C7904" w:rsidRDefault="00390709" w:rsidP="003907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C7904">
              <w:rPr>
                <w:rFonts w:ascii="Browallia New" w:hAnsi="Browallia New" w:cs="Browallia New"/>
                <w:sz w:val="27"/>
                <w:szCs w:val="27"/>
              </w:rPr>
              <w:t>262,005</w:t>
            </w:r>
          </w:p>
        </w:tc>
      </w:tr>
    </w:tbl>
    <w:p w:rsidR="00BD1505" w:rsidRPr="00F40FAE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C43CD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 ร้อยละ </w:t>
      </w:r>
      <w:r w:rsidRPr="001C43CD">
        <w:rPr>
          <w:rFonts w:ascii="Browallia New" w:hAnsi="Browallia New" w:cs="Browallia New"/>
          <w:sz w:val="28"/>
          <w:szCs w:val="28"/>
          <w:lang w:val="en-GB"/>
        </w:rPr>
        <w:t xml:space="preserve">MLR </w:t>
      </w:r>
      <w:r w:rsidRPr="001C43CD">
        <w:rPr>
          <w:rFonts w:ascii="Browallia New" w:hAnsi="Browallia New" w:cs="Browallia New"/>
          <w:sz w:val="28"/>
          <w:szCs w:val="28"/>
          <w:cs/>
          <w:lang w:val="en-GB"/>
        </w:rPr>
        <w:t xml:space="preserve">– </w:t>
      </w:r>
      <w:r w:rsidRPr="001C43CD">
        <w:rPr>
          <w:rFonts w:ascii="Browallia New" w:hAnsi="Browallia New" w:cs="Browallia New"/>
          <w:sz w:val="28"/>
          <w:szCs w:val="28"/>
          <w:lang w:val="en-GB"/>
        </w:rPr>
        <w:t>0</w:t>
      </w:r>
      <w:r w:rsidRPr="001C43CD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1C43CD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1C43C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C43CD">
        <w:rPr>
          <w:rFonts w:ascii="Browallia New" w:hAnsi="Browallia New" w:cs="Browallia New"/>
          <w:sz w:val="28"/>
          <w:szCs w:val="28"/>
          <w:cs/>
          <w:lang w:val="en-GB"/>
        </w:rPr>
        <w:t xml:space="preserve">   </w:t>
      </w:r>
      <w:r w:rsidRPr="001C43C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ต่อปี </w:t>
      </w:r>
    </w:p>
    <w:p w:rsidR="00BD1505" w:rsidRPr="00F40FAE" w:rsidRDefault="00BD1505" w:rsidP="00BD1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371706" w:rsidRPr="00F40FAE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สด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รายการเทียบเท่าเงินสด</w:t>
      </w:r>
    </w:p>
    <w:p w:rsidR="00D2326F" w:rsidRPr="00F40FAE" w:rsidRDefault="00D2326F" w:rsidP="00D2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88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260"/>
        <w:gridCol w:w="236"/>
        <w:gridCol w:w="1249"/>
        <w:gridCol w:w="238"/>
        <w:gridCol w:w="1247"/>
        <w:gridCol w:w="236"/>
        <w:gridCol w:w="1288"/>
      </w:tblGrid>
      <w:tr w:rsidR="00F902C9" w:rsidRPr="00F40FAE" w:rsidTr="00F90D11">
        <w:tc>
          <w:tcPr>
            <w:tcW w:w="3118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4" w:type="dxa"/>
            <w:gridSpan w:val="7"/>
          </w:tcPr>
          <w:p w:rsidR="00F902C9" w:rsidRPr="00F40FAE" w:rsidRDefault="00F902C9" w:rsidP="00530D0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902C9" w:rsidRPr="00F40FAE" w:rsidTr="00F90D11">
        <w:tc>
          <w:tcPr>
            <w:tcW w:w="3118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902C9" w:rsidRPr="00F40FAE" w:rsidTr="00F90D11">
        <w:tc>
          <w:tcPr>
            <w:tcW w:w="3118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2C9" w:rsidRPr="00F40FAE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4012E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F902C9" w:rsidRPr="00F40FAE" w:rsidRDefault="00F902C9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2C9" w:rsidRPr="00F40FAE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A4012E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bottom"/>
          </w:tcPr>
          <w:p w:rsidR="00F902C9" w:rsidRPr="00F40FAE" w:rsidRDefault="00F902C9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2C9" w:rsidRPr="00F40FAE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4012E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F902C9" w:rsidRPr="00F40FAE" w:rsidRDefault="00F902C9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02C9" w:rsidRPr="00F40FAE" w:rsidRDefault="007E49DE" w:rsidP="00530D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A4012E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F902C9" w:rsidRPr="00F40FAE" w:rsidTr="00F90D11">
        <w:trPr>
          <w:trHeight w:val="199"/>
        </w:trPr>
        <w:tc>
          <w:tcPr>
            <w:tcW w:w="3118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F902C9" w:rsidRPr="00F40FAE" w:rsidRDefault="00F902C9" w:rsidP="00530D0F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012E" w:rsidRPr="00F40FAE" w:rsidTr="00F90D11">
        <w:tc>
          <w:tcPr>
            <w:tcW w:w="3118" w:type="dxa"/>
            <w:vAlign w:val="center"/>
          </w:tcPr>
          <w:p w:rsidR="00A4012E" w:rsidRPr="00F40FAE" w:rsidRDefault="00A4012E" w:rsidP="00A4012E">
            <w:pPr>
              <w:spacing w:line="240" w:lineRule="auto"/>
              <w:ind w:left="3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เงินสด</w:t>
            </w:r>
          </w:p>
        </w:tc>
        <w:tc>
          <w:tcPr>
            <w:tcW w:w="1260" w:type="dxa"/>
          </w:tcPr>
          <w:p w:rsidR="00A4012E" w:rsidRPr="00A62505" w:rsidRDefault="00064BAD" w:rsidP="00A4012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62505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236" w:type="dxa"/>
          </w:tcPr>
          <w:p w:rsidR="00A4012E" w:rsidRPr="00F40FAE" w:rsidRDefault="00A4012E" w:rsidP="00A4012E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A4012E" w:rsidRPr="00F40FAE" w:rsidRDefault="00A4012E" w:rsidP="00A4012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238" w:type="dxa"/>
          </w:tcPr>
          <w:p w:rsidR="00A4012E" w:rsidRPr="00F40FAE" w:rsidRDefault="00A4012E" w:rsidP="00A4012E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A4012E" w:rsidRPr="001C43CD" w:rsidRDefault="00064BAD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3CD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236" w:type="dxa"/>
          </w:tcPr>
          <w:p w:rsidR="00A4012E" w:rsidRPr="001C43CD" w:rsidRDefault="00A4012E" w:rsidP="00A4012E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</w:tr>
      <w:tr w:rsidR="00A4012E" w:rsidRPr="00F40FAE" w:rsidTr="00F90D11">
        <w:tc>
          <w:tcPr>
            <w:tcW w:w="3118" w:type="dxa"/>
            <w:vAlign w:val="center"/>
          </w:tcPr>
          <w:p w:rsidR="00A4012E" w:rsidRPr="00F40FAE" w:rsidRDefault="00A4012E" w:rsidP="00A4012E">
            <w:pPr>
              <w:spacing w:line="240" w:lineRule="auto"/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A4012E" w:rsidRPr="00F35FCA" w:rsidRDefault="00064BAD" w:rsidP="00A4012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35FC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35FCA" w:rsidRPr="00F35FCA">
              <w:rPr>
                <w:rFonts w:ascii="Browallia New" w:hAnsi="Browallia New" w:cs="Browallia New"/>
                <w:sz w:val="28"/>
                <w:szCs w:val="28"/>
              </w:rPr>
              <w:t>9,306</w:t>
            </w:r>
          </w:p>
        </w:tc>
        <w:tc>
          <w:tcPr>
            <w:tcW w:w="236" w:type="dxa"/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A4012E" w:rsidRPr="00F40FAE" w:rsidRDefault="00A4012E" w:rsidP="00A4012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58,049</w:t>
            </w:r>
          </w:p>
        </w:tc>
        <w:tc>
          <w:tcPr>
            <w:tcW w:w="238" w:type="dxa"/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A4012E" w:rsidRPr="00315D12" w:rsidRDefault="00064BAD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D12">
              <w:rPr>
                <w:rFonts w:ascii="Browallia New" w:hAnsi="Browallia New" w:cs="Browallia New"/>
                <w:sz w:val="28"/>
                <w:szCs w:val="28"/>
              </w:rPr>
              <w:t>17,555</w:t>
            </w:r>
          </w:p>
        </w:tc>
        <w:tc>
          <w:tcPr>
            <w:tcW w:w="236" w:type="dxa"/>
          </w:tcPr>
          <w:p w:rsidR="00A4012E" w:rsidRPr="00F40FAE" w:rsidRDefault="00A4012E" w:rsidP="00A4012E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54,904</w:t>
            </w:r>
          </w:p>
        </w:tc>
      </w:tr>
      <w:tr w:rsidR="00A4012E" w:rsidRPr="00F40FAE" w:rsidTr="00F90D11">
        <w:tc>
          <w:tcPr>
            <w:tcW w:w="3118" w:type="dxa"/>
            <w:vAlign w:val="center"/>
          </w:tcPr>
          <w:p w:rsidR="00A4012E" w:rsidRPr="00F40FAE" w:rsidRDefault="00A4012E" w:rsidP="00A4012E">
            <w:pPr>
              <w:spacing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:rsidR="00A4012E" w:rsidRPr="00F35FCA" w:rsidRDefault="00064BAD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5FCA">
              <w:rPr>
                <w:rFonts w:ascii="Browallia New" w:hAnsi="Browallia New" w:cs="Browallia New"/>
                <w:sz w:val="28"/>
                <w:szCs w:val="28"/>
              </w:rPr>
              <w:t>29,</w:t>
            </w:r>
            <w:r w:rsidR="00097E3D">
              <w:rPr>
                <w:rFonts w:ascii="Browallia New" w:hAnsi="Browallia New" w:cs="Browallia New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12" w:space="0" w:color="auto"/>
            </w:tcBorders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58,516</w:t>
            </w:r>
          </w:p>
        </w:tc>
        <w:tc>
          <w:tcPr>
            <w:tcW w:w="238" w:type="dxa"/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:rsidR="00A4012E" w:rsidRPr="00315D12" w:rsidRDefault="00064BAD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D12">
              <w:rPr>
                <w:rFonts w:ascii="Browallia New" w:hAnsi="Browallia New" w:cs="Browallia New"/>
                <w:sz w:val="28"/>
                <w:szCs w:val="28"/>
              </w:rPr>
              <w:t>17,995</w:t>
            </w:r>
          </w:p>
        </w:tc>
        <w:tc>
          <w:tcPr>
            <w:tcW w:w="236" w:type="dxa"/>
          </w:tcPr>
          <w:p w:rsidR="00A4012E" w:rsidRPr="00F40FAE" w:rsidRDefault="00A4012E" w:rsidP="00A4012E">
            <w:pPr>
              <w:tabs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</w:tcPr>
          <w:p w:rsidR="00A4012E" w:rsidRPr="00F40FAE" w:rsidRDefault="00A4012E" w:rsidP="00A4012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55,366</w:t>
            </w:r>
          </w:p>
        </w:tc>
      </w:tr>
    </w:tbl>
    <w:p w:rsidR="001A6182" w:rsidRDefault="001A6182" w:rsidP="001A6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7576FF" w:rsidRPr="00F40FAE" w:rsidRDefault="007576FF" w:rsidP="007576F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ลงทุนระยะสั้น</w:t>
      </w:r>
    </w:p>
    <w:p w:rsidR="007576FF" w:rsidRPr="00F40FAE" w:rsidRDefault="007576FF" w:rsidP="0075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:rsidR="00735073" w:rsidRDefault="007576FF" w:rsidP="00F8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40FAE">
        <w:rPr>
          <w:rFonts w:ascii="Browallia New" w:hAnsi="Browallia New" w:cs="Browallia New"/>
          <w:sz w:val="28"/>
          <w:szCs w:val="28"/>
        </w:rPr>
        <w:t>31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315D12">
        <w:rPr>
          <w:rFonts w:ascii="Browallia New" w:hAnsi="Browallia New" w:cs="Browallia New"/>
          <w:sz w:val="28"/>
          <w:szCs w:val="28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</w:rPr>
        <w:t>2559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บริษัทมีเงินฝากประจำ</w:t>
      </w:r>
      <w:r w:rsidRPr="00F40FAE">
        <w:rPr>
          <w:rFonts w:ascii="Browallia New" w:hAnsi="Browallia New" w:cs="Browallia New"/>
          <w:sz w:val="28"/>
          <w:szCs w:val="28"/>
        </w:rPr>
        <w:t xml:space="preserve"> 3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– </w:t>
      </w:r>
      <w:r w:rsidRPr="00F40FAE">
        <w:rPr>
          <w:rFonts w:ascii="Browallia New" w:hAnsi="Browallia New" w:cs="Browallia New"/>
          <w:sz w:val="28"/>
          <w:szCs w:val="28"/>
        </w:rPr>
        <w:t xml:space="preserve">6 </w:t>
      </w:r>
      <w:r w:rsidRPr="00F40FAE">
        <w:rPr>
          <w:rFonts w:ascii="Browallia New" w:hAnsi="Browallia New" w:cs="Browallia New"/>
          <w:sz w:val="28"/>
          <w:szCs w:val="28"/>
          <w:cs/>
        </w:rPr>
        <w:t>เดือน กับธนาคารในประเทศแห่งหนึ่ง จำนว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น</w:t>
      </w:r>
      <w:r w:rsidR="00315D12">
        <w:rPr>
          <w:rFonts w:ascii="Browallia New" w:hAnsi="Browallia New" w:cs="Browallia New"/>
          <w:sz w:val="28"/>
          <w:szCs w:val="28"/>
        </w:rPr>
        <w:t xml:space="preserve"> 50.00</w:t>
      </w:r>
      <w:r w:rsidR="005B237C" w:rsidRPr="00F40FAE">
        <w:rPr>
          <w:rFonts w:ascii="Browallia New" w:hAnsi="Browallia New" w:cs="Browallia New"/>
          <w:sz w:val="28"/>
          <w:szCs w:val="28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ล้าน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โดย</w:t>
      </w:r>
      <w:r w:rsidRPr="00F40FAE">
        <w:rPr>
          <w:rFonts w:ascii="Browallia New" w:hAnsi="Browallia New" w:cs="Browallia New"/>
          <w:sz w:val="28"/>
          <w:szCs w:val="28"/>
          <w:cs/>
        </w:rPr>
        <w:t>มีอัตราดอกเบี้ยร้อยละ</w:t>
      </w:r>
      <w:r w:rsidRPr="00F40FAE">
        <w:rPr>
          <w:rFonts w:ascii="Browallia New" w:hAnsi="Browallia New" w:cs="Browallia New"/>
          <w:sz w:val="28"/>
          <w:szCs w:val="28"/>
        </w:rPr>
        <w:t xml:space="preserve"> 1 </w:t>
      </w:r>
      <w:r w:rsidR="00A357B3">
        <w:rPr>
          <w:rFonts w:ascii="Browallia New" w:hAnsi="Browallia New" w:cs="Browallia New"/>
          <w:sz w:val="28"/>
          <w:szCs w:val="28"/>
        </w:rPr>
        <w:t>-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ต่อป</w:t>
      </w:r>
      <w:r w:rsidR="00B95EB1">
        <w:rPr>
          <w:rFonts w:ascii="Browallia New" w:hAnsi="Browallia New" w:cs="Browallia New" w:hint="cs"/>
          <w:sz w:val="28"/>
          <w:szCs w:val="28"/>
          <w:cs/>
          <w:lang w:val="en-GB"/>
        </w:rPr>
        <w:t>ี</w:t>
      </w:r>
    </w:p>
    <w:p w:rsidR="00C87288" w:rsidRDefault="00C87288" w:rsidP="00F8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A6106A" w:rsidRPr="00F40FAE" w:rsidRDefault="00A6106A" w:rsidP="00A6106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ลูกหนี้การค้า</w:t>
      </w:r>
      <w:r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– สุทธิ</w:t>
      </w:r>
    </w:p>
    <w:p w:rsidR="00341E29" w:rsidRPr="00F40FAE" w:rsidRDefault="00341E29" w:rsidP="00341E29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:rsidR="007B1581" w:rsidRPr="00F40FAE" w:rsidRDefault="007B1581" w:rsidP="007B1581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2559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F40FAE">
        <w:rPr>
          <w:rFonts w:ascii="Browallia New" w:hAnsi="Browallia New" w:cs="Browallia New"/>
          <w:sz w:val="28"/>
          <w:szCs w:val="28"/>
          <w:cs/>
        </w:rPr>
        <w:t>ดังนี้</w:t>
      </w:r>
    </w:p>
    <w:p w:rsidR="007B1581" w:rsidRPr="00F40FAE" w:rsidRDefault="007B1581" w:rsidP="007B1581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:rsidR="007B1581" w:rsidRPr="00F40FAE" w:rsidRDefault="007B1581" w:rsidP="004440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581" w:rsidRPr="00F40FAE" w:rsidTr="00444031">
        <w:trPr>
          <w:cantSplit/>
          <w:trHeight w:val="346"/>
        </w:trPr>
        <w:tc>
          <w:tcPr>
            <w:tcW w:w="3827" w:type="dxa"/>
          </w:tcPr>
          <w:p w:rsidR="007B1581" w:rsidRPr="00F40FAE" w:rsidRDefault="007B1581" w:rsidP="0044403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6" w:type="dxa"/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F40FAE">
              <w:rPr>
                <w:rFonts w:ascii="Browallia New" w:hAnsi="Browallia New" w:cs="Browallia New" w:hint="cs"/>
                <w:cs/>
              </w:rPr>
              <w:t>ลูกค้าทั่วไป</w:t>
            </w:r>
          </w:p>
        </w:tc>
        <w:tc>
          <w:tcPr>
            <w:tcW w:w="1107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F40FAE">
              <w:rPr>
                <w:rFonts w:ascii="Browallia New" w:hAnsi="Browallia New" w:cs="Browallia New" w:hint="cs"/>
                <w:cs/>
              </w:rPr>
              <w:t xml:space="preserve">  </w:t>
            </w:r>
            <w:r w:rsidRPr="00F40FAE">
              <w:rPr>
                <w:rFonts w:ascii="Browallia New" w:hAnsi="Browallia New" w:cs="Browallia New"/>
                <w:cs/>
              </w:rPr>
              <w:t xml:space="preserve"> ลูกหนี้การค้า</w:t>
            </w:r>
          </w:p>
        </w:tc>
        <w:tc>
          <w:tcPr>
            <w:tcW w:w="1107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602D76">
              <w:rPr>
                <w:rFonts w:ascii="Browallia New" w:hAnsi="Browallia New" w:cs="Browallia New"/>
                <w:sz w:val="28"/>
                <w:szCs w:val="28"/>
              </w:rPr>
              <w:t>431,767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452,971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431,767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452,971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F40FAE">
              <w:rPr>
                <w:rFonts w:ascii="Browallia New" w:hAnsi="Browallia New" w:cs="Browallia New"/>
                <w:color w:val="auto"/>
                <w:cs/>
              </w:rPr>
              <w:t xml:space="preserve"> 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602D76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5,14</w:t>
            </w:r>
            <w:r w:rsidR="004D575F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5,14</w:t>
            </w:r>
            <w:r w:rsidR="004D575F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F40FAE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602D76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458,11</w:t>
            </w:r>
            <w:r w:rsidR="00D8566F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458,11</w:t>
            </w:r>
            <w:r w:rsidR="001347A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F40FAE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B1581" w:rsidRPr="00602D76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2D76">
              <w:rPr>
                <w:rFonts w:ascii="Browallia New" w:hAnsi="Browallia New" w:cs="Browallia New"/>
                <w:sz w:val="28"/>
                <w:szCs w:val="28"/>
              </w:rPr>
              <w:t>6,582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38,679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10,386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38,679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รวม</w:t>
            </w:r>
            <w:r w:rsidRPr="00F40FAE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7B1581" w:rsidRPr="00602D76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2D76">
              <w:rPr>
                <w:rFonts w:ascii="Browallia New" w:hAnsi="Browallia New" w:cs="Browallia New"/>
                <w:sz w:val="28"/>
                <w:szCs w:val="28"/>
              </w:rPr>
              <w:t>438,375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496,79</w:t>
            </w:r>
            <w:r w:rsidR="00D8566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442,179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496,79</w:t>
            </w:r>
            <w:r w:rsidR="001347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F40FA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 w:hint="cs"/>
                <w:cs/>
              </w:rPr>
              <w:t xml:space="preserve"> </w:t>
            </w:r>
            <w:r w:rsidRPr="00F40FAE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B1581" w:rsidRPr="00602D76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2D76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602D76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602D7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7,348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1206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A71206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A7120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7,348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F40FAE">
              <w:rPr>
                <w:rFonts w:ascii="Browallia New" w:hAnsi="Browallia New" w:cs="Browallia New"/>
                <w:cs/>
              </w:rPr>
              <w:t>–</w:t>
            </w:r>
            <w:r w:rsidRPr="00F40FAE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F40FAE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7B1581" w:rsidRPr="00602D76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2D76">
              <w:rPr>
                <w:rFonts w:ascii="Browallia New" w:hAnsi="Browallia New" w:cs="Browallia New" w:hint="cs"/>
                <w:sz w:val="28"/>
                <w:szCs w:val="28"/>
                <w:cs/>
              </w:rPr>
              <w:t>423</w:t>
            </w:r>
            <w:r w:rsidRPr="00602D76">
              <w:rPr>
                <w:rFonts w:ascii="Browallia New" w:hAnsi="Browallia New" w:cs="Browallia New"/>
                <w:sz w:val="28"/>
                <w:szCs w:val="28"/>
              </w:rPr>
              <w:t>,278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489,44</w:t>
            </w:r>
            <w:r w:rsidR="00D8566F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427,082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489,44</w:t>
            </w:r>
            <w:r w:rsidR="001347A8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F40FAE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602D76" w:rsidRPr="0010082A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AC267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25,211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10,633</w:t>
            </w:r>
          </w:p>
        </w:tc>
        <w:tc>
          <w:tcPr>
            <w:tcW w:w="236" w:type="dxa"/>
          </w:tcPr>
          <w:p w:rsidR="007B1581" w:rsidRPr="00775FA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27,115</w:t>
            </w:r>
          </w:p>
        </w:tc>
      </w:tr>
      <w:tr w:rsidR="007B1581" w:rsidRPr="00F40FAE" w:rsidTr="00444031">
        <w:trPr>
          <w:cantSplit/>
        </w:trPr>
        <w:tc>
          <w:tcPr>
            <w:tcW w:w="3827" w:type="dxa"/>
          </w:tcPr>
          <w:p w:rsidR="007B1581" w:rsidRPr="00F40FAE" w:rsidRDefault="007B1581" w:rsidP="0044403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40FAE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F40FA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9F4F68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2D76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AC2678">
              <w:rPr>
                <w:rFonts w:ascii="Browallia New" w:hAnsi="Browallia New" w:cs="Browallia New"/>
                <w:sz w:val="28"/>
                <w:szCs w:val="28"/>
              </w:rPr>
              <w:t>5,225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E351C0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51C0">
              <w:rPr>
                <w:rFonts w:ascii="Browallia New" w:hAnsi="Browallia New" w:cs="Browallia New"/>
                <w:sz w:val="28"/>
                <w:szCs w:val="28"/>
              </w:rPr>
              <w:t>514,65</w:t>
            </w:r>
            <w:r w:rsidR="00E75F3C" w:rsidRPr="00E351C0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7B1581" w:rsidRPr="00E351C0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E351C0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51C0">
              <w:rPr>
                <w:rFonts w:ascii="Browallia New" w:hAnsi="Browallia New" w:cs="Browallia New"/>
                <w:sz w:val="28"/>
                <w:szCs w:val="28"/>
              </w:rPr>
              <w:t>437,715</w:t>
            </w:r>
          </w:p>
        </w:tc>
        <w:tc>
          <w:tcPr>
            <w:tcW w:w="236" w:type="dxa"/>
          </w:tcPr>
          <w:p w:rsidR="007B1581" w:rsidRPr="00E351C0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E351C0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51C0">
              <w:rPr>
                <w:rFonts w:ascii="Browallia New" w:hAnsi="Browallia New" w:cs="Browallia New"/>
                <w:sz w:val="28"/>
                <w:szCs w:val="28"/>
              </w:rPr>
              <w:t>516,56</w:t>
            </w:r>
            <w:r w:rsidR="00E75F3C" w:rsidRPr="00E351C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</w:tbl>
    <w:p w:rsidR="00382D4D" w:rsidRDefault="00382D4D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:rsidR="00577C92" w:rsidRDefault="00577C92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:rsidR="00577C92" w:rsidRDefault="00577C92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:rsidR="007B1581" w:rsidRPr="00F40FAE" w:rsidRDefault="007B1581" w:rsidP="00F9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6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:rsidR="007B1581" w:rsidRPr="00F40FAE" w:rsidRDefault="007B1581" w:rsidP="007B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103"/>
        <w:gridCol w:w="236"/>
        <w:gridCol w:w="1001"/>
        <w:gridCol w:w="242"/>
        <w:gridCol w:w="1070"/>
        <w:gridCol w:w="236"/>
        <w:gridCol w:w="1047"/>
      </w:tblGrid>
      <w:tr w:rsidR="007B1581" w:rsidRPr="00F40FAE" w:rsidTr="00382D4D">
        <w:trPr>
          <w:cantSplit/>
          <w:tblHeader/>
        </w:trPr>
        <w:tc>
          <w:tcPr>
            <w:tcW w:w="3969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35" w:type="dxa"/>
            <w:gridSpan w:val="7"/>
          </w:tcPr>
          <w:p w:rsidR="007B1581" w:rsidRPr="00F40FAE" w:rsidRDefault="007B1581" w:rsidP="004440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581" w:rsidRPr="00F40FAE" w:rsidTr="00382D4D">
        <w:trPr>
          <w:cantSplit/>
          <w:tblHeader/>
        </w:trPr>
        <w:tc>
          <w:tcPr>
            <w:tcW w:w="3969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1581" w:rsidRPr="00F40FAE" w:rsidTr="00382D4D">
        <w:trPr>
          <w:cantSplit/>
          <w:tblHeader/>
        </w:trPr>
        <w:tc>
          <w:tcPr>
            <w:tcW w:w="3969" w:type="dxa"/>
          </w:tcPr>
          <w:p w:rsidR="007B1581" w:rsidRPr="00F40FAE" w:rsidRDefault="007B1581" w:rsidP="004440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42" w:type="dxa"/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1581" w:rsidRPr="00F40FAE" w:rsidRDefault="007B1581" w:rsidP="0044403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103" w:type="dxa"/>
            <w:vAlign w:val="bottom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vAlign w:val="bottom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:rsidR="007B1581" w:rsidRPr="00A71206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7" w:type="dxa"/>
            <w:vAlign w:val="bottom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299,334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364,183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 xml:space="preserve">   299,334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364,183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72,637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30,317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72,637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30,317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17,029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6,761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17,029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6,761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24,029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25,097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24,029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25,097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18,738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26,613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18,738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26,613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  <w:vAlign w:val="bottom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  <w:lang w:val="en-GB"/>
              </w:rPr>
              <w:t>431,767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452,971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431,767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452,971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  <w:vAlign w:val="bottom"/>
          </w:tcPr>
          <w:p w:rsidR="007B1581" w:rsidRPr="00F40FAE" w:rsidRDefault="007B1581" w:rsidP="00444031">
            <w:pPr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5,14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5,14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  <w:vAlign w:val="bottom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10082A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82A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458,11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431,793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458,11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  <w:vAlign w:val="bottom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40FAE">
              <w:rPr>
                <w:cs/>
              </w:rPr>
              <w:br w:type="page"/>
            </w:r>
            <w:r w:rsidRPr="00F40FA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– 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03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2,617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12,849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5,422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12,849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3,203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13,651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4,202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13,651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9,603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9,603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2,280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2,280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</w:tcPr>
          <w:p w:rsidR="007B1581" w:rsidRPr="00F40FAE" w:rsidRDefault="007B1581" w:rsidP="00444031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  <w:vAlign w:val="bottom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6,582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38,679</w:t>
            </w:r>
          </w:p>
        </w:tc>
        <w:tc>
          <w:tcPr>
            <w:tcW w:w="242" w:type="dxa"/>
          </w:tcPr>
          <w:p w:rsidR="007B1581" w:rsidRPr="00F40FAE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10,386</w:t>
            </w:r>
          </w:p>
        </w:tc>
        <w:tc>
          <w:tcPr>
            <w:tcW w:w="236" w:type="dxa"/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38,679</w:t>
            </w:r>
          </w:p>
        </w:tc>
      </w:tr>
      <w:tr w:rsidR="007B1581" w:rsidRPr="00ED677F" w:rsidTr="00444031">
        <w:trPr>
          <w:cantSplit/>
        </w:trPr>
        <w:tc>
          <w:tcPr>
            <w:tcW w:w="3969" w:type="dxa"/>
            <w:vAlign w:val="bottom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D677F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438,375</w:t>
            </w:r>
          </w:p>
        </w:tc>
        <w:tc>
          <w:tcPr>
            <w:tcW w:w="236" w:type="dxa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</w:rPr>
              <w:t>496,79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442,179</w:t>
            </w:r>
          </w:p>
        </w:tc>
        <w:tc>
          <w:tcPr>
            <w:tcW w:w="236" w:type="dxa"/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</w:rPr>
              <w:t>496,79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7B1581" w:rsidRPr="00ED677F" w:rsidTr="00444031">
        <w:trPr>
          <w:cantSplit/>
        </w:trPr>
        <w:tc>
          <w:tcPr>
            <w:tcW w:w="3969" w:type="dxa"/>
            <w:vAlign w:val="bottom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5B3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FC35B3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FC35B3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D677F">
              <w:rPr>
                <w:rFonts w:ascii="Browallia New" w:hAnsi="Browallia New" w:cs="Browallia New"/>
                <w:sz w:val="28"/>
                <w:szCs w:val="28"/>
              </w:rPr>
              <w:t>7,348</w:t>
            </w: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1206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A71206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A71206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D677F">
              <w:rPr>
                <w:rFonts w:ascii="Browallia New" w:hAnsi="Browallia New" w:cs="Browallia New"/>
                <w:sz w:val="28"/>
                <w:szCs w:val="28"/>
              </w:rPr>
              <w:t>7,348</w:t>
            </w: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B1581" w:rsidRPr="00F40FAE" w:rsidTr="00444031">
        <w:trPr>
          <w:cantSplit/>
        </w:trPr>
        <w:tc>
          <w:tcPr>
            <w:tcW w:w="3969" w:type="dxa"/>
            <w:vAlign w:val="bottom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FC35B3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35B3">
              <w:rPr>
                <w:rFonts w:ascii="Browallia New" w:hAnsi="Browallia New" w:cs="Browallia New"/>
                <w:sz w:val="28"/>
                <w:szCs w:val="28"/>
              </w:rPr>
              <w:t>423,278</w:t>
            </w:r>
          </w:p>
        </w:tc>
        <w:tc>
          <w:tcPr>
            <w:tcW w:w="236" w:type="dxa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</w:rPr>
              <w:t>489,44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42" w:type="dxa"/>
          </w:tcPr>
          <w:p w:rsidR="007B1581" w:rsidRPr="00ED677F" w:rsidRDefault="007B1581" w:rsidP="0044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A71206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 w:hint="cs"/>
                <w:sz w:val="28"/>
                <w:szCs w:val="28"/>
                <w:cs/>
              </w:rPr>
              <w:t>427</w:t>
            </w:r>
            <w:r w:rsidRPr="00A71206">
              <w:rPr>
                <w:rFonts w:ascii="Browallia New" w:hAnsi="Browallia New" w:cs="Browallia New"/>
                <w:sz w:val="28"/>
                <w:szCs w:val="28"/>
              </w:rPr>
              <w:t>,082</w:t>
            </w:r>
          </w:p>
        </w:tc>
        <w:tc>
          <w:tcPr>
            <w:tcW w:w="236" w:type="dxa"/>
          </w:tcPr>
          <w:p w:rsidR="007B1581" w:rsidRPr="00ED677F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:rsidR="007B1581" w:rsidRPr="00F40FAE" w:rsidRDefault="007B1581" w:rsidP="004440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677F">
              <w:rPr>
                <w:rFonts w:ascii="Browallia New" w:hAnsi="Browallia New" w:cs="Browallia New"/>
                <w:sz w:val="28"/>
                <w:szCs w:val="28"/>
              </w:rPr>
              <w:t>489,44</w:t>
            </w:r>
            <w:r w:rsidR="00993373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</w:tbl>
    <w:p w:rsidR="007B1581" w:rsidRPr="00D33E99" w:rsidRDefault="007B1581" w:rsidP="007B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</w:rPr>
      </w:pPr>
    </w:p>
    <w:p w:rsidR="001C43CD" w:rsidRPr="00D33E99" w:rsidRDefault="007B1581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D33E99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D33E99">
        <w:rPr>
          <w:rFonts w:ascii="Browallia New" w:hAnsi="Browallia New" w:cs="Browallia New"/>
          <w:sz w:val="28"/>
          <w:szCs w:val="28"/>
        </w:rPr>
        <w:t>30</w:t>
      </w:r>
      <w:r w:rsidRPr="00D33E99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D33E99">
        <w:rPr>
          <w:rFonts w:ascii="Browallia New" w:hAnsi="Browallia New" w:cs="Browallia New"/>
          <w:sz w:val="28"/>
          <w:szCs w:val="28"/>
        </w:rPr>
        <w:t>60</w:t>
      </w:r>
      <w:r w:rsidRPr="00D33E99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974624" w:rsidRPr="00D33E99">
        <w:rPr>
          <w:rFonts w:ascii="Browallia New" w:hAnsi="Browallia New" w:cs="Browallia New"/>
          <w:sz w:val="28"/>
          <w:szCs w:val="28"/>
        </w:rPr>
        <w:t xml:space="preserve"> </w:t>
      </w:r>
      <w:r w:rsidR="00CC44CB" w:rsidRPr="00D33E99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="00CC44CB" w:rsidRPr="00D33E99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="00CC44CB" w:rsidRPr="00D33E99">
        <w:rPr>
          <w:rFonts w:ascii="Browallia New" w:hAnsi="Browallia New" w:cs="Browallia New"/>
          <w:sz w:val="28"/>
          <w:szCs w:val="28"/>
          <w:cs/>
        </w:rPr>
        <w:t>เพียงพอต่อผลเสียหายที่อาจจะเกิดขึ้นจากการเรียกเก็บเงินจากลูกหนี้ไม่ได้</w:t>
      </w:r>
    </w:p>
    <w:p w:rsidR="001C43CD" w:rsidRDefault="001C43CD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D33E99" w:rsidRDefault="00D33E99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D33E99" w:rsidRDefault="00D33E99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</w:rPr>
      </w:pPr>
    </w:p>
    <w:p w:rsidR="00577C92" w:rsidRPr="00382D4D" w:rsidRDefault="00577C92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0"/>
          <w:szCs w:val="10"/>
          <w:cs/>
        </w:rPr>
      </w:pPr>
    </w:p>
    <w:p w:rsidR="00CC44CB" w:rsidRDefault="00CC44CB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รายการเคลื่อนไหวของค่าเผื่อหนี้สงสัยจะสูญ มีดังต่อไปนี้</w:t>
      </w:r>
    </w:p>
    <w:p w:rsidR="00D33E99" w:rsidRPr="00F40FAE" w:rsidRDefault="00D33E99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</w:p>
    <w:p w:rsidR="00CC44CB" w:rsidRPr="00382D4D" w:rsidRDefault="00CC44CB" w:rsidP="00CC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030"/>
        <w:gridCol w:w="274"/>
        <w:gridCol w:w="964"/>
        <w:gridCol w:w="274"/>
        <w:gridCol w:w="1017"/>
        <w:gridCol w:w="259"/>
        <w:gridCol w:w="1025"/>
      </w:tblGrid>
      <w:tr w:rsidR="00CC44CB" w:rsidRPr="00F40FAE" w:rsidTr="00BC44AB">
        <w:tc>
          <w:tcPr>
            <w:tcW w:w="4110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43" w:type="dxa"/>
            <w:gridSpan w:val="7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C44CB" w:rsidRPr="00F40FAE" w:rsidTr="00BC44AB">
        <w:tc>
          <w:tcPr>
            <w:tcW w:w="4110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1" w:type="dxa"/>
            <w:gridSpan w:val="3"/>
            <w:tcBorders>
              <w:bottom w:val="single" w:sz="4" w:space="0" w:color="auto"/>
            </w:tcBorders>
          </w:tcPr>
          <w:p w:rsidR="00CC44CB" w:rsidRPr="00F40FAE" w:rsidRDefault="00CC44CB" w:rsidP="00BC44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hanging="9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C44CB" w:rsidRPr="00F40FAE" w:rsidTr="00BC44AB">
        <w:trPr>
          <w:trHeight w:val="351"/>
        </w:trPr>
        <w:tc>
          <w:tcPr>
            <w:tcW w:w="4110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274" w:type="dxa"/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2559</w:t>
            </w:r>
          </w:p>
        </w:tc>
        <w:tc>
          <w:tcPr>
            <w:tcW w:w="274" w:type="dxa"/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259" w:type="dxa"/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CC44CB" w:rsidRPr="00F40FAE" w:rsidRDefault="00CC44CB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2559</w:t>
            </w:r>
          </w:p>
        </w:tc>
      </w:tr>
      <w:tr w:rsidR="00CC44CB" w:rsidRPr="00F40FAE" w:rsidTr="00BC44AB">
        <w:trPr>
          <w:trHeight w:hRule="exact" w:val="187"/>
        </w:trPr>
        <w:tc>
          <w:tcPr>
            <w:tcW w:w="4110" w:type="dxa"/>
          </w:tcPr>
          <w:p w:rsidR="00CC44CB" w:rsidRPr="00F40FAE" w:rsidRDefault="00CC44CB" w:rsidP="001E34F0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0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4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4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5" w:type="dxa"/>
          </w:tcPr>
          <w:p w:rsidR="00CC44CB" w:rsidRPr="00F40FAE" w:rsidRDefault="00CC44CB" w:rsidP="001E34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3063" w:rsidRPr="00F40FAE" w:rsidTr="00BC44AB">
        <w:trPr>
          <w:trHeight w:val="113"/>
        </w:trPr>
        <w:tc>
          <w:tcPr>
            <w:tcW w:w="4110" w:type="dxa"/>
            <w:vAlign w:val="bottom"/>
          </w:tcPr>
          <w:p w:rsidR="005E3063" w:rsidRPr="00F40FAE" w:rsidRDefault="005E3063" w:rsidP="005E3063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  <w:p w:rsidR="005E3063" w:rsidRPr="00F40FAE" w:rsidRDefault="005E3063" w:rsidP="005E3063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0" w:type="dxa"/>
          </w:tcPr>
          <w:p w:rsidR="005E3063" w:rsidRPr="00BE710C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710C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  <w:p w:rsidR="005E3063" w:rsidRPr="00BE710C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710C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Pr="00BE710C">
              <w:rPr>
                <w:rFonts w:ascii="Browallia New" w:hAnsi="Browallia New" w:cs="Browallia New"/>
                <w:sz w:val="28"/>
                <w:szCs w:val="28"/>
              </w:rPr>
              <w:t>,7</w:t>
            </w:r>
            <w:r w:rsidR="009865C0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274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4" w:type="dxa"/>
          </w:tcPr>
          <w:p w:rsidR="009865C0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1,665</w:t>
            </w:r>
          </w:p>
          <w:p w:rsidR="005E3063" w:rsidRPr="009865C0" w:rsidRDefault="009865C0" w:rsidP="0062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5,683</w:t>
            </w:r>
          </w:p>
        </w:tc>
        <w:tc>
          <w:tcPr>
            <w:tcW w:w="274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Pr="00A71206">
              <w:rPr>
                <w:rFonts w:ascii="Browallia New" w:hAnsi="Browallia New" w:cs="Browallia New"/>
                <w:sz w:val="28"/>
                <w:szCs w:val="28"/>
              </w:rPr>
              <w:t>,7</w:t>
            </w:r>
            <w:r w:rsidR="009865C0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259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5E3063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1,665</w:t>
            </w:r>
          </w:p>
          <w:p w:rsidR="009865C0" w:rsidRPr="00F40FAE" w:rsidRDefault="009865C0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5,683</w:t>
            </w:r>
          </w:p>
        </w:tc>
      </w:tr>
      <w:tr w:rsidR="005E3063" w:rsidRPr="00F40FAE" w:rsidTr="00BC44AB">
        <w:trPr>
          <w:trHeight w:val="329"/>
        </w:trPr>
        <w:tc>
          <w:tcPr>
            <w:tcW w:w="4110" w:type="dxa"/>
            <w:vAlign w:val="bottom"/>
          </w:tcPr>
          <w:p w:rsidR="005E3063" w:rsidRPr="00F40FAE" w:rsidRDefault="005E3063" w:rsidP="005E3063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12" w:space="0" w:color="auto"/>
            </w:tcBorders>
          </w:tcPr>
          <w:p w:rsidR="005E3063" w:rsidRPr="00BE710C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710C">
              <w:rPr>
                <w:rFonts w:ascii="Browallia New" w:hAnsi="Browallia New" w:cs="Browallia New"/>
                <w:sz w:val="28"/>
                <w:szCs w:val="28"/>
              </w:rPr>
              <w:t>15,09</w:t>
            </w:r>
            <w:r w:rsidR="00806AA2" w:rsidRPr="00BE710C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74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12" w:space="0" w:color="auto"/>
            </w:tcBorders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</w:tc>
        <w:tc>
          <w:tcPr>
            <w:tcW w:w="274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15,09</w:t>
            </w:r>
            <w:r w:rsidR="00806AA2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59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2" w:space="0" w:color="auto"/>
            </w:tcBorders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</w:tc>
      </w:tr>
    </w:tbl>
    <w:p w:rsidR="00CC44CB" w:rsidRPr="00382D4D" w:rsidRDefault="00CC44CB" w:rsidP="00A61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</w:rPr>
      </w:pPr>
    </w:p>
    <w:p w:rsidR="00235361" w:rsidRPr="00F40FAE" w:rsidRDefault="00235361" w:rsidP="00235361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after="120" w:line="240" w:lineRule="auto"/>
        <w:ind w:left="432" w:right="1800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 – สุทธิ</w:t>
      </w:r>
    </w:p>
    <w:p w:rsidR="00235361" w:rsidRPr="00F40FAE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36"/>
        <w:gridCol w:w="283"/>
        <w:gridCol w:w="1985"/>
        <w:gridCol w:w="283"/>
        <w:gridCol w:w="1843"/>
      </w:tblGrid>
      <w:tr w:rsidR="00235361" w:rsidRPr="00F40FAE" w:rsidTr="00BC44AB">
        <w:tc>
          <w:tcPr>
            <w:tcW w:w="4536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94" w:type="dxa"/>
            <w:gridSpan w:val="4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35361" w:rsidRPr="00F40FAE" w:rsidTr="00BC44AB">
        <w:tc>
          <w:tcPr>
            <w:tcW w:w="4536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35361" w:rsidRPr="00F40FAE" w:rsidTr="00BC44AB">
        <w:trPr>
          <w:trHeight w:val="166"/>
        </w:trPr>
        <w:tc>
          <w:tcPr>
            <w:tcW w:w="4536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3" w:type="dxa"/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235361" w:rsidRPr="00F40FAE" w:rsidTr="00BC44AB">
        <w:trPr>
          <w:trHeight w:val="113"/>
        </w:trPr>
        <w:tc>
          <w:tcPr>
            <w:tcW w:w="4536" w:type="dxa"/>
          </w:tcPr>
          <w:p w:rsidR="00235361" w:rsidRPr="00F40FAE" w:rsidRDefault="00235361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E3063" w:rsidRPr="00F40FAE" w:rsidTr="00BC44AB">
        <w:trPr>
          <w:trHeight w:val="113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สินค้าสำเร็จรูป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245,750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245,719</w:t>
            </w:r>
          </w:p>
        </w:tc>
      </w:tr>
      <w:tr w:rsidR="005E3063" w:rsidRPr="00F40FAE" w:rsidTr="00BC44AB">
        <w:trPr>
          <w:trHeight w:val="113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สินค้าระหว่างผลิต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167,360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105,426</w:t>
            </w:r>
          </w:p>
        </w:tc>
      </w:tr>
      <w:tr w:rsidR="005E3063" w:rsidRPr="00F40FAE" w:rsidTr="00BC44AB">
        <w:trPr>
          <w:trHeight w:val="171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วัตถุดิบและอะไหล่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66,958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40,516</w:t>
            </w:r>
          </w:p>
        </w:tc>
      </w:tr>
      <w:tr w:rsidR="005E3063" w:rsidRPr="00F40FAE" w:rsidTr="00BC44AB">
        <w:trPr>
          <w:trHeight w:val="171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3063" w:rsidRPr="00A71206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</w:tr>
      <w:tr w:rsidR="005E3063" w:rsidRPr="00F40FAE" w:rsidTr="00BC44AB">
        <w:trPr>
          <w:trHeight w:val="173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E3063" w:rsidRPr="00A71206" w:rsidRDefault="005E3063" w:rsidP="005E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480,410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3063" w:rsidRPr="00F40FAE" w:rsidRDefault="005E3063" w:rsidP="005E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391,678</w:t>
            </w:r>
          </w:p>
        </w:tc>
      </w:tr>
      <w:tr w:rsidR="005E3063" w:rsidRPr="00F40FAE" w:rsidTr="00BC44AB">
        <w:trPr>
          <w:trHeight w:val="113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E3063" w:rsidRPr="00A71206" w:rsidRDefault="005E3063" w:rsidP="005E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71206">
              <w:rPr>
                <w:rFonts w:ascii="Browallia New" w:hAnsi="Browallia New" w:cs="Browallia New"/>
                <w:sz w:val="28"/>
                <w:szCs w:val="28"/>
              </w:rPr>
              <w:t>3,254</w:t>
            </w:r>
            <w:r w:rsidRPr="00A712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3063" w:rsidRPr="00F40FAE" w:rsidRDefault="005E3063" w:rsidP="005E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4,121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E3063" w:rsidRPr="00F40FAE" w:rsidTr="00BC44AB">
        <w:trPr>
          <w:trHeight w:val="329"/>
        </w:trPr>
        <w:tc>
          <w:tcPr>
            <w:tcW w:w="4536" w:type="dxa"/>
          </w:tcPr>
          <w:p w:rsidR="005E3063" w:rsidRPr="00F40FAE" w:rsidRDefault="005E3063" w:rsidP="005E3063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</w:tcPr>
          <w:p w:rsidR="005E3063" w:rsidRPr="00A71206" w:rsidRDefault="005E3063" w:rsidP="005E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477,156</w:t>
            </w:r>
          </w:p>
        </w:tc>
        <w:tc>
          <w:tcPr>
            <w:tcW w:w="283" w:type="dxa"/>
          </w:tcPr>
          <w:p w:rsidR="005E3063" w:rsidRPr="00F40FAE" w:rsidRDefault="005E3063" w:rsidP="005E30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:rsidR="005E3063" w:rsidRPr="00F40FAE" w:rsidRDefault="005E3063" w:rsidP="005E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387,557</w:t>
            </w:r>
          </w:p>
        </w:tc>
      </w:tr>
    </w:tbl>
    <w:p w:rsidR="00577C92" w:rsidRDefault="00577C92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:rsidR="00235361" w:rsidRPr="00F40FAE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 มีดังต่อไปนี้</w:t>
      </w:r>
    </w:p>
    <w:p w:rsidR="00235361" w:rsidRPr="00F40FAE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16"/>
          <w:szCs w:val="16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407"/>
        <w:gridCol w:w="283"/>
        <w:gridCol w:w="1985"/>
        <w:gridCol w:w="283"/>
        <w:gridCol w:w="1972"/>
      </w:tblGrid>
      <w:tr w:rsidR="00235361" w:rsidRPr="00F40FAE" w:rsidTr="00BC44AB">
        <w:tc>
          <w:tcPr>
            <w:tcW w:w="4407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23" w:type="dxa"/>
            <w:gridSpan w:val="4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35361" w:rsidRPr="00F40FAE" w:rsidTr="00BC44AB">
        <w:tc>
          <w:tcPr>
            <w:tcW w:w="4407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40" w:type="dxa"/>
            <w:gridSpan w:val="3"/>
            <w:tcBorders>
              <w:bottom w:val="single" w:sz="4" w:space="0" w:color="auto"/>
            </w:tcBorders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35361" w:rsidRPr="00F40FAE" w:rsidTr="00BC44AB">
        <w:trPr>
          <w:trHeight w:val="400"/>
        </w:trPr>
        <w:tc>
          <w:tcPr>
            <w:tcW w:w="4407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3" w:type="dxa"/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vAlign w:val="bottom"/>
          </w:tcPr>
          <w:p w:rsidR="00235361" w:rsidRPr="00F40FAE" w:rsidRDefault="00235361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235361" w:rsidRPr="00F40FAE" w:rsidTr="00BC44AB">
        <w:trPr>
          <w:trHeight w:val="113"/>
        </w:trPr>
        <w:tc>
          <w:tcPr>
            <w:tcW w:w="4407" w:type="dxa"/>
          </w:tcPr>
          <w:p w:rsidR="00235361" w:rsidRPr="00F40FAE" w:rsidRDefault="00235361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235361" w:rsidRPr="00F40FAE" w:rsidRDefault="00235361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547D0" w:rsidRPr="00F40FAE" w:rsidTr="00BC44AB">
        <w:trPr>
          <w:trHeight w:val="113"/>
        </w:trPr>
        <w:tc>
          <w:tcPr>
            <w:tcW w:w="4407" w:type="dxa"/>
            <w:vAlign w:val="bottom"/>
          </w:tcPr>
          <w:p w:rsidR="004547D0" w:rsidRPr="00F40FAE" w:rsidRDefault="004547D0" w:rsidP="004547D0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283" w:type="dxa"/>
          </w:tcPr>
          <w:p w:rsidR="004547D0" w:rsidRPr="00F40FAE" w:rsidRDefault="004547D0" w:rsidP="004547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4547D0" w:rsidRPr="00A71206" w:rsidRDefault="004547D0" w:rsidP="0045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  <w:tc>
          <w:tcPr>
            <w:tcW w:w="283" w:type="dxa"/>
          </w:tcPr>
          <w:p w:rsidR="004547D0" w:rsidRPr="00F40FAE" w:rsidRDefault="004547D0" w:rsidP="004547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2" w:type="dxa"/>
          </w:tcPr>
          <w:p w:rsidR="004547D0" w:rsidRPr="00F40FAE" w:rsidRDefault="004547D0" w:rsidP="0045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</w:tr>
      <w:tr w:rsidR="004547D0" w:rsidRPr="00F40FAE" w:rsidTr="00BC44AB">
        <w:trPr>
          <w:trHeight w:val="113"/>
        </w:trPr>
        <w:tc>
          <w:tcPr>
            <w:tcW w:w="4407" w:type="dxa"/>
            <w:vAlign w:val="bottom"/>
          </w:tcPr>
          <w:p w:rsidR="004547D0" w:rsidRPr="00F40FAE" w:rsidRDefault="004547D0" w:rsidP="004547D0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</w:tcPr>
          <w:p w:rsidR="004547D0" w:rsidRPr="00F40FAE" w:rsidRDefault="004547D0" w:rsidP="004547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547D0" w:rsidRPr="00A71206" w:rsidRDefault="001403EC" w:rsidP="001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71206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A7120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4547D0" w:rsidRPr="00F40FAE" w:rsidRDefault="004547D0" w:rsidP="004547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4547D0" w:rsidRPr="00F40FAE" w:rsidRDefault="004547D0" w:rsidP="001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-       </w:t>
            </w:r>
          </w:p>
        </w:tc>
      </w:tr>
      <w:tr w:rsidR="004547D0" w:rsidRPr="00F40FAE" w:rsidTr="00BC44AB">
        <w:trPr>
          <w:trHeight w:val="171"/>
        </w:trPr>
        <w:tc>
          <w:tcPr>
            <w:tcW w:w="4407" w:type="dxa"/>
            <w:vAlign w:val="bottom"/>
          </w:tcPr>
          <w:p w:rsidR="004547D0" w:rsidRPr="00F40FAE" w:rsidRDefault="004547D0" w:rsidP="004547D0">
            <w:pPr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283" w:type="dxa"/>
          </w:tcPr>
          <w:p w:rsidR="004547D0" w:rsidRPr="00F40FAE" w:rsidRDefault="004547D0" w:rsidP="004547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</w:tcPr>
          <w:p w:rsidR="004547D0" w:rsidRPr="00A71206" w:rsidRDefault="004547D0" w:rsidP="004C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120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14B2B" w:rsidRPr="00A71206">
              <w:rPr>
                <w:rFonts w:ascii="Browallia New" w:hAnsi="Browallia New" w:cs="Browallia New"/>
                <w:sz w:val="28"/>
                <w:szCs w:val="28"/>
              </w:rPr>
              <w:t>,254</w:t>
            </w:r>
          </w:p>
        </w:tc>
        <w:tc>
          <w:tcPr>
            <w:tcW w:w="283" w:type="dxa"/>
          </w:tcPr>
          <w:p w:rsidR="004547D0" w:rsidRPr="00F40FAE" w:rsidRDefault="004547D0" w:rsidP="004547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single" w:sz="12" w:space="0" w:color="auto"/>
            </w:tcBorders>
          </w:tcPr>
          <w:p w:rsidR="004547D0" w:rsidRPr="00F40FAE" w:rsidRDefault="004547D0" w:rsidP="00454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</w:tr>
    </w:tbl>
    <w:p w:rsidR="00235361" w:rsidRPr="00F40FAE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"/>
          <w:szCs w:val="2"/>
        </w:rPr>
      </w:pPr>
    </w:p>
    <w:p w:rsidR="00235361" w:rsidRPr="00F40FAE" w:rsidRDefault="00235361" w:rsidP="00235361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"/>
          <w:szCs w:val="2"/>
        </w:rPr>
      </w:pPr>
    </w:p>
    <w:p w:rsidR="001C43CD" w:rsidRPr="00F40FAE" w:rsidRDefault="001C43CD" w:rsidP="003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2D77FA" w:rsidRDefault="002D7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:rsidR="008F7812" w:rsidRPr="00F40FAE" w:rsidRDefault="008F7812" w:rsidP="00A30EE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สินทรัพย์หมุนเวียนอื่น</w:t>
      </w:r>
    </w:p>
    <w:p w:rsidR="008F7812" w:rsidRPr="00F40FAE" w:rsidRDefault="008F7812" w:rsidP="008F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8958" w:type="dxa"/>
        <w:tblInd w:w="426" w:type="dxa"/>
        <w:tblLook w:val="01E0" w:firstRow="1" w:lastRow="1" w:firstColumn="1" w:lastColumn="1" w:noHBand="0" w:noVBand="0"/>
      </w:tblPr>
      <w:tblGrid>
        <w:gridCol w:w="3685"/>
        <w:gridCol w:w="1080"/>
        <w:gridCol w:w="285"/>
        <w:gridCol w:w="1155"/>
        <w:gridCol w:w="285"/>
        <w:gridCol w:w="1065"/>
        <w:gridCol w:w="267"/>
        <w:gridCol w:w="1136"/>
      </w:tblGrid>
      <w:tr w:rsidR="008F7812" w:rsidRPr="00F40FAE" w:rsidTr="001E34F0">
        <w:tc>
          <w:tcPr>
            <w:tcW w:w="3685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73" w:type="dxa"/>
            <w:gridSpan w:val="7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F7812" w:rsidRPr="00F40FAE" w:rsidTr="001E34F0">
        <w:tc>
          <w:tcPr>
            <w:tcW w:w="3685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F7812" w:rsidRPr="00F40FAE" w:rsidTr="001E34F0">
        <w:trPr>
          <w:trHeight w:val="351"/>
        </w:trPr>
        <w:tc>
          <w:tcPr>
            <w:tcW w:w="3685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285" w:type="dxa"/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2559</w:t>
            </w:r>
          </w:p>
        </w:tc>
        <w:tc>
          <w:tcPr>
            <w:tcW w:w="285" w:type="dxa"/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267" w:type="dxa"/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8F7812" w:rsidRPr="00F40FAE" w:rsidRDefault="008F7812" w:rsidP="001E34F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2559</w:t>
            </w:r>
          </w:p>
        </w:tc>
      </w:tr>
      <w:tr w:rsidR="008F7812" w:rsidRPr="00F40FAE" w:rsidTr="001E34F0">
        <w:trPr>
          <w:trHeight w:val="113"/>
        </w:trPr>
        <w:tc>
          <w:tcPr>
            <w:tcW w:w="3685" w:type="dxa"/>
          </w:tcPr>
          <w:p w:rsidR="008F7812" w:rsidRPr="00F40FAE" w:rsidRDefault="008F7812" w:rsidP="001E34F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8F7812" w:rsidRPr="00F40FAE" w:rsidRDefault="008F7812" w:rsidP="001E34F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D7EA2" w:rsidRPr="00F40FAE" w:rsidTr="001E34F0">
        <w:trPr>
          <w:trHeight w:val="113"/>
        </w:trPr>
        <w:tc>
          <w:tcPr>
            <w:tcW w:w="3685" w:type="dxa"/>
          </w:tcPr>
          <w:p w:rsidR="00FD7EA2" w:rsidRPr="00F40FAE" w:rsidRDefault="00FD7EA2" w:rsidP="00FD7EA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1" w:name="OLE_LINK1"/>
            <w:r w:rsidRPr="00F40FAE">
              <w:rPr>
                <w:rFonts w:ascii="Browallia New" w:hAnsi="Browallia New" w:cs="Browallia New"/>
                <w:cs/>
              </w:rPr>
              <w:t>เงินทดรองจ่าย</w:t>
            </w:r>
            <w:bookmarkEnd w:id="1"/>
          </w:p>
        </w:tc>
        <w:tc>
          <w:tcPr>
            <w:tcW w:w="1080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5,061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3,212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4,762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3,208</w:t>
            </w:r>
          </w:p>
        </w:tc>
      </w:tr>
      <w:tr w:rsidR="00FD7EA2" w:rsidRPr="00F40FAE" w:rsidTr="001E34F0">
        <w:trPr>
          <w:trHeight w:val="113"/>
        </w:trPr>
        <w:tc>
          <w:tcPr>
            <w:tcW w:w="3685" w:type="dxa"/>
          </w:tcPr>
          <w:p w:rsidR="00FD7EA2" w:rsidRPr="00F40FAE" w:rsidRDefault="00FD7EA2" w:rsidP="00FD7EA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bookmarkStart w:id="2" w:name="OLE_LINK4"/>
            <w:r w:rsidRPr="00F40FAE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  <w:bookmarkEnd w:id="2"/>
          </w:p>
        </w:tc>
        <w:tc>
          <w:tcPr>
            <w:tcW w:w="1080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10,430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10,008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FD7EA2">
              <w:rPr>
                <w:rFonts w:ascii="Browallia New" w:hAnsi="Browallia New" w:cs="Browallia New"/>
                <w:sz w:val="28"/>
                <w:szCs w:val="28"/>
                <w:lang w:val="en-GB"/>
              </w:rPr>
              <w:t>,230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  <w:lang w:val="en-GB"/>
              </w:rPr>
              <w:t>9,911</w:t>
            </w:r>
          </w:p>
        </w:tc>
      </w:tr>
      <w:tr w:rsidR="00FD7EA2" w:rsidRPr="00F40FAE" w:rsidTr="001E34F0">
        <w:trPr>
          <w:trHeight w:val="113"/>
        </w:trPr>
        <w:tc>
          <w:tcPr>
            <w:tcW w:w="3685" w:type="dxa"/>
          </w:tcPr>
          <w:p w:rsidR="00FD7EA2" w:rsidRPr="00F40FAE" w:rsidRDefault="00FD7EA2" w:rsidP="00FD7EA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ภาษีซื้อยังไม่ถึงกำหนด</w:t>
            </w:r>
          </w:p>
        </w:tc>
        <w:tc>
          <w:tcPr>
            <w:tcW w:w="1080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8,401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3,069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3,307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4,054</w:t>
            </w:r>
          </w:p>
        </w:tc>
      </w:tr>
      <w:tr w:rsidR="00FD7EA2" w:rsidRPr="00F40FAE" w:rsidTr="001E34F0">
        <w:trPr>
          <w:trHeight w:val="113"/>
        </w:trPr>
        <w:tc>
          <w:tcPr>
            <w:tcW w:w="3685" w:type="dxa"/>
          </w:tcPr>
          <w:p w:rsidR="00FD7EA2" w:rsidRPr="00F40FAE" w:rsidRDefault="00FD7EA2" w:rsidP="00FD7EA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72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72</w:t>
            </w:r>
          </w:p>
        </w:tc>
      </w:tr>
      <w:tr w:rsidR="00FD7EA2" w:rsidRPr="00F40FAE" w:rsidTr="001E34F0">
        <w:trPr>
          <w:trHeight w:val="113"/>
        </w:trPr>
        <w:tc>
          <w:tcPr>
            <w:tcW w:w="3685" w:type="dxa"/>
          </w:tcPr>
          <w:p w:rsidR="00FD7EA2" w:rsidRPr="00F40FAE" w:rsidRDefault="005074FC" w:rsidP="00FD7EA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ภาษีมูลค่าเพิ่มรอเรียกคืนจากกรมสรรพากร</w:t>
            </w:r>
          </w:p>
        </w:tc>
        <w:tc>
          <w:tcPr>
            <w:tcW w:w="1080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12,255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658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7EA2" w:rsidRPr="00F40FAE" w:rsidTr="001E34F0">
        <w:trPr>
          <w:trHeight w:val="113"/>
        </w:trPr>
        <w:tc>
          <w:tcPr>
            <w:tcW w:w="3685" w:type="dxa"/>
          </w:tcPr>
          <w:p w:rsidR="00FD7EA2" w:rsidRPr="00605D29" w:rsidRDefault="00FD7EA2" w:rsidP="00FD7EA2">
            <w:pPr>
              <w:pStyle w:val="a4"/>
              <w:widowControl/>
              <w:ind w:right="0"/>
              <w:rPr>
                <w:rFonts w:ascii="Browallia New" w:hAnsi="Browallia New" w:cs="Browallia New"/>
                <w:highlight w:val="yellow"/>
                <w:cs/>
              </w:rPr>
            </w:pPr>
            <w:bookmarkStart w:id="3" w:name="OLE_LINK5"/>
            <w:r w:rsidRPr="00FD7EA2">
              <w:rPr>
                <w:rFonts w:ascii="Browallia New" w:hAnsi="Browallia New" w:cs="Browallia New"/>
                <w:cs/>
              </w:rPr>
              <w:t>อื่นๆ</w:t>
            </w:r>
            <w:bookmarkEnd w:id="3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4,379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4,735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4,379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3,741</w:t>
            </w:r>
          </w:p>
        </w:tc>
      </w:tr>
      <w:tr w:rsidR="00FD7EA2" w:rsidRPr="00F40FAE" w:rsidTr="001E34F0">
        <w:trPr>
          <w:trHeight w:val="329"/>
        </w:trPr>
        <w:tc>
          <w:tcPr>
            <w:tcW w:w="3685" w:type="dxa"/>
          </w:tcPr>
          <w:p w:rsidR="00FD7EA2" w:rsidRPr="00F40FAE" w:rsidRDefault="00FD7EA2" w:rsidP="00FD7EA2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</w:rPr>
              <w:t>40,549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12" w:space="0" w:color="auto"/>
            </w:tcBorders>
          </w:tcPr>
          <w:p w:rsidR="00FD7EA2" w:rsidRPr="00FD7EA2" w:rsidRDefault="00FD7EA2" w:rsidP="00F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  <w:lang w:val="en-GB"/>
              </w:rPr>
              <w:t>21,754</w:t>
            </w:r>
          </w:p>
        </w:tc>
        <w:tc>
          <w:tcPr>
            <w:tcW w:w="285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</w:tcPr>
          <w:p w:rsidR="00FD7EA2" w:rsidRPr="00FD7EA2" w:rsidRDefault="00FD7EA2" w:rsidP="00F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  <w:lang w:val="en-GB"/>
              </w:rPr>
              <w:t>22,701</w:t>
            </w:r>
          </w:p>
        </w:tc>
        <w:tc>
          <w:tcPr>
            <w:tcW w:w="267" w:type="dxa"/>
          </w:tcPr>
          <w:p w:rsidR="00FD7EA2" w:rsidRPr="00FD7EA2" w:rsidRDefault="00FD7EA2" w:rsidP="00FD7EA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:rsidR="00FD7EA2" w:rsidRPr="00FD7EA2" w:rsidRDefault="00FD7EA2" w:rsidP="00F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7EA2">
              <w:rPr>
                <w:rFonts w:ascii="Browallia New" w:hAnsi="Browallia New" w:cs="Browallia New"/>
                <w:sz w:val="28"/>
                <w:szCs w:val="28"/>
                <w:lang w:val="en-GB"/>
              </w:rPr>
              <w:t>20,986</w:t>
            </w:r>
          </w:p>
        </w:tc>
      </w:tr>
    </w:tbl>
    <w:p w:rsidR="008F7812" w:rsidRPr="00F40FAE" w:rsidRDefault="008F7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:rsidR="006B0D9C" w:rsidRDefault="006B0D9C" w:rsidP="006B0D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เงินฝากธนาคารที่มีข้อจำกัดในการใช้</w:t>
      </w:r>
    </w:p>
    <w:p w:rsidR="00E57DF0" w:rsidRPr="00F40FAE" w:rsidRDefault="00E57DF0" w:rsidP="00E5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57DF0" w:rsidRDefault="00E57DF0" w:rsidP="00BC44AB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57DF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E57DF0">
        <w:rPr>
          <w:rFonts w:ascii="Browallia New" w:hAnsi="Browallia New" w:cs="Browallia New"/>
          <w:sz w:val="28"/>
          <w:szCs w:val="28"/>
        </w:rPr>
        <w:t>31</w:t>
      </w:r>
      <w:r w:rsidRPr="00E57DF0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E57DF0">
        <w:rPr>
          <w:rFonts w:ascii="Browallia New" w:hAnsi="Browallia New" w:cs="Browallia New"/>
          <w:sz w:val="28"/>
          <w:szCs w:val="28"/>
        </w:rPr>
        <w:t>2560</w:t>
      </w:r>
      <w:r w:rsidRPr="00E57DF0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E57DF0">
        <w:rPr>
          <w:rFonts w:ascii="Browallia New" w:hAnsi="Browallia New" w:cs="Browallia New"/>
          <w:sz w:val="28"/>
          <w:szCs w:val="28"/>
        </w:rPr>
        <w:t>2559</w:t>
      </w:r>
      <w:r w:rsidRPr="00E57DF0">
        <w:rPr>
          <w:rFonts w:ascii="Browallia New" w:hAnsi="Browallia New" w:cs="Browallia New" w:hint="cs"/>
          <w:sz w:val="28"/>
          <w:szCs w:val="28"/>
          <w:cs/>
        </w:rPr>
        <w:t xml:space="preserve"> บริษัทมีเงินฝากธนาคารที่มีข้อจำกัดในการใช้ จำนวน </w:t>
      </w:r>
      <w:r w:rsidRPr="00E57DF0">
        <w:rPr>
          <w:rFonts w:ascii="Browallia New" w:hAnsi="Browallia New" w:cs="Browallia New"/>
          <w:sz w:val="28"/>
          <w:szCs w:val="28"/>
        </w:rPr>
        <w:t xml:space="preserve">27.93 </w:t>
      </w:r>
      <w:r w:rsidRPr="00E57DF0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Pr="00E57DF0">
        <w:rPr>
          <w:rFonts w:ascii="Browallia New" w:hAnsi="Browallia New" w:cs="Browallia New"/>
          <w:sz w:val="28"/>
          <w:szCs w:val="28"/>
        </w:rPr>
        <w:t xml:space="preserve">65.10 </w:t>
      </w:r>
      <w:r w:rsidRPr="00E57DF0">
        <w:rPr>
          <w:rFonts w:ascii="Browallia New" w:hAnsi="Browallia New" w:cs="Browallia New" w:hint="cs"/>
          <w:sz w:val="28"/>
          <w:szCs w:val="28"/>
          <w:cs/>
        </w:rPr>
        <w:t xml:space="preserve">ล้านบาท ตามลำดับ เงินฝากธนาคารดังกล่าวใช้ค้ำประกันวงเงินกู้ตามสัญญาทรัสต์รีซีทส์ ตามหมายเหตุ </w:t>
      </w:r>
      <w:r w:rsidRPr="00E57DF0">
        <w:rPr>
          <w:rFonts w:ascii="Browallia New" w:hAnsi="Browallia New" w:cs="Browallia New"/>
          <w:sz w:val="28"/>
          <w:szCs w:val="28"/>
        </w:rPr>
        <w:t>2</w:t>
      </w:r>
      <w:r w:rsidR="005074FC">
        <w:rPr>
          <w:rFonts w:ascii="Browallia New" w:hAnsi="Browallia New" w:cs="Browallia New"/>
          <w:sz w:val="28"/>
          <w:szCs w:val="28"/>
        </w:rPr>
        <w:t>0</w:t>
      </w:r>
    </w:p>
    <w:p w:rsidR="00271F38" w:rsidRPr="00E57DF0" w:rsidRDefault="00271F38" w:rsidP="00E57DF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p w:rsidR="00271F38" w:rsidRDefault="00271F38" w:rsidP="00271F3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54FAC">
        <w:rPr>
          <w:rFonts w:ascii="Browallia New" w:hAnsi="Browallia New" w:cs="Browallia New" w:hint="cs"/>
          <w:b/>
          <w:bCs/>
          <w:sz w:val="28"/>
          <w:szCs w:val="28"/>
          <w:cs/>
        </w:rPr>
        <w:t>ลูกหนี้เงินประกันผลงาน</w:t>
      </w:r>
    </w:p>
    <w:p w:rsidR="00271F38" w:rsidRDefault="00271F38" w:rsidP="00271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271F38" w:rsidRDefault="00271F38" w:rsidP="00BC44AB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0B028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0B028F">
        <w:rPr>
          <w:rFonts w:ascii="Browallia New" w:hAnsi="Browallia New" w:cs="Browallia New"/>
          <w:sz w:val="28"/>
          <w:szCs w:val="28"/>
        </w:rPr>
        <w:t xml:space="preserve">31 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0B028F">
        <w:rPr>
          <w:rFonts w:ascii="Browallia New" w:hAnsi="Browallia New" w:cs="Browallia New"/>
          <w:sz w:val="28"/>
          <w:szCs w:val="28"/>
        </w:rPr>
        <w:t>2560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0B028F">
        <w:rPr>
          <w:rFonts w:ascii="Browallia New" w:hAnsi="Browallia New" w:cs="Browallia New"/>
          <w:sz w:val="28"/>
          <w:szCs w:val="28"/>
        </w:rPr>
        <w:t>2559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 บริษัทมีลูกหนี้เงินประกันผลงาน จำนวน </w:t>
      </w:r>
      <w:r w:rsidRPr="000B028F">
        <w:rPr>
          <w:rFonts w:ascii="Browallia New" w:hAnsi="Browallia New" w:cs="Browallia New"/>
          <w:sz w:val="28"/>
          <w:szCs w:val="28"/>
        </w:rPr>
        <w:t xml:space="preserve">47.55 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Pr="000B028F">
        <w:rPr>
          <w:rFonts w:ascii="Browallia New" w:hAnsi="Browallia New" w:cs="Browallia New"/>
          <w:sz w:val="28"/>
          <w:szCs w:val="28"/>
        </w:rPr>
        <w:t xml:space="preserve">45.37 </w:t>
      </w:r>
      <w:r w:rsidRPr="000B028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 ลูกหนี้เงินป</w:t>
      </w:r>
      <w:r>
        <w:rPr>
          <w:rFonts w:ascii="Browallia New" w:hAnsi="Browallia New" w:cs="Browallia New" w:hint="cs"/>
          <w:sz w:val="28"/>
          <w:szCs w:val="28"/>
          <w:cs/>
        </w:rPr>
        <w:t>ระ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กันผลงานดังกล่าวเป็นเงินที่ลูกค้าหักเพื่อประกันผลงานในอัตราร้อยละ </w:t>
      </w:r>
      <w:r w:rsidRPr="000B028F">
        <w:rPr>
          <w:rFonts w:ascii="Browallia New" w:hAnsi="Browallia New" w:cs="Browallia New"/>
          <w:sz w:val="28"/>
          <w:szCs w:val="28"/>
        </w:rPr>
        <w:t xml:space="preserve">5 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– </w:t>
      </w:r>
      <w:r w:rsidRPr="000B028F">
        <w:rPr>
          <w:rFonts w:ascii="Browallia New" w:hAnsi="Browallia New" w:cs="Browallia New"/>
          <w:sz w:val="28"/>
          <w:szCs w:val="28"/>
        </w:rPr>
        <w:t>10</w:t>
      </w:r>
      <w:r w:rsidRPr="000B028F">
        <w:rPr>
          <w:rFonts w:ascii="Browallia New" w:hAnsi="Browallia New" w:cs="Browallia New" w:hint="cs"/>
          <w:sz w:val="28"/>
          <w:szCs w:val="28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:rsidR="00382D4D" w:rsidRPr="00E57DF0" w:rsidRDefault="00382D4D" w:rsidP="006B0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A30EEA" w:rsidRPr="00F40FAE" w:rsidRDefault="00A30EEA" w:rsidP="00A30EE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เงินลงทุนในหลักทรัพย์เผื่อขาย</w:t>
      </w:r>
      <w:r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และเงินลงทุนทั่วไป 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–</w:t>
      </w:r>
      <w:r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สุทธิ</w:t>
      </w:r>
    </w:p>
    <w:p w:rsidR="007033DE" w:rsidRPr="00F40FAE" w:rsidRDefault="007033DE" w:rsidP="00703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A30EEA" w:rsidRPr="001C6FEE" w:rsidRDefault="00A76496" w:rsidP="00703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</w:rPr>
        <w:t xml:space="preserve">15.1 </w:t>
      </w:r>
      <w:r w:rsidR="00A30EEA" w:rsidRPr="001C6FEE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เงินลงทุนในหลักทรัพย์เผื่อขาย</w:t>
      </w:r>
    </w:p>
    <w:p w:rsidR="00CD0D60" w:rsidRPr="00F40FAE" w:rsidRDefault="00CD0D60" w:rsidP="00703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855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30"/>
        <w:gridCol w:w="881"/>
        <w:gridCol w:w="893"/>
        <w:gridCol w:w="7"/>
        <w:gridCol w:w="695"/>
        <w:gridCol w:w="699"/>
        <w:gridCol w:w="10"/>
        <w:gridCol w:w="849"/>
        <w:gridCol w:w="892"/>
      </w:tblGrid>
      <w:tr w:rsidR="00A30EEA" w:rsidRPr="00F40FAE" w:rsidTr="0062402E">
        <w:trPr>
          <w:cantSplit/>
          <w:trHeight w:val="283"/>
        </w:trPr>
        <w:tc>
          <w:tcPr>
            <w:tcW w:w="3630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5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hideMark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30EEA" w:rsidRPr="00F40FAE" w:rsidTr="0062402E">
        <w:trPr>
          <w:cantSplit/>
          <w:trHeight w:val="283"/>
        </w:trPr>
        <w:tc>
          <w:tcPr>
            <w:tcW w:w="3630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26" w:type="dxa"/>
            <w:gridSpan w:val="8"/>
          </w:tcPr>
          <w:p w:rsidR="00A30EEA" w:rsidRPr="00F40FAE" w:rsidRDefault="00A30EEA" w:rsidP="001E34F0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A30EEA" w:rsidRPr="00F40FAE" w:rsidTr="0062402E">
        <w:trPr>
          <w:cantSplit/>
          <w:trHeight w:val="306"/>
        </w:trPr>
        <w:tc>
          <w:tcPr>
            <w:tcW w:w="3630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4" w:type="dxa"/>
            <w:gridSpan w:val="2"/>
            <w:hideMark/>
          </w:tcPr>
          <w:p w:rsidR="0062402E" w:rsidRDefault="0062402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  <w:r w:rsidR="0062402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  </w:t>
            </w:r>
          </w:p>
        </w:tc>
        <w:tc>
          <w:tcPr>
            <w:tcW w:w="1401" w:type="dxa"/>
            <w:gridSpan w:val="3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751" w:type="dxa"/>
            <w:gridSpan w:val="3"/>
            <w:hideMark/>
          </w:tcPr>
          <w:p w:rsidR="0062402E" w:rsidRDefault="0062402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A30EEA" w:rsidRPr="00F40FAE" w:rsidTr="0062402E">
        <w:trPr>
          <w:cantSplit/>
          <w:trHeight w:val="68"/>
        </w:trPr>
        <w:tc>
          <w:tcPr>
            <w:tcW w:w="3630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00" w:type="dxa"/>
            <w:gridSpan w:val="2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695" w:type="dxa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709" w:type="dxa"/>
            <w:gridSpan w:val="2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849" w:type="dxa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892" w:type="dxa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A30EEA" w:rsidRPr="00F40FAE" w:rsidTr="0062402E">
        <w:trPr>
          <w:cantSplit/>
          <w:trHeight w:val="207"/>
        </w:trPr>
        <w:tc>
          <w:tcPr>
            <w:tcW w:w="3630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1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  <w:gridSpan w:val="2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695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2" w:type="dxa"/>
          </w:tcPr>
          <w:p w:rsidR="00A30EEA" w:rsidRPr="00F40FA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30EEA" w:rsidRPr="00F40FAE" w:rsidTr="0062402E">
        <w:trPr>
          <w:cantSplit/>
          <w:trHeight w:val="207"/>
        </w:trPr>
        <w:tc>
          <w:tcPr>
            <w:tcW w:w="3630" w:type="dxa"/>
          </w:tcPr>
          <w:p w:rsidR="00A30EEA" w:rsidRPr="00F40FAE" w:rsidRDefault="00A30EEA" w:rsidP="001E34F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ตราสารทุน – บริษัท มิลล์คอน สตีล จำกัด (มหาชน)</w:t>
            </w:r>
          </w:p>
        </w:tc>
        <w:tc>
          <w:tcPr>
            <w:tcW w:w="881" w:type="dxa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900" w:type="dxa"/>
            <w:gridSpan w:val="2"/>
          </w:tcPr>
          <w:p w:rsidR="00A30EEA" w:rsidRPr="00FC704E" w:rsidRDefault="00A30EEA" w:rsidP="001E34F0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695" w:type="dxa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709" w:type="dxa"/>
            <w:gridSpan w:val="2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849" w:type="dxa"/>
          </w:tcPr>
          <w:p w:rsidR="00A30EEA" w:rsidRPr="00FC704E" w:rsidRDefault="00A30EEA" w:rsidP="001E34F0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892" w:type="dxa"/>
          </w:tcPr>
          <w:p w:rsidR="00A30EEA" w:rsidRPr="00F40FAE" w:rsidRDefault="00A30EEA" w:rsidP="001E34F0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A30EEA" w:rsidRPr="00F40FAE" w:rsidTr="0062402E">
        <w:trPr>
          <w:cantSplit/>
          <w:trHeight w:val="327"/>
        </w:trPr>
        <w:tc>
          <w:tcPr>
            <w:tcW w:w="3630" w:type="dxa"/>
            <w:hideMark/>
          </w:tcPr>
          <w:p w:rsidR="00A30EEA" w:rsidRPr="00F40FAE" w:rsidRDefault="00A30EEA" w:rsidP="001E34F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B72336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กำไร</w:t>
            </w:r>
            <w:r w:rsidR="00B7233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ขาดทุน</w:t>
            </w:r>
            <w:r w:rsidR="00B72336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) </w:t>
            </w: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881" w:type="dxa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5" w:type="dxa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A30EEA" w:rsidRPr="00FC704E" w:rsidRDefault="00065005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5,523</w:t>
            </w:r>
          </w:p>
        </w:tc>
        <w:tc>
          <w:tcPr>
            <w:tcW w:w="892" w:type="dxa"/>
            <w:hideMark/>
          </w:tcPr>
          <w:p w:rsidR="00A30EEA" w:rsidRPr="00F40FAE" w:rsidRDefault="00A30EEA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131,942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30EEA" w:rsidRPr="00F40FAE" w:rsidTr="0062402E">
        <w:trPr>
          <w:cantSplit/>
          <w:trHeight w:val="193"/>
        </w:trPr>
        <w:tc>
          <w:tcPr>
            <w:tcW w:w="3630" w:type="dxa"/>
          </w:tcPr>
          <w:p w:rsidR="00A30EEA" w:rsidRPr="00F40FAE" w:rsidRDefault="00A30EEA" w:rsidP="001E34F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– สุทธิ</w:t>
            </w:r>
          </w:p>
        </w:tc>
        <w:tc>
          <w:tcPr>
            <w:tcW w:w="881" w:type="dxa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5" w:type="dxa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30EEA" w:rsidRPr="00FC704E" w:rsidRDefault="00A30EEA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A30EEA" w:rsidRPr="00FC704E" w:rsidRDefault="00065005" w:rsidP="001E34F0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1,284,624</w:t>
            </w:r>
          </w:p>
        </w:tc>
        <w:tc>
          <w:tcPr>
            <w:tcW w:w="892" w:type="dxa"/>
          </w:tcPr>
          <w:p w:rsidR="00A30EEA" w:rsidRPr="00F40FAE" w:rsidRDefault="00A30EEA" w:rsidP="001E34F0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1,147,159</w:t>
            </w:r>
          </w:p>
        </w:tc>
      </w:tr>
    </w:tbl>
    <w:p w:rsidR="00A30EEA" w:rsidRPr="00F40FAE" w:rsidRDefault="00A30EEA" w:rsidP="00703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2D77FA" w:rsidRDefault="002D7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:rsidR="00371706" w:rsidRPr="00B2495E" w:rsidRDefault="00371706" w:rsidP="00B2495E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7E49DE" w:rsidRPr="00F40FAE">
        <w:rPr>
          <w:rFonts w:ascii="Browallia New" w:hAnsi="Browallia New" w:cs="Browallia New"/>
          <w:sz w:val="28"/>
          <w:szCs w:val="28"/>
        </w:rPr>
        <w:t>31</w:t>
      </w:r>
      <w:r w:rsidR="00152EEC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96DC0" w:rsidRPr="00F40FAE">
        <w:rPr>
          <w:rFonts w:ascii="Browallia New" w:hAnsi="Browallia New" w:cs="Browallia New"/>
          <w:sz w:val="28"/>
          <w:szCs w:val="28"/>
        </w:rPr>
        <w:t>25</w:t>
      </w:r>
      <w:r w:rsidR="007033DE" w:rsidRPr="00F40FAE">
        <w:rPr>
          <w:rFonts w:ascii="Browallia New" w:hAnsi="Browallia New" w:cs="Browallia New"/>
          <w:sz w:val="28"/>
          <w:szCs w:val="28"/>
        </w:rPr>
        <w:t>60</w:t>
      </w:r>
      <w:r w:rsidR="00796DC0" w:rsidRPr="00F40FA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96DC0" w:rsidRPr="00F40FAE">
        <w:rPr>
          <w:rFonts w:ascii="Browallia New" w:hAnsi="Browallia New" w:cs="Browallia New"/>
          <w:sz w:val="28"/>
          <w:szCs w:val="28"/>
        </w:rPr>
        <w:t>255</w:t>
      </w:r>
      <w:r w:rsidR="007033DE" w:rsidRPr="00F40FAE">
        <w:rPr>
          <w:rFonts w:ascii="Browallia New" w:hAnsi="Browallia New" w:cs="Browallia New"/>
          <w:sz w:val="28"/>
          <w:szCs w:val="28"/>
        </w:rPr>
        <w:t>9</w:t>
      </w:r>
      <w:r w:rsidR="00152EEC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ของเงินลงทุน</w:t>
      </w:r>
      <w:r w:rsidR="00C93FC3" w:rsidRPr="00F40FA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F40FA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="0018286A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2402E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Pr="00F40FA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tbl>
      <w:tblPr>
        <w:tblW w:w="8506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111"/>
        <w:gridCol w:w="338"/>
        <w:gridCol w:w="1789"/>
        <w:gridCol w:w="270"/>
        <w:gridCol w:w="1998"/>
      </w:tblGrid>
      <w:tr w:rsidR="00C93FC3" w:rsidRPr="00F40FAE" w:rsidTr="0062402E">
        <w:tc>
          <w:tcPr>
            <w:tcW w:w="4111" w:type="dxa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: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93FC3" w:rsidRPr="00F40FAE" w:rsidTr="0062402E">
        <w:tc>
          <w:tcPr>
            <w:tcW w:w="4111" w:type="dxa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8" w:type="dxa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57" w:type="dxa"/>
            <w:gridSpan w:val="3"/>
            <w:tcBorders>
              <w:bottom w:val="single" w:sz="4" w:space="0" w:color="auto"/>
            </w:tcBorders>
          </w:tcPr>
          <w:p w:rsidR="00C93FC3" w:rsidRPr="00F40FAE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C93FC3" w:rsidRPr="00F40FAE" w:rsidTr="0062402E">
        <w:trPr>
          <w:trHeight w:val="351"/>
        </w:trPr>
        <w:tc>
          <w:tcPr>
            <w:tcW w:w="4111" w:type="dxa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8" w:type="dxa"/>
            <w:vAlign w:val="bottom"/>
          </w:tcPr>
          <w:p w:rsidR="00C93FC3" w:rsidRPr="00F40FAE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:rsidR="00C93FC3" w:rsidRPr="00F40FAE" w:rsidRDefault="00C93FC3" w:rsidP="00C93FC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033DE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70" w:type="dxa"/>
            <w:vAlign w:val="bottom"/>
          </w:tcPr>
          <w:p w:rsidR="00C93FC3" w:rsidRPr="00F40FAE" w:rsidRDefault="00C93FC3" w:rsidP="00C91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:rsidR="00C93FC3" w:rsidRPr="00F40FAE" w:rsidRDefault="00C93FC3" w:rsidP="00C919B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7033DE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C93FC3" w:rsidRPr="00F40FAE" w:rsidTr="0062402E">
        <w:trPr>
          <w:trHeight w:val="113"/>
        </w:trPr>
        <w:tc>
          <w:tcPr>
            <w:tcW w:w="4111" w:type="dxa"/>
          </w:tcPr>
          <w:p w:rsidR="00C93FC3" w:rsidRPr="00F40FAE" w:rsidRDefault="00C93FC3" w:rsidP="00C919B6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38" w:type="dxa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</w:tcPr>
          <w:p w:rsidR="00C93FC3" w:rsidRPr="00F40FAE" w:rsidRDefault="00C93FC3" w:rsidP="00C919B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93FC3" w:rsidRPr="00F40FAE" w:rsidRDefault="00C93FC3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8" w:type="dxa"/>
          </w:tcPr>
          <w:p w:rsidR="00C93FC3" w:rsidRPr="00F40FAE" w:rsidRDefault="00C93FC3" w:rsidP="00C919B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97508" w:rsidRPr="00F40FAE" w:rsidTr="0062402E">
        <w:trPr>
          <w:trHeight w:val="113"/>
        </w:trPr>
        <w:tc>
          <w:tcPr>
            <w:tcW w:w="4111" w:type="dxa"/>
          </w:tcPr>
          <w:p w:rsidR="00F97508" w:rsidRPr="00F40FAE" w:rsidRDefault="00F97508" w:rsidP="00F9750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ราคาตามบัญชี ณ วันต้น</w:t>
            </w: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338" w:type="dxa"/>
          </w:tcPr>
          <w:p w:rsidR="00F97508" w:rsidRPr="00F40FAE" w:rsidRDefault="00F97508" w:rsidP="00F9750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  <w:vAlign w:val="bottom"/>
          </w:tcPr>
          <w:p w:rsidR="00F97508" w:rsidRPr="00FC704E" w:rsidRDefault="00F97508" w:rsidP="00F9750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04E">
              <w:rPr>
                <w:rFonts w:ascii="Browallia New" w:hAnsi="Browallia New" w:cs="Browallia New"/>
                <w:sz w:val="28"/>
                <w:szCs w:val="28"/>
              </w:rPr>
              <w:t>1,147,159</w:t>
            </w:r>
          </w:p>
        </w:tc>
        <w:tc>
          <w:tcPr>
            <w:tcW w:w="270" w:type="dxa"/>
          </w:tcPr>
          <w:p w:rsidR="00F97508" w:rsidRPr="00F40FAE" w:rsidRDefault="00F97508" w:rsidP="00F9750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:rsidR="00F97508" w:rsidRPr="00F40FAE" w:rsidRDefault="00F97508" w:rsidP="00F9750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889,261</w:t>
            </w:r>
          </w:p>
        </w:tc>
      </w:tr>
      <w:tr w:rsidR="00F97508" w:rsidRPr="00F40FAE" w:rsidTr="0062402E">
        <w:trPr>
          <w:trHeight w:val="113"/>
        </w:trPr>
        <w:tc>
          <w:tcPr>
            <w:tcW w:w="4111" w:type="dxa"/>
          </w:tcPr>
          <w:p w:rsidR="00F97508" w:rsidRPr="00F40FAE" w:rsidRDefault="00F97508" w:rsidP="00F9750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กำไร</w:t>
            </w:r>
            <w:r w:rsidRPr="00F40FA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(</w:t>
            </w:r>
            <w:r w:rsidRPr="00F40FAE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F40FAE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) </w:t>
            </w: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338" w:type="dxa"/>
          </w:tcPr>
          <w:p w:rsidR="00F97508" w:rsidRPr="00F40FAE" w:rsidRDefault="00F97508" w:rsidP="00F9750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:rsidR="00F97508" w:rsidRPr="00FC704E" w:rsidRDefault="00F97508" w:rsidP="00F9750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704E">
              <w:rPr>
                <w:rFonts w:ascii="Browallia New" w:hAnsi="Browallia New" w:cs="Browallia New"/>
                <w:sz w:val="28"/>
                <w:szCs w:val="28"/>
              </w:rPr>
              <w:t>137,465</w:t>
            </w:r>
          </w:p>
        </w:tc>
        <w:tc>
          <w:tcPr>
            <w:tcW w:w="270" w:type="dxa"/>
          </w:tcPr>
          <w:p w:rsidR="00F97508" w:rsidRPr="00F40FAE" w:rsidRDefault="00F97508" w:rsidP="00F9750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:rsidR="00F97508" w:rsidRPr="00F40FAE" w:rsidRDefault="00F97508" w:rsidP="00F9750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257,898</w:t>
            </w:r>
          </w:p>
        </w:tc>
      </w:tr>
      <w:tr w:rsidR="00F97508" w:rsidRPr="00F40FAE" w:rsidTr="0062402E">
        <w:trPr>
          <w:trHeight w:val="113"/>
        </w:trPr>
        <w:tc>
          <w:tcPr>
            <w:tcW w:w="4111" w:type="dxa"/>
          </w:tcPr>
          <w:p w:rsidR="00F97508" w:rsidRPr="00F40FAE" w:rsidRDefault="00F97508" w:rsidP="00F97508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>ราคาตามบัญชี ณ วันสิ้น</w:t>
            </w:r>
            <w:r w:rsidRPr="00F40FAE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338" w:type="dxa"/>
          </w:tcPr>
          <w:p w:rsidR="00F97508" w:rsidRPr="00F40FAE" w:rsidRDefault="00F97508" w:rsidP="00F9750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F97508" w:rsidRPr="00FC704E" w:rsidRDefault="00F97508" w:rsidP="00F9750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704E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  <w:tc>
          <w:tcPr>
            <w:tcW w:w="270" w:type="dxa"/>
          </w:tcPr>
          <w:p w:rsidR="00F97508" w:rsidRPr="00F40FAE" w:rsidRDefault="00F97508" w:rsidP="00F9750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F97508" w:rsidRPr="00F40FAE" w:rsidRDefault="00F97508" w:rsidP="00F9750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1,147,159</w:t>
            </w:r>
          </w:p>
        </w:tc>
      </w:tr>
    </w:tbl>
    <w:p w:rsidR="00CA7CD2" w:rsidRDefault="00CA7CD2" w:rsidP="00B92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:rsidR="00B92C86" w:rsidRPr="00F40FAE" w:rsidRDefault="00B92C86" w:rsidP="0062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31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F40FAE">
        <w:rPr>
          <w:rFonts w:ascii="Browallia New" w:hAnsi="Browallia New" w:cs="Browallia New"/>
          <w:sz w:val="28"/>
          <w:szCs w:val="28"/>
        </w:rPr>
        <w:t>2560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:rsidR="00B92C86" w:rsidRPr="00B2495E" w:rsidRDefault="00B92C86" w:rsidP="00B2495E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853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1234"/>
        <w:gridCol w:w="1276"/>
        <w:gridCol w:w="1586"/>
        <w:gridCol w:w="1620"/>
        <w:gridCol w:w="1364"/>
      </w:tblGrid>
      <w:tr w:rsidR="00B92C86" w:rsidRPr="00F40FAE" w:rsidTr="0062402E">
        <w:tc>
          <w:tcPr>
            <w:tcW w:w="1459" w:type="dxa"/>
          </w:tcPr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34" w:type="dxa"/>
          </w:tcPr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</w:p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276" w:type="dxa"/>
          </w:tcPr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ราคาใช้สิทธิ</w:t>
            </w:r>
          </w:p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586" w:type="dxa"/>
          </w:tcPr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อัตราการใช้สิทธิ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ต่อหุ้นสามัญ</w:t>
            </w:r>
          </w:p>
        </w:tc>
        <w:tc>
          <w:tcPr>
            <w:tcW w:w="1620" w:type="dxa"/>
          </w:tcPr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ครบกำหนดอายุ</w:t>
            </w:r>
          </w:p>
        </w:tc>
        <w:tc>
          <w:tcPr>
            <w:tcW w:w="1364" w:type="dxa"/>
          </w:tcPr>
          <w:p w:rsidR="00B92C86" w:rsidRPr="00F40FAE" w:rsidRDefault="00B92C86" w:rsidP="001E34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 (บาทต่อหุ้น)</w:t>
            </w:r>
          </w:p>
        </w:tc>
      </w:tr>
      <w:tr w:rsidR="00B92C86" w:rsidRPr="00F40FAE" w:rsidTr="0062402E">
        <w:tc>
          <w:tcPr>
            <w:tcW w:w="1459" w:type="dxa"/>
          </w:tcPr>
          <w:p w:rsidR="00B92C86" w:rsidRPr="00F40FAE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</w:tcPr>
          <w:p w:rsidR="00B92C86" w:rsidRPr="00F40FAE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2C86" w:rsidRPr="00F40FAE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B92C86" w:rsidRPr="00F40FAE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B92C86" w:rsidRPr="00F40FAE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</w:tcPr>
          <w:p w:rsidR="00B92C86" w:rsidRPr="00FC704E" w:rsidRDefault="00B92C86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495E" w:rsidRPr="00F40FAE" w:rsidTr="0062402E">
        <w:tc>
          <w:tcPr>
            <w:tcW w:w="1459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MILL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W3</w:t>
            </w:r>
          </w:p>
        </w:tc>
        <w:tc>
          <w:tcPr>
            <w:tcW w:w="1234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76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6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ธ.ค.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64" w:type="dxa"/>
          </w:tcPr>
          <w:p w:rsidR="00B2495E" w:rsidRPr="00FC704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704E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C704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B2495E" w:rsidRPr="00F40FAE" w:rsidTr="0062402E">
        <w:tc>
          <w:tcPr>
            <w:tcW w:w="1459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MILL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W4</w:t>
            </w:r>
          </w:p>
        </w:tc>
        <w:tc>
          <w:tcPr>
            <w:tcW w:w="1234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586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B2495E" w:rsidRPr="00F40FA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ค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.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364" w:type="dxa"/>
          </w:tcPr>
          <w:p w:rsidR="00B2495E" w:rsidRPr="00FC704E" w:rsidRDefault="00B2495E" w:rsidP="00B2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704E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C704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</w:tr>
    </w:tbl>
    <w:p w:rsidR="008E2881" w:rsidRPr="00F40FAE" w:rsidRDefault="008E2881" w:rsidP="0000086B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692849" w:rsidRPr="00692849" w:rsidRDefault="00830517" w:rsidP="0062402E">
      <w:pPr>
        <w:tabs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92849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</w:t>
      </w:r>
      <w:r w:rsidRPr="00692849">
        <w:rPr>
          <w:rFonts w:ascii="Browallia New" w:hAnsi="Browallia New" w:cs="Browallia New" w:hint="cs"/>
          <w:i/>
          <w:iCs/>
          <w:sz w:val="28"/>
          <w:szCs w:val="28"/>
          <w:cs/>
        </w:rPr>
        <w:t>ี</w:t>
      </w:r>
      <w:r w:rsidR="000A6BFF" w:rsidRPr="00692849">
        <w:rPr>
          <w:rFonts w:ascii="Browallia New" w:hAnsi="Browallia New" w:cs="Browallia New"/>
          <w:i/>
          <w:iCs/>
          <w:sz w:val="28"/>
          <w:szCs w:val="28"/>
        </w:rPr>
        <w:t xml:space="preserve"> 25</w:t>
      </w:r>
      <w:r w:rsidR="00B92C86" w:rsidRPr="00692849">
        <w:rPr>
          <w:rFonts w:ascii="Browallia New" w:hAnsi="Browallia New" w:cs="Browallia New"/>
          <w:i/>
          <w:iCs/>
          <w:sz w:val="28"/>
          <w:szCs w:val="28"/>
        </w:rPr>
        <w:t>59</w:t>
      </w:r>
    </w:p>
    <w:p w:rsidR="00830517" w:rsidRDefault="00830517" w:rsidP="0062402E">
      <w:pPr>
        <w:tabs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00086B">
        <w:rPr>
          <w:rFonts w:ascii="Browallia New" w:hAnsi="Browallia New" w:cs="Browallia New"/>
          <w:sz w:val="28"/>
          <w:szCs w:val="28"/>
          <w:cs/>
        </w:rPr>
        <w:t xml:space="preserve">บริษัทได้แปลงสภาพหุ้นบุริมสิทธิในเงินลงทุนในหลักทรัพย์เผื่อขายจำนวน </w:t>
      </w:r>
      <w:r w:rsidRPr="0000086B">
        <w:rPr>
          <w:rFonts w:ascii="Browallia New" w:hAnsi="Browallia New" w:cs="Browallia New"/>
          <w:sz w:val="28"/>
          <w:szCs w:val="28"/>
        </w:rPr>
        <w:t xml:space="preserve">249,555,211 </w:t>
      </w:r>
      <w:r w:rsidR="00C47FD5" w:rsidRPr="0000086B">
        <w:rPr>
          <w:rFonts w:ascii="Browallia New" w:hAnsi="Browallia New" w:cs="Browallia New"/>
          <w:sz w:val="28"/>
          <w:szCs w:val="28"/>
          <w:cs/>
        </w:rPr>
        <w:t>หุ้น</w:t>
      </w:r>
      <w:r w:rsidR="00B62719" w:rsidRPr="0000086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0086B">
        <w:rPr>
          <w:rFonts w:ascii="Browallia New" w:hAnsi="Browallia New" w:cs="Browallia New"/>
          <w:sz w:val="28"/>
          <w:szCs w:val="28"/>
          <w:cs/>
        </w:rPr>
        <w:t>เป็นหุ้นสามัญทั้งจำนวน ส่งผลให้หุ้นสามัญในเงินลงทุนในหลักทรัพย์เผื่อขายเพิ่มขึ้นจากจำนวน</w:t>
      </w:r>
      <w:r w:rsidRPr="0000086B">
        <w:rPr>
          <w:rFonts w:ascii="Browallia New" w:hAnsi="Browallia New" w:cs="Browallia New"/>
          <w:sz w:val="28"/>
          <w:szCs w:val="28"/>
        </w:rPr>
        <w:t xml:space="preserve"> 480,344,788 </w:t>
      </w:r>
      <w:r w:rsidRPr="0000086B">
        <w:rPr>
          <w:rFonts w:ascii="Browallia New" w:hAnsi="Browallia New" w:cs="Browallia New"/>
          <w:sz w:val="28"/>
          <w:szCs w:val="28"/>
          <w:cs/>
        </w:rPr>
        <w:t xml:space="preserve">หุ้น เป็น </w:t>
      </w:r>
      <w:r w:rsidRPr="0000086B">
        <w:rPr>
          <w:rFonts w:ascii="Browallia New" w:hAnsi="Browallia New" w:cs="Browallia New"/>
          <w:sz w:val="28"/>
          <w:szCs w:val="28"/>
        </w:rPr>
        <w:t>729,899,999</w:t>
      </w:r>
      <w:r w:rsidRPr="0000086B">
        <w:rPr>
          <w:rFonts w:ascii="Browallia New" w:hAnsi="Browallia New" w:cs="Browallia New"/>
          <w:sz w:val="28"/>
          <w:szCs w:val="28"/>
          <w:cs/>
        </w:rPr>
        <w:t xml:space="preserve"> หุ้น </w:t>
      </w:r>
    </w:p>
    <w:p w:rsidR="0016249E" w:rsidRPr="002E161A" w:rsidRDefault="0016249E" w:rsidP="0062402E">
      <w:pPr>
        <w:tabs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</w:rPr>
      </w:pPr>
    </w:p>
    <w:p w:rsidR="002E161A" w:rsidRDefault="00C93FC3" w:rsidP="002E161A">
      <w:pPr>
        <w:tabs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AC3EAB">
        <w:rPr>
          <w:rFonts w:ascii="Browallia New" w:hAnsi="Browallia New" w:cs="Browallia New"/>
          <w:sz w:val="28"/>
          <w:szCs w:val="28"/>
          <w:cs/>
        </w:rPr>
        <w:t>บริษัทได้รับ</w:t>
      </w:r>
      <w:r w:rsidR="00EB225B" w:rsidRPr="00AC3EAB">
        <w:rPr>
          <w:rFonts w:ascii="Browallia New" w:hAnsi="Browallia New" w:cs="Browallia New"/>
          <w:sz w:val="28"/>
          <w:szCs w:val="28"/>
          <w:cs/>
        </w:rPr>
        <w:t>เงิน</w:t>
      </w:r>
      <w:r w:rsidRPr="00AC3EAB">
        <w:rPr>
          <w:rFonts w:ascii="Browallia New" w:hAnsi="Browallia New" w:cs="Browallia New"/>
          <w:sz w:val="28"/>
          <w:szCs w:val="28"/>
          <w:cs/>
        </w:rPr>
        <w:t>ปันผลจากเงินลงทุนใน</w:t>
      </w:r>
      <w:r w:rsidR="009219BF" w:rsidRPr="00AC3EAB">
        <w:rPr>
          <w:rFonts w:ascii="Browallia New" w:hAnsi="Browallia New" w:cs="Browallia New"/>
          <w:sz w:val="28"/>
          <w:szCs w:val="28"/>
          <w:cs/>
        </w:rPr>
        <w:t xml:space="preserve">หลักทรัพย์เผื่อขาย </w:t>
      </w:r>
      <w:r w:rsidR="007D566B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A7649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76496">
        <w:rPr>
          <w:rFonts w:ascii="Browallia New" w:hAnsi="Browallia New" w:cs="Browallia New"/>
          <w:sz w:val="28"/>
          <w:szCs w:val="28"/>
        </w:rPr>
        <w:t xml:space="preserve">68.27 </w:t>
      </w:r>
      <w:r w:rsidR="00A76496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AC3EAB">
        <w:rPr>
          <w:rFonts w:ascii="Browallia New" w:hAnsi="Browallia New" w:cs="Browallia New"/>
          <w:sz w:val="28"/>
          <w:szCs w:val="28"/>
          <w:cs/>
        </w:rPr>
        <w:t>โดยเงินปันผลรับดังกล่าว แบ่งเป็น</w:t>
      </w:r>
      <w:r w:rsidR="00B776E7" w:rsidRPr="00AC3E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C3EAB">
        <w:rPr>
          <w:rFonts w:ascii="Browallia New" w:hAnsi="Browallia New" w:cs="Browallia New"/>
          <w:sz w:val="28"/>
          <w:szCs w:val="28"/>
        </w:rPr>
        <w:t xml:space="preserve">2 </w:t>
      </w:r>
      <w:r w:rsidR="00A14A44" w:rsidRPr="00AC3EAB">
        <w:rPr>
          <w:rFonts w:ascii="Browallia New" w:hAnsi="Browallia New" w:cs="Browallia New"/>
          <w:sz w:val="28"/>
          <w:szCs w:val="28"/>
          <w:cs/>
        </w:rPr>
        <w:t>ส่วน ดังนี้</w:t>
      </w:r>
    </w:p>
    <w:p w:rsidR="002E161A" w:rsidRPr="002E161A" w:rsidRDefault="002E161A" w:rsidP="002E161A">
      <w:pPr>
        <w:tabs>
          <w:tab w:val="clear" w:pos="454"/>
        </w:tabs>
        <w:spacing w:line="240" w:lineRule="auto"/>
        <w:ind w:left="851"/>
        <w:jc w:val="thaiDistribute"/>
        <w:rPr>
          <w:rFonts w:ascii="Browallia New" w:hAnsi="Browallia New" w:cs="Browallia New"/>
        </w:rPr>
      </w:pPr>
    </w:p>
    <w:p w:rsidR="00DA2012" w:rsidRPr="00AC3EAB" w:rsidRDefault="00C93FC3" w:rsidP="001C7D4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3EAB">
        <w:rPr>
          <w:rFonts w:ascii="Browallia New" w:hAnsi="Browallia New" w:cs="Browallia New"/>
          <w:sz w:val="28"/>
          <w:szCs w:val="28"/>
          <w:cs/>
        </w:rPr>
        <w:t>เงินปันผลรับจากหุ้นบุริมสิทธิ ในอัตราหุ้นละ</w:t>
      </w:r>
      <w:r w:rsidR="0064460F" w:rsidRPr="00AC3EAB">
        <w:rPr>
          <w:rFonts w:ascii="Browallia New" w:hAnsi="Browallia New" w:cs="Browallia New"/>
          <w:sz w:val="28"/>
          <w:szCs w:val="28"/>
        </w:rPr>
        <w:t xml:space="preserve"> 0</w:t>
      </w:r>
      <w:r w:rsidR="0064460F" w:rsidRPr="00AC3EAB">
        <w:rPr>
          <w:rFonts w:ascii="Browallia New" w:hAnsi="Browallia New" w:cs="Browallia New"/>
          <w:sz w:val="28"/>
          <w:szCs w:val="28"/>
          <w:cs/>
        </w:rPr>
        <w:t>.</w:t>
      </w:r>
      <w:r w:rsidR="0064460F" w:rsidRPr="00AC3EAB">
        <w:rPr>
          <w:rFonts w:ascii="Browallia New" w:hAnsi="Browallia New" w:cs="Browallia New"/>
          <w:sz w:val="28"/>
          <w:szCs w:val="28"/>
        </w:rPr>
        <w:t xml:space="preserve">21 </w:t>
      </w:r>
      <w:r w:rsidRPr="00AC3EAB">
        <w:rPr>
          <w:rFonts w:ascii="Browallia New" w:hAnsi="Browallia New" w:cs="Browallia New"/>
          <w:sz w:val="28"/>
          <w:szCs w:val="28"/>
          <w:cs/>
        </w:rPr>
        <w:t>บาท คิดเป็นจำนวนเงิน</w:t>
      </w:r>
      <w:r w:rsidRPr="00AC3EAB">
        <w:rPr>
          <w:rFonts w:ascii="Browallia New" w:hAnsi="Browallia New" w:cs="Browallia New"/>
          <w:sz w:val="28"/>
          <w:szCs w:val="28"/>
        </w:rPr>
        <w:t xml:space="preserve"> 53</w:t>
      </w:r>
      <w:r w:rsidRPr="00AC3EAB">
        <w:rPr>
          <w:rFonts w:ascii="Browallia New" w:hAnsi="Browallia New" w:cs="Browallia New"/>
          <w:sz w:val="28"/>
          <w:szCs w:val="28"/>
          <w:cs/>
        </w:rPr>
        <w:t>.</w:t>
      </w:r>
      <w:r w:rsidRPr="00AC3EAB">
        <w:rPr>
          <w:rFonts w:ascii="Browallia New" w:hAnsi="Browallia New" w:cs="Browallia New"/>
          <w:sz w:val="28"/>
          <w:szCs w:val="28"/>
        </w:rPr>
        <w:t xml:space="preserve">81 </w:t>
      </w:r>
      <w:r w:rsidR="00DA2012" w:rsidRPr="00AC3EAB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6811F2" w:rsidRPr="00AC3EAB">
        <w:rPr>
          <w:rFonts w:ascii="Browallia New" w:hAnsi="Browallia New" w:cs="Browallia New"/>
          <w:sz w:val="28"/>
          <w:szCs w:val="28"/>
          <w:cs/>
        </w:rPr>
        <w:t>บริษัทได้รับเงินปันผลแล้ว</w:t>
      </w:r>
      <w:r w:rsidR="00DA2012" w:rsidRPr="00AC3EAB">
        <w:rPr>
          <w:rFonts w:ascii="Browallia New" w:hAnsi="Browallia New" w:cs="Browallia New"/>
          <w:sz w:val="28"/>
          <w:szCs w:val="28"/>
          <w:cs/>
        </w:rPr>
        <w:t>ในวันที่</w:t>
      </w:r>
      <w:r w:rsidR="00DA2012" w:rsidRPr="00AC3EAB">
        <w:rPr>
          <w:rFonts w:ascii="Browallia New" w:hAnsi="Browallia New" w:cs="Browallia New"/>
          <w:sz w:val="28"/>
          <w:szCs w:val="28"/>
        </w:rPr>
        <w:t xml:space="preserve"> 8 </w:t>
      </w:r>
      <w:r w:rsidR="00DA2012" w:rsidRPr="00AC3EAB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="00DA2012" w:rsidRPr="00AC3EAB">
        <w:rPr>
          <w:rFonts w:ascii="Browallia New" w:hAnsi="Browallia New" w:cs="Browallia New"/>
          <w:sz w:val="28"/>
          <w:szCs w:val="28"/>
        </w:rPr>
        <w:t>2559</w:t>
      </w:r>
    </w:p>
    <w:p w:rsidR="00C93FC3" w:rsidRPr="00AC3EAB" w:rsidRDefault="00C93FC3" w:rsidP="001C7D4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3EAB">
        <w:rPr>
          <w:rFonts w:ascii="Browallia New" w:hAnsi="Browallia New" w:cs="Browallia New"/>
          <w:sz w:val="28"/>
          <w:szCs w:val="28"/>
          <w:cs/>
        </w:rPr>
        <w:t xml:space="preserve">เงินปันผลรับจากหุ้นสามัญ ในอัตราหุ้นละ </w:t>
      </w:r>
      <w:r w:rsidRPr="00AC3EAB">
        <w:rPr>
          <w:rFonts w:ascii="Browallia New" w:hAnsi="Browallia New" w:cs="Browallia New"/>
          <w:sz w:val="28"/>
          <w:szCs w:val="28"/>
        </w:rPr>
        <w:t>0</w:t>
      </w:r>
      <w:r w:rsidRPr="00AC3EAB">
        <w:rPr>
          <w:rFonts w:ascii="Browallia New" w:hAnsi="Browallia New" w:cs="Browallia New"/>
          <w:sz w:val="28"/>
          <w:szCs w:val="28"/>
          <w:cs/>
        </w:rPr>
        <w:t>.</w:t>
      </w:r>
      <w:r w:rsidRPr="00AC3EAB">
        <w:rPr>
          <w:rFonts w:ascii="Browallia New" w:hAnsi="Browallia New" w:cs="Browallia New"/>
          <w:sz w:val="28"/>
          <w:szCs w:val="28"/>
        </w:rPr>
        <w:t xml:space="preserve">02 </w:t>
      </w:r>
      <w:r w:rsidRPr="00AC3EAB">
        <w:rPr>
          <w:rFonts w:ascii="Browallia New" w:hAnsi="Browallia New" w:cs="Browallia New"/>
          <w:sz w:val="28"/>
          <w:szCs w:val="28"/>
          <w:cs/>
        </w:rPr>
        <w:t>บาท คิดเป็นจำนวนเงิน</w:t>
      </w:r>
      <w:r w:rsidRPr="00AC3EAB">
        <w:rPr>
          <w:rFonts w:ascii="Browallia New" w:hAnsi="Browallia New" w:cs="Browallia New"/>
          <w:sz w:val="28"/>
          <w:szCs w:val="28"/>
        </w:rPr>
        <w:t xml:space="preserve"> 14</w:t>
      </w:r>
      <w:r w:rsidRPr="00AC3EAB">
        <w:rPr>
          <w:rFonts w:ascii="Browallia New" w:hAnsi="Browallia New" w:cs="Browallia New"/>
          <w:sz w:val="28"/>
          <w:szCs w:val="28"/>
          <w:cs/>
        </w:rPr>
        <w:t>.</w:t>
      </w:r>
      <w:r w:rsidRPr="00AC3EAB">
        <w:rPr>
          <w:rFonts w:ascii="Browallia New" w:hAnsi="Browallia New" w:cs="Browallia New"/>
          <w:sz w:val="28"/>
          <w:szCs w:val="28"/>
        </w:rPr>
        <w:t xml:space="preserve">46 </w:t>
      </w:r>
      <w:r w:rsidRPr="00AC3EAB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DA2012" w:rsidRPr="00AC3EAB">
        <w:rPr>
          <w:rFonts w:ascii="Browallia New" w:hAnsi="Browallia New" w:cs="Browallia New"/>
          <w:sz w:val="28"/>
          <w:szCs w:val="28"/>
          <w:cs/>
        </w:rPr>
        <w:t>บริษัทได้รับเงินปันผลแล้ว</w:t>
      </w:r>
      <w:r w:rsidR="006811F2" w:rsidRPr="00AC3EAB">
        <w:rPr>
          <w:rFonts w:ascii="Browallia New" w:hAnsi="Browallia New" w:cs="Browallia New"/>
          <w:sz w:val="28"/>
          <w:szCs w:val="28"/>
          <w:cs/>
        </w:rPr>
        <w:t>ใน</w:t>
      </w:r>
      <w:r w:rsidRPr="00AC3EA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AC3EAB">
        <w:rPr>
          <w:rFonts w:ascii="Browallia New" w:hAnsi="Browallia New" w:cs="Browallia New"/>
          <w:sz w:val="28"/>
          <w:szCs w:val="28"/>
        </w:rPr>
        <w:t xml:space="preserve">27 </w:t>
      </w:r>
      <w:r w:rsidRPr="00AC3EAB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DA2012" w:rsidRPr="00AC3EAB">
        <w:rPr>
          <w:rFonts w:ascii="Browallia New" w:hAnsi="Browallia New" w:cs="Browallia New"/>
          <w:sz w:val="28"/>
          <w:szCs w:val="28"/>
        </w:rPr>
        <w:t xml:space="preserve"> 2559</w:t>
      </w:r>
    </w:p>
    <w:p w:rsidR="00A62575" w:rsidRPr="00F40FAE" w:rsidRDefault="00A6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cs/>
        </w:rPr>
      </w:pPr>
    </w:p>
    <w:p w:rsidR="002E161A" w:rsidRPr="00B2495E" w:rsidRDefault="00A76496" w:rsidP="00B24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>15.2</w:t>
      </w:r>
      <w:r w:rsidR="0026661B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4626E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เงินลงทุนทั่วไป </w:t>
      </w:r>
      <w:r w:rsidR="00D4626E" w:rsidRPr="00F40FAE">
        <w:rPr>
          <w:rFonts w:ascii="Browallia New" w:hAnsi="Browallia New" w:cs="Browallia New"/>
          <w:sz w:val="28"/>
          <w:szCs w:val="28"/>
          <w:cs/>
          <w:lang w:val="en-GB"/>
        </w:rPr>
        <w:t>–</w:t>
      </w:r>
      <w:r w:rsidR="00D4626E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สุทธิ</w:t>
      </w:r>
    </w:p>
    <w:p w:rsidR="002E161A" w:rsidRPr="002E161A" w:rsidRDefault="002E161A" w:rsidP="00D46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8"/>
          <w:szCs w:val="8"/>
          <w:lang w:val="en-GB"/>
        </w:rPr>
      </w:pP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900"/>
        <w:gridCol w:w="900"/>
        <w:gridCol w:w="900"/>
        <w:gridCol w:w="900"/>
        <w:gridCol w:w="795"/>
        <w:gridCol w:w="850"/>
      </w:tblGrid>
      <w:tr w:rsidR="00D4626E" w:rsidRPr="002E161A" w:rsidTr="00B2495E">
        <w:trPr>
          <w:cantSplit/>
          <w:trHeight w:val="283"/>
        </w:trPr>
        <w:tc>
          <w:tcPr>
            <w:tcW w:w="3260" w:type="dxa"/>
          </w:tcPr>
          <w:p w:rsidR="00D4626E" w:rsidRPr="002E161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:rsidR="00D4626E" w:rsidRPr="002E161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:rsidR="00D4626E" w:rsidRPr="002E161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:rsidR="00D4626E" w:rsidRPr="002E161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</w:tcPr>
          <w:p w:rsidR="00D4626E" w:rsidRPr="002E161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45" w:type="dxa"/>
            <w:gridSpan w:val="2"/>
            <w:hideMark/>
          </w:tcPr>
          <w:p w:rsidR="00D4626E" w:rsidRPr="002E161A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</w:rPr>
            </w:pPr>
            <w:r w:rsidRPr="002E161A">
              <w:rPr>
                <w:rFonts w:ascii="Browallia New" w:hAnsi="Browallia New" w:cs="Browallia New"/>
                <w:cs/>
              </w:rPr>
              <w:t>(หน่วย : พันบาท)</w:t>
            </w:r>
          </w:p>
        </w:tc>
      </w:tr>
      <w:tr w:rsidR="00D4626E" w:rsidRPr="00F40FAE" w:rsidTr="00B2495E">
        <w:trPr>
          <w:cantSplit/>
          <w:trHeight w:val="283"/>
        </w:trPr>
        <w:tc>
          <w:tcPr>
            <w:tcW w:w="326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:rsidR="00D4626E" w:rsidRPr="00F40FAE" w:rsidRDefault="00D4626E" w:rsidP="001E34F0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D4626E" w:rsidRPr="00F40FAE" w:rsidTr="00B2495E">
        <w:trPr>
          <w:cantSplit/>
          <w:trHeight w:val="306"/>
        </w:trPr>
        <w:tc>
          <w:tcPr>
            <w:tcW w:w="326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45" w:type="dxa"/>
            <w:gridSpan w:val="2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D4626E" w:rsidRPr="00F40FAE" w:rsidTr="00B2495E">
        <w:trPr>
          <w:cantSplit/>
          <w:trHeight w:val="68"/>
        </w:trPr>
        <w:tc>
          <w:tcPr>
            <w:tcW w:w="326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00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900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00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795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850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D4626E" w:rsidRPr="00F40FAE" w:rsidTr="00B2495E">
        <w:trPr>
          <w:cantSplit/>
          <w:trHeight w:val="207"/>
        </w:trPr>
        <w:tc>
          <w:tcPr>
            <w:tcW w:w="326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4626E" w:rsidRPr="00F40FA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626E" w:rsidRPr="00F40FAE" w:rsidTr="00B2495E">
        <w:trPr>
          <w:cantSplit/>
          <w:trHeight w:val="207"/>
        </w:trPr>
        <w:tc>
          <w:tcPr>
            <w:tcW w:w="3260" w:type="dxa"/>
          </w:tcPr>
          <w:p w:rsidR="00D4626E" w:rsidRPr="00F40FAE" w:rsidRDefault="00D4626E" w:rsidP="001E34F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– บริษัท </w:t>
            </w:r>
            <w:r w:rsidRPr="00F40FA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ปรินดา</w:t>
            </w: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00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D4626E" w:rsidRPr="00FC704E" w:rsidRDefault="00D4626E" w:rsidP="001E34F0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00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39</w:t>
            </w:r>
          </w:p>
        </w:tc>
        <w:tc>
          <w:tcPr>
            <w:tcW w:w="795" w:type="dxa"/>
          </w:tcPr>
          <w:p w:rsidR="00D4626E" w:rsidRPr="00FC704E" w:rsidRDefault="00D4626E" w:rsidP="001E34F0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  <w:tc>
          <w:tcPr>
            <w:tcW w:w="850" w:type="dxa"/>
          </w:tcPr>
          <w:p w:rsidR="00D4626E" w:rsidRPr="00F40FAE" w:rsidRDefault="00D4626E" w:rsidP="001E34F0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</w:tr>
      <w:tr w:rsidR="00D4626E" w:rsidRPr="00F40FAE" w:rsidTr="00B2495E">
        <w:trPr>
          <w:cantSplit/>
          <w:trHeight w:val="327"/>
        </w:trPr>
        <w:tc>
          <w:tcPr>
            <w:tcW w:w="3260" w:type="dxa"/>
            <w:hideMark/>
          </w:tcPr>
          <w:p w:rsidR="00D4626E" w:rsidRPr="00F40FAE" w:rsidRDefault="00D4626E" w:rsidP="001E34F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:rsidR="00D4626E" w:rsidRPr="00FC704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hideMark/>
          </w:tcPr>
          <w:p w:rsidR="00D4626E" w:rsidRPr="00F40FAE" w:rsidRDefault="00D4626E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4626E" w:rsidRPr="00F40FAE" w:rsidTr="00B2495E">
        <w:trPr>
          <w:cantSplit/>
          <w:trHeight w:val="327"/>
        </w:trPr>
        <w:tc>
          <w:tcPr>
            <w:tcW w:w="3260" w:type="dxa"/>
          </w:tcPr>
          <w:p w:rsidR="00D4626E" w:rsidRPr="00F40FAE" w:rsidRDefault="00D4626E" w:rsidP="001E34F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เงินลงทุนทั่วไป </w:t>
            </w:r>
            <w:r w:rsidRPr="00F40FA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– สุทธิ</w:t>
            </w: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4626E" w:rsidRPr="00FC704E" w:rsidRDefault="00D4626E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:rsidR="00D4626E" w:rsidRPr="00FC704E" w:rsidRDefault="00D4626E" w:rsidP="001E34F0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D4626E" w:rsidRPr="00F40FAE" w:rsidRDefault="00D4626E" w:rsidP="001E34F0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:rsidR="001D08BF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เง</w:t>
      </w:r>
      <w:r w:rsidR="00F8036C" w:rsidRPr="00F40FAE">
        <w:rPr>
          <w:rFonts w:ascii="Browallia New" w:hAnsi="Browallia New" w:cs="Browallia New"/>
          <w:b/>
          <w:bCs/>
          <w:sz w:val="28"/>
          <w:szCs w:val="28"/>
          <w:cs/>
        </w:rPr>
        <w:t>ินลงทุนในบริษัทย่อย</w:t>
      </w:r>
      <w:r w:rsidR="00132BB8"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:rsidR="002E161A" w:rsidRPr="00F40FAE" w:rsidRDefault="002E161A" w:rsidP="002E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7D0F72" w:rsidRPr="002E161A" w:rsidRDefault="007D0F72" w:rsidP="007D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89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04"/>
        <w:gridCol w:w="890"/>
        <w:gridCol w:w="936"/>
        <w:gridCol w:w="882"/>
        <w:gridCol w:w="891"/>
        <w:gridCol w:w="796"/>
        <w:gridCol w:w="840"/>
      </w:tblGrid>
      <w:tr w:rsidR="00257CB2" w:rsidRPr="00F40FAE" w:rsidTr="001E34F0">
        <w:trPr>
          <w:cantSplit/>
          <w:trHeight w:val="283"/>
        </w:trPr>
        <w:tc>
          <w:tcPr>
            <w:tcW w:w="3704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0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1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hideMark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57CB2" w:rsidRPr="00F40FAE" w:rsidTr="001E34F0">
        <w:trPr>
          <w:cantSplit/>
          <w:trHeight w:val="306"/>
        </w:trPr>
        <w:tc>
          <w:tcPr>
            <w:tcW w:w="3704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26" w:type="dxa"/>
            <w:gridSpan w:val="2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ทุน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เรียก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773" w:type="dxa"/>
            <w:gridSpan w:val="2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36" w:type="dxa"/>
            <w:gridSpan w:val="2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257CB2" w:rsidRPr="00F40FAE" w:rsidTr="001E34F0">
        <w:trPr>
          <w:cantSplit/>
          <w:trHeight w:val="306"/>
        </w:trPr>
        <w:tc>
          <w:tcPr>
            <w:tcW w:w="3704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0" w:type="dxa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36" w:type="dxa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882" w:type="dxa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891" w:type="dxa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796" w:type="dxa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840" w:type="dxa"/>
            <w:hideMark/>
          </w:tcPr>
          <w:p w:rsidR="00257CB2" w:rsidRPr="00F40FAE" w:rsidRDefault="00257CB2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257CB2" w:rsidRPr="00F40FAE" w:rsidTr="001E34F0">
        <w:trPr>
          <w:cantSplit/>
          <w:trHeight w:val="207"/>
        </w:trPr>
        <w:tc>
          <w:tcPr>
            <w:tcW w:w="3704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</w:rPr>
            </w:pPr>
          </w:p>
        </w:tc>
        <w:tc>
          <w:tcPr>
            <w:tcW w:w="890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82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91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</w:rPr>
            </w:pPr>
          </w:p>
        </w:tc>
        <w:tc>
          <w:tcPr>
            <w:tcW w:w="840" w:type="dxa"/>
          </w:tcPr>
          <w:p w:rsidR="00257CB2" w:rsidRPr="00F40FAE" w:rsidRDefault="00257CB2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</w:rPr>
            </w:pPr>
          </w:p>
        </w:tc>
      </w:tr>
      <w:tr w:rsidR="00257CB2" w:rsidRPr="00F40FAE" w:rsidTr="005B21D6">
        <w:trPr>
          <w:cantSplit/>
          <w:trHeight w:val="327"/>
        </w:trPr>
        <w:tc>
          <w:tcPr>
            <w:tcW w:w="3704" w:type="dxa"/>
            <w:vAlign w:val="center"/>
            <w:hideMark/>
          </w:tcPr>
          <w:p w:rsidR="00257CB2" w:rsidRPr="00F40FAE" w:rsidRDefault="00257CB2" w:rsidP="001E34F0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890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936" w:type="dxa"/>
            <w:vAlign w:val="center"/>
            <w:hideMark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882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91" w:type="dxa"/>
            <w:vAlign w:val="center"/>
            <w:hideMark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796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840" w:type="dxa"/>
            <w:vAlign w:val="center"/>
            <w:hideMark/>
          </w:tcPr>
          <w:p w:rsidR="00257CB2" w:rsidRPr="00F40FAE" w:rsidRDefault="00257CB2" w:rsidP="005037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</w:tr>
      <w:tr w:rsidR="00257CB2" w:rsidRPr="00F40FAE" w:rsidTr="005B21D6">
        <w:trPr>
          <w:cantSplit/>
          <w:trHeight w:val="274"/>
        </w:trPr>
        <w:tc>
          <w:tcPr>
            <w:tcW w:w="3704" w:type="dxa"/>
            <w:vAlign w:val="center"/>
          </w:tcPr>
          <w:p w:rsidR="00257CB2" w:rsidRPr="00F40FAE" w:rsidRDefault="00257CB2" w:rsidP="001E34F0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890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936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280,000</w:t>
            </w:r>
          </w:p>
        </w:tc>
        <w:tc>
          <w:tcPr>
            <w:tcW w:w="882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91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796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279,999</w:t>
            </w:r>
          </w:p>
        </w:tc>
        <w:tc>
          <w:tcPr>
            <w:tcW w:w="840" w:type="dxa"/>
            <w:vAlign w:val="center"/>
          </w:tcPr>
          <w:p w:rsidR="00257CB2" w:rsidRPr="00F40FAE" w:rsidRDefault="00257CB2" w:rsidP="005037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279,999</w:t>
            </w:r>
          </w:p>
        </w:tc>
      </w:tr>
      <w:tr w:rsidR="00257CB2" w:rsidRPr="00F40FAE" w:rsidTr="005B21D6">
        <w:trPr>
          <w:cantSplit/>
          <w:trHeight w:val="235"/>
        </w:trPr>
        <w:tc>
          <w:tcPr>
            <w:tcW w:w="3704" w:type="dxa"/>
            <w:vAlign w:val="center"/>
          </w:tcPr>
          <w:p w:rsidR="00257CB2" w:rsidRPr="00F40FAE" w:rsidRDefault="00257CB2" w:rsidP="001E34F0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890" w:type="dxa"/>
            <w:vAlign w:val="center"/>
          </w:tcPr>
          <w:p w:rsidR="00257CB2" w:rsidRPr="00FC704E" w:rsidRDefault="00F97508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200,000</w:t>
            </w:r>
          </w:p>
        </w:tc>
        <w:tc>
          <w:tcPr>
            <w:tcW w:w="936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82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891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796" w:type="dxa"/>
            <w:vAlign w:val="center"/>
          </w:tcPr>
          <w:p w:rsidR="00257CB2" w:rsidRPr="00FC704E" w:rsidRDefault="00F97508" w:rsidP="005037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257CB2" w:rsidRPr="00FC70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840" w:type="dxa"/>
            <w:vAlign w:val="center"/>
          </w:tcPr>
          <w:p w:rsidR="00257CB2" w:rsidRPr="00F40FAE" w:rsidRDefault="00257CB2" w:rsidP="005037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57CB2" w:rsidRPr="00F40FAE" w:rsidTr="005B21D6">
        <w:trPr>
          <w:cantSplit/>
          <w:trHeight w:val="235"/>
        </w:trPr>
        <w:tc>
          <w:tcPr>
            <w:tcW w:w="3704" w:type="dxa"/>
            <w:vAlign w:val="center"/>
          </w:tcPr>
          <w:p w:rsidR="00257CB2" w:rsidRPr="00F40FAE" w:rsidRDefault="00257CB2" w:rsidP="001E34F0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890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257CB2" w:rsidRPr="00FC704E" w:rsidRDefault="00257CB2" w:rsidP="005037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:rsidR="00257CB2" w:rsidRPr="00FC704E" w:rsidRDefault="00FF7CE1" w:rsidP="005037B0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704E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="00257CB2" w:rsidRPr="00FC70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C704E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840" w:type="dxa"/>
            <w:vAlign w:val="center"/>
            <w:hideMark/>
          </w:tcPr>
          <w:p w:rsidR="00257CB2" w:rsidRPr="00F40FAE" w:rsidRDefault="00257CB2" w:rsidP="005037B0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280,337</w:t>
            </w:r>
          </w:p>
        </w:tc>
      </w:tr>
    </w:tbl>
    <w:p w:rsidR="00257CB2" w:rsidRPr="002E161A" w:rsidRDefault="00257CB2" w:rsidP="008145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:rsidR="00B726D5" w:rsidRPr="008E2952" w:rsidRDefault="00B726D5" w:rsidP="00B726D5">
      <w:pPr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E2952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ในระหว่างปี</w:t>
      </w:r>
      <w:r w:rsidRPr="008E2952">
        <w:rPr>
          <w:rFonts w:ascii="Browallia New" w:hAnsi="Browallia New" w:cs="Browallia New"/>
          <w:i/>
          <w:iCs/>
          <w:sz w:val="28"/>
          <w:szCs w:val="28"/>
        </w:rPr>
        <w:t xml:space="preserve"> 2560</w:t>
      </w:r>
    </w:p>
    <w:p w:rsidR="00B726D5" w:rsidRDefault="00B726D5" w:rsidP="00B726D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E2952">
        <w:rPr>
          <w:rFonts w:ascii="Browallia New" w:hAnsi="Browallia New" w:cs="Browallia New"/>
          <w:sz w:val="28"/>
          <w:szCs w:val="28"/>
          <w:cs/>
        </w:rPr>
        <w:t xml:space="preserve">บริษัทได้จัดตั้งบริษัท เจนเนอรัล นิปปอน คอนกรีต อินดัสทรีส์ จำกัด (บริษัทย่อย) โดยการลงทุนร่วมกับ </w:t>
      </w:r>
      <w:r w:rsidRPr="008E2952">
        <w:rPr>
          <w:rFonts w:ascii="Browallia New" w:hAnsi="Browallia New" w:cs="Browallia New"/>
          <w:sz w:val="28"/>
          <w:szCs w:val="28"/>
        </w:rPr>
        <w:t>Nippon Concrete Industries Co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.</w:t>
      </w:r>
      <w:r w:rsidRPr="008E2952">
        <w:rPr>
          <w:rFonts w:ascii="Browallia New" w:hAnsi="Browallia New" w:cs="Browallia New"/>
          <w:sz w:val="28"/>
          <w:szCs w:val="28"/>
        </w:rPr>
        <w:t>, Ltd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. เพื่อลงทุนก่อสร้างโรงงานผลิตและจำหน่ายเสาเข็มคอนกรีตอัดแรงหล่อสำเร็จรูปและเสาเข็มคอนกรีตเสริมเหล็กอัดแรงโดยใช้แรงเหวี่ยง โดยบริษัทมีสัดส่วนการลงทุนร้อยละ</w:t>
      </w:r>
      <w:r w:rsidRPr="008E2952">
        <w:rPr>
          <w:rFonts w:ascii="Browallia New" w:hAnsi="Browallia New" w:cs="Browallia New"/>
          <w:sz w:val="28"/>
          <w:szCs w:val="28"/>
        </w:rPr>
        <w:t xml:space="preserve"> 82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.</w:t>
      </w:r>
      <w:r w:rsidRPr="008E2952">
        <w:rPr>
          <w:rFonts w:ascii="Browallia New" w:hAnsi="Browallia New" w:cs="Browallia New"/>
          <w:sz w:val="28"/>
          <w:szCs w:val="28"/>
        </w:rPr>
        <w:t xml:space="preserve">50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8E2952">
        <w:rPr>
          <w:rFonts w:ascii="Browallia New" w:hAnsi="Browallia New" w:cs="Browallia New"/>
          <w:sz w:val="28"/>
          <w:szCs w:val="28"/>
        </w:rPr>
        <w:t xml:space="preserve"> 23</w:t>
      </w:r>
      <w:r w:rsidRPr="008E2952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Pr="008E2952">
        <w:rPr>
          <w:rFonts w:ascii="Browallia New" w:hAnsi="Browallia New" w:cs="Browallia New"/>
          <w:sz w:val="28"/>
          <w:szCs w:val="28"/>
        </w:rPr>
        <w:t xml:space="preserve"> 2560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 ครั้งที่</w:t>
      </w:r>
      <w:r w:rsidRPr="008E2952">
        <w:rPr>
          <w:rFonts w:ascii="Browallia New" w:hAnsi="Browallia New" w:cs="Browallia New"/>
          <w:sz w:val="28"/>
          <w:szCs w:val="28"/>
        </w:rPr>
        <w:t xml:space="preserve"> 1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/</w:t>
      </w:r>
      <w:r w:rsidRPr="008E2952">
        <w:rPr>
          <w:rFonts w:ascii="Browallia New" w:hAnsi="Browallia New" w:cs="Browallia New"/>
          <w:sz w:val="28"/>
          <w:szCs w:val="28"/>
        </w:rPr>
        <w:t xml:space="preserve">2560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ของบริษัทย่อย อนุมัติให้เพิ่มทุนจดทะเบียนจากเดิมจำนวน</w:t>
      </w:r>
      <w:r w:rsidRPr="008E2952">
        <w:rPr>
          <w:rFonts w:ascii="Browallia New" w:hAnsi="Browallia New" w:cs="Browallia New"/>
          <w:sz w:val="28"/>
          <w:szCs w:val="28"/>
        </w:rPr>
        <w:t xml:space="preserve"> 5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ล้านบาท เป็น</w:t>
      </w:r>
      <w:r w:rsidRPr="008E2952">
        <w:rPr>
          <w:rFonts w:ascii="Browallia New" w:hAnsi="Browallia New" w:cs="Browallia New"/>
          <w:sz w:val="28"/>
          <w:szCs w:val="28"/>
        </w:rPr>
        <w:t xml:space="preserve"> 200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 xml:space="preserve">ล้านบาท โดยการออกหุ้นสามัญใหม่จำนวน </w:t>
      </w:r>
      <w:r w:rsidRPr="008E2952">
        <w:rPr>
          <w:rFonts w:ascii="Browallia New" w:hAnsi="Browallia New" w:cs="Browallia New"/>
          <w:sz w:val="28"/>
          <w:szCs w:val="28"/>
        </w:rPr>
        <w:t>1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.</w:t>
      </w:r>
      <w:r w:rsidRPr="008E2952">
        <w:rPr>
          <w:rFonts w:ascii="Browallia New" w:hAnsi="Browallia New" w:cs="Browallia New"/>
          <w:sz w:val="28"/>
          <w:szCs w:val="28"/>
        </w:rPr>
        <w:t xml:space="preserve">95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ล้านหุ้น มูลค่าหุ้นละ</w:t>
      </w:r>
      <w:r w:rsidRPr="008E2952">
        <w:rPr>
          <w:rFonts w:ascii="Browallia New" w:hAnsi="Browallia New" w:cs="Browallia New"/>
          <w:sz w:val="28"/>
          <w:szCs w:val="28"/>
        </w:rPr>
        <w:t xml:space="preserve"> 100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>บาท รวมเป็นเงิน</w:t>
      </w:r>
      <w:r w:rsidRPr="008E2952">
        <w:rPr>
          <w:rFonts w:ascii="Browallia New" w:hAnsi="Browallia New" w:cs="Browallia New"/>
          <w:sz w:val="28"/>
          <w:szCs w:val="28"/>
        </w:rPr>
        <w:t xml:space="preserve"> 195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 xml:space="preserve">ล้านบาท บริษัทย่อยดังกล่าวได้เรียกชำระค่าหุ้นเพิ่มทุนทั้งจำนวนแล้ว และได้จดทะเบียนเพิ่มทุนกับกรมพัฒนาธุรกิจการค้าแล้วในวันที่ </w:t>
      </w:r>
      <w:r w:rsidRPr="008E2952">
        <w:rPr>
          <w:rFonts w:ascii="Browallia New" w:hAnsi="Browallia New" w:cs="Browallia New"/>
          <w:sz w:val="28"/>
          <w:szCs w:val="28"/>
        </w:rPr>
        <w:t xml:space="preserve">10 </w:t>
      </w:r>
      <w:r w:rsidRPr="008E2952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Pr="008E2952">
        <w:rPr>
          <w:rFonts w:ascii="Browallia New" w:hAnsi="Browallia New" w:cs="Browallia New"/>
          <w:sz w:val="28"/>
          <w:szCs w:val="28"/>
        </w:rPr>
        <w:t>2560</w:t>
      </w:r>
    </w:p>
    <w:p w:rsidR="00B60973" w:rsidRPr="002E161A" w:rsidRDefault="00B60973" w:rsidP="00B60973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257CB2" w:rsidRPr="00A14C60" w:rsidRDefault="00257CB2" w:rsidP="00257CB2">
      <w:pPr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14C60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ในระหว่างป</w:t>
      </w:r>
      <w:r w:rsidRPr="00A14C60">
        <w:rPr>
          <w:rFonts w:ascii="Browallia New" w:hAnsi="Browallia New" w:cs="Browallia New" w:hint="cs"/>
          <w:i/>
          <w:iCs/>
          <w:sz w:val="28"/>
          <w:szCs w:val="28"/>
          <w:cs/>
        </w:rPr>
        <w:t>ี</w:t>
      </w:r>
      <w:r w:rsidRPr="00A14C60">
        <w:rPr>
          <w:rFonts w:ascii="Browallia New" w:hAnsi="Browallia New" w:cs="Browallia New"/>
          <w:i/>
          <w:iCs/>
          <w:sz w:val="28"/>
          <w:szCs w:val="28"/>
        </w:rPr>
        <w:t xml:space="preserve"> 2559</w:t>
      </w:r>
    </w:p>
    <w:p w:rsidR="0064162C" w:rsidRDefault="007D0F72" w:rsidP="00B6097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14C60">
        <w:rPr>
          <w:rFonts w:ascii="Browallia New" w:hAnsi="Browallia New" w:cs="Browallia New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Pr="00A14C60">
        <w:rPr>
          <w:rFonts w:ascii="Browallia New" w:hAnsi="Browallia New" w:cs="Browallia New"/>
          <w:sz w:val="28"/>
          <w:szCs w:val="28"/>
        </w:rPr>
        <w:t>2</w:t>
      </w:r>
      <w:r w:rsidRPr="00A14C60">
        <w:rPr>
          <w:rFonts w:ascii="Browallia New" w:hAnsi="Browallia New" w:cs="Browallia New"/>
          <w:sz w:val="28"/>
          <w:szCs w:val="28"/>
          <w:cs/>
        </w:rPr>
        <w:t>/</w:t>
      </w:r>
      <w:r w:rsidRPr="00A14C60">
        <w:rPr>
          <w:rFonts w:ascii="Browallia New" w:hAnsi="Browallia New" w:cs="Browallia New"/>
          <w:sz w:val="28"/>
          <w:szCs w:val="28"/>
        </w:rPr>
        <w:t xml:space="preserve">2559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ของบริษัท เซเว่น ไวร์ จำกัด เมื่อวันที่ </w:t>
      </w:r>
      <w:r w:rsidRPr="00A14C60">
        <w:rPr>
          <w:rFonts w:ascii="Browallia New" w:hAnsi="Browallia New" w:cs="Browallia New"/>
          <w:sz w:val="28"/>
          <w:szCs w:val="28"/>
        </w:rPr>
        <w:t xml:space="preserve">1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Pr="00A14C60">
        <w:rPr>
          <w:rFonts w:ascii="Browallia New" w:hAnsi="Browallia New" w:cs="Browallia New"/>
          <w:sz w:val="28"/>
          <w:szCs w:val="28"/>
        </w:rPr>
        <w:t xml:space="preserve">2559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ที่ประชุมมีมติอนุมัติให้เพิ่มทุนอีก จำนวน </w:t>
      </w:r>
      <w:r w:rsidRPr="00A14C60">
        <w:rPr>
          <w:rFonts w:ascii="Browallia New" w:hAnsi="Browallia New" w:cs="Browallia New"/>
          <w:sz w:val="28"/>
          <w:szCs w:val="28"/>
        </w:rPr>
        <w:t xml:space="preserve">2,700,000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หุ้น ในราคาหุ้นละ </w:t>
      </w:r>
      <w:r w:rsidRPr="00A14C60">
        <w:rPr>
          <w:rFonts w:ascii="Browallia New" w:hAnsi="Browallia New" w:cs="Browallia New"/>
          <w:sz w:val="28"/>
          <w:szCs w:val="28"/>
        </w:rPr>
        <w:t xml:space="preserve">100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Pr="00A14C60">
        <w:rPr>
          <w:rFonts w:ascii="Browallia New" w:hAnsi="Browallia New" w:cs="Browallia New"/>
          <w:sz w:val="28"/>
          <w:szCs w:val="28"/>
        </w:rPr>
        <w:t xml:space="preserve">270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>ล้านบาท ซึ่งบริษัทได้</w:t>
      </w:r>
      <w:r w:rsidR="00C02308" w:rsidRPr="00A14C60">
        <w:rPr>
          <w:rFonts w:ascii="Browallia New" w:hAnsi="Browallia New" w:cs="Browallia New" w:hint="cs"/>
          <w:sz w:val="28"/>
          <w:szCs w:val="28"/>
          <w:cs/>
        </w:rPr>
        <w:t>ลงทุนเพิ่มในบริษัท</w:t>
      </w:r>
      <w:r w:rsidRPr="00A14C60">
        <w:rPr>
          <w:rFonts w:ascii="Browallia New" w:hAnsi="Browallia New" w:cs="Browallia New" w:hint="cs"/>
          <w:sz w:val="28"/>
          <w:szCs w:val="28"/>
          <w:cs/>
        </w:rPr>
        <w:t>ย่อยดังกล่าว</w:t>
      </w:r>
      <w:r w:rsidR="00F976C2" w:rsidRPr="00A14C60">
        <w:rPr>
          <w:rFonts w:ascii="Browallia New" w:hAnsi="Browallia New" w:cs="Browallia New" w:hint="cs"/>
          <w:sz w:val="28"/>
          <w:szCs w:val="28"/>
          <w:cs/>
        </w:rPr>
        <w:t>ทั้งหมด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 ในวันที่ </w:t>
      </w:r>
      <w:r w:rsidRPr="00A14C60">
        <w:rPr>
          <w:rFonts w:ascii="Browallia New" w:hAnsi="Browallia New" w:cs="Browallia New"/>
          <w:sz w:val="28"/>
          <w:szCs w:val="28"/>
        </w:rPr>
        <w:t xml:space="preserve">4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Pr="00A14C60">
        <w:rPr>
          <w:rFonts w:ascii="Browallia New" w:hAnsi="Browallia New" w:cs="Browallia New"/>
          <w:sz w:val="28"/>
          <w:szCs w:val="28"/>
        </w:rPr>
        <w:t xml:space="preserve">2559 </w:t>
      </w:r>
      <w:r w:rsidRPr="00A14C60">
        <w:rPr>
          <w:rFonts w:ascii="Browallia New" w:hAnsi="Browallia New" w:cs="Browallia New" w:hint="cs"/>
          <w:sz w:val="28"/>
          <w:szCs w:val="28"/>
          <w:cs/>
        </w:rPr>
        <w:t>บริษัทย่อยดังกล่าวได้เรียกชำระค่าหุ้น</w:t>
      </w:r>
      <w:r w:rsidR="0091604E" w:rsidRPr="00A14C60">
        <w:rPr>
          <w:rFonts w:ascii="Browallia New" w:hAnsi="Browallia New" w:cs="Browallia New" w:hint="cs"/>
          <w:sz w:val="28"/>
          <w:szCs w:val="28"/>
          <w:cs/>
        </w:rPr>
        <w:t xml:space="preserve">พร้อมกับเรียกชำระค่าหุ้นที่ยังค้างอยู่อีก </w:t>
      </w:r>
      <w:r w:rsidR="0091604E" w:rsidRPr="00A14C60">
        <w:rPr>
          <w:rFonts w:ascii="Browallia New" w:hAnsi="Browallia New" w:cs="Browallia New"/>
          <w:sz w:val="28"/>
          <w:szCs w:val="28"/>
          <w:lang w:val="en-GB"/>
        </w:rPr>
        <w:t>7</w:t>
      </w:r>
      <w:r w:rsidR="0091604E" w:rsidRPr="00A14C6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91604E" w:rsidRPr="00A14C60">
        <w:rPr>
          <w:rFonts w:ascii="Browallia New" w:hAnsi="Browallia New" w:cs="Browallia New"/>
          <w:sz w:val="28"/>
          <w:szCs w:val="28"/>
          <w:lang w:val="en-GB"/>
        </w:rPr>
        <w:t>50</w:t>
      </w:r>
      <w:r w:rsidR="0091604E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</w:t>
      </w:r>
      <w:r w:rsidR="003906FB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>นบาท รวม</w:t>
      </w:r>
      <w:r w:rsidR="0091604E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>เป็น</w:t>
      </w:r>
      <w:r w:rsidR="003906FB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="0091604E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>เงิน</w:t>
      </w:r>
      <w:r w:rsidR="003906FB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ทั้งสิ้น </w:t>
      </w:r>
      <w:r w:rsidR="003906FB" w:rsidRPr="00A14C60">
        <w:rPr>
          <w:rFonts w:ascii="Browallia New" w:hAnsi="Browallia New" w:cs="Browallia New"/>
          <w:sz w:val="28"/>
          <w:szCs w:val="28"/>
          <w:lang w:val="en-GB"/>
        </w:rPr>
        <w:t>277</w:t>
      </w:r>
      <w:r w:rsidR="003906FB" w:rsidRPr="00A14C60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3906FB" w:rsidRPr="00A14C60">
        <w:rPr>
          <w:rFonts w:ascii="Browallia New" w:hAnsi="Browallia New" w:cs="Browallia New"/>
          <w:sz w:val="28"/>
          <w:szCs w:val="28"/>
          <w:lang w:val="en-GB"/>
        </w:rPr>
        <w:t>50</w:t>
      </w:r>
      <w:r w:rsidR="003906FB" w:rsidRPr="00A14C6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</w:t>
      </w:r>
    </w:p>
    <w:p w:rsidR="002E161A" w:rsidRPr="002E161A" w:rsidRDefault="002E161A" w:rsidP="00B6097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:rsidR="005037B0" w:rsidRPr="0062402E" w:rsidRDefault="005037B0" w:rsidP="00B6097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:rsidR="00371706" w:rsidRPr="006D5FD4" w:rsidRDefault="001D08BF" w:rsidP="00E420F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26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6D5FD4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เงินลงทุนใน</w:t>
      </w:r>
      <w:r w:rsidR="00371706" w:rsidRPr="006D5FD4">
        <w:rPr>
          <w:rFonts w:ascii="Browallia New" w:hAnsi="Browallia New" w:cs="Browallia New"/>
          <w:b/>
          <w:bCs/>
          <w:sz w:val="28"/>
          <w:szCs w:val="28"/>
          <w:cs/>
        </w:rPr>
        <w:t>บริษัทร่วม</w:t>
      </w:r>
      <w:r w:rsidR="000357CE" w:rsidRPr="006D5FD4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F8036C" w:rsidRPr="006D5FD4">
        <w:rPr>
          <w:rFonts w:ascii="Browallia New" w:hAnsi="Browallia New" w:cs="Browallia New"/>
          <w:b/>
          <w:bCs/>
          <w:sz w:val="28"/>
          <w:szCs w:val="28"/>
          <w:cs/>
        </w:rPr>
        <w:t>การร่วมค้า</w:t>
      </w:r>
      <w:r w:rsidR="00F941C7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- สุทธิ</w:t>
      </w:r>
      <w:r w:rsidR="00152EEC" w:rsidRPr="006D5FD4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:rsidR="006D5FD4" w:rsidRPr="002E161A" w:rsidRDefault="006D5FD4" w:rsidP="006D5FD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0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51"/>
        <w:gridCol w:w="899"/>
        <w:gridCol w:w="872"/>
        <w:gridCol w:w="720"/>
        <w:gridCol w:w="810"/>
        <w:gridCol w:w="810"/>
        <w:gridCol w:w="810"/>
        <w:gridCol w:w="720"/>
        <w:gridCol w:w="815"/>
      </w:tblGrid>
      <w:tr w:rsidR="00A02E96" w:rsidRPr="00F40FAE" w:rsidTr="002E161A">
        <w:trPr>
          <w:cantSplit/>
          <w:tblHeader/>
        </w:trPr>
        <w:tc>
          <w:tcPr>
            <w:tcW w:w="2451" w:type="dxa"/>
          </w:tcPr>
          <w:p w:rsidR="006D5FD4" w:rsidRPr="00F40FAE" w:rsidRDefault="006D5FD4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</w:tcPr>
          <w:p w:rsidR="00A02E96" w:rsidRPr="00F40FAE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A02E96" w:rsidRPr="00F40FAE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2E96" w:rsidRPr="00F40FAE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2E96" w:rsidRPr="00F40FAE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55" w:type="dxa"/>
            <w:gridSpan w:val="4"/>
          </w:tcPr>
          <w:p w:rsidR="00A02E96" w:rsidRPr="00F40FAE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A02E96" w:rsidRPr="00F40FAE" w:rsidTr="002E161A">
        <w:trPr>
          <w:cantSplit/>
          <w:tblHeader/>
        </w:trPr>
        <w:tc>
          <w:tcPr>
            <w:tcW w:w="2451" w:type="dxa"/>
          </w:tcPr>
          <w:p w:rsidR="0012174C" w:rsidRDefault="0012174C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A02E96" w:rsidRPr="0012174C" w:rsidRDefault="0012174C" w:rsidP="0012174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2174C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ประกอบด้วย</w:t>
            </w:r>
          </w:p>
        </w:tc>
        <w:tc>
          <w:tcPr>
            <w:tcW w:w="1771" w:type="dxa"/>
            <w:gridSpan w:val="2"/>
          </w:tcPr>
          <w:p w:rsidR="00DC1EDF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DC1EDF" w:rsidRPr="00F40FAE" w:rsidRDefault="00A02E96" w:rsidP="00DC1ED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30" w:type="dxa"/>
            <w:gridSpan w:val="2"/>
          </w:tcPr>
          <w:p w:rsidR="00DC1EDF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</w:t>
            </w:r>
          </w:p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ร้อยละการลงทุน</w:t>
            </w:r>
          </w:p>
        </w:tc>
        <w:tc>
          <w:tcPr>
            <w:tcW w:w="1620" w:type="dxa"/>
            <w:gridSpan w:val="2"/>
          </w:tcPr>
          <w:p w:rsidR="00DC1EDF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35" w:type="dxa"/>
            <w:gridSpan w:val="2"/>
          </w:tcPr>
          <w:p w:rsidR="00DC1EDF" w:rsidRDefault="00DC1EDF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A02E96" w:rsidRPr="00F40FAE" w:rsidTr="002E161A">
        <w:trPr>
          <w:cantSplit/>
          <w:tblHeader/>
        </w:trPr>
        <w:tc>
          <w:tcPr>
            <w:tcW w:w="2451" w:type="dxa"/>
          </w:tcPr>
          <w:p w:rsidR="00A02E96" w:rsidRPr="00F40FAE" w:rsidRDefault="00A02E96" w:rsidP="00E3399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72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720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0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810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0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720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5" w:type="dxa"/>
            <w:vAlign w:val="bottom"/>
          </w:tcPr>
          <w:p w:rsidR="00A02E96" w:rsidRPr="00F40FAE" w:rsidRDefault="00A02E96" w:rsidP="00E3399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</w:tr>
      <w:tr w:rsidR="00A02E96" w:rsidRPr="00E54FAC" w:rsidTr="00872730">
        <w:trPr>
          <w:cantSplit/>
        </w:trPr>
        <w:tc>
          <w:tcPr>
            <w:tcW w:w="2451" w:type="dxa"/>
          </w:tcPr>
          <w:p w:rsidR="00A02E96" w:rsidRPr="00F40FAE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9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54FAC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72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54FAC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0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A02E96" w:rsidRPr="00E54FAC" w:rsidRDefault="00A02E96" w:rsidP="004D35EC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02E96" w:rsidRPr="00E54FAC" w:rsidTr="00872730">
        <w:trPr>
          <w:cantSplit/>
        </w:trPr>
        <w:tc>
          <w:tcPr>
            <w:tcW w:w="2451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4FA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99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5" w:type="dxa"/>
          </w:tcPr>
          <w:p w:rsidR="00A02E96" w:rsidRPr="00E54FAC" w:rsidRDefault="00A02E96" w:rsidP="00A02E9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02E96" w:rsidRPr="00E54FAC" w:rsidTr="00872730">
        <w:trPr>
          <w:cantSplit/>
        </w:trPr>
        <w:tc>
          <w:tcPr>
            <w:tcW w:w="2451" w:type="dxa"/>
          </w:tcPr>
          <w:p w:rsidR="00A02E96" w:rsidRPr="00E54FAC" w:rsidRDefault="00A02E96" w:rsidP="00A02E9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E54FAC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899" w:type="dxa"/>
          </w:tcPr>
          <w:p w:rsidR="00A02E96" w:rsidRPr="00E54FAC" w:rsidRDefault="00FF7CE1" w:rsidP="00A02E96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72" w:type="dxa"/>
          </w:tcPr>
          <w:p w:rsidR="00A02E96" w:rsidRPr="00E54FAC" w:rsidRDefault="00A02E96" w:rsidP="00A02E96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720" w:type="dxa"/>
          </w:tcPr>
          <w:p w:rsidR="00A02E96" w:rsidRPr="00E54FAC" w:rsidRDefault="006D5FD4" w:rsidP="00A02E96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C704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10" w:type="dxa"/>
          </w:tcPr>
          <w:p w:rsidR="00A02E96" w:rsidRPr="00E54FAC" w:rsidRDefault="00A02E96" w:rsidP="00A02E96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E54FA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E54F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810" w:type="dxa"/>
          </w:tcPr>
          <w:p w:rsidR="00A02E96" w:rsidRPr="00E54FAC" w:rsidRDefault="00FC704E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22210">
              <w:rPr>
                <w:rFonts w:ascii="Browallia New" w:hAnsi="Browallia New" w:cs="Browallia New"/>
                <w:sz w:val="22"/>
                <w:szCs w:val="22"/>
              </w:rPr>
              <w:t>85,633</w:t>
            </w:r>
          </w:p>
        </w:tc>
        <w:tc>
          <w:tcPr>
            <w:tcW w:w="810" w:type="dxa"/>
          </w:tcPr>
          <w:p w:rsidR="00A02E96" w:rsidRPr="00E54FAC" w:rsidRDefault="00A02E96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720" w:type="dxa"/>
          </w:tcPr>
          <w:p w:rsidR="00A02E96" w:rsidRPr="00E54FAC" w:rsidRDefault="00092288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135,094</w:t>
            </w:r>
          </w:p>
        </w:tc>
        <w:tc>
          <w:tcPr>
            <w:tcW w:w="815" w:type="dxa"/>
          </w:tcPr>
          <w:p w:rsidR="00A02E96" w:rsidRPr="00E54FAC" w:rsidRDefault="00A02E96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</w:rPr>
              <w:t>215,816</w:t>
            </w:r>
          </w:p>
        </w:tc>
      </w:tr>
      <w:tr w:rsidR="00092288" w:rsidRPr="00F40FAE" w:rsidTr="00872730">
        <w:trPr>
          <w:cantSplit/>
        </w:trPr>
        <w:tc>
          <w:tcPr>
            <w:tcW w:w="2451" w:type="dxa"/>
          </w:tcPr>
          <w:p w:rsidR="00092288" w:rsidRPr="00E54FAC" w:rsidRDefault="00092288" w:rsidP="00092288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70658A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eastAsia="en-GB"/>
              </w:rPr>
              <w:t>หัก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ค่าเผื่อการด้อยค่า</w:t>
            </w:r>
          </w:p>
        </w:tc>
        <w:tc>
          <w:tcPr>
            <w:tcW w:w="899" w:type="dxa"/>
          </w:tcPr>
          <w:p w:rsidR="00092288" w:rsidRPr="00E54FAC" w:rsidRDefault="00092288" w:rsidP="00092288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:rsidR="00092288" w:rsidRPr="00E54FAC" w:rsidRDefault="00092288" w:rsidP="00092288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92288" w:rsidRPr="00E54FAC" w:rsidRDefault="00092288" w:rsidP="00092288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92288" w:rsidRPr="00E54FAC" w:rsidRDefault="00092288" w:rsidP="00092288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92288" w:rsidRPr="00E54FAC" w:rsidRDefault="00092288" w:rsidP="00092288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>
              <w:rPr>
                <w:rFonts w:ascii="Browallia New" w:hAnsi="Browallia New" w:cs="Browallia New"/>
                <w:sz w:val="22"/>
                <w:szCs w:val="22"/>
              </w:rPr>
              <w:t>19,044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:rsidR="00092288" w:rsidRPr="00E54FAC" w:rsidRDefault="00092288" w:rsidP="0096784B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</w:tcPr>
          <w:p w:rsidR="00092288" w:rsidRPr="00E54FAC" w:rsidRDefault="00FC1FDB" w:rsidP="0096784B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15" w:type="dxa"/>
          </w:tcPr>
          <w:p w:rsidR="00092288" w:rsidRPr="00F40FAE" w:rsidRDefault="00092288" w:rsidP="0096784B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70658A" w:rsidRPr="00F40FAE" w:rsidTr="00872730">
        <w:trPr>
          <w:cantSplit/>
        </w:trPr>
        <w:tc>
          <w:tcPr>
            <w:tcW w:w="2451" w:type="dxa"/>
          </w:tcPr>
          <w:p w:rsidR="0070658A" w:rsidRPr="00E54FAC" w:rsidRDefault="0070658A" w:rsidP="0070658A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899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0658A" w:rsidRPr="00E54FAC" w:rsidRDefault="0070658A" w:rsidP="007065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92288">
              <w:rPr>
                <w:rFonts w:ascii="Browallia New" w:hAnsi="Browallia New" w:cs="Browallia New"/>
                <w:sz w:val="22"/>
                <w:szCs w:val="22"/>
              </w:rPr>
              <w:t>66,589</w:t>
            </w:r>
          </w:p>
        </w:tc>
        <w:tc>
          <w:tcPr>
            <w:tcW w:w="810" w:type="dxa"/>
          </w:tcPr>
          <w:p w:rsidR="0070658A" w:rsidRPr="00E54FAC" w:rsidRDefault="0070658A" w:rsidP="007065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720" w:type="dxa"/>
          </w:tcPr>
          <w:p w:rsidR="0070658A" w:rsidRPr="00E54FAC" w:rsidRDefault="00FC1FDB" w:rsidP="007065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135</w:t>
            </w:r>
            <w:r w:rsidR="00092288">
              <w:rPr>
                <w:rFonts w:ascii="Browallia New" w:hAnsi="Browallia New" w:cs="Browallia New"/>
                <w:sz w:val="22"/>
                <w:szCs w:val="22"/>
                <w:lang w:val="en-GB"/>
              </w:rPr>
              <w:t>,0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94</w:t>
            </w:r>
          </w:p>
        </w:tc>
        <w:tc>
          <w:tcPr>
            <w:tcW w:w="815" w:type="dxa"/>
          </w:tcPr>
          <w:p w:rsidR="0070658A" w:rsidRPr="00F40FAE" w:rsidRDefault="0070658A" w:rsidP="007065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54FAC">
              <w:rPr>
                <w:rFonts w:ascii="Browallia New" w:hAnsi="Browallia New" w:cs="Browallia New"/>
                <w:sz w:val="22"/>
                <w:szCs w:val="22"/>
              </w:rPr>
              <w:t>215,816</w:t>
            </w:r>
          </w:p>
        </w:tc>
      </w:tr>
      <w:tr w:rsidR="0070658A" w:rsidRPr="00F40FAE" w:rsidTr="00872730">
        <w:trPr>
          <w:cantSplit/>
        </w:trPr>
        <w:tc>
          <w:tcPr>
            <w:tcW w:w="2451" w:type="dxa"/>
          </w:tcPr>
          <w:p w:rsidR="0070658A" w:rsidRPr="00E54FAC" w:rsidRDefault="0070658A" w:rsidP="0070658A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0658A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</w:tcPr>
          <w:p w:rsidR="0070658A" w:rsidRPr="00E54FAC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61A" w:rsidRPr="00F40FAE" w:rsidTr="00872730">
        <w:trPr>
          <w:cantSplit/>
        </w:trPr>
        <w:tc>
          <w:tcPr>
            <w:tcW w:w="2451" w:type="dxa"/>
          </w:tcPr>
          <w:p w:rsidR="002E161A" w:rsidRPr="00F40FAE" w:rsidRDefault="002E161A" w:rsidP="0070658A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61A" w:rsidRPr="00F40FAE" w:rsidTr="00872730">
        <w:trPr>
          <w:cantSplit/>
        </w:trPr>
        <w:tc>
          <w:tcPr>
            <w:tcW w:w="2451" w:type="dxa"/>
          </w:tcPr>
          <w:p w:rsidR="002E161A" w:rsidRPr="00F40FAE" w:rsidRDefault="002E161A" w:rsidP="0070658A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61A" w:rsidRPr="00F40FAE" w:rsidTr="00872730">
        <w:trPr>
          <w:cantSplit/>
        </w:trPr>
        <w:tc>
          <w:tcPr>
            <w:tcW w:w="2451" w:type="dxa"/>
          </w:tcPr>
          <w:p w:rsidR="002E161A" w:rsidRPr="00F40FAE" w:rsidRDefault="002E161A" w:rsidP="0070658A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161A" w:rsidRPr="00F40FAE" w:rsidTr="00872730">
        <w:trPr>
          <w:cantSplit/>
        </w:trPr>
        <w:tc>
          <w:tcPr>
            <w:tcW w:w="2451" w:type="dxa"/>
          </w:tcPr>
          <w:p w:rsidR="002E161A" w:rsidRPr="00F40FAE" w:rsidRDefault="002E161A" w:rsidP="0070658A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:rsidR="002E161A" w:rsidRPr="00F40FAE" w:rsidRDefault="002E161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0658A" w:rsidRPr="00F40FAE" w:rsidTr="00872730">
        <w:trPr>
          <w:cantSplit/>
        </w:trPr>
        <w:tc>
          <w:tcPr>
            <w:tcW w:w="2451" w:type="dxa"/>
          </w:tcPr>
          <w:p w:rsidR="0070658A" w:rsidRPr="00F40FAE" w:rsidRDefault="0070658A" w:rsidP="0070658A">
            <w:pPr>
              <w:tabs>
                <w:tab w:val="clear" w:pos="2580"/>
                <w:tab w:val="left" w:pos="114"/>
                <w:tab w:val="left" w:pos="851"/>
                <w:tab w:val="left" w:pos="1418"/>
                <w:tab w:val="left" w:pos="1985"/>
                <w:tab w:val="left" w:pos="2447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99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(พันเหรียญสหรัฐฯ)</w:t>
            </w:r>
          </w:p>
        </w:tc>
        <w:tc>
          <w:tcPr>
            <w:tcW w:w="872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</w:rPr>
              <w:t>(พันเหรียญสหรัฐฯ)</w:t>
            </w:r>
          </w:p>
        </w:tc>
        <w:tc>
          <w:tcPr>
            <w:tcW w:w="720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  <w:tab w:val="clear" w:pos="2580"/>
                <w:tab w:val="left" w:pos="2447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A0B17" w:rsidRPr="00F40FAE" w:rsidTr="00872730">
        <w:trPr>
          <w:cantSplit/>
        </w:trPr>
        <w:tc>
          <w:tcPr>
            <w:tcW w:w="2451" w:type="dxa"/>
          </w:tcPr>
          <w:p w:rsidR="00DA0B17" w:rsidRPr="00DA0B17" w:rsidRDefault="00DA0B17" w:rsidP="00DA0B17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DA0B1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 w:eastAsia="en-GB"/>
              </w:rPr>
              <w:t>การร่วมค้า</w:t>
            </w:r>
          </w:p>
        </w:tc>
        <w:tc>
          <w:tcPr>
            <w:tcW w:w="899" w:type="dxa"/>
            <w:vAlign w:val="center"/>
          </w:tcPr>
          <w:p w:rsidR="00DA0B17" w:rsidRPr="00F40FAE" w:rsidRDefault="00DA0B17" w:rsidP="00DA0B1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:rsidR="00DA0B17" w:rsidRPr="00E2210F" w:rsidRDefault="00DA0B17" w:rsidP="00DA0B1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A0B17" w:rsidRPr="00F40FAE" w:rsidRDefault="00DA0B17" w:rsidP="00DA0B1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DA0B17" w:rsidRPr="00F40FAE" w:rsidRDefault="00DA0B17" w:rsidP="00DA0B1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DA0B17" w:rsidRPr="00F40FAE" w:rsidRDefault="00DA0B17" w:rsidP="00DA0B1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DA0B17" w:rsidRPr="00F40FAE" w:rsidRDefault="00DA0B17" w:rsidP="00DA0B1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DA0B17" w:rsidRDefault="00DA0B17" w:rsidP="00DA0B1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DA0B17" w:rsidRPr="00F40FAE" w:rsidRDefault="00DA0B17" w:rsidP="00DA0B1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0658A" w:rsidRPr="00F40FAE" w:rsidTr="00872730">
        <w:trPr>
          <w:cantSplit/>
        </w:trPr>
        <w:tc>
          <w:tcPr>
            <w:tcW w:w="2451" w:type="dxa"/>
          </w:tcPr>
          <w:p w:rsidR="0070658A" w:rsidRPr="00F40FAE" w:rsidRDefault="0070658A" w:rsidP="0070658A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Wisdom Tree Investment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899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72" w:type="dxa"/>
            <w:vAlign w:val="center"/>
          </w:tcPr>
          <w:p w:rsidR="0070658A" w:rsidRPr="00E2210F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720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10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10" w:type="dxa"/>
            <w:vAlign w:val="bottom"/>
          </w:tcPr>
          <w:p w:rsidR="0070658A" w:rsidRPr="00F40FAE" w:rsidRDefault="0070658A" w:rsidP="00892532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:rsidR="0070658A" w:rsidRPr="00F40FAE" w:rsidRDefault="0070658A" w:rsidP="00892532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720" w:type="dxa"/>
            <w:vAlign w:val="bottom"/>
          </w:tcPr>
          <w:p w:rsidR="0070658A" w:rsidRPr="00F40FAE" w:rsidRDefault="0070658A" w:rsidP="0089253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92288">
              <w:rPr>
                <w:rFonts w:ascii="Browallia New" w:hAnsi="Browallia New" w:cs="Browallia New"/>
                <w:sz w:val="22"/>
                <w:szCs w:val="22"/>
              </w:rPr>
              <w:t>70,478</w:t>
            </w:r>
          </w:p>
        </w:tc>
        <w:tc>
          <w:tcPr>
            <w:tcW w:w="815" w:type="dxa"/>
            <w:vAlign w:val="bottom"/>
          </w:tcPr>
          <w:p w:rsidR="0070658A" w:rsidRPr="00F40FAE" w:rsidRDefault="0070658A" w:rsidP="0089253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173,57</w:t>
            </w:r>
            <w:r w:rsidR="00111E93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</w:tr>
      <w:tr w:rsidR="0070658A" w:rsidRPr="00F40FAE" w:rsidTr="00872730">
        <w:trPr>
          <w:cantSplit/>
        </w:trPr>
        <w:tc>
          <w:tcPr>
            <w:tcW w:w="2451" w:type="dxa"/>
          </w:tcPr>
          <w:p w:rsidR="0070658A" w:rsidRPr="00F40FAE" w:rsidRDefault="0070658A" w:rsidP="0070658A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/>
                <w:sz w:val="22"/>
                <w:szCs w:val="35"/>
                <w:lang w:val="en-GB" w:eastAsia="en-GB"/>
              </w:rPr>
            </w:pPr>
          </w:p>
        </w:tc>
        <w:tc>
          <w:tcPr>
            <w:tcW w:w="899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70658A" w:rsidRPr="00F40FAE" w:rsidRDefault="0070658A" w:rsidP="00892532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:rsidR="0070658A" w:rsidRPr="00F40FAE" w:rsidRDefault="0070658A" w:rsidP="00892532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720" w:type="dxa"/>
            <w:vAlign w:val="bottom"/>
          </w:tcPr>
          <w:p w:rsidR="0070658A" w:rsidRPr="00F40FAE" w:rsidRDefault="0070658A" w:rsidP="0089253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92288">
              <w:rPr>
                <w:rFonts w:ascii="Browallia New" w:hAnsi="Browallia New" w:cs="Browallia New"/>
                <w:sz w:val="22"/>
                <w:szCs w:val="22"/>
              </w:rPr>
              <w:t>70,478</w:t>
            </w:r>
          </w:p>
        </w:tc>
        <w:tc>
          <w:tcPr>
            <w:tcW w:w="815" w:type="dxa"/>
            <w:vAlign w:val="bottom"/>
          </w:tcPr>
          <w:p w:rsidR="0070658A" w:rsidRPr="00F40FAE" w:rsidRDefault="0070658A" w:rsidP="0089253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</w:rPr>
              <w:t>173,57</w:t>
            </w:r>
            <w:r w:rsidR="00111E93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</w:tr>
      <w:tr w:rsidR="0070658A" w:rsidRPr="00F40FAE" w:rsidTr="00872730">
        <w:trPr>
          <w:cantSplit/>
          <w:trHeight w:val="416"/>
        </w:trPr>
        <w:tc>
          <w:tcPr>
            <w:tcW w:w="2451" w:type="dxa"/>
          </w:tcPr>
          <w:p w:rsidR="00556DF4" w:rsidRDefault="0070658A" w:rsidP="0070658A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เงินลงทุนในบริษัทร่วมและ</w:t>
            </w:r>
          </w:p>
          <w:p w:rsidR="0070658A" w:rsidRPr="00556DF4" w:rsidRDefault="00556DF4" w:rsidP="0070658A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   </w:t>
            </w:r>
            <w:r w:rsidR="0070658A"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การร่วมค้า</w:t>
            </w:r>
            <w:r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99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70658A" w:rsidRPr="00F40FAE" w:rsidRDefault="0070658A" w:rsidP="0070658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70658A" w:rsidRPr="00F40FAE" w:rsidRDefault="00F2721E" w:rsidP="007065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:rsidR="0070658A" w:rsidRPr="00F40FAE" w:rsidRDefault="0070658A" w:rsidP="0070658A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363,294</w:t>
            </w:r>
          </w:p>
        </w:tc>
        <w:tc>
          <w:tcPr>
            <w:tcW w:w="720" w:type="dxa"/>
            <w:vAlign w:val="bottom"/>
          </w:tcPr>
          <w:p w:rsidR="0070658A" w:rsidRDefault="00FC1FDB" w:rsidP="0070658A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305</w:t>
            </w:r>
            <w:r w:rsidR="0009228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572</w:t>
            </w:r>
          </w:p>
        </w:tc>
        <w:tc>
          <w:tcPr>
            <w:tcW w:w="815" w:type="dxa"/>
            <w:vAlign w:val="bottom"/>
          </w:tcPr>
          <w:p w:rsidR="0070658A" w:rsidRPr="00F40FAE" w:rsidRDefault="0070658A" w:rsidP="0070658A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389,39</w:t>
            </w:r>
            <w:r w:rsidR="00111E93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</w:tr>
    </w:tbl>
    <w:p w:rsidR="00AD3D8B" w:rsidRDefault="00AD3D8B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B7715D" w:rsidRDefault="00B7715D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บริษัทได้นำ</w:t>
      </w:r>
      <w:r w:rsidR="0046710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หุ้นสามัญของบริษัทที่ถืออยู่ในบริษัท </w:t>
      </w:r>
      <w:r w:rsidR="00467100">
        <w:rPr>
          <w:rFonts w:ascii="Browallia New" w:hAnsi="Browallia New" w:cs="Browallia New"/>
          <w:sz w:val="28"/>
          <w:szCs w:val="28"/>
        </w:rPr>
        <w:t xml:space="preserve">Wisdom Tree </w:t>
      </w:r>
      <w:r w:rsidR="00467100" w:rsidRPr="00467100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="00467100" w:rsidRPr="00467100">
        <w:rPr>
          <w:rFonts w:ascii="Browallia New" w:hAnsi="Browallia New" w:cs="Browallia New"/>
          <w:sz w:val="28"/>
          <w:szCs w:val="28"/>
        </w:rPr>
        <w:t xml:space="preserve">Investment </w:t>
      </w:r>
      <w:r w:rsidR="00467100" w:rsidRPr="00467100">
        <w:rPr>
          <w:rFonts w:ascii="Browallia New" w:hAnsi="Browallia New" w:cs="Browallia New"/>
          <w:sz w:val="28"/>
          <w:szCs w:val="28"/>
          <w:cs/>
        </w:rPr>
        <w:t>(</w:t>
      </w:r>
      <w:r w:rsidR="00467100" w:rsidRPr="00467100">
        <w:rPr>
          <w:rFonts w:ascii="Browallia New" w:hAnsi="Browallia New" w:cs="Browallia New"/>
          <w:sz w:val="28"/>
          <w:szCs w:val="28"/>
        </w:rPr>
        <w:t>S</w:t>
      </w:r>
      <w:r w:rsidR="00467100" w:rsidRPr="00467100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467100" w:rsidRPr="00467100">
        <w:rPr>
          <w:rFonts w:ascii="Browallia New" w:hAnsi="Browallia New" w:cs="Browallia New"/>
          <w:sz w:val="28"/>
          <w:szCs w:val="28"/>
        </w:rPr>
        <w:t>PTE</w:t>
      </w:r>
      <w:r w:rsidR="00467100" w:rsidRPr="004671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67100" w:rsidRPr="00467100">
        <w:rPr>
          <w:rFonts w:ascii="Browallia New" w:hAnsi="Browallia New" w:cs="Browallia New"/>
          <w:sz w:val="28"/>
          <w:szCs w:val="28"/>
        </w:rPr>
        <w:t>Limited</w:t>
      </w:r>
      <w:r w:rsidR="00467100">
        <w:rPr>
          <w:rFonts w:ascii="Browallia New" w:hAnsi="Browallia New" w:cs="Browallia New"/>
          <w:sz w:val="28"/>
          <w:szCs w:val="28"/>
        </w:rPr>
        <w:t xml:space="preserve"> </w:t>
      </w:r>
      <w:r w:rsidR="00467100">
        <w:rPr>
          <w:rFonts w:ascii="Browallia New" w:hAnsi="Browallia New" w:cs="Browallia New" w:hint="cs"/>
          <w:sz w:val="28"/>
          <w:szCs w:val="28"/>
          <w:cs/>
        </w:rPr>
        <w:t xml:space="preserve">ไปค้ำประกันวงเงินสินเชื่อของการร่วมค้า ตามหมายเหตุ </w:t>
      </w:r>
      <w:r w:rsidR="00467100">
        <w:rPr>
          <w:rFonts w:ascii="Browallia New" w:hAnsi="Browallia New" w:cs="Browallia New"/>
          <w:sz w:val="28"/>
          <w:szCs w:val="28"/>
        </w:rPr>
        <w:t>3</w:t>
      </w:r>
      <w:r w:rsidR="007E09F8">
        <w:rPr>
          <w:rFonts w:ascii="Browallia New" w:hAnsi="Browallia New" w:cs="Browallia New"/>
          <w:sz w:val="28"/>
          <w:szCs w:val="28"/>
        </w:rPr>
        <w:t>4</w:t>
      </w:r>
      <w:r w:rsidR="00467100">
        <w:rPr>
          <w:rFonts w:ascii="Browallia New" w:hAnsi="Browallia New" w:cs="Browallia New"/>
          <w:sz w:val="28"/>
          <w:szCs w:val="28"/>
        </w:rPr>
        <w:t>.5</w:t>
      </w:r>
    </w:p>
    <w:p w:rsidR="008857E7" w:rsidRPr="00467100" w:rsidRDefault="008857E7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371706" w:rsidRDefault="00371706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F40FA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FF1E7D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580258">
        <w:rPr>
          <w:rFonts w:ascii="Browallia New" w:hAnsi="Browallia New" w:cs="Browallia New" w:hint="cs"/>
          <w:sz w:val="28"/>
          <w:szCs w:val="28"/>
          <w:cs/>
          <w:lang w:val="en-GB"/>
        </w:rPr>
        <w:t>ซึ่ง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บันทึกบัญชีตามวิธีส่วนได้เสียในงบการเงินรวมในระหว่าง</w:t>
      </w:r>
      <w:r w:rsidR="003F7670" w:rsidRPr="00F40FAE">
        <w:rPr>
          <w:rFonts w:ascii="Browallia New" w:hAnsi="Browallia New" w:cs="Browallia New"/>
          <w:sz w:val="28"/>
          <w:szCs w:val="28"/>
          <w:cs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F7670" w:rsidRPr="00F40FAE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3F7670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</w:t>
      </w:r>
      <w:r w:rsidR="009E64EF" w:rsidRPr="00F40FAE">
        <w:rPr>
          <w:rFonts w:ascii="Browallia New" w:hAnsi="Browallia New" w:cs="Browallia New"/>
          <w:sz w:val="28"/>
          <w:szCs w:val="28"/>
          <w:lang w:val="en-GB"/>
        </w:rPr>
        <w:t>60</w:t>
      </w:r>
      <w:r w:rsidR="00152EEC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65EF" w:rsidRPr="00F40FAE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765EF" w:rsidRPr="00F40FAE">
        <w:rPr>
          <w:rFonts w:ascii="Browallia New" w:hAnsi="Browallia New" w:cs="Browallia New"/>
          <w:sz w:val="28"/>
          <w:szCs w:val="28"/>
          <w:lang w:val="en-GB"/>
        </w:rPr>
        <w:t>255</w:t>
      </w:r>
      <w:r w:rsidR="009E64EF" w:rsidRPr="00F40FAE">
        <w:rPr>
          <w:rFonts w:ascii="Browallia New" w:hAnsi="Browallia New" w:cs="Browallia New"/>
          <w:sz w:val="28"/>
          <w:szCs w:val="28"/>
          <w:lang w:val="en-GB"/>
        </w:rPr>
        <w:t>9</w:t>
      </w:r>
      <w:r w:rsidR="00F25EC3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:rsidR="00F87856" w:rsidRPr="00F87856" w:rsidRDefault="00F87856" w:rsidP="00152EEC">
      <w:pPr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371706" w:rsidRPr="004B0684" w:rsidRDefault="00371706" w:rsidP="00530D0F">
      <w:pPr>
        <w:tabs>
          <w:tab w:val="left" w:pos="2160"/>
        </w:tabs>
        <w:spacing w:line="240" w:lineRule="auto"/>
        <w:ind w:left="851" w:right="-1"/>
        <w:jc w:val="right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15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1170"/>
        <w:gridCol w:w="180"/>
        <w:gridCol w:w="1170"/>
        <w:gridCol w:w="180"/>
        <w:gridCol w:w="1044"/>
        <w:gridCol w:w="180"/>
        <w:gridCol w:w="1158"/>
        <w:gridCol w:w="6"/>
      </w:tblGrid>
      <w:tr w:rsidR="002E1479" w:rsidTr="004B3453">
        <w:trPr>
          <w:gridAfter w:val="1"/>
          <w:wAfter w:w="6" w:type="dxa"/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1479" w:rsidRDefault="002E1479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bookmarkStart w:id="4" w:name="_Hlk506933256"/>
          </w:p>
        </w:tc>
        <w:tc>
          <w:tcPr>
            <w:tcW w:w="2520" w:type="dxa"/>
            <w:gridSpan w:val="3"/>
          </w:tcPr>
          <w:p w:rsidR="002E1479" w:rsidRDefault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E1479" w:rsidRDefault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2E1479" w:rsidRDefault="002E1479" w:rsidP="002E1479">
            <w:pPr>
              <w:spacing w:line="240" w:lineRule="auto"/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207C5" w:rsidTr="004B3453">
        <w:trPr>
          <w:gridAfter w:val="1"/>
          <w:wAfter w:w="6" w:type="dxa"/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7C5" w:rsidRDefault="002207C5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2207C5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2207C5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  <w:tcBorders>
              <w:bottom w:val="single" w:sz="4" w:space="0" w:color="auto"/>
            </w:tcBorders>
          </w:tcPr>
          <w:p w:rsidR="002207C5" w:rsidRDefault="002207C5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2E2" w:rsidRPr="002207C5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80" w:type="dxa"/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52E2" w:rsidRDefault="00FD52E2">
            <w:pPr>
              <w:pStyle w:val="BodyText"/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2207C5" w:rsidTr="004B3453">
        <w:trPr>
          <w:cantSplit/>
          <w:trHeight w:val="29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2E2" w:rsidRDefault="00FD52E2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 w:rsidP="00E222D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389,393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404,162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363,294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363,294</w:t>
            </w: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เงินปันผลจากบริษัทร่วม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 w:rsidP="00E222D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19,592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Pr="00FA2C87" w:rsidRDefault="00FD52E2" w:rsidP="00E222D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2C87">
              <w:rPr>
                <w:rFonts w:ascii="Browallia New" w:hAnsi="Browallia New" w:cs="Browallia New"/>
                <w:sz w:val="28"/>
                <w:szCs w:val="28"/>
              </w:rPr>
              <w:t>(8</w:t>
            </w:r>
            <w:r w:rsidR="00F52E8D" w:rsidRPr="00FA2C87">
              <w:rPr>
                <w:rFonts w:ascii="Browallia New" w:hAnsi="Browallia New" w:cs="Browallia New"/>
                <w:sz w:val="28"/>
                <w:szCs w:val="28"/>
              </w:rPr>
              <w:t>0,72</w:t>
            </w:r>
            <w:r w:rsidR="00DB75A5" w:rsidRPr="00FA2C8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A2C8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2C87">
              <w:rPr>
                <w:rFonts w:ascii="Browallia New" w:hAnsi="Browallia New" w:cs="Browallia New"/>
                <w:sz w:val="28"/>
                <w:szCs w:val="28"/>
                <w:lang w:val="en-GB"/>
              </w:rPr>
              <w:t>7,628</w:t>
            </w:r>
          </w:p>
        </w:tc>
        <w:tc>
          <w:tcPr>
            <w:tcW w:w="180" w:type="dxa"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ส่วนแบ่งขาดทุนของการร่วมค้า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Pr="00FA2C87" w:rsidRDefault="00FD52E2" w:rsidP="00E222D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2C8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541DA" w:rsidRPr="00FA2C87">
              <w:rPr>
                <w:rFonts w:ascii="Browallia New" w:hAnsi="Browallia New" w:cs="Browallia New"/>
                <w:sz w:val="28"/>
                <w:szCs w:val="28"/>
                <w:lang w:val="en-GB"/>
              </w:rPr>
              <w:t>3,100</w:t>
            </w:r>
            <w:r w:rsidRPr="00FA2C8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2C8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A2C87">
              <w:rPr>
                <w:rFonts w:ascii="Browallia New" w:hAnsi="Browallia New" w:cs="Browallia New"/>
                <w:sz w:val="28"/>
                <w:szCs w:val="28"/>
                <w:lang w:val="en-GB"/>
              </w:rPr>
              <w:t>2,805</w:t>
            </w:r>
            <w:r w:rsidRPr="00FA2C8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  <w:r w:rsidRPr="005422F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5422F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857E7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เผื่อการด้อยค่า</w:t>
            </w:r>
            <w:r w:rsidR="008857E7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="00B02836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Pr="00FA2C87" w:rsidRDefault="00B02836" w:rsidP="005C3D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Pr="00FA2C87" w:rsidRDefault="00FD52E2" w:rsidP="005C3D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2C8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FD52E2" w:rsidRPr="00FA2C87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 w:rsidP="005C3D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C21F0">
              <w:rPr>
                <w:rFonts w:ascii="Browallia New" w:hAnsi="Browallia New" w:cs="Browallia New"/>
                <w:sz w:val="28"/>
                <w:szCs w:val="28"/>
                <w:lang w:val="en-GB"/>
              </w:rPr>
              <w:t>19,044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 w:rsidP="005C3D3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207C5" w:rsidTr="004B3453">
        <w:trPr>
          <w:cantSplit/>
          <w:trHeight w:val="305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B02836" w:rsidP="00E222D6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305</w:t>
            </w:r>
            <w:r w:rsidR="00EC21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572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389,393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EC21F0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344,250</w:t>
            </w:r>
          </w:p>
        </w:tc>
        <w:tc>
          <w:tcPr>
            <w:tcW w:w="180" w:type="dxa"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E2" w:rsidRDefault="00FD52E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363,294</w:t>
            </w:r>
          </w:p>
        </w:tc>
      </w:tr>
    </w:tbl>
    <w:p w:rsidR="002C517E" w:rsidRDefault="002C517E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B02836" w:rsidRPr="00B87B1D" w:rsidRDefault="00B02836" w:rsidP="00B87B1D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87B1D">
        <w:rPr>
          <w:rFonts w:ascii="Browallia New" w:hAnsi="Browallia New" w:cs="Browallia New" w:hint="cs"/>
          <w:sz w:val="28"/>
          <w:szCs w:val="28"/>
          <w:cs/>
          <w:lang w:val="en-GB"/>
        </w:rPr>
        <w:t>เงินลงทุนในหุ้นของ</w:t>
      </w:r>
      <w:r w:rsidRPr="00B87B1D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แมคทริค จำกัด </w:t>
      </w:r>
      <w:r w:rsidRPr="00B87B1D">
        <w:rPr>
          <w:rFonts w:ascii="Browallia New" w:hAnsi="Browallia New" w:cs="Browallia New" w:hint="cs"/>
          <w:sz w:val="28"/>
          <w:szCs w:val="28"/>
          <w:cs/>
          <w:lang w:val="en-GB"/>
        </w:rPr>
        <w:t>(มหาชน) มี</w:t>
      </w:r>
      <w:r w:rsidRPr="00B87B1D">
        <w:rPr>
          <w:rFonts w:ascii="Browallia New" w:hAnsi="Browallia New" w:cs="Browallia New"/>
          <w:sz w:val="28"/>
          <w:szCs w:val="28"/>
          <w:cs/>
          <w:lang w:val="en-GB"/>
        </w:rPr>
        <w:t>ข้อบ่งชี้การด้อยค่าเนื่องจากราคาทุนของเงินลงทุนสูงกว่ามูลค่าตามบัญชีของบริษัท</w:t>
      </w:r>
      <w:r w:rsidRPr="00B87B1D">
        <w:rPr>
          <w:rFonts w:ascii="Browallia New" w:hAnsi="Browallia New" w:cs="Browallia New" w:hint="cs"/>
          <w:sz w:val="28"/>
          <w:szCs w:val="28"/>
          <w:cs/>
          <w:lang w:val="en-GB"/>
        </w:rPr>
        <w:t>ร่วม</w:t>
      </w:r>
      <w:r w:rsidRPr="00B87B1D">
        <w:rPr>
          <w:rFonts w:ascii="Browallia New" w:hAnsi="Browallia New" w:cs="Browallia New"/>
          <w:sz w:val="28"/>
          <w:szCs w:val="28"/>
          <w:cs/>
          <w:lang w:val="en-GB"/>
        </w:rPr>
        <w:t xml:space="preserve">อย่างมีสาระสำคัญ </w:t>
      </w:r>
    </w:p>
    <w:p w:rsidR="00B02836" w:rsidRDefault="00B02836" w:rsidP="00E61B8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FA4CA9">
        <w:rPr>
          <w:rFonts w:ascii="Browallia New" w:hAnsi="Browallia New" w:cs="Browallia New"/>
          <w:i/>
          <w:iCs/>
          <w:sz w:val="28"/>
          <w:szCs w:val="28"/>
          <w:cs/>
        </w:rPr>
        <w:t>การทดสอบการด้อยค่า</w:t>
      </w: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การทดสอบการด้อยค่าประจำปี ผู้บริหารมีการคำนวณมูลค่าที่คาดว่าจะได้รับคืนจากการดำเนินงานของบริษัท แมคทริค จำกัด 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>(มหาชน)</w:t>
      </w:r>
      <w:r w:rsidRPr="00FA4CA9">
        <w:rPr>
          <w:rFonts w:ascii="Browallia New" w:hAnsi="Browallia New" w:cs="Browallia New"/>
          <w:sz w:val="28"/>
          <w:szCs w:val="28"/>
          <w:cs/>
        </w:rPr>
        <w:t xml:space="preserve"> โดยใช้วิธีมูลค่าจากการใช้ซึ่งประมาณการผลการดำเนินงานในอนาคตอีก </w:t>
      </w:r>
      <w:r w:rsidRPr="00FA4CA9">
        <w:rPr>
          <w:rFonts w:ascii="Browallia New" w:hAnsi="Browallia New" w:cs="Browallia New"/>
          <w:sz w:val="28"/>
          <w:szCs w:val="28"/>
        </w:rPr>
        <w:t>5</w:t>
      </w:r>
      <w:r w:rsidRPr="00FA4CA9">
        <w:rPr>
          <w:rFonts w:ascii="Browallia New" w:hAnsi="Browallia New" w:cs="Browallia New"/>
          <w:sz w:val="28"/>
          <w:szCs w:val="28"/>
          <w:cs/>
        </w:rPr>
        <w:t xml:space="preserve"> ปีข้างหน้ารวมกับมูลค่าตามอายุการให้ประโยชน์คงเหลือด้วยอัตราการเพิ่มขึ้นเป็นศูนย์ ได้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มูลค่าที่คาดว่าจะได้รับคืน จำนวน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color w:val="auto"/>
          <w:sz w:val="28"/>
          <w:szCs w:val="28"/>
        </w:rPr>
        <w:t>66.59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</w:t>
      </w: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B02836" w:rsidRPr="00FA4CA9" w:rsidRDefault="00B02836" w:rsidP="004B3453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A4CA9">
        <w:rPr>
          <w:rFonts w:ascii="Browallia New" w:hAnsi="Browallia New" w:cs="Browallia New"/>
          <w:sz w:val="28"/>
          <w:szCs w:val="28"/>
          <w:cs/>
        </w:rPr>
        <w:t>มูลค่าปัจจุบันของประมาณการกระแสเงินสดของการดำเนินงานของ</w:t>
      </w:r>
      <w:r w:rsidRPr="00FA4CA9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บริษัท แมคทริค จำกัด </w:t>
      </w:r>
      <w:r w:rsidRPr="00FA4CA9">
        <w:rPr>
          <w:rFonts w:ascii="Browallia New" w:hAnsi="Browallia New" w:cs="Browallia New" w:hint="cs"/>
          <w:sz w:val="28"/>
          <w:szCs w:val="28"/>
          <w:cs/>
          <w:lang w:eastAsia="th-TH"/>
        </w:rPr>
        <w:t>(มหาชน)</w:t>
      </w:r>
      <w:r w:rsidRPr="00FA4CA9">
        <w:rPr>
          <w:rFonts w:ascii="Browallia New" w:hAnsi="Browallia New" w:cs="Browallia New"/>
          <w:sz w:val="28"/>
          <w:szCs w:val="28"/>
          <w:cs/>
        </w:rPr>
        <w:t xml:space="preserve"> มีการกำหนดอัตราการคิดลด ร้อยละ </w:t>
      </w:r>
      <w:r w:rsidRPr="00FA4CA9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1.45 </w:t>
      </w:r>
      <w:r w:rsidRPr="00FA4CA9">
        <w:rPr>
          <w:rFonts w:ascii="Browallia New" w:hAnsi="Browallia New" w:cs="Browallia New"/>
          <w:sz w:val="28"/>
          <w:szCs w:val="28"/>
          <w:cs/>
        </w:rPr>
        <w:t>เพื่อให้สะท้อนถึงการประเมินสถานการณ์ตลาดในปัจจุบันของมูลค่าเงินตามเวลาและความเสี่ยงเฉพาะเจาะลงของการดำเนินงานของ</w:t>
      </w:r>
      <w:r w:rsidRPr="00FA4CA9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บริษัท แมคทริค จำกัด </w:t>
      </w:r>
      <w:r w:rsidRPr="00FA4CA9">
        <w:rPr>
          <w:rFonts w:ascii="Browallia New" w:hAnsi="Browallia New" w:cs="Browallia New" w:hint="cs"/>
          <w:sz w:val="28"/>
          <w:szCs w:val="28"/>
          <w:cs/>
          <w:lang w:eastAsia="th-TH"/>
        </w:rPr>
        <w:t>(มหาชน)</w:t>
      </w:r>
      <w:r w:rsidRPr="00FA4CA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:rsidR="00B02836" w:rsidRPr="004B3453" w:rsidRDefault="00B02836" w:rsidP="00B02836">
      <w:pPr>
        <w:pStyle w:val="CordiaNew"/>
        <w:tabs>
          <w:tab w:val="clear" w:pos="4153"/>
        </w:tabs>
        <w:ind w:left="851"/>
        <w:jc w:val="thaiDistribute"/>
        <w:rPr>
          <w:rFonts w:ascii="Browallia New" w:hAnsi="Browallia New" w:cs="Browallia New"/>
          <w:i/>
          <w:iCs/>
          <w:color w:val="auto"/>
          <w:sz w:val="2"/>
          <w:szCs w:val="2"/>
        </w:rPr>
      </w:pP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</w:rPr>
      </w:pPr>
      <w:r w:rsidRPr="00FA4CA9"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  <w:t>สมมติฐานของกระแสเงินสด</w:t>
      </w: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เนื่องจากกลุ่มอุตสาหกรรม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>รับเหมาก่อสร้าง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มี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>ความไม่แน่นอน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ผู้บริหารจึง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>ประมาณการรายได้ค่าก่อสร้างจากงานก่อสร</w:t>
      </w:r>
      <w:r w:rsidRPr="00FA4CA9">
        <w:rPr>
          <w:rStyle w:val="PageNumber"/>
          <w:rFonts w:ascii="Browallia New" w:hAnsi="Browallia New" w:cs="Browallia New" w:hint="cs"/>
          <w:color w:val="auto"/>
          <w:sz w:val="28"/>
          <w:szCs w:val="28"/>
          <w:cs/>
        </w:rPr>
        <w:t>้างที่ยังไม่ได้ส่งมอบ และงานก่อสร้างที่มีความเป็นได้ค่อนข้างแน่ที่จะเกิดขึ้นในอนาคต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โดยกำหนดอัตรากำไรขั้นต้นให้ใกล้เคียงกับอัตรากำไรขั้นต้นปกติของบริษัท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ร่วม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ผู้บริหารเชื่อว่าเป็นข้อมูลที่ดีที่สุดที่สามารถหาได้ </w:t>
      </w: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:rsidR="00B02836" w:rsidRPr="00FA4CA9" w:rsidRDefault="00B02836" w:rsidP="004B3453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จาก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>ผล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การทดสอบการด้อยค่าพบ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ว่า 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มูลค่าปัจจุบันของกระแสเงินสดสุทธิ เท่ากับ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color w:val="auto"/>
          <w:sz w:val="28"/>
          <w:szCs w:val="28"/>
        </w:rPr>
        <w:t>66.59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ล้านบาท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ซึ่ง 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2560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บริษัทมีเงินลงทุนในบริษัทดังกล่าว จำนวน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185.63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>เป็น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>ผลให้บริษัทรับรู้ค่าเผื่อการด้อยค่าในเงินลงทุน</w:t>
      </w:r>
      <w:r w:rsidRPr="00FA4C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ในส่วนที่เป็นค่าความนิยมจำนวน </w:t>
      </w:r>
      <w:r>
        <w:rPr>
          <w:rFonts w:ascii="Browallia New" w:hAnsi="Browallia New" w:cs="Browallia New"/>
          <w:color w:val="auto"/>
          <w:sz w:val="28"/>
          <w:szCs w:val="28"/>
        </w:rPr>
        <w:t>19.04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ในงบกำไรขาดทุนสำหรับปีสิ้นสุดวันที่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FA4CA9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Pr="00FA4CA9">
        <w:rPr>
          <w:rFonts w:ascii="Browallia New" w:hAnsi="Browallia New" w:cs="Browallia New"/>
          <w:color w:val="auto"/>
          <w:sz w:val="28"/>
          <w:szCs w:val="28"/>
        </w:rPr>
        <w:t>2560</w:t>
      </w:r>
    </w:p>
    <w:p w:rsidR="00B02836" w:rsidRPr="00FA4CA9" w:rsidRDefault="00B02836" w:rsidP="004B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65"/>
        <w:jc w:val="thaiDistribute"/>
        <w:rPr>
          <w:rFonts w:ascii="Browallia New" w:hAnsi="Browallia New" w:cs="Browallia New"/>
          <w:sz w:val="28"/>
          <w:szCs w:val="28"/>
        </w:rPr>
      </w:pPr>
    </w:p>
    <w:p w:rsidR="00B02836" w:rsidRPr="00FA4CA9" w:rsidRDefault="00B02836" w:rsidP="004B345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A4CA9">
        <w:rPr>
          <w:rFonts w:ascii="Browallia New" w:hAnsi="Browallia New" w:cs="Browallia New"/>
          <w:sz w:val="28"/>
          <w:szCs w:val="28"/>
          <w:u w:val="single"/>
          <w:cs/>
        </w:rPr>
        <w:t xml:space="preserve">การวิเคราะห์ความอ่อนไหว </w:t>
      </w:r>
    </w:p>
    <w:p w:rsidR="00B02836" w:rsidRPr="00FA4CA9" w:rsidRDefault="00B02836" w:rsidP="004B3453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A4CA9">
        <w:rPr>
          <w:rFonts w:ascii="Browallia New" w:hAnsi="Browallia New" w:cs="Browallia New"/>
          <w:sz w:val="28"/>
          <w:szCs w:val="28"/>
          <w:cs/>
        </w:rPr>
        <w:t>การคำนวณมูลค่าปัจจุบันของมูลค่า</w:t>
      </w:r>
      <w:r w:rsidRPr="00FA4CA9">
        <w:rPr>
          <w:rFonts w:ascii="Browallia New" w:hAnsi="Browallia New" w:cs="Browallia New" w:hint="cs"/>
          <w:sz w:val="28"/>
          <w:szCs w:val="28"/>
          <w:cs/>
        </w:rPr>
        <w:t>ที่คาดว่าจะได้รับคืน</w:t>
      </w:r>
      <w:r w:rsidRPr="00FA4CA9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FA4CA9">
        <w:rPr>
          <w:rFonts w:ascii="Browallia New" w:hAnsi="Browallia New" w:cs="Browallia New" w:hint="cs"/>
          <w:sz w:val="28"/>
          <w:szCs w:val="28"/>
          <w:cs/>
        </w:rPr>
        <w:t>ร่วม</w:t>
      </w:r>
      <w:r w:rsidRPr="00FA4CA9">
        <w:rPr>
          <w:rFonts w:ascii="Browallia New" w:hAnsi="Browallia New" w:cs="Browallia New"/>
          <w:sz w:val="28"/>
          <w:szCs w:val="28"/>
          <w:cs/>
        </w:rPr>
        <w:t xml:space="preserve">มีความอ่อนไหวของการเปลี่ยนแปลงสมมติฐาน ดังนี้ </w:t>
      </w:r>
    </w:p>
    <w:p w:rsidR="00B02836" w:rsidRPr="00FA4CA9" w:rsidRDefault="00B02836" w:rsidP="00B02836">
      <w:pPr>
        <w:spacing w:line="240" w:lineRule="auto"/>
        <w:ind w:left="36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1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154"/>
        <w:gridCol w:w="1903"/>
        <w:gridCol w:w="1846"/>
        <w:gridCol w:w="8"/>
      </w:tblGrid>
      <w:tr w:rsidR="00B02836" w:rsidRPr="00FA4CA9" w:rsidTr="004709CF">
        <w:tc>
          <w:tcPr>
            <w:tcW w:w="5154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57" w:type="dxa"/>
            <w:gridSpan w:val="3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FA4CA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  <w:r w:rsidRPr="00FA4CA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02836" w:rsidRPr="00FA4CA9" w:rsidTr="004709CF">
        <w:tc>
          <w:tcPr>
            <w:tcW w:w="5154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57" w:type="dxa"/>
            <w:gridSpan w:val="3"/>
            <w:shd w:val="clear" w:color="auto" w:fill="auto"/>
          </w:tcPr>
          <w:p w:rsidR="00B02836" w:rsidRPr="00FA4CA9" w:rsidRDefault="00B02836" w:rsidP="00705C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</w:t>
            </w:r>
            <w:r w:rsidRPr="00FA4CA9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รวมและงบการเงิน</w:t>
            </w: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B02836" w:rsidRPr="00FA4CA9" w:rsidTr="004709CF">
        <w:tc>
          <w:tcPr>
            <w:tcW w:w="5154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57" w:type="dxa"/>
            <w:gridSpan w:val="3"/>
            <w:shd w:val="clear" w:color="auto" w:fill="auto"/>
            <w:vAlign w:val="bottom"/>
          </w:tcPr>
          <w:p w:rsidR="00B02836" w:rsidRPr="00FA4CA9" w:rsidRDefault="00B02836" w:rsidP="00705C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FA4CA9">
              <w:rPr>
                <w:rFonts w:ascii="Browallia New" w:hAnsi="Browallia New" w:cs="Browallia New"/>
                <w:sz w:val="28"/>
                <w:szCs w:val="28"/>
              </w:rPr>
              <w:t xml:space="preserve"> 3</w:t>
            </w:r>
            <w:r w:rsidRPr="00FA4CA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FA4CA9">
              <w:rPr>
                <w:rFonts w:ascii="Browallia New" w:hAnsi="Browallia New" w:cs="Browallia New"/>
                <w:sz w:val="28"/>
                <w:szCs w:val="28"/>
              </w:rPr>
              <w:t xml:space="preserve"> 2560</w:t>
            </w:r>
          </w:p>
        </w:tc>
      </w:tr>
      <w:tr w:rsidR="00B02836" w:rsidRPr="00FA4CA9" w:rsidTr="004709CF">
        <w:trPr>
          <w:gridAfter w:val="1"/>
          <w:wAfter w:w="8" w:type="dxa"/>
        </w:trPr>
        <w:tc>
          <w:tcPr>
            <w:tcW w:w="5154" w:type="dxa"/>
            <w:shd w:val="clear" w:color="auto" w:fill="auto"/>
          </w:tcPr>
          <w:p w:rsidR="00B02836" w:rsidRPr="00FA4CA9" w:rsidRDefault="00B02836" w:rsidP="00705C29">
            <w:pPr>
              <w:tabs>
                <w:tab w:val="clear" w:pos="907"/>
                <w:tab w:val="left" w:pos="900"/>
              </w:tabs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เพิ่มขึ้น </w:t>
            </w:r>
          </w:p>
          <w:p w:rsidR="00B02836" w:rsidRPr="00FA4CA9" w:rsidRDefault="00B02836" w:rsidP="00705C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</w:rPr>
              <w:t>0.5%</w:t>
            </w:r>
          </w:p>
        </w:tc>
        <w:tc>
          <w:tcPr>
            <w:tcW w:w="1846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  <w:p w:rsidR="00B02836" w:rsidRPr="00FA4CA9" w:rsidRDefault="00B02836" w:rsidP="00705C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</w:rPr>
              <w:t>0.5%</w:t>
            </w:r>
          </w:p>
        </w:tc>
      </w:tr>
      <w:tr w:rsidR="00B02836" w:rsidRPr="00FA4CA9" w:rsidTr="004709CF">
        <w:trPr>
          <w:gridAfter w:val="1"/>
          <w:wAfter w:w="8" w:type="dxa"/>
        </w:trPr>
        <w:tc>
          <w:tcPr>
            <w:tcW w:w="5154" w:type="dxa"/>
            <w:shd w:val="clear" w:color="auto" w:fill="auto"/>
          </w:tcPr>
          <w:p w:rsidR="00B02836" w:rsidRPr="00FA4CA9" w:rsidRDefault="00B02836" w:rsidP="00705C29">
            <w:pPr>
              <w:tabs>
                <w:tab w:val="clear" w:pos="907"/>
                <w:tab w:val="left" w:pos="900"/>
              </w:tabs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4C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03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6" w:type="dxa"/>
            <w:shd w:val="clear" w:color="auto" w:fill="auto"/>
          </w:tcPr>
          <w:p w:rsidR="00B02836" w:rsidRPr="00FA4CA9" w:rsidRDefault="00B02836" w:rsidP="00705C2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02836" w:rsidRPr="00BB0BEF" w:rsidTr="004709CF">
        <w:trPr>
          <w:gridAfter w:val="1"/>
          <w:wAfter w:w="8" w:type="dxa"/>
        </w:trPr>
        <w:tc>
          <w:tcPr>
            <w:tcW w:w="5154" w:type="dxa"/>
            <w:shd w:val="clear" w:color="auto" w:fill="auto"/>
          </w:tcPr>
          <w:p w:rsidR="00B02836" w:rsidRPr="00FA4CA9" w:rsidRDefault="00B02836" w:rsidP="00705C29">
            <w:pPr>
              <w:tabs>
                <w:tab w:val="clear" w:pos="907"/>
                <w:tab w:val="left" w:pos="900"/>
              </w:tabs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 (ลดลง) ของมูลค่าที่คาดว่าจะได้รับคืน</w:t>
            </w:r>
          </w:p>
        </w:tc>
        <w:tc>
          <w:tcPr>
            <w:tcW w:w="1903" w:type="dxa"/>
            <w:shd w:val="clear" w:color="auto" w:fill="auto"/>
          </w:tcPr>
          <w:p w:rsidR="00B02836" w:rsidRPr="00FA4CA9" w:rsidRDefault="00B02836" w:rsidP="00705C29">
            <w:pPr>
              <w:pBdr>
                <w:bottom w:val="single" w:sz="12" w:space="1" w:color="auto"/>
              </w:pBdr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A4CA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2.81</w:t>
            </w:r>
            <w:r w:rsidRPr="00FA4CA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:rsidR="00B02836" w:rsidRPr="00BB0BEF" w:rsidRDefault="00B02836" w:rsidP="00705C29">
            <w:pPr>
              <w:pBdr>
                <w:bottom w:val="single" w:sz="12" w:space="1" w:color="auto"/>
              </w:pBdr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2.88</w:t>
            </w:r>
          </w:p>
        </w:tc>
      </w:tr>
    </w:tbl>
    <w:p w:rsidR="00382D4D" w:rsidRDefault="00382D4D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382D4D" w:rsidRDefault="00382D4D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7F0EB6" w:rsidRDefault="007F0EB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7F0EB6" w:rsidRDefault="007F0EB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705C29" w:rsidRDefault="00705C29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705C29" w:rsidRDefault="00705C29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705C29" w:rsidRDefault="00705C29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382D4D" w:rsidRDefault="00382D4D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4C0116" w:rsidRDefault="004C0116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382D4D" w:rsidRDefault="00382D4D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E93767" w:rsidRDefault="00E9376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904F37" w:rsidRDefault="00904F37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382D4D" w:rsidRDefault="00382D4D" w:rsidP="004B0684">
      <w:pPr>
        <w:spacing w:line="240" w:lineRule="auto"/>
        <w:jc w:val="thaiDistribute"/>
        <w:rPr>
          <w:rFonts w:ascii="Browallia New" w:hAnsi="Browallia New" w:cs="Browallia New"/>
          <w:u w:val="single"/>
          <w:lang w:val="en-GB"/>
        </w:rPr>
      </w:pPr>
    </w:p>
    <w:p w:rsidR="002A6F10" w:rsidRPr="00F40FAE" w:rsidRDefault="002A6F10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ที่ดิน อาคารและอุปกรณ์</w:t>
      </w:r>
      <w:r w:rsidR="00646255"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A5162"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– </w:t>
      </w:r>
      <w:r w:rsidR="005A5162"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สุทธิ</w:t>
      </w:r>
    </w:p>
    <w:p w:rsidR="0078774C" w:rsidRPr="00F40FAE" w:rsidRDefault="0078774C" w:rsidP="00787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8879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53"/>
        <w:gridCol w:w="910"/>
        <w:gridCol w:w="868"/>
        <w:gridCol w:w="70"/>
        <w:gridCol w:w="830"/>
        <w:gridCol w:w="21"/>
        <w:gridCol w:w="922"/>
        <w:gridCol w:w="850"/>
        <w:gridCol w:w="849"/>
        <w:gridCol w:w="851"/>
        <w:gridCol w:w="855"/>
      </w:tblGrid>
      <w:tr w:rsidR="00C06191" w:rsidRPr="00F40FAE" w:rsidTr="00427356">
        <w:trPr>
          <w:cantSplit/>
          <w:tblHeader/>
        </w:trPr>
        <w:tc>
          <w:tcPr>
            <w:tcW w:w="1853" w:type="dxa"/>
          </w:tcPr>
          <w:p w:rsidR="00C06191" w:rsidRPr="00F40FAE" w:rsidRDefault="00C06191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cs/>
              </w:rPr>
            </w:pPr>
          </w:p>
        </w:tc>
        <w:tc>
          <w:tcPr>
            <w:tcW w:w="910" w:type="dxa"/>
          </w:tcPr>
          <w:p w:rsidR="00C06191" w:rsidRPr="00F40FAE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38" w:type="dxa"/>
            <w:gridSpan w:val="2"/>
          </w:tcPr>
          <w:p w:rsidR="00C06191" w:rsidRPr="00F40FAE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dxa"/>
            <w:gridSpan w:val="2"/>
          </w:tcPr>
          <w:p w:rsidR="00C06191" w:rsidRPr="00F40FAE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327" w:type="dxa"/>
            <w:gridSpan w:val="5"/>
          </w:tcPr>
          <w:p w:rsidR="00C06191" w:rsidRPr="00F40FAE" w:rsidRDefault="00C06191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  <w:lang w:val="en-GB"/>
              </w:rPr>
              <w:t xml:space="preserve">(หน่วย : </w:t>
            </w:r>
            <w:r w:rsidRPr="00F40FAE">
              <w:rPr>
                <w:rFonts w:ascii="Browallia New" w:hAnsi="Browallia New" w:cs="Browallia New" w:hint="cs"/>
                <w:cs/>
                <w:lang w:val="en-GB"/>
              </w:rPr>
              <w:t>พัน</w:t>
            </w:r>
            <w:r w:rsidRPr="00F40FAE">
              <w:rPr>
                <w:rFonts w:ascii="Browallia New" w:hAnsi="Browallia New" w:cs="Browallia New"/>
                <w:cs/>
                <w:lang w:val="en-GB"/>
              </w:rPr>
              <w:t>บาท)</w:t>
            </w:r>
          </w:p>
        </w:tc>
      </w:tr>
      <w:tr w:rsidR="00427356" w:rsidRPr="00F40FAE" w:rsidTr="004A2200">
        <w:trPr>
          <w:cantSplit/>
          <w:tblHeader/>
        </w:trPr>
        <w:tc>
          <w:tcPr>
            <w:tcW w:w="1853" w:type="dxa"/>
          </w:tcPr>
          <w:p w:rsidR="00427356" w:rsidRPr="00F40FAE" w:rsidRDefault="00427356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026" w:type="dxa"/>
            <w:gridSpan w:val="10"/>
          </w:tcPr>
          <w:p w:rsidR="00427356" w:rsidRPr="00F40FAE" w:rsidRDefault="00427356" w:rsidP="002A464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cs/>
              </w:rPr>
              <w:t>งบการเงิน</w:t>
            </w:r>
            <w:r w:rsidRPr="00F40FA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872730" w:rsidRPr="00F40FAE" w:rsidTr="00427356">
        <w:trPr>
          <w:cantSplit/>
          <w:tblHeader/>
        </w:trPr>
        <w:tc>
          <w:tcPr>
            <w:tcW w:w="1853" w:type="dxa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ที่ดิน และ</w:t>
            </w:r>
          </w:p>
        </w:tc>
        <w:tc>
          <w:tcPr>
            <w:tcW w:w="868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อาคารและ</w:t>
            </w:r>
          </w:p>
        </w:tc>
        <w:tc>
          <w:tcPr>
            <w:tcW w:w="900" w:type="dxa"/>
            <w:gridSpan w:val="2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เครื่องตกแต่งติดตั้ง</w:t>
            </w:r>
          </w:p>
        </w:tc>
        <w:tc>
          <w:tcPr>
            <w:tcW w:w="850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49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851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55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</w:tr>
      <w:tr w:rsidR="00872730" w:rsidRPr="00F40FAE" w:rsidTr="00427356">
        <w:trPr>
          <w:cantSplit/>
          <w:tblHeader/>
        </w:trPr>
        <w:tc>
          <w:tcPr>
            <w:tcW w:w="1853" w:type="dxa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ส่วนปรับปรุงที่ดิน</w:t>
            </w:r>
          </w:p>
        </w:tc>
        <w:tc>
          <w:tcPr>
            <w:tcW w:w="868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900" w:type="dxa"/>
            <w:gridSpan w:val="2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943" w:type="dxa"/>
            <w:gridSpan w:val="2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และอุปกรณ์สำนักงาน</w:t>
            </w:r>
          </w:p>
        </w:tc>
        <w:tc>
          <w:tcPr>
            <w:tcW w:w="850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849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ระหว่าง    ก่อสร้าง</w:t>
            </w:r>
          </w:p>
        </w:tc>
        <w:tc>
          <w:tcPr>
            <w:tcW w:w="851" w:type="dxa"/>
            <w:vAlign w:val="bottom"/>
          </w:tcPr>
          <w:p w:rsidR="00872730" w:rsidRDefault="00872730" w:rsidP="008D5928">
            <w:pPr>
              <w:pBdr>
                <w:bottom w:val="single" w:sz="6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</w:p>
          <w:p w:rsidR="00872730" w:rsidRPr="00F40FAE" w:rsidRDefault="00872730" w:rsidP="008D5928">
            <w:pPr>
              <w:pBdr>
                <w:bottom w:val="single" w:sz="6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เงินมัดจำ</w:t>
            </w:r>
          </w:p>
        </w:tc>
        <w:tc>
          <w:tcPr>
            <w:tcW w:w="855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pBdr>
                <w:bottom w:val="single" w:sz="6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รวม</w:t>
            </w:r>
          </w:p>
        </w:tc>
      </w:tr>
      <w:tr w:rsidR="00872730" w:rsidRPr="00F40FAE" w:rsidTr="00427356">
        <w:trPr>
          <w:cantSplit/>
        </w:trPr>
        <w:tc>
          <w:tcPr>
            <w:tcW w:w="1853" w:type="dxa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910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8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gridSpan w:val="2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gridSpan w:val="2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</w:tcPr>
          <w:p w:rsidR="00872730" w:rsidRPr="00F40FAE" w:rsidRDefault="00872730" w:rsidP="002A4640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cs/>
              </w:rPr>
            </w:pPr>
          </w:p>
        </w:tc>
      </w:tr>
      <w:tr w:rsidR="00872730" w:rsidRPr="00F40FAE" w:rsidTr="00427356">
        <w:trPr>
          <w:cantSplit/>
        </w:trPr>
        <w:tc>
          <w:tcPr>
            <w:tcW w:w="1853" w:type="dxa"/>
            <w:vAlign w:val="center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lang w:val="en-GB"/>
              </w:rPr>
            </w:pPr>
            <w:r w:rsidRPr="00F40FAE">
              <w:rPr>
                <w:rFonts w:ascii="Browallia New" w:hAnsi="Browallia New" w:cs="Browallia New"/>
              </w:rPr>
              <w:t>1</w:t>
            </w:r>
            <w:r w:rsidRPr="00F40FAE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F40FAE">
              <w:rPr>
                <w:rFonts w:ascii="Browallia New" w:hAnsi="Browallia New" w:cs="Browallia New"/>
              </w:rPr>
              <w:t>25</w:t>
            </w:r>
            <w:r w:rsidRPr="00F40FAE">
              <w:rPr>
                <w:rFonts w:ascii="Browallia New" w:hAnsi="Browallia New" w:cs="Browallia New"/>
                <w:lang w:val="en-GB"/>
              </w:rPr>
              <w:t>59</w:t>
            </w:r>
          </w:p>
        </w:tc>
        <w:tc>
          <w:tcPr>
            <w:tcW w:w="910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4FA5">
              <w:rPr>
                <w:rFonts w:ascii="Browallia New" w:hAnsi="Browallia New" w:cs="Browallia New"/>
              </w:rPr>
              <w:t>1,030,413</w:t>
            </w:r>
          </w:p>
        </w:tc>
        <w:tc>
          <w:tcPr>
            <w:tcW w:w="868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149,516</w:t>
            </w:r>
          </w:p>
        </w:tc>
        <w:tc>
          <w:tcPr>
            <w:tcW w:w="900" w:type="dxa"/>
            <w:gridSpan w:val="2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4FA5">
              <w:rPr>
                <w:rFonts w:ascii="Browallia New" w:hAnsi="Browallia New" w:cs="Browallia New"/>
              </w:rPr>
              <w:t>650,592</w:t>
            </w:r>
          </w:p>
        </w:tc>
        <w:tc>
          <w:tcPr>
            <w:tcW w:w="943" w:type="dxa"/>
            <w:gridSpan w:val="2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37,755</w:t>
            </w:r>
          </w:p>
        </w:tc>
        <w:tc>
          <w:tcPr>
            <w:tcW w:w="850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64,374</w:t>
            </w:r>
          </w:p>
        </w:tc>
        <w:tc>
          <w:tcPr>
            <w:tcW w:w="849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115,309</w:t>
            </w:r>
          </w:p>
        </w:tc>
        <w:tc>
          <w:tcPr>
            <w:tcW w:w="851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5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2,047,959</w:t>
            </w:r>
          </w:p>
        </w:tc>
      </w:tr>
      <w:tr w:rsidR="00872730" w:rsidRPr="00F40FAE" w:rsidTr="00427356">
        <w:trPr>
          <w:cantSplit/>
        </w:trPr>
        <w:tc>
          <w:tcPr>
            <w:tcW w:w="1853" w:type="dxa"/>
            <w:vAlign w:val="center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 xml:space="preserve">ซื้อเพิ่ม </w:t>
            </w:r>
          </w:p>
        </w:tc>
        <w:tc>
          <w:tcPr>
            <w:tcW w:w="910" w:type="dxa"/>
            <w:vAlign w:val="center"/>
          </w:tcPr>
          <w:p w:rsidR="00872730" w:rsidRPr="00394FA5" w:rsidRDefault="00861A61" w:rsidP="00861A61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="00872730" w:rsidRPr="00394FA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8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218</w:t>
            </w:r>
          </w:p>
        </w:tc>
        <w:tc>
          <w:tcPr>
            <w:tcW w:w="900" w:type="dxa"/>
            <w:gridSpan w:val="2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35,975</w:t>
            </w:r>
          </w:p>
        </w:tc>
        <w:tc>
          <w:tcPr>
            <w:tcW w:w="943" w:type="dxa"/>
            <w:gridSpan w:val="2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9,417</w:t>
            </w:r>
          </w:p>
        </w:tc>
        <w:tc>
          <w:tcPr>
            <w:tcW w:w="850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 w:rsidRPr="00394FA5">
              <w:rPr>
                <w:rFonts w:ascii="Browallia New" w:hAnsi="Browallia New" w:cs="Browallia New"/>
              </w:rPr>
              <w:t>11,194</w:t>
            </w:r>
          </w:p>
        </w:tc>
        <w:tc>
          <w:tcPr>
            <w:tcW w:w="849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252,579</w:t>
            </w:r>
          </w:p>
        </w:tc>
        <w:tc>
          <w:tcPr>
            <w:tcW w:w="851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27,706</w:t>
            </w:r>
          </w:p>
        </w:tc>
        <w:tc>
          <w:tcPr>
            <w:tcW w:w="855" w:type="dxa"/>
            <w:vAlign w:val="center"/>
          </w:tcPr>
          <w:p w:rsidR="00872730" w:rsidRPr="00394FA5" w:rsidRDefault="00872730" w:rsidP="002A4640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337,089</w:t>
            </w:r>
          </w:p>
        </w:tc>
      </w:tr>
      <w:tr w:rsidR="00427356" w:rsidRPr="00F40FAE" w:rsidTr="00427356">
        <w:trPr>
          <w:cantSplit/>
        </w:trPr>
        <w:tc>
          <w:tcPr>
            <w:tcW w:w="1853" w:type="dxa"/>
            <w:vAlign w:val="center"/>
          </w:tcPr>
          <w:p w:rsidR="00427356" w:rsidRPr="00F40FAE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10" w:type="dxa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           </w:t>
            </w:r>
            <w:r w:rsidRPr="00394FA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8" w:type="dxa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94,265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41,333</w:t>
            </w:r>
          </w:p>
        </w:tc>
        <w:tc>
          <w:tcPr>
            <w:tcW w:w="943" w:type="dxa"/>
            <w:gridSpan w:val="2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2,104</w:t>
            </w:r>
          </w:p>
        </w:tc>
        <w:tc>
          <w:tcPr>
            <w:tcW w:w="850" w:type="dxa"/>
            <w:vAlign w:val="center"/>
          </w:tcPr>
          <w:p w:rsidR="00427356" w:rsidRPr="00473E50" w:rsidRDefault="004709CF" w:rsidP="004709CF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43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          </w:t>
            </w:r>
            <w:r w:rsidR="00427356"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49" w:type="dxa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  <w:cs/>
              </w:rPr>
              <w:t>(</w:t>
            </w:r>
            <w:r w:rsidRPr="00394FA5">
              <w:rPr>
                <w:rFonts w:ascii="Browallia New" w:hAnsi="Browallia New" w:cs="Browallia New"/>
              </w:rPr>
              <w:t>137,702</w:t>
            </w:r>
            <w:r w:rsidRPr="00394F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5" w:type="dxa"/>
            <w:vAlign w:val="center"/>
          </w:tcPr>
          <w:p w:rsidR="00427356" w:rsidRPr="00473E50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  <w:vAlign w:val="center"/>
          </w:tcPr>
          <w:p w:rsidR="00427356" w:rsidRPr="00162FB4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162FB4">
              <w:rPr>
                <w:rFonts w:ascii="Browallia New" w:hAnsi="Browallia New" w:cs="Browallia New"/>
              </w:rPr>
              <w:t>31</w:t>
            </w:r>
            <w:r w:rsidRPr="00162FB4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162FB4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10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4FA5">
              <w:rPr>
                <w:rFonts w:ascii="Browallia New" w:hAnsi="Browallia New" w:cs="Browallia New"/>
              </w:rPr>
              <w:t>1,030,413</w:t>
            </w:r>
          </w:p>
        </w:tc>
        <w:tc>
          <w:tcPr>
            <w:tcW w:w="868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243,999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727,900</w:t>
            </w:r>
          </w:p>
        </w:tc>
        <w:tc>
          <w:tcPr>
            <w:tcW w:w="943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49,276</w:t>
            </w:r>
          </w:p>
        </w:tc>
        <w:tc>
          <w:tcPr>
            <w:tcW w:w="850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75,568</w:t>
            </w:r>
          </w:p>
        </w:tc>
        <w:tc>
          <w:tcPr>
            <w:tcW w:w="849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230,186</w:t>
            </w:r>
          </w:p>
        </w:tc>
        <w:tc>
          <w:tcPr>
            <w:tcW w:w="851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27,706</w:t>
            </w:r>
          </w:p>
        </w:tc>
        <w:tc>
          <w:tcPr>
            <w:tcW w:w="855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2,385,048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  <w:vAlign w:val="center"/>
          </w:tcPr>
          <w:p w:rsidR="00427356" w:rsidRPr="00E54FAC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 xml:space="preserve">ซื้อเพิ่ม </w:t>
            </w:r>
            <w:r>
              <w:rPr>
                <w:rFonts w:ascii="Browallia New" w:hAnsi="Browallia New" w:cs="Browallia New" w:hint="cs"/>
                <w:cs/>
              </w:rPr>
              <w:t>(ขาย)</w:t>
            </w:r>
          </w:p>
        </w:tc>
        <w:tc>
          <w:tcPr>
            <w:tcW w:w="910" w:type="dxa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14,984</w:t>
            </w:r>
          </w:p>
        </w:tc>
        <w:tc>
          <w:tcPr>
            <w:tcW w:w="868" w:type="dxa"/>
            <w:vAlign w:val="center"/>
          </w:tcPr>
          <w:p w:rsidR="00427356" w:rsidRPr="00394FA5" w:rsidRDefault="00427356" w:rsidP="00427356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4</w:t>
            </w:r>
            <w:r>
              <w:rPr>
                <w:rFonts w:ascii="Browallia New" w:hAnsi="Browallia New" w:cs="Browallia New"/>
              </w:rPr>
              <w:t>0,024</w:t>
            </w:r>
          </w:p>
        </w:tc>
        <w:tc>
          <w:tcPr>
            <w:tcW w:w="943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5,597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394FA5">
              <w:rPr>
                <w:rFonts w:ascii="Browallia New" w:hAnsi="Browallia New" w:cs="Browallia New"/>
              </w:rPr>
              <w:t>12,478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73,738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71,266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/>
              </w:rPr>
              <w:t>18,662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  <w:vAlign w:val="center"/>
          </w:tcPr>
          <w:p w:rsidR="00427356" w:rsidRPr="009F6A73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highlight w:val="yellow"/>
                <w:cs/>
              </w:rPr>
            </w:pPr>
            <w:r w:rsidRPr="00A87561">
              <w:rPr>
                <w:rFonts w:ascii="Browallia New" w:hAnsi="Browallia New" w:cs="Browallia New" w:hint="cs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10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8" w:type="dxa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7,487</w:t>
            </w:r>
          </w:p>
        </w:tc>
        <w:tc>
          <w:tcPr>
            <w:tcW w:w="943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4,473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11,960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  <w:vAlign w:val="center"/>
          </w:tcPr>
          <w:p w:rsidR="00427356" w:rsidRPr="00E54FAC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10" w:type="dxa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18,157</w:t>
            </w:r>
          </w:p>
        </w:tc>
        <w:tc>
          <w:tcPr>
            <w:tcW w:w="868" w:type="dxa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161,555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55,121</w:t>
            </w:r>
          </w:p>
        </w:tc>
        <w:tc>
          <w:tcPr>
            <w:tcW w:w="943" w:type="dxa"/>
            <w:gridSpan w:val="2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  <w:cs/>
              </w:rPr>
              <w:t>(</w:t>
            </w:r>
            <w:r w:rsidRPr="00394FA5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85,389</w:t>
            </w:r>
            <w:r w:rsidRPr="00394F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394FA5">
              <w:rPr>
                <w:rFonts w:ascii="Browallia New" w:hAnsi="Browallia New" w:cs="Browallia New"/>
                <w:cs/>
              </w:rPr>
              <w:t>(</w:t>
            </w:r>
            <w:r w:rsidRPr="00394FA5">
              <w:rPr>
                <w:rFonts w:ascii="Browallia New" w:hAnsi="Browallia New" w:cs="Browallia New"/>
              </w:rPr>
              <w:t>42,753</w:t>
            </w:r>
            <w:r w:rsidRPr="00394F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7356" w:rsidRPr="00394FA5" w:rsidRDefault="00427356" w:rsidP="00427356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6,721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  <w:vAlign w:val="center"/>
          </w:tcPr>
          <w:p w:rsidR="00427356" w:rsidRPr="00E54FAC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ขาย</w:t>
            </w:r>
            <w:r>
              <w:rPr>
                <w:rFonts w:ascii="Browallia New" w:hAnsi="Browallia New" w:cs="Browallia New"/>
              </w:rPr>
              <w:t xml:space="preserve"> / </w:t>
            </w:r>
            <w:r>
              <w:rPr>
                <w:rFonts w:ascii="Browallia New" w:hAnsi="Browallia New" w:cs="Browallia New" w:hint="cs"/>
                <w:cs/>
              </w:rPr>
              <w:t>ตัดจำหน่าย</w:t>
            </w:r>
          </w:p>
        </w:tc>
        <w:tc>
          <w:tcPr>
            <w:tcW w:w="910" w:type="dxa"/>
            <w:vAlign w:val="bottom"/>
          </w:tcPr>
          <w:p w:rsidR="00427356" w:rsidRPr="00473E50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427356" w:rsidRPr="00473E50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(14)</w:t>
            </w:r>
          </w:p>
        </w:tc>
        <w:tc>
          <w:tcPr>
            <w:tcW w:w="943" w:type="dxa"/>
            <w:gridSpan w:val="2"/>
            <w:vAlign w:val="bottom"/>
          </w:tcPr>
          <w:p w:rsidR="00427356" w:rsidRPr="00473E50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427356" w:rsidRPr="00473E50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27356" w:rsidRPr="00473E50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394FA5">
              <w:rPr>
                <w:rFonts w:ascii="Browallia New" w:hAnsi="Browallia New" w:cs="Browallia New"/>
              </w:rPr>
              <w:t>(1,258)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  <w:vAlign w:val="center"/>
          </w:tcPr>
          <w:p w:rsidR="00427356" w:rsidRPr="00E54FAC" w:rsidRDefault="00427356" w:rsidP="0042735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</w:rPr>
              <w:t>31</w:t>
            </w:r>
            <w:r w:rsidRPr="00E54FA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54F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1,063,554</w:t>
            </w:r>
          </w:p>
        </w:tc>
        <w:tc>
          <w:tcPr>
            <w:tcW w:w="868" w:type="dxa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406,129</w:t>
            </w:r>
          </w:p>
        </w:tc>
        <w:tc>
          <w:tcPr>
            <w:tcW w:w="900" w:type="dxa"/>
            <w:gridSpan w:val="2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830,518</w:t>
            </w:r>
          </w:p>
        </w:tc>
        <w:tc>
          <w:tcPr>
            <w:tcW w:w="943" w:type="dxa"/>
            <w:gridSpan w:val="2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54,903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86,802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394FA5">
              <w:rPr>
                <w:rFonts w:ascii="Browallia New" w:hAnsi="Browallia New" w:cs="Browallia New"/>
                <w:lang w:val="en-GB"/>
              </w:rPr>
              <w:t>423,008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56,219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7356" w:rsidRPr="00394FA5" w:rsidRDefault="00427356" w:rsidP="00427356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2,921,133</w:t>
            </w:r>
          </w:p>
        </w:tc>
      </w:tr>
      <w:tr w:rsidR="00427356" w:rsidRPr="00E54FAC" w:rsidTr="00427356">
        <w:trPr>
          <w:cantSplit/>
        </w:trPr>
        <w:tc>
          <w:tcPr>
            <w:tcW w:w="1853" w:type="dxa"/>
          </w:tcPr>
          <w:p w:rsidR="00427356" w:rsidRPr="00E54FAC" w:rsidRDefault="00427356" w:rsidP="00427356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910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68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900" w:type="dxa"/>
            <w:gridSpan w:val="2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943" w:type="dxa"/>
            <w:gridSpan w:val="2"/>
          </w:tcPr>
          <w:p w:rsidR="00427356" w:rsidRPr="006468B1" w:rsidRDefault="00427356" w:rsidP="00427356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50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49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51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55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427356" w:rsidRPr="00E54FAC" w:rsidTr="00427356">
        <w:trPr>
          <w:cantSplit/>
        </w:trPr>
        <w:tc>
          <w:tcPr>
            <w:tcW w:w="1853" w:type="dxa"/>
          </w:tcPr>
          <w:p w:rsidR="00427356" w:rsidRPr="00E54FAC" w:rsidRDefault="00427356" w:rsidP="00427356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54FAC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ค่าเสื่อมราคาสะสม</w:t>
            </w:r>
          </w:p>
        </w:tc>
        <w:tc>
          <w:tcPr>
            <w:tcW w:w="910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68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900" w:type="dxa"/>
            <w:gridSpan w:val="2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943" w:type="dxa"/>
            <w:gridSpan w:val="2"/>
          </w:tcPr>
          <w:p w:rsidR="00427356" w:rsidRPr="006468B1" w:rsidRDefault="00427356" w:rsidP="00427356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50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49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51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55" w:type="dxa"/>
          </w:tcPr>
          <w:p w:rsidR="00427356" w:rsidRPr="006468B1" w:rsidRDefault="00427356" w:rsidP="0042735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473E50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</w:rPr>
              <w:t>1</w:t>
            </w:r>
            <w:r w:rsidRPr="00473E50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473E50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10" w:type="dxa"/>
            <w:vAlign w:val="center"/>
          </w:tcPr>
          <w:p w:rsidR="00D91133" w:rsidRPr="00394FA5" w:rsidRDefault="00D91133" w:rsidP="004709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8" w:type="dxa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17,044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</w:rPr>
              <w:t>168,613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24,794</w:t>
            </w:r>
          </w:p>
        </w:tc>
        <w:tc>
          <w:tcPr>
            <w:tcW w:w="850" w:type="dxa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41,036</w:t>
            </w:r>
          </w:p>
        </w:tc>
        <w:tc>
          <w:tcPr>
            <w:tcW w:w="849" w:type="dxa"/>
            <w:vAlign w:val="center"/>
          </w:tcPr>
          <w:p w:rsidR="00D91133" w:rsidRPr="00394FA5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vAlign w:val="center"/>
          </w:tcPr>
          <w:p w:rsidR="00D91133" w:rsidRPr="00394FA5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5" w:type="dxa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251,487</w:t>
            </w:r>
          </w:p>
        </w:tc>
      </w:tr>
      <w:tr w:rsidR="00D91133" w:rsidRPr="00E54FAC" w:rsidTr="004A2200">
        <w:trPr>
          <w:cantSplit/>
        </w:trPr>
        <w:tc>
          <w:tcPr>
            <w:tcW w:w="1853" w:type="dxa"/>
          </w:tcPr>
          <w:p w:rsidR="00D91133" w:rsidRPr="00473E50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10" w:type="dxa"/>
            <w:vAlign w:val="bottom"/>
          </w:tcPr>
          <w:p w:rsidR="00D91133" w:rsidRPr="00226FE3" w:rsidRDefault="00D91133" w:rsidP="00470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7" w:right="-23"/>
              <w:jc w:val="right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7,640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29,275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3,684</w:t>
            </w:r>
          </w:p>
        </w:tc>
        <w:tc>
          <w:tcPr>
            <w:tcW w:w="850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8,640</w:t>
            </w:r>
          </w:p>
        </w:tc>
        <w:tc>
          <w:tcPr>
            <w:tcW w:w="849" w:type="dxa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D91133" w:rsidRPr="004709CF" w:rsidRDefault="00D91133" w:rsidP="004709CF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09CF">
              <w:rPr>
                <w:rFonts w:ascii="Browallia New" w:hAnsi="Browallia New" w:cs="Browallia New"/>
              </w:rPr>
              <w:t>49,239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473E50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473E50">
              <w:rPr>
                <w:rFonts w:ascii="Browallia New" w:hAnsi="Browallia New" w:cs="Browallia New"/>
              </w:rPr>
              <w:t>31</w:t>
            </w:r>
            <w:r w:rsidRPr="00473E50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473E50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10" w:type="dxa"/>
            <w:vAlign w:val="center"/>
          </w:tcPr>
          <w:p w:rsidR="00D91133" w:rsidRPr="00394FA5" w:rsidRDefault="00D91133" w:rsidP="004709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8" w:type="dxa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24,684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</w:rPr>
              <w:t>197,888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28,478</w:t>
            </w:r>
          </w:p>
        </w:tc>
        <w:tc>
          <w:tcPr>
            <w:tcW w:w="850" w:type="dxa"/>
            <w:vAlign w:val="bottom"/>
          </w:tcPr>
          <w:p w:rsidR="00D91133" w:rsidRPr="00473E50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49,676</w:t>
            </w:r>
          </w:p>
        </w:tc>
        <w:tc>
          <w:tcPr>
            <w:tcW w:w="849" w:type="dxa"/>
            <w:vAlign w:val="center"/>
          </w:tcPr>
          <w:p w:rsidR="00D91133" w:rsidRPr="00394FA5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vAlign w:val="center"/>
          </w:tcPr>
          <w:p w:rsidR="00D91133" w:rsidRPr="00394FA5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5" w:type="dxa"/>
            <w:vAlign w:val="bottom"/>
          </w:tcPr>
          <w:p w:rsidR="00D91133" w:rsidRPr="00473E50" w:rsidRDefault="00D91133" w:rsidP="004709CF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300,726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473E50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10" w:type="dxa"/>
            <w:vAlign w:val="center"/>
          </w:tcPr>
          <w:p w:rsidR="00D91133" w:rsidRPr="00394FA5" w:rsidRDefault="00D91133" w:rsidP="004709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2" w:right="-23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68" w:type="dxa"/>
            <w:vAlign w:val="bottom"/>
          </w:tcPr>
          <w:p w:rsidR="00D91133" w:rsidRPr="00473E50" w:rsidRDefault="00D91133" w:rsidP="00D91133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9,571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73E50" w:rsidRDefault="00D91133" w:rsidP="00D91133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35,098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73E50" w:rsidRDefault="00D91133" w:rsidP="00D91133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5,045</w:t>
            </w:r>
          </w:p>
        </w:tc>
        <w:tc>
          <w:tcPr>
            <w:tcW w:w="850" w:type="dxa"/>
            <w:vAlign w:val="bottom"/>
          </w:tcPr>
          <w:p w:rsidR="00D91133" w:rsidRPr="00473E50" w:rsidRDefault="00D91133" w:rsidP="00D91133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11,352</w:t>
            </w:r>
          </w:p>
        </w:tc>
        <w:tc>
          <w:tcPr>
            <w:tcW w:w="849" w:type="dxa"/>
            <w:vAlign w:val="center"/>
          </w:tcPr>
          <w:p w:rsidR="00D91133" w:rsidRPr="00394FA5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1" w:type="dxa"/>
            <w:vAlign w:val="center"/>
          </w:tcPr>
          <w:p w:rsidR="00D91133" w:rsidRPr="00394FA5" w:rsidRDefault="00D91133" w:rsidP="00D91133">
            <w:pP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</w:rPr>
            </w:pPr>
            <w:r w:rsidRPr="00394F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55" w:type="dxa"/>
            <w:vAlign w:val="bottom"/>
          </w:tcPr>
          <w:p w:rsidR="00D91133" w:rsidRPr="00473E50" w:rsidRDefault="00D91133" w:rsidP="00D91133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61,066</w:t>
            </w:r>
          </w:p>
        </w:tc>
      </w:tr>
      <w:tr w:rsidR="00D91133" w:rsidRPr="00E54FAC" w:rsidTr="004A2200">
        <w:trPr>
          <w:cantSplit/>
        </w:trPr>
        <w:tc>
          <w:tcPr>
            <w:tcW w:w="1853" w:type="dxa"/>
          </w:tcPr>
          <w:p w:rsidR="00D91133" w:rsidRPr="00F40FAE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ค่าเสื่อมสะสมตัดจำหน่าย</w:t>
            </w:r>
          </w:p>
        </w:tc>
        <w:tc>
          <w:tcPr>
            <w:tcW w:w="910" w:type="dxa"/>
            <w:vAlign w:val="bottom"/>
          </w:tcPr>
          <w:p w:rsidR="00D91133" w:rsidRPr="00226FE3" w:rsidRDefault="00D91133" w:rsidP="00470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7" w:right="-23"/>
              <w:jc w:val="right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49" w:type="dxa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(1,244)</w:t>
            </w:r>
          </w:p>
        </w:tc>
      </w:tr>
      <w:tr w:rsidR="00D91133" w:rsidRPr="00E54FAC" w:rsidTr="004A2200">
        <w:trPr>
          <w:cantSplit/>
        </w:trPr>
        <w:tc>
          <w:tcPr>
            <w:tcW w:w="1853" w:type="dxa"/>
          </w:tcPr>
          <w:p w:rsidR="00D91133" w:rsidRPr="00473E50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</w:rPr>
              <w:t>31</w:t>
            </w:r>
            <w:r w:rsidRPr="00473E50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473E50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bottom"/>
          </w:tcPr>
          <w:p w:rsidR="00D91133" w:rsidRPr="00473E50" w:rsidRDefault="00D91133" w:rsidP="00470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3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34,255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232,986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33,523</w:t>
            </w:r>
          </w:p>
        </w:tc>
        <w:tc>
          <w:tcPr>
            <w:tcW w:w="850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59,784</w:t>
            </w:r>
          </w:p>
        </w:tc>
        <w:tc>
          <w:tcPr>
            <w:tcW w:w="849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92"/>
              <w:jc w:val="right"/>
              <w:rPr>
                <w:rFonts w:ascii="Browallia New" w:hAnsi="Browallia New" w:cs="Browallia New"/>
                <w:cs/>
              </w:rPr>
            </w:pPr>
            <w:r w:rsidRPr="00473E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D91133" w:rsidRPr="00226FE3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 xml:space="preserve">      </w:t>
            </w:r>
            <w:r w:rsidRPr="00226FE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D91133" w:rsidRPr="00473E50" w:rsidRDefault="00D91133" w:rsidP="00D91133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73E50">
              <w:rPr>
                <w:rFonts w:ascii="Browallia New" w:hAnsi="Browallia New" w:cs="Browallia New"/>
              </w:rPr>
              <w:t>360,548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910" w:type="dxa"/>
            <w:vAlign w:val="bottom"/>
          </w:tcPr>
          <w:p w:rsidR="00D91133" w:rsidRPr="006468B1" w:rsidRDefault="00D91133" w:rsidP="00D911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49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55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54FAC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10" w:type="dxa"/>
            <w:vAlign w:val="bottom"/>
          </w:tcPr>
          <w:p w:rsidR="00D91133" w:rsidRPr="006468B1" w:rsidRDefault="00D91133" w:rsidP="00D9113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49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55" w:type="dxa"/>
            <w:vAlign w:val="bottom"/>
          </w:tcPr>
          <w:p w:rsidR="00D91133" w:rsidRPr="006468B1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E54FAC">
              <w:rPr>
                <w:rFonts w:ascii="Browallia New" w:hAnsi="Browallia New" w:cs="Browallia New"/>
              </w:rPr>
              <w:t>31</w:t>
            </w:r>
            <w:r w:rsidRPr="00E54FA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54FAC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1,030,413</w:t>
            </w: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02C5A">
              <w:rPr>
                <w:rFonts w:ascii="Browallia New" w:hAnsi="Browallia New" w:cs="Browallia New"/>
                <w:lang w:val="en-GB"/>
              </w:rPr>
              <w:t>219,315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530,012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20,798</w:t>
            </w: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25,892</w:t>
            </w: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230,186</w:t>
            </w:r>
          </w:p>
        </w:tc>
        <w:tc>
          <w:tcPr>
            <w:tcW w:w="851" w:type="dxa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27,706</w:t>
            </w: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lang w:val="en-GB"/>
              </w:rPr>
            </w:pPr>
            <w:r w:rsidRPr="00402C5A">
              <w:rPr>
                <w:rFonts w:ascii="Browallia New" w:hAnsi="Browallia New" w:cs="Browallia New"/>
                <w:lang w:val="en-GB"/>
              </w:rPr>
              <w:t>2,084,322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</w:rPr>
              <w:t>31</w:t>
            </w:r>
            <w:r w:rsidRPr="00E54FAC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54FAC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</w:t>
            </w:r>
            <w:r w:rsidRPr="00402C5A">
              <w:rPr>
                <w:rFonts w:ascii="Browallia New" w:hAnsi="Browallia New" w:cs="Browallia New"/>
              </w:rPr>
              <w:t>1,063,554</w:t>
            </w: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</w:t>
            </w:r>
            <w:r w:rsidRPr="00402C5A">
              <w:rPr>
                <w:rFonts w:ascii="Browallia New" w:hAnsi="Browallia New" w:cs="Browallia New"/>
              </w:rPr>
              <w:t>371,874</w:t>
            </w: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59</w:t>
            </w:r>
            <w:r w:rsidR="00137D74">
              <w:rPr>
                <w:rFonts w:ascii="Browallia New" w:hAnsi="Browallia New" w:cs="Browallia New"/>
              </w:rPr>
              <w:t>7</w:t>
            </w:r>
            <w:r w:rsidRPr="00402C5A">
              <w:rPr>
                <w:rFonts w:ascii="Browallia New" w:hAnsi="Browallia New" w:cs="Browallia New"/>
              </w:rPr>
              <w:t>,</w:t>
            </w:r>
            <w:r w:rsidR="009F4695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21,380</w:t>
            </w: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27,018</w:t>
            </w: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423,008</w:t>
            </w:r>
          </w:p>
        </w:tc>
        <w:tc>
          <w:tcPr>
            <w:tcW w:w="851" w:type="dxa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56,219</w:t>
            </w: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2,560,585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E54FAC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E54FAC">
              <w:rPr>
                <w:rFonts w:ascii="Browallia New" w:hAnsi="Browallia New" w:cs="Browallia New"/>
                <w:b/>
                <w:bCs/>
              </w:rPr>
              <w:t>2559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37,597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11,642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49,239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</w:rPr>
            </w:pPr>
            <w:r w:rsidRPr="00E54FAC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E54FAC"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56,477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4,5</w:t>
            </w:r>
            <w:r>
              <w:rPr>
                <w:rFonts w:ascii="Browallia New" w:hAnsi="Browallia New" w:cs="Browallia New"/>
              </w:rPr>
              <w:t>89</w:t>
            </w:r>
          </w:p>
        </w:tc>
      </w:tr>
      <w:tr w:rsidR="00D91133" w:rsidRPr="00E54FAC" w:rsidTr="00427356">
        <w:trPr>
          <w:cantSplit/>
        </w:trPr>
        <w:tc>
          <w:tcPr>
            <w:tcW w:w="1853" w:type="dxa"/>
          </w:tcPr>
          <w:p w:rsidR="00D91133" w:rsidRPr="00E54FAC" w:rsidRDefault="00D91133" w:rsidP="00D9113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1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68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943" w:type="dxa"/>
            <w:gridSpan w:val="2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0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49" w:type="dxa"/>
            <w:vAlign w:val="bottom"/>
          </w:tcPr>
          <w:p w:rsidR="00D91133" w:rsidRPr="00402C5A" w:rsidRDefault="00D91133" w:rsidP="00D9113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u w:val="double"/>
                <w:cs/>
              </w:rPr>
            </w:pPr>
          </w:p>
        </w:tc>
        <w:tc>
          <w:tcPr>
            <w:tcW w:w="851" w:type="dxa"/>
          </w:tcPr>
          <w:p w:rsidR="00D91133" w:rsidRPr="00402C5A" w:rsidRDefault="00D91133" w:rsidP="00D91133">
            <w:pPr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5" w:type="dxa"/>
            <w:vAlign w:val="bottom"/>
          </w:tcPr>
          <w:p w:rsidR="00D91133" w:rsidRPr="00402C5A" w:rsidRDefault="00D91133" w:rsidP="00D9113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</w:rPr>
            </w:pPr>
            <w:r w:rsidRPr="00402C5A">
              <w:rPr>
                <w:rFonts w:ascii="Browallia New" w:hAnsi="Browallia New" w:cs="Browallia New"/>
              </w:rPr>
              <w:t>61,</w:t>
            </w:r>
            <w:r>
              <w:rPr>
                <w:rFonts w:ascii="Browallia New" w:hAnsi="Browallia New" w:cs="Browallia New"/>
              </w:rPr>
              <w:t>066</w:t>
            </w:r>
          </w:p>
        </w:tc>
      </w:tr>
    </w:tbl>
    <w:p w:rsidR="00872730" w:rsidRDefault="00872730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23C7F" w:rsidRDefault="00823C7F" w:rsidP="00872730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9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1903"/>
        <w:gridCol w:w="920"/>
        <w:gridCol w:w="105"/>
        <w:gridCol w:w="784"/>
        <w:gridCol w:w="109"/>
        <w:gridCol w:w="787"/>
        <w:gridCol w:w="62"/>
        <w:gridCol w:w="850"/>
        <w:gridCol w:w="864"/>
        <w:gridCol w:w="837"/>
        <w:gridCol w:w="849"/>
        <w:gridCol w:w="920"/>
      </w:tblGrid>
      <w:tr w:rsidR="00ED30DC" w:rsidRPr="00E54FAC" w:rsidTr="00823C7F">
        <w:trPr>
          <w:cantSplit/>
        </w:trPr>
        <w:tc>
          <w:tcPr>
            <w:tcW w:w="1903" w:type="dxa"/>
          </w:tcPr>
          <w:p w:rsidR="00ED30DC" w:rsidRPr="00E54FAC" w:rsidRDefault="00ED30DC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cs/>
              </w:rPr>
            </w:pPr>
            <w:r w:rsidRPr="00E54FAC">
              <w:rPr>
                <w:cs/>
              </w:rPr>
              <w:br w:type="page"/>
            </w:r>
          </w:p>
        </w:tc>
        <w:tc>
          <w:tcPr>
            <w:tcW w:w="1025" w:type="dxa"/>
            <w:gridSpan w:val="2"/>
          </w:tcPr>
          <w:p w:rsidR="00ED30DC" w:rsidRPr="00E54FAC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93" w:type="dxa"/>
            <w:gridSpan w:val="2"/>
          </w:tcPr>
          <w:p w:rsidR="00ED30DC" w:rsidRPr="00E54FAC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49" w:type="dxa"/>
            <w:gridSpan w:val="2"/>
          </w:tcPr>
          <w:p w:rsidR="00ED30DC" w:rsidRPr="00E54FAC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320" w:type="dxa"/>
            <w:gridSpan w:val="5"/>
          </w:tcPr>
          <w:p w:rsidR="00ED30DC" w:rsidRPr="00E54FAC" w:rsidRDefault="00ED30DC" w:rsidP="002A464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E54FAC">
              <w:rPr>
                <w:rFonts w:ascii="Browallia New" w:hAnsi="Browallia New" w:cs="Browallia New"/>
                <w:cs/>
                <w:lang w:val="en-GB"/>
              </w:rPr>
              <w:t>(หน่วย :</w:t>
            </w:r>
            <w:r w:rsidR="001D29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54FAC">
              <w:rPr>
                <w:rFonts w:ascii="Browallia New" w:hAnsi="Browallia New" w:cs="Browallia New" w:hint="cs"/>
                <w:cs/>
                <w:lang w:val="en-GB"/>
              </w:rPr>
              <w:t>พัน</w:t>
            </w:r>
            <w:r w:rsidRPr="00E54FAC">
              <w:rPr>
                <w:rFonts w:ascii="Browallia New" w:hAnsi="Browallia New" w:cs="Browallia New"/>
                <w:cs/>
                <w:lang w:val="en-GB"/>
              </w:rPr>
              <w:t>บาท)</w:t>
            </w:r>
          </w:p>
        </w:tc>
      </w:tr>
      <w:tr w:rsidR="007234BF" w:rsidRPr="00F40FAE" w:rsidTr="00823C7F">
        <w:trPr>
          <w:cantSplit/>
        </w:trPr>
        <w:tc>
          <w:tcPr>
            <w:tcW w:w="1903" w:type="dxa"/>
          </w:tcPr>
          <w:p w:rsidR="007234BF" w:rsidRPr="00E54FAC" w:rsidRDefault="007234BF" w:rsidP="002A464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087" w:type="dxa"/>
            <w:gridSpan w:val="11"/>
          </w:tcPr>
          <w:p w:rsidR="007234BF" w:rsidRPr="00F40FAE" w:rsidRDefault="007234BF" w:rsidP="002A4640">
            <w:pPr>
              <w:pBdr>
                <w:bottom w:val="single" w:sz="4" w:space="1" w:color="auto"/>
              </w:pBdr>
              <w:tabs>
                <w:tab w:val="clear" w:pos="680"/>
                <w:tab w:val="left" w:pos="216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54FAC">
              <w:rPr>
                <w:rFonts w:ascii="Browallia New" w:hAnsi="Browallia New" w:cs="Browallia New"/>
                <w:cs/>
              </w:rPr>
              <w:t>งบการเงิน</w:t>
            </w:r>
            <w:r w:rsidRPr="00E54FAC">
              <w:rPr>
                <w:rFonts w:ascii="Browallia New" w:hAnsi="Browallia New" w:cs="Browallia New"/>
                <w:cs/>
                <w:lang w:val="en-GB"/>
              </w:rPr>
              <w:t>เฉพาะของบริษัท</w:t>
            </w:r>
          </w:p>
        </w:tc>
      </w:tr>
      <w:tr w:rsidR="00872730" w:rsidRPr="00F40FAE" w:rsidTr="00823C7F">
        <w:trPr>
          <w:cantSplit/>
        </w:trPr>
        <w:tc>
          <w:tcPr>
            <w:tcW w:w="1903" w:type="dxa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ที่ดิน และ</w:t>
            </w:r>
          </w:p>
        </w:tc>
        <w:tc>
          <w:tcPr>
            <w:tcW w:w="889" w:type="dxa"/>
            <w:gridSpan w:val="2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อาคารและ</w:t>
            </w:r>
          </w:p>
        </w:tc>
        <w:tc>
          <w:tcPr>
            <w:tcW w:w="896" w:type="dxa"/>
            <w:gridSpan w:val="2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เครื่องตกแต่งติดตั้ง</w:t>
            </w:r>
          </w:p>
        </w:tc>
        <w:tc>
          <w:tcPr>
            <w:tcW w:w="864" w:type="dxa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837" w:type="dxa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849" w:type="dxa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  <w:tc>
          <w:tcPr>
            <w:tcW w:w="920" w:type="dxa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u w:val="words"/>
                <w:cs/>
              </w:rPr>
            </w:pPr>
          </w:p>
        </w:tc>
      </w:tr>
      <w:tr w:rsidR="00872730" w:rsidRPr="00F40FAE" w:rsidTr="00823C7F">
        <w:trPr>
          <w:cantSplit/>
        </w:trPr>
        <w:tc>
          <w:tcPr>
            <w:tcW w:w="1903" w:type="dxa"/>
          </w:tcPr>
          <w:p w:rsidR="00872730" w:rsidRPr="00F40FAE" w:rsidRDefault="00872730" w:rsidP="002A4640">
            <w:pPr>
              <w:tabs>
                <w:tab w:val="clear" w:pos="2807"/>
                <w:tab w:val="left" w:pos="1910"/>
              </w:tabs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ส่วนปรับปรุงที่ดิน</w:t>
            </w:r>
          </w:p>
        </w:tc>
        <w:tc>
          <w:tcPr>
            <w:tcW w:w="889" w:type="dxa"/>
            <w:gridSpan w:val="2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ส่วนปรับปรุงอาคาร</w:t>
            </w:r>
          </w:p>
        </w:tc>
        <w:tc>
          <w:tcPr>
            <w:tcW w:w="896" w:type="dxa"/>
            <w:gridSpan w:val="2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912" w:type="dxa"/>
            <w:gridSpan w:val="2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และอุปกรณ์สำนักงาน</w:t>
            </w:r>
          </w:p>
        </w:tc>
        <w:tc>
          <w:tcPr>
            <w:tcW w:w="864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837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ระหว่าง    ก่อสร้าง</w:t>
            </w:r>
          </w:p>
        </w:tc>
        <w:tc>
          <w:tcPr>
            <w:tcW w:w="849" w:type="dxa"/>
          </w:tcPr>
          <w:p w:rsidR="00872730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เงินมัดจำ</w:t>
            </w:r>
          </w:p>
        </w:tc>
        <w:tc>
          <w:tcPr>
            <w:tcW w:w="920" w:type="dxa"/>
          </w:tcPr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</w:rPr>
            </w:pPr>
          </w:p>
          <w:p w:rsidR="00872730" w:rsidRPr="00F40FAE" w:rsidRDefault="00872730" w:rsidP="002A4640">
            <w:pPr>
              <w:pBdr>
                <w:bottom w:val="single" w:sz="6" w:space="1" w:color="auto"/>
              </w:pBdr>
              <w:tabs>
                <w:tab w:val="clear" w:pos="680"/>
              </w:tabs>
              <w:spacing w:line="240" w:lineRule="auto"/>
              <w:ind w:left="-37" w:right="16"/>
              <w:jc w:val="center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รวม</w:t>
            </w:r>
          </w:p>
        </w:tc>
      </w:tr>
      <w:tr w:rsidR="00872730" w:rsidRPr="00F40FAE" w:rsidTr="00823C7F">
        <w:trPr>
          <w:cantSplit/>
        </w:trPr>
        <w:tc>
          <w:tcPr>
            <w:tcW w:w="1903" w:type="dxa"/>
          </w:tcPr>
          <w:p w:rsidR="00872730" w:rsidRPr="00F40FAE" w:rsidRDefault="00872730" w:rsidP="002A464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920" w:type="dxa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F40FAE" w:rsidRDefault="00872730" w:rsidP="002A4640">
            <w:pPr>
              <w:tabs>
                <w:tab w:val="clear" w:pos="680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F40FAE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F40FAE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:rsidR="00872730" w:rsidRPr="00F40FAE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7" w:type="dxa"/>
          </w:tcPr>
          <w:p w:rsidR="00872730" w:rsidRPr="00F40FAE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:rsidR="00872730" w:rsidRPr="00F40FAE" w:rsidRDefault="00872730" w:rsidP="002A4640">
            <w:pPr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:rsidR="00872730" w:rsidRPr="00F40FAE" w:rsidRDefault="00872730" w:rsidP="002A4640">
            <w:pPr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cs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0567C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lang w:val="en-GB"/>
              </w:rPr>
            </w:pPr>
            <w:r w:rsidRPr="00F40FAE">
              <w:rPr>
                <w:rFonts w:ascii="Browallia New" w:hAnsi="Browallia New" w:cs="Browallia New"/>
              </w:rPr>
              <w:t>1</w:t>
            </w:r>
            <w:r w:rsidRPr="00F40FAE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F40FAE">
              <w:rPr>
                <w:rFonts w:ascii="Browallia New" w:hAnsi="Browallia New" w:cs="Browallia New"/>
              </w:rPr>
              <w:t>25</w:t>
            </w:r>
            <w:r w:rsidRPr="00F40FAE">
              <w:rPr>
                <w:rFonts w:ascii="Browallia New" w:hAnsi="Browallia New" w:cs="Browallia New"/>
                <w:lang w:val="en-GB"/>
              </w:rPr>
              <w:t>59</w:t>
            </w:r>
          </w:p>
        </w:tc>
        <w:tc>
          <w:tcPr>
            <w:tcW w:w="920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737,693</w:t>
            </w:r>
          </w:p>
        </w:tc>
        <w:tc>
          <w:tcPr>
            <w:tcW w:w="889" w:type="dxa"/>
            <w:gridSpan w:val="2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149,516</w:t>
            </w:r>
          </w:p>
        </w:tc>
        <w:tc>
          <w:tcPr>
            <w:tcW w:w="896" w:type="dxa"/>
            <w:gridSpan w:val="2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650,592</w:t>
            </w:r>
          </w:p>
        </w:tc>
        <w:tc>
          <w:tcPr>
            <w:tcW w:w="912" w:type="dxa"/>
            <w:gridSpan w:val="2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37,755</w:t>
            </w:r>
          </w:p>
        </w:tc>
        <w:tc>
          <w:tcPr>
            <w:tcW w:w="864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64,37</w:t>
            </w:r>
            <w:r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837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115,309</w:t>
            </w:r>
          </w:p>
        </w:tc>
        <w:tc>
          <w:tcPr>
            <w:tcW w:w="849" w:type="dxa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1,755,238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 xml:space="preserve">ซื้อเพิ่ม 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218</w:t>
            </w:r>
          </w:p>
        </w:tc>
        <w:tc>
          <w:tcPr>
            <w:tcW w:w="896" w:type="dxa"/>
            <w:gridSpan w:val="2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35,975</w:t>
            </w:r>
          </w:p>
        </w:tc>
        <w:tc>
          <w:tcPr>
            <w:tcW w:w="912" w:type="dxa"/>
            <w:gridSpan w:val="2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9,380</w:t>
            </w:r>
          </w:p>
        </w:tc>
        <w:tc>
          <w:tcPr>
            <w:tcW w:w="864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11,194</w:t>
            </w:r>
          </w:p>
        </w:tc>
        <w:tc>
          <w:tcPr>
            <w:tcW w:w="837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53,390</w:t>
            </w:r>
          </w:p>
        </w:tc>
        <w:tc>
          <w:tcPr>
            <w:tcW w:w="849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20,843</w:t>
            </w:r>
          </w:p>
        </w:tc>
        <w:tc>
          <w:tcPr>
            <w:tcW w:w="920" w:type="dxa"/>
          </w:tcPr>
          <w:p w:rsidR="00872730" w:rsidRPr="003453A8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131,000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</w:tcPr>
          <w:p w:rsidR="00872730" w:rsidRPr="003453A8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94,265</w:t>
            </w:r>
          </w:p>
        </w:tc>
        <w:tc>
          <w:tcPr>
            <w:tcW w:w="896" w:type="dxa"/>
            <w:gridSpan w:val="2"/>
          </w:tcPr>
          <w:p w:rsidR="00872730" w:rsidRPr="003453A8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41,333</w:t>
            </w:r>
          </w:p>
        </w:tc>
        <w:tc>
          <w:tcPr>
            <w:tcW w:w="912" w:type="dxa"/>
            <w:gridSpan w:val="2"/>
          </w:tcPr>
          <w:p w:rsidR="00872730" w:rsidRPr="003453A8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2,104</w:t>
            </w:r>
          </w:p>
        </w:tc>
        <w:tc>
          <w:tcPr>
            <w:tcW w:w="864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37" w:type="dxa"/>
          </w:tcPr>
          <w:p w:rsidR="00872730" w:rsidRPr="003453A8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(137,702)</w:t>
            </w:r>
          </w:p>
        </w:tc>
        <w:tc>
          <w:tcPr>
            <w:tcW w:w="849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EA6924" w:rsidRDefault="00872730" w:rsidP="00A6510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</w:rPr>
              <w:t>31</w:t>
            </w:r>
            <w:r w:rsidRPr="00EA6924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A6924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20" w:type="dxa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737,693</w:t>
            </w:r>
          </w:p>
        </w:tc>
        <w:tc>
          <w:tcPr>
            <w:tcW w:w="889" w:type="dxa"/>
            <w:gridSpan w:val="2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243,999</w:t>
            </w:r>
          </w:p>
        </w:tc>
        <w:tc>
          <w:tcPr>
            <w:tcW w:w="896" w:type="dxa"/>
            <w:gridSpan w:val="2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727,900</w:t>
            </w:r>
          </w:p>
        </w:tc>
        <w:tc>
          <w:tcPr>
            <w:tcW w:w="912" w:type="dxa"/>
            <w:gridSpan w:val="2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49,239</w:t>
            </w:r>
          </w:p>
        </w:tc>
        <w:tc>
          <w:tcPr>
            <w:tcW w:w="864" w:type="dxa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75,567</w:t>
            </w:r>
          </w:p>
        </w:tc>
        <w:tc>
          <w:tcPr>
            <w:tcW w:w="837" w:type="dxa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30,997</w:t>
            </w:r>
          </w:p>
        </w:tc>
        <w:tc>
          <w:tcPr>
            <w:tcW w:w="849" w:type="dxa"/>
          </w:tcPr>
          <w:p w:rsidR="00872730" w:rsidRPr="00EA6924" w:rsidRDefault="00872730" w:rsidP="00A65101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20,843</w:t>
            </w:r>
          </w:p>
        </w:tc>
        <w:tc>
          <w:tcPr>
            <w:tcW w:w="920" w:type="dxa"/>
          </w:tcPr>
          <w:p w:rsidR="00872730" w:rsidRPr="003453A8" w:rsidRDefault="00872730" w:rsidP="004709CF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1,886,238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EA6924" w:rsidRDefault="00872730" w:rsidP="003A1E5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>ซื้อเพิ่ม (</w:t>
            </w:r>
            <w:r w:rsidRPr="00EA6924">
              <w:rPr>
                <w:rFonts w:ascii="Browallia New" w:hAnsi="Browallia New" w:cs="Browallia New" w:hint="cs"/>
                <w:cs/>
              </w:rPr>
              <w:t>ขาย)</w:t>
            </w:r>
          </w:p>
        </w:tc>
        <w:tc>
          <w:tcPr>
            <w:tcW w:w="920" w:type="dxa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4,140</w:t>
            </w:r>
          </w:p>
        </w:tc>
        <w:tc>
          <w:tcPr>
            <w:tcW w:w="889" w:type="dxa"/>
            <w:gridSpan w:val="2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575</w:t>
            </w:r>
          </w:p>
        </w:tc>
        <w:tc>
          <w:tcPr>
            <w:tcW w:w="896" w:type="dxa"/>
            <w:gridSpan w:val="2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46,230</w:t>
            </w:r>
          </w:p>
        </w:tc>
        <w:tc>
          <w:tcPr>
            <w:tcW w:w="912" w:type="dxa"/>
            <w:gridSpan w:val="2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4,861</w:t>
            </w:r>
          </w:p>
        </w:tc>
        <w:tc>
          <w:tcPr>
            <w:tcW w:w="864" w:type="dxa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12,478</w:t>
            </w:r>
          </w:p>
        </w:tc>
        <w:tc>
          <w:tcPr>
            <w:tcW w:w="837" w:type="dxa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17</w:t>
            </w:r>
            <w:r w:rsidR="003D4F87">
              <w:rPr>
                <w:rFonts w:ascii="Browallia New" w:hAnsi="Browallia New" w:cs="Browallia New"/>
              </w:rPr>
              <w:t>0,462</w:t>
            </w:r>
          </w:p>
        </w:tc>
        <w:tc>
          <w:tcPr>
            <w:tcW w:w="849" w:type="dxa"/>
          </w:tcPr>
          <w:p w:rsidR="00872730" w:rsidRPr="00EA6924" w:rsidRDefault="00872730" w:rsidP="003A1E5A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26,461</w:t>
            </w:r>
          </w:p>
        </w:tc>
        <w:tc>
          <w:tcPr>
            <w:tcW w:w="920" w:type="dxa"/>
          </w:tcPr>
          <w:p w:rsidR="00872730" w:rsidRPr="003453A8" w:rsidRDefault="00872730" w:rsidP="004709CF">
            <w:pPr>
              <w:tabs>
                <w:tab w:val="clear" w:pos="680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3453A8">
              <w:rPr>
                <w:rFonts w:ascii="Browallia New" w:hAnsi="Browallia New" w:cs="Browallia New"/>
              </w:rPr>
              <w:t>2</w:t>
            </w:r>
            <w:r w:rsidR="003D4F87">
              <w:rPr>
                <w:rFonts w:ascii="Browallia New" w:hAnsi="Browallia New" w:cs="Browallia New"/>
              </w:rPr>
              <w:t>65,207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EA6924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 w:hint="cs"/>
                <w:cs/>
              </w:rPr>
              <w:t>ต้นทุนการกู้ยืมที่รวมเป็นต้นทุน</w:t>
            </w:r>
          </w:p>
        </w:tc>
        <w:tc>
          <w:tcPr>
            <w:tcW w:w="920" w:type="dxa"/>
            <w:vAlign w:val="bottom"/>
          </w:tcPr>
          <w:p w:rsidR="00872730" w:rsidRPr="00EA6924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vAlign w:val="bottom"/>
          </w:tcPr>
          <w:p w:rsidR="00872730" w:rsidRPr="00EA6924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96" w:type="dxa"/>
            <w:gridSpan w:val="2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1,245</w:t>
            </w:r>
          </w:p>
        </w:tc>
        <w:tc>
          <w:tcPr>
            <w:tcW w:w="912" w:type="dxa"/>
            <w:gridSpan w:val="2"/>
            <w:vAlign w:val="bottom"/>
          </w:tcPr>
          <w:p w:rsidR="00872730" w:rsidRPr="00EA6924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64" w:type="dxa"/>
            <w:vAlign w:val="bottom"/>
          </w:tcPr>
          <w:p w:rsidR="00872730" w:rsidRPr="00EA6924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37" w:type="dxa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3,336</w:t>
            </w:r>
          </w:p>
        </w:tc>
        <w:tc>
          <w:tcPr>
            <w:tcW w:w="849" w:type="dxa"/>
            <w:vAlign w:val="bottom"/>
          </w:tcPr>
          <w:p w:rsidR="00872730" w:rsidRPr="00EA6924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4709CF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>
              <w:rPr>
                <w:rFonts w:ascii="Browallia New" w:hAnsi="Browallia New" w:cs="Browallia New"/>
              </w:rPr>
              <w:t>4,581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EA6924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>โอนเข้า / (โอนออก)</w:t>
            </w:r>
          </w:p>
        </w:tc>
        <w:tc>
          <w:tcPr>
            <w:tcW w:w="920" w:type="dxa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18,157</w:t>
            </w:r>
          </w:p>
        </w:tc>
        <w:tc>
          <w:tcPr>
            <w:tcW w:w="889" w:type="dxa"/>
            <w:gridSpan w:val="2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161,555</w:t>
            </w:r>
          </w:p>
        </w:tc>
        <w:tc>
          <w:tcPr>
            <w:tcW w:w="896" w:type="dxa"/>
            <w:gridSpan w:val="2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55,121</w:t>
            </w:r>
          </w:p>
        </w:tc>
        <w:tc>
          <w:tcPr>
            <w:tcW w:w="912" w:type="dxa"/>
            <w:gridSpan w:val="2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30</w:t>
            </w:r>
          </w:p>
        </w:tc>
        <w:tc>
          <w:tcPr>
            <w:tcW w:w="864" w:type="dxa"/>
            <w:vAlign w:val="bottom"/>
          </w:tcPr>
          <w:p w:rsidR="00872730" w:rsidRPr="00EA6924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37" w:type="dxa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(1</w:t>
            </w:r>
            <w:r w:rsidR="003D4F87">
              <w:rPr>
                <w:rFonts w:ascii="Browallia New" w:hAnsi="Browallia New" w:cs="Browallia New"/>
              </w:rPr>
              <w:t>85,389</w:t>
            </w:r>
            <w:r w:rsidRPr="00EA69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9" w:type="dxa"/>
          </w:tcPr>
          <w:p w:rsidR="00872730" w:rsidRPr="00EA6924" w:rsidRDefault="00872730" w:rsidP="000567C4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(42,753)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4709CF">
            <w:pP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</w:t>
            </w:r>
            <w:r w:rsidR="003D4F87">
              <w:rPr>
                <w:rFonts w:ascii="Browallia New" w:hAnsi="Browallia New" w:cs="Browallia New"/>
              </w:rPr>
              <w:t>6,721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EA6924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 w:hint="cs"/>
                <w:cs/>
              </w:rPr>
              <w:t>ขาย/ ตัดจำหน่าย</w:t>
            </w:r>
          </w:p>
        </w:tc>
        <w:tc>
          <w:tcPr>
            <w:tcW w:w="920" w:type="dxa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EA6924">
              <w:rPr>
                <w:rFonts w:ascii="Browallia New" w:hAnsi="Browallia New" w:cs="Browallia New"/>
                <w:cs/>
              </w:rPr>
              <w:t>(</w:t>
            </w:r>
            <w:r w:rsidRPr="00EA6924">
              <w:rPr>
                <w:rFonts w:ascii="Browallia New" w:hAnsi="Browallia New" w:cs="Browallia New"/>
              </w:rPr>
              <w:t>95,901</w:t>
            </w:r>
            <w:r w:rsidRPr="00EA692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889" w:type="dxa"/>
            <w:gridSpan w:val="2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96" w:type="dxa"/>
            <w:gridSpan w:val="2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(14)</w:t>
            </w:r>
          </w:p>
        </w:tc>
        <w:tc>
          <w:tcPr>
            <w:tcW w:w="912" w:type="dxa"/>
            <w:gridSpan w:val="2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64" w:type="dxa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37" w:type="dxa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49" w:type="dxa"/>
            <w:vAlign w:val="bottom"/>
          </w:tcPr>
          <w:p w:rsidR="00872730" w:rsidRPr="00EA6924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4709CF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</w:rPr>
              <w:t>(97,159)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EA6924" w:rsidRDefault="00872730" w:rsidP="003A1E5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EA6924">
              <w:rPr>
                <w:rFonts w:ascii="Browallia New" w:hAnsi="Browallia New" w:cs="Browallia New"/>
              </w:rPr>
              <w:t>31</w:t>
            </w:r>
            <w:r w:rsidRPr="00EA6924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EA6924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vAlign w:val="bottom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EA6924">
              <w:rPr>
                <w:rFonts w:ascii="Browallia New" w:hAnsi="Browallia New" w:cs="Browallia New"/>
                <w:lang w:val="en-GB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406,129</w:t>
            </w:r>
          </w:p>
        </w:tc>
        <w:tc>
          <w:tcPr>
            <w:tcW w:w="896" w:type="dxa"/>
            <w:gridSpan w:val="2"/>
            <w:vAlign w:val="bottom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830,482</w:t>
            </w:r>
          </w:p>
        </w:tc>
        <w:tc>
          <w:tcPr>
            <w:tcW w:w="912" w:type="dxa"/>
            <w:gridSpan w:val="2"/>
            <w:vAlign w:val="bottom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54,130</w:t>
            </w:r>
          </w:p>
        </w:tc>
        <w:tc>
          <w:tcPr>
            <w:tcW w:w="864" w:type="dxa"/>
            <w:vAlign w:val="bottom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86,801</w:t>
            </w:r>
          </w:p>
        </w:tc>
        <w:tc>
          <w:tcPr>
            <w:tcW w:w="837" w:type="dxa"/>
            <w:vAlign w:val="bottom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EA6924">
              <w:rPr>
                <w:rFonts w:ascii="Browallia New" w:hAnsi="Browallia New" w:cs="Browallia New"/>
                <w:lang w:val="en-GB"/>
              </w:rPr>
              <w:t>19,406</w:t>
            </w:r>
          </w:p>
        </w:tc>
        <w:tc>
          <w:tcPr>
            <w:tcW w:w="849" w:type="dxa"/>
          </w:tcPr>
          <w:p w:rsidR="00872730" w:rsidRPr="00EA6924" w:rsidRDefault="00872730" w:rsidP="003A1E5A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4,551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4709CF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2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2,065,588</w:t>
            </w:r>
          </w:p>
        </w:tc>
      </w:tr>
      <w:tr w:rsidR="00872730" w:rsidRPr="00F40FAE" w:rsidTr="00872730">
        <w:trPr>
          <w:cantSplit/>
          <w:trHeight w:val="335"/>
        </w:trPr>
        <w:tc>
          <w:tcPr>
            <w:tcW w:w="1903" w:type="dxa"/>
          </w:tcPr>
          <w:p w:rsidR="00872730" w:rsidRPr="00EA6924" w:rsidRDefault="00872730" w:rsidP="00511F50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A6924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ค่าเสื่อมราคาสะสม</w:t>
            </w:r>
          </w:p>
        </w:tc>
        <w:tc>
          <w:tcPr>
            <w:tcW w:w="920" w:type="dxa"/>
          </w:tcPr>
          <w:p w:rsidR="00872730" w:rsidRPr="00EA6924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EA6924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EA6924" w:rsidRDefault="00872730" w:rsidP="00511F50">
            <w:pPr>
              <w:tabs>
                <w:tab w:val="clear" w:pos="680"/>
                <w:tab w:val="decimal" w:pos="5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EA6924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</w:tcPr>
          <w:p w:rsidR="00872730" w:rsidRPr="00EA6924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7" w:type="dxa"/>
          </w:tcPr>
          <w:p w:rsidR="00872730" w:rsidRPr="00EA6924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9" w:type="dxa"/>
          </w:tcPr>
          <w:p w:rsidR="00872730" w:rsidRPr="00EA6924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  <w:shd w:val="clear" w:color="auto" w:fill="auto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</w:rPr>
              <w:t>1</w:t>
            </w:r>
            <w:r w:rsidRPr="00F40FAE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F40FAE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17,044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</w:rPr>
              <w:t>168,613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24,315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41,036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251,008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  <w:shd w:val="clear" w:color="auto" w:fill="auto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7,640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29,275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3,682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8,640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49,237</w:t>
            </w:r>
          </w:p>
        </w:tc>
      </w:tr>
      <w:tr w:rsidR="00872730" w:rsidRPr="00F40FAE" w:rsidTr="00872730">
        <w:trPr>
          <w:cantSplit/>
          <w:trHeight w:val="63"/>
        </w:trPr>
        <w:tc>
          <w:tcPr>
            <w:tcW w:w="1903" w:type="dxa"/>
            <w:shd w:val="clear" w:color="auto" w:fill="auto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F40FAE">
              <w:rPr>
                <w:rFonts w:ascii="Browallia New" w:hAnsi="Browallia New" w:cs="Browallia New"/>
              </w:rPr>
              <w:t>31</w:t>
            </w:r>
            <w:r w:rsidRPr="00F40FAE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24,684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197,888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27,997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49,676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300,245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  <w:shd w:val="clear" w:color="auto" w:fill="auto"/>
          </w:tcPr>
          <w:p w:rsidR="00872730" w:rsidRPr="00F40FAE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9,571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35,096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4,984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11,352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0567C4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61,003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  <w:shd w:val="clear" w:color="auto" w:fill="auto"/>
          </w:tcPr>
          <w:p w:rsidR="00872730" w:rsidRPr="00F40FAE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ค่าเสื่อมสะสมตัดจำหน่าย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(1,244)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(1,244)</w:t>
            </w:r>
          </w:p>
        </w:tc>
      </w:tr>
      <w:tr w:rsidR="00872730" w:rsidRPr="00F40FAE" w:rsidTr="00872730">
        <w:trPr>
          <w:cantSplit/>
          <w:trHeight w:val="99"/>
        </w:trPr>
        <w:tc>
          <w:tcPr>
            <w:tcW w:w="1903" w:type="dxa"/>
          </w:tcPr>
          <w:p w:rsidR="00872730" w:rsidRPr="00F40FAE" w:rsidRDefault="00872730" w:rsidP="000567C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</w:rPr>
              <w:t>31</w:t>
            </w:r>
            <w:r w:rsidRPr="00F40FAE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center"/>
              <w:rPr>
                <w:rFonts w:ascii="Browallia New" w:hAnsi="Browallia New" w:cs="Browallia New"/>
                <w:cs/>
              </w:rPr>
            </w:pPr>
            <w:r w:rsidRPr="00226FE3">
              <w:rPr>
                <w:rFonts w:ascii="Browallia New" w:hAnsi="Browallia New" w:cs="Browallia New"/>
                <w:cs/>
              </w:rPr>
              <w:t xml:space="preserve">         -</w:t>
            </w:r>
          </w:p>
        </w:tc>
        <w:tc>
          <w:tcPr>
            <w:tcW w:w="889" w:type="dxa"/>
            <w:gridSpan w:val="2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34,255</w:t>
            </w:r>
          </w:p>
        </w:tc>
        <w:tc>
          <w:tcPr>
            <w:tcW w:w="896" w:type="dxa"/>
            <w:gridSpan w:val="2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232,984</w:t>
            </w:r>
          </w:p>
        </w:tc>
        <w:tc>
          <w:tcPr>
            <w:tcW w:w="912" w:type="dxa"/>
            <w:gridSpan w:val="2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32,981</w:t>
            </w:r>
          </w:p>
        </w:tc>
        <w:tc>
          <w:tcPr>
            <w:tcW w:w="864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59,784</w:t>
            </w:r>
          </w:p>
        </w:tc>
        <w:tc>
          <w:tcPr>
            <w:tcW w:w="837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lang w:val="en-GB"/>
              </w:rPr>
            </w:pPr>
            <w:r w:rsidRPr="00226FE3">
              <w:rPr>
                <w:rFonts w:ascii="Browallia New" w:hAnsi="Browallia New" w:cs="Browallia New"/>
                <w:cs/>
                <w:lang w:val="en-GB"/>
              </w:rPr>
              <w:t xml:space="preserve">             -</w:t>
            </w:r>
          </w:p>
        </w:tc>
        <w:tc>
          <w:tcPr>
            <w:tcW w:w="849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lang w:val="en-GB"/>
              </w:rPr>
            </w:pPr>
            <w:r w:rsidRPr="00226FE3">
              <w:rPr>
                <w:rFonts w:ascii="Browallia New" w:hAnsi="Browallia New" w:cs="Browallia New"/>
                <w:cs/>
                <w:lang w:val="en-GB"/>
              </w:rPr>
              <w:t xml:space="preserve">             -</w:t>
            </w:r>
          </w:p>
        </w:tc>
        <w:tc>
          <w:tcPr>
            <w:tcW w:w="920" w:type="dxa"/>
            <w:vAlign w:val="bottom"/>
          </w:tcPr>
          <w:p w:rsidR="00872730" w:rsidRPr="00226FE3" w:rsidRDefault="00872730" w:rsidP="000567C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226FE3">
              <w:rPr>
                <w:rFonts w:ascii="Browallia New" w:hAnsi="Browallia New" w:cs="Browallia New"/>
              </w:rPr>
              <w:t>360,004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pStyle w:val="Heading6"/>
              <w:ind w:left="162" w:hanging="162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40FA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lang w:val="en-GB"/>
              </w:rPr>
            </w:pPr>
            <w:r w:rsidRPr="00F40FAE">
              <w:rPr>
                <w:rFonts w:ascii="Browallia New" w:hAnsi="Browallia New" w:cs="Browallia New"/>
              </w:rPr>
              <w:t>31</w:t>
            </w:r>
            <w:r w:rsidRPr="00F40FAE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</w:rPr>
              <w:t>2559</w:t>
            </w: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737,693</w:t>
            </w:r>
          </w:p>
        </w:tc>
        <w:tc>
          <w:tcPr>
            <w:tcW w:w="889" w:type="dxa"/>
            <w:gridSpan w:val="2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219,315</w:t>
            </w:r>
          </w:p>
        </w:tc>
        <w:tc>
          <w:tcPr>
            <w:tcW w:w="896" w:type="dxa"/>
            <w:gridSpan w:val="2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530,012</w:t>
            </w:r>
          </w:p>
        </w:tc>
        <w:tc>
          <w:tcPr>
            <w:tcW w:w="912" w:type="dxa"/>
            <w:gridSpan w:val="2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21,241</w:t>
            </w:r>
          </w:p>
        </w:tc>
        <w:tc>
          <w:tcPr>
            <w:tcW w:w="864" w:type="dxa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25,891</w:t>
            </w:r>
          </w:p>
        </w:tc>
        <w:tc>
          <w:tcPr>
            <w:tcW w:w="837" w:type="dxa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30,997</w:t>
            </w:r>
          </w:p>
        </w:tc>
        <w:tc>
          <w:tcPr>
            <w:tcW w:w="849" w:type="dxa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20,843</w:t>
            </w: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1,585,993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E7039F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</w:rPr>
              <w:t>31</w:t>
            </w:r>
            <w:r w:rsidRPr="00F40FAE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920" w:type="dxa"/>
            <w:vAlign w:val="bottom"/>
          </w:tcPr>
          <w:p w:rsidR="00872730" w:rsidRPr="00E73A58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664,089</w:t>
            </w:r>
          </w:p>
        </w:tc>
        <w:tc>
          <w:tcPr>
            <w:tcW w:w="889" w:type="dxa"/>
            <w:gridSpan w:val="2"/>
            <w:vAlign w:val="bottom"/>
          </w:tcPr>
          <w:p w:rsidR="00872730" w:rsidRPr="00E73A58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 w:right="-36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371,874</w:t>
            </w:r>
          </w:p>
        </w:tc>
        <w:tc>
          <w:tcPr>
            <w:tcW w:w="896" w:type="dxa"/>
            <w:gridSpan w:val="2"/>
            <w:vAlign w:val="bottom"/>
          </w:tcPr>
          <w:p w:rsidR="00872730" w:rsidRPr="00EA6924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597,498</w:t>
            </w:r>
          </w:p>
        </w:tc>
        <w:tc>
          <w:tcPr>
            <w:tcW w:w="912" w:type="dxa"/>
            <w:gridSpan w:val="2"/>
            <w:vAlign w:val="bottom"/>
          </w:tcPr>
          <w:p w:rsidR="00872730" w:rsidRPr="00EA6924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A6924">
              <w:rPr>
                <w:rFonts w:ascii="Browallia New" w:hAnsi="Browallia New" w:cs="Browallia New"/>
              </w:rPr>
              <w:t>21,149</w:t>
            </w:r>
          </w:p>
        </w:tc>
        <w:tc>
          <w:tcPr>
            <w:tcW w:w="864" w:type="dxa"/>
            <w:vAlign w:val="bottom"/>
          </w:tcPr>
          <w:p w:rsidR="00872730" w:rsidRPr="00E73A58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27,017</w:t>
            </w:r>
          </w:p>
        </w:tc>
        <w:tc>
          <w:tcPr>
            <w:tcW w:w="837" w:type="dxa"/>
            <w:vAlign w:val="bottom"/>
          </w:tcPr>
          <w:p w:rsidR="00872730" w:rsidRPr="00E73A58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19,406</w:t>
            </w:r>
          </w:p>
        </w:tc>
        <w:tc>
          <w:tcPr>
            <w:tcW w:w="849" w:type="dxa"/>
          </w:tcPr>
          <w:p w:rsidR="00872730" w:rsidRPr="00E73A58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4551</w:t>
            </w:r>
          </w:p>
        </w:tc>
        <w:tc>
          <w:tcPr>
            <w:tcW w:w="920" w:type="dxa"/>
            <w:vAlign w:val="bottom"/>
          </w:tcPr>
          <w:p w:rsidR="00872730" w:rsidRPr="00E73A58" w:rsidRDefault="00872730" w:rsidP="00E7039F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1,705,584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F40FAE">
              <w:rPr>
                <w:rFonts w:ascii="Browallia New" w:hAnsi="Browallia New" w:cs="Browallia New"/>
                <w:b/>
                <w:bCs/>
              </w:rPr>
              <w:t>2559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20" w:type="dxa"/>
            <w:vAlign w:val="bottom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  <w:lang w:val="en-GB"/>
              </w:rPr>
              <w:t>38,097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E73A58">
              <w:rPr>
                <w:rFonts w:ascii="Browallia New" w:hAnsi="Browallia New" w:cs="Browallia New"/>
                <w:lang w:val="en-GB"/>
              </w:rPr>
              <w:t>11,140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49,237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 w:right="-36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40FAE">
              <w:rPr>
                <w:rFonts w:ascii="Browallia New" w:hAnsi="Browallia New" w:cs="Browallia New"/>
                <w:b/>
                <w:bCs/>
                <w:cs/>
              </w:rPr>
              <w:t xml:space="preserve">ค่าเสื่อมราคาสำหรับปี </w:t>
            </w:r>
            <w:r w:rsidRPr="00F40FAE"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920" w:type="dxa"/>
            <w:vAlign w:val="bottom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E73A58">
              <w:rPr>
                <w:rFonts w:ascii="Browallia New" w:hAnsi="Browallia New" w:cs="Browallia New"/>
                <w:lang w:val="en-GB"/>
              </w:rPr>
              <w:t>56,477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lang w:val="en-GB"/>
              </w:rPr>
            </w:pPr>
            <w:r w:rsidRPr="00E73A58">
              <w:rPr>
                <w:rFonts w:ascii="Browallia New" w:hAnsi="Browallia New" w:cs="Browallia New"/>
                <w:lang w:val="en-GB"/>
              </w:rPr>
              <w:t>4,526</w:t>
            </w:r>
          </w:p>
        </w:tc>
      </w:tr>
      <w:tr w:rsidR="00872730" w:rsidRPr="00F40FAE" w:rsidTr="00872730">
        <w:trPr>
          <w:cantSplit/>
        </w:trPr>
        <w:tc>
          <w:tcPr>
            <w:tcW w:w="1903" w:type="dxa"/>
          </w:tcPr>
          <w:p w:rsidR="00872730" w:rsidRPr="00F40FAE" w:rsidRDefault="00872730" w:rsidP="00511F5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20" w:type="dxa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89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</w:tabs>
              <w:spacing w:line="240" w:lineRule="auto"/>
              <w:ind w:left="-37" w:right="-36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896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912" w:type="dxa"/>
            <w:gridSpan w:val="2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64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37" w:type="dxa"/>
          </w:tcPr>
          <w:p w:rsidR="00872730" w:rsidRPr="006468B1" w:rsidRDefault="00872730" w:rsidP="00511F50">
            <w:pPr>
              <w:tabs>
                <w:tab w:val="clear" w:pos="680"/>
                <w:tab w:val="decimal" w:pos="792"/>
              </w:tabs>
              <w:spacing w:line="240" w:lineRule="auto"/>
              <w:ind w:left="-37"/>
              <w:jc w:val="both"/>
              <w:rPr>
                <w:rFonts w:ascii="Browallia New" w:hAnsi="Browallia New" w:cs="Browallia New"/>
                <w:highlight w:val="yellow"/>
                <w:u w:val="double"/>
                <w:cs/>
              </w:rPr>
            </w:pPr>
          </w:p>
        </w:tc>
        <w:tc>
          <w:tcPr>
            <w:tcW w:w="849" w:type="dxa"/>
          </w:tcPr>
          <w:p w:rsidR="00872730" w:rsidRPr="006468B1" w:rsidRDefault="00872730" w:rsidP="00511F50">
            <w:pP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:rsidR="00872730" w:rsidRPr="00E73A58" w:rsidRDefault="00872730" w:rsidP="00511F50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left="-37"/>
              <w:jc w:val="right"/>
              <w:rPr>
                <w:rFonts w:ascii="Browallia New" w:hAnsi="Browallia New" w:cs="Browallia New"/>
              </w:rPr>
            </w:pPr>
            <w:r w:rsidRPr="00E73A58">
              <w:rPr>
                <w:rFonts w:ascii="Browallia New" w:hAnsi="Browallia New" w:cs="Browallia New"/>
              </w:rPr>
              <w:t>61,003</w:t>
            </w:r>
          </w:p>
        </w:tc>
      </w:tr>
    </w:tbl>
    <w:p w:rsidR="00ED30DC" w:rsidRDefault="00ED30DC" w:rsidP="00ED30DC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156FD" w:rsidRPr="00692D8F" w:rsidRDefault="008156FD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92D8F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692D8F">
        <w:rPr>
          <w:rFonts w:ascii="Browallia New" w:hAnsi="Browallia New" w:cs="Browallia New"/>
          <w:sz w:val="28"/>
          <w:szCs w:val="28"/>
        </w:rPr>
        <w:t xml:space="preserve">31 </w:t>
      </w:r>
      <w:r w:rsidRPr="00692D8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92D8F">
        <w:rPr>
          <w:rFonts w:ascii="Browallia New" w:hAnsi="Browallia New" w:cs="Browallia New"/>
          <w:sz w:val="28"/>
          <w:szCs w:val="28"/>
        </w:rPr>
        <w:t xml:space="preserve">2560 </w:t>
      </w:r>
      <w:r w:rsidRPr="00692D8F">
        <w:rPr>
          <w:rFonts w:ascii="Browallia New" w:hAnsi="Browallia New" w:cs="Browallia New"/>
          <w:sz w:val="28"/>
          <w:szCs w:val="28"/>
          <w:cs/>
        </w:rPr>
        <w:t>บริษัทขายที่ดินให้กับบริษัทย่อยเพื่อก่อสร้างโรงงานตามราคาประเมินของผู้ประเมินอิสระที่ได้รับความเห็นชอบจากสำนักงานคณะกรรมการกำกับหลักทรัพย์และตลาดหลักทรัพย์</w:t>
      </w:r>
      <w:r w:rsidR="009668A9" w:rsidRPr="00692D8F">
        <w:rPr>
          <w:rFonts w:ascii="Browallia New" w:hAnsi="Browallia New" w:cs="Browallia New" w:hint="cs"/>
          <w:sz w:val="28"/>
          <w:szCs w:val="28"/>
          <w:cs/>
        </w:rPr>
        <w:t xml:space="preserve"> เป็นราคา </w:t>
      </w:r>
      <w:r w:rsidR="00CA7CD2" w:rsidRPr="00692D8F">
        <w:rPr>
          <w:rFonts w:ascii="Browallia New" w:hAnsi="Browallia New" w:cs="Browallia New"/>
          <w:sz w:val="28"/>
          <w:szCs w:val="28"/>
        </w:rPr>
        <w:t>130</w:t>
      </w:r>
      <w:r w:rsidR="009668A9" w:rsidRPr="00692D8F">
        <w:rPr>
          <w:rFonts w:ascii="Browallia New" w:hAnsi="Browallia New" w:cs="Browallia New" w:hint="cs"/>
          <w:sz w:val="28"/>
          <w:szCs w:val="28"/>
          <w:cs/>
        </w:rPr>
        <w:t xml:space="preserve"> ล้านบาท เป็นผลให้เกิดกำไรจำนวน </w:t>
      </w:r>
      <w:r w:rsidR="00692D8F" w:rsidRPr="00692D8F">
        <w:rPr>
          <w:rFonts w:ascii="Browallia New" w:hAnsi="Browallia New" w:cs="Browallia New"/>
          <w:sz w:val="28"/>
          <w:szCs w:val="28"/>
        </w:rPr>
        <w:t>29.85</w:t>
      </w:r>
      <w:r w:rsidR="009668A9" w:rsidRPr="00692D8F">
        <w:rPr>
          <w:rFonts w:ascii="Browallia New" w:hAnsi="Browallia New" w:cs="Browallia New" w:hint="cs"/>
          <w:sz w:val="28"/>
          <w:szCs w:val="28"/>
          <w:cs/>
        </w:rPr>
        <w:t xml:space="preserve"> ล้านบาท ในงบการเงินเฉพาะของบริษัท</w:t>
      </w:r>
    </w:p>
    <w:p w:rsidR="00FE0732" w:rsidRPr="008156FD" w:rsidRDefault="00FE0732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BA25BC" w:rsidRDefault="002A6F10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F40FAE">
        <w:rPr>
          <w:rFonts w:ascii="Browallia New" w:hAnsi="Browallia New" w:cs="Browallia New"/>
          <w:sz w:val="28"/>
          <w:szCs w:val="28"/>
        </w:rPr>
        <w:t>31</w:t>
      </w:r>
      <w:r w:rsidR="00D1618E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F40FAE">
        <w:rPr>
          <w:rFonts w:ascii="Browallia New" w:hAnsi="Browallia New" w:cs="Browallia New"/>
          <w:sz w:val="28"/>
          <w:szCs w:val="28"/>
        </w:rPr>
        <w:t>25</w:t>
      </w:r>
      <w:r w:rsidR="004171A4" w:rsidRPr="00F40FAE">
        <w:rPr>
          <w:rFonts w:ascii="Browallia New" w:hAnsi="Browallia New" w:cs="Browallia New"/>
          <w:sz w:val="28"/>
          <w:szCs w:val="28"/>
        </w:rPr>
        <w:t>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E49DE" w:rsidRPr="00F40FAE">
        <w:rPr>
          <w:rFonts w:ascii="Browallia New" w:hAnsi="Browallia New" w:cs="Browallia New"/>
          <w:sz w:val="28"/>
          <w:szCs w:val="28"/>
        </w:rPr>
        <w:t>255</w:t>
      </w:r>
      <w:r w:rsidR="004171A4" w:rsidRPr="00F40FAE">
        <w:rPr>
          <w:rFonts w:ascii="Browallia New" w:hAnsi="Browallia New" w:cs="Browallia New"/>
          <w:sz w:val="28"/>
          <w:szCs w:val="28"/>
        </w:rPr>
        <w:t>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ส่วนหนึ่งของอาคารและอุปกรณ์ของ</w:t>
      </w:r>
      <w:r w:rsidR="008B223E" w:rsidRPr="00F40FAE">
        <w:rPr>
          <w:rFonts w:ascii="Browallia New" w:hAnsi="Browallia New" w:cs="Browallia New" w:hint="cs"/>
          <w:sz w:val="28"/>
          <w:szCs w:val="28"/>
          <w:cs/>
        </w:rPr>
        <w:t>งบการเงินรวมและงบการเงินเฉพาะของ</w:t>
      </w:r>
      <w:r w:rsidR="008B223E" w:rsidRPr="00E54FA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E54FAC">
        <w:rPr>
          <w:rFonts w:ascii="Browallia New" w:hAnsi="Browallia New" w:cs="Browallia New"/>
          <w:sz w:val="28"/>
          <w:szCs w:val="28"/>
          <w:cs/>
        </w:rPr>
        <w:t xml:space="preserve">ที่คิดค่าเสื่อมราคาเต็มมูลค่าและยังคงใช้งานอยู่มีราคาทุน </w:t>
      </w:r>
      <w:r w:rsidR="00115E65" w:rsidRPr="00E54FAC">
        <w:rPr>
          <w:rFonts w:ascii="Browallia New" w:hAnsi="Browallia New" w:cs="Browallia New"/>
          <w:sz w:val="28"/>
          <w:szCs w:val="28"/>
        </w:rPr>
        <w:t>20</w:t>
      </w:r>
      <w:r w:rsidR="00BF1682">
        <w:rPr>
          <w:rFonts w:ascii="Browallia New" w:hAnsi="Browallia New" w:cs="Browallia New"/>
          <w:sz w:val="28"/>
          <w:szCs w:val="28"/>
        </w:rPr>
        <w:t>9.27</w:t>
      </w:r>
      <w:r w:rsidR="00646255" w:rsidRPr="00E54F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54FAC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B223E" w:rsidRPr="00E54FA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54FAC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4171A4" w:rsidRPr="00E54FAC">
        <w:rPr>
          <w:rFonts w:ascii="Browallia New" w:hAnsi="Browallia New" w:cs="Browallia New"/>
          <w:sz w:val="28"/>
          <w:szCs w:val="28"/>
        </w:rPr>
        <w:t>201</w:t>
      </w:r>
      <w:r w:rsidR="004171A4" w:rsidRPr="00E54FAC">
        <w:rPr>
          <w:rFonts w:ascii="Browallia New" w:hAnsi="Browallia New" w:cs="Browallia New"/>
          <w:sz w:val="28"/>
          <w:szCs w:val="28"/>
          <w:cs/>
        </w:rPr>
        <w:t>.</w:t>
      </w:r>
      <w:r w:rsidR="004171A4" w:rsidRPr="00E54FAC">
        <w:rPr>
          <w:rFonts w:ascii="Browallia New" w:hAnsi="Browallia New" w:cs="Browallia New"/>
          <w:sz w:val="28"/>
          <w:szCs w:val="28"/>
        </w:rPr>
        <w:t>46</w:t>
      </w:r>
      <w:r w:rsidR="00646255" w:rsidRPr="00E54FA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B223E" w:rsidRPr="00E54FAC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 </w:t>
      </w:r>
    </w:p>
    <w:p w:rsidR="004E7970" w:rsidRDefault="004E7970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C138A5" w:rsidRDefault="00BA25BC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54FA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E54FAC">
        <w:rPr>
          <w:rFonts w:ascii="Browallia New" w:hAnsi="Browallia New" w:cs="Browallia New"/>
          <w:sz w:val="28"/>
          <w:szCs w:val="28"/>
        </w:rPr>
        <w:t xml:space="preserve">31 </w:t>
      </w:r>
      <w:r w:rsidRPr="00E54FA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54FAC">
        <w:rPr>
          <w:rFonts w:ascii="Browallia New" w:hAnsi="Browallia New" w:cs="Browallia New"/>
          <w:sz w:val="28"/>
          <w:szCs w:val="28"/>
        </w:rPr>
        <w:t>25</w:t>
      </w:r>
      <w:r w:rsidR="004171A4" w:rsidRPr="00E54FAC">
        <w:rPr>
          <w:rFonts w:ascii="Browallia New" w:hAnsi="Browallia New" w:cs="Browallia New"/>
          <w:sz w:val="28"/>
          <w:szCs w:val="28"/>
        </w:rPr>
        <w:t>60</w:t>
      </w:r>
      <w:r w:rsidRPr="00E54F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919B6" w:rsidRPr="00E54FAC">
        <w:rPr>
          <w:rFonts w:ascii="Browallia New" w:hAnsi="Browallia New" w:cs="Browallia New" w:hint="cs"/>
          <w:sz w:val="28"/>
          <w:szCs w:val="28"/>
          <w:cs/>
        </w:rPr>
        <w:t>บริษัทมียานพาหนะ</w:t>
      </w:r>
      <w:r w:rsidR="008D5523">
        <w:rPr>
          <w:rFonts w:ascii="Browallia New" w:hAnsi="Browallia New" w:cs="Browallia New" w:hint="cs"/>
          <w:sz w:val="28"/>
          <w:szCs w:val="28"/>
          <w:cs/>
        </w:rPr>
        <w:t>ภายใต้</w:t>
      </w:r>
      <w:r w:rsidR="00B57847" w:rsidRPr="00E54FAC">
        <w:rPr>
          <w:rFonts w:ascii="Browallia New" w:hAnsi="Browallia New" w:cs="Browallia New" w:hint="cs"/>
          <w:sz w:val="28"/>
          <w:szCs w:val="28"/>
          <w:cs/>
        </w:rPr>
        <w:t>สัญญาเช่า</w:t>
      </w:r>
      <w:r w:rsidR="00C919B6" w:rsidRPr="00E54FAC">
        <w:rPr>
          <w:rFonts w:ascii="Browallia New" w:hAnsi="Browallia New" w:cs="Browallia New" w:hint="cs"/>
          <w:sz w:val="28"/>
          <w:szCs w:val="28"/>
          <w:cs/>
        </w:rPr>
        <w:t xml:space="preserve">การเงินโดยมีมูลค่าสุทธิตามบัญชีเป็นจำนวนเงินประมาณ </w:t>
      </w:r>
      <w:r w:rsidR="002070B7">
        <w:rPr>
          <w:rFonts w:ascii="Browallia New" w:hAnsi="Browallia New" w:cs="Browallia New"/>
          <w:sz w:val="28"/>
          <w:szCs w:val="28"/>
        </w:rPr>
        <w:t>1.26</w:t>
      </w:r>
      <w:r w:rsidR="005379C7" w:rsidRPr="00E54FA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919B6" w:rsidRPr="00E54FAC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</w:p>
    <w:p w:rsidR="00F31148" w:rsidRPr="00F40FAE" w:rsidRDefault="00F31148" w:rsidP="00530D0F">
      <w:pPr>
        <w:tabs>
          <w:tab w:val="clear" w:pos="227"/>
          <w:tab w:val="clear" w:pos="454"/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257BE5" w:rsidRDefault="00CB5A4B" w:rsidP="008D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F40FAE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ได้ถูกจดจำนองเพื่อใช้เป็นหลักประกันสำหรับวงเงินสินเชื่อจา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แห่งหนึ่ง </w:t>
      </w:r>
      <w:bookmarkEnd w:id="4"/>
    </w:p>
    <w:p w:rsidR="00ED70D3" w:rsidRPr="008D5523" w:rsidRDefault="00ED70D3" w:rsidP="008D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0128FA" w:rsidRDefault="00C919B6" w:rsidP="000C12E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num" w:pos="262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  <w:r w:rsidR="00E346FE"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 – </w:t>
      </w:r>
      <w:r w:rsidR="00E346FE" w:rsidRPr="00F40FAE">
        <w:rPr>
          <w:rFonts w:ascii="Browallia New" w:hAnsi="Browallia New" w:cs="Browallia New" w:hint="cs"/>
          <w:b/>
          <w:bCs/>
          <w:sz w:val="28"/>
          <w:szCs w:val="28"/>
          <w:cs/>
        </w:rPr>
        <w:t>สุทธิ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 xml:space="preserve">    </w:t>
      </w:r>
    </w:p>
    <w:p w:rsidR="004B0684" w:rsidRPr="006A2FCB" w:rsidRDefault="004B0684" w:rsidP="004B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62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4805" w:type="pct"/>
        <w:tblInd w:w="297" w:type="dxa"/>
        <w:tblLook w:val="01E0" w:firstRow="1" w:lastRow="1" w:firstColumn="1" w:lastColumn="1" w:noHBand="0" w:noVBand="0"/>
      </w:tblPr>
      <w:tblGrid>
        <w:gridCol w:w="3674"/>
        <w:gridCol w:w="1136"/>
        <w:gridCol w:w="222"/>
        <w:gridCol w:w="1146"/>
        <w:gridCol w:w="222"/>
        <w:gridCol w:w="1172"/>
        <w:gridCol w:w="222"/>
        <w:gridCol w:w="1177"/>
      </w:tblGrid>
      <w:tr w:rsidR="00B23D36" w:rsidRPr="00F40FAE" w:rsidTr="00872730">
        <w:tc>
          <w:tcPr>
            <w:tcW w:w="2047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53" w:type="pct"/>
            <w:gridSpan w:val="7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23D36" w:rsidRPr="00F40FAE" w:rsidTr="00872730">
        <w:tc>
          <w:tcPr>
            <w:tcW w:w="2047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5" w:type="pct"/>
            <w:gridSpan w:val="3"/>
            <w:tcBorders>
              <w:bottom w:val="single" w:sz="4" w:space="0" w:color="auto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  <w:tcBorders>
              <w:left w:val="nil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8" w:right="-10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171A4" w:rsidRPr="00F40FAE" w:rsidTr="00872730">
        <w:tc>
          <w:tcPr>
            <w:tcW w:w="2047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:rsidR="00D93F4D" w:rsidRPr="00F40FAE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171A4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24" w:type="pct"/>
          </w:tcPr>
          <w:p w:rsidR="00D93F4D" w:rsidRPr="00F40FAE" w:rsidRDefault="00D93F4D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D93F4D" w:rsidRPr="00F40FAE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4171A4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24" w:type="pct"/>
          </w:tcPr>
          <w:p w:rsidR="00D93F4D" w:rsidRPr="00F40FAE" w:rsidRDefault="00D93F4D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:rsidR="00D93F4D" w:rsidRPr="00F40FAE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171A4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24" w:type="pct"/>
          </w:tcPr>
          <w:p w:rsidR="00D93F4D" w:rsidRPr="00F40FAE" w:rsidRDefault="00D93F4D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</w:tcPr>
          <w:p w:rsidR="00D93F4D" w:rsidRPr="00F40FAE" w:rsidRDefault="007E49DE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4171A4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4171A4" w:rsidRPr="00F40FAE" w:rsidTr="00872730">
        <w:tc>
          <w:tcPr>
            <w:tcW w:w="2047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D93F4D" w:rsidRPr="00F40FAE" w:rsidRDefault="00D93F4D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633" w:type="pct"/>
          </w:tcPr>
          <w:p w:rsidR="00FF7CE1" w:rsidRPr="009560EC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60EC">
              <w:rPr>
                <w:rFonts w:ascii="Browallia New" w:hAnsi="Browallia New" w:cs="Browallia New"/>
                <w:sz w:val="28"/>
                <w:szCs w:val="28"/>
              </w:rPr>
              <w:t>1,001,379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1,001,379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:rsidR="00FF7CE1" w:rsidRPr="00A4332A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1,294,099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1,294,099</w:t>
            </w: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FF7CE1" w:rsidRPr="009560EC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60E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9560EC">
              <w:rPr>
                <w:rFonts w:ascii="Browallia New" w:hAnsi="Browallia New" w:cs="Browallia New"/>
                <w:sz w:val="28"/>
                <w:szCs w:val="28"/>
              </w:rPr>
              <w:t>4,872</w:t>
            </w:r>
            <w:r w:rsidRPr="009560E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FF7CE1" w:rsidRPr="00F40FAE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4,872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FF7CE1" w:rsidRPr="00A4332A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4332A">
              <w:rPr>
                <w:rFonts w:ascii="Browallia New" w:hAnsi="Browallia New" w:cs="Browallia New"/>
                <w:sz w:val="28"/>
                <w:szCs w:val="28"/>
              </w:rPr>
              <w:t>4,872</w:t>
            </w:r>
            <w:r w:rsidRPr="00A4332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FF7CE1" w:rsidRPr="00F40FAE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4,872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9560EC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60EC">
              <w:rPr>
                <w:rFonts w:ascii="Browallia New" w:hAnsi="Browallia New" w:cs="Browallia New"/>
                <w:sz w:val="28"/>
                <w:szCs w:val="28"/>
              </w:rPr>
              <w:t>996,507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996,507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A4332A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1,289,227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1,289,227</w:t>
            </w: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FF7CE1" w:rsidRPr="009560EC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:rsidR="00FF7CE1" w:rsidRPr="00A4332A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FF7CE1" w:rsidRPr="009560EC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60EC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:rsidR="00FF7CE1" w:rsidRPr="00A4332A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633" w:type="pct"/>
          </w:tcPr>
          <w:p w:rsidR="00FF7CE1" w:rsidRPr="009560EC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60E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9560EC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9560E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FF7CE1" w:rsidRPr="00F40FAE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</w:tcPr>
          <w:p w:rsidR="00FF7CE1" w:rsidRPr="00A4332A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4332A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A4332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</w:tcPr>
          <w:p w:rsidR="00FF7CE1" w:rsidRPr="00F40FAE" w:rsidRDefault="00FF7CE1" w:rsidP="00FF7CE1">
            <w:pPr>
              <w:tabs>
                <w:tab w:val="decimal" w:pos="1302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F7CE1" w:rsidRPr="00F40FAE" w:rsidTr="00872730">
        <w:tc>
          <w:tcPr>
            <w:tcW w:w="2047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9560EC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60EC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A4332A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24" w:type="pct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</w:tr>
      <w:tr w:rsidR="00FF7CE1" w:rsidRPr="00F40FAE" w:rsidTr="00872730">
        <w:tc>
          <w:tcPr>
            <w:tcW w:w="2047" w:type="pct"/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A1ED3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BF6C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BF6C08">
              <w:rPr>
                <w:rFonts w:ascii="Browallia New" w:hAnsi="Browallia New" w:cs="Browallia New"/>
                <w:sz w:val="28"/>
                <w:szCs w:val="28"/>
              </w:rPr>
              <w:t xml:space="preserve">– </w:t>
            </w:r>
            <w:r w:rsidR="00BF6C08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633" w:type="pct"/>
            <w:tcBorders>
              <w:bottom w:val="single" w:sz="12" w:space="0" w:color="auto"/>
            </w:tcBorders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1ED3">
              <w:rPr>
                <w:rFonts w:ascii="Browallia New" w:hAnsi="Browallia New" w:cs="Browallia New"/>
                <w:sz w:val="28"/>
                <w:szCs w:val="28"/>
              </w:rPr>
              <w:t>996,627</w:t>
            </w:r>
          </w:p>
        </w:tc>
        <w:tc>
          <w:tcPr>
            <w:tcW w:w="124" w:type="pct"/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12" w:space="0" w:color="auto"/>
            </w:tcBorders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1ED3">
              <w:rPr>
                <w:rFonts w:ascii="Browallia New" w:hAnsi="Browallia New" w:cs="Browallia New"/>
                <w:sz w:val="28"/>
                <w:szCs w:val="28"/>
              </w:rPr>
              <w:t>996,627</w:t>
            </w:r>
          </w:p>
        </w:tc>
        <w:tc>
          <w:tcPr>
            <w:tcW w:w="124" w:type="pct"/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12" w:space="0" w:color="auto"/>
            </w:tcBorders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1ED3">
              <w:rPr>
                <w:rFonts w:ascii="Browallia New" w:hAnsi="Browallia New" w:cs="Browallia New"/>
                <w:sz w:val="28"/>
                <w:szCs w:val="28"/>
              </w:rPr>
              <w:t>1,289,347</w:t>
            </w:r>
          </w:p>
        </w:tc>
        <w:tc>
          <w:tcPr>
            <w:tcW w:w="124" w:type="pct"/>
          </w:tcPr>
          <w:p w:rsidR="00FF7CE1" w:rsidRPr="003A1ED3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12" w:space="0" w:color="auto"/>
            </w:tcBorders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1ED3">
              <w:rPr>
                <w:rFonts w:ascii="Browallia New" w:hAnsi="Browallia New" w:cs="Browallia New"/>
                <w:sz w:val="28"/>
                <w:szCs w:val="28"/>
              </w:rPr>
              <w:t>1,289,347</w:t>
            </w:r>
          </w:p>
        </w:tc>
      </w:tr>
    </w:tbl>
    <w:p w:rsidR="004B0684" w:rsidRPr="006A2FCB" w:rsidRDefault="004B0684" w:rsidP="00533E01">
      <w:pPr>
        <w:ind w:left="426"/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:rsidR="004171A4" w:rsidRPr="00F40FAE" w:rsidRDefault="009E685B" w:rsidP="00533E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42E1B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C42E1B">
        <w:rPr>
          <w:rFonts w:ascii="Browallia New" w:hAnsi="Browallia New" w:cs="Browallia New"/>
          <w:sz w:val="28"/>
          <w:szCs w:val="28"/>
        </w:rPr>
        <w:t>31</w:t>
      </w:r>
      <w:r w:rsidRPr="00C42E1B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42E1B">
        <w:rPr>
          <w:rFonts w:ascii="Browallia New" w:hAnsi="Browallia New" w:cs="Browallia New"/>
          <w:sz w:val="28"/>
          <w:szCs w:val="28"/>
        </w:rPr>
        <w:t>25</w:t>
      </w:r>
      <w:r w:rsidR="004171A4" w:rsidRPr="00C42E1B">
        <w:rPr>
          <w:rFonts w:ascii="Browallia New" w:hAnsi="Browallia New" w:cs="Browallia New"/>
          <w:sz w:val="28"/>
          <w:szCs w:val="28"/>
        </w:rPr>
        <w:t>60</w:t>
      </w:r>
      <w:r w:rsidRPr="00C42E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42E1B"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 (ที่ดิน) ของบริษัท ซึ่งมีราคาทุน</w:t>
      </w:r>
      <w:r w:rsidRPr="00C42E1B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Pr="00C42E1B">
        <w:rPr>
          <w:rFonts w:ascii="Browallia New" w:hAnsi="Browallia New" w:cs="Browallia New" w:hint="cs"/>
          <w:sz w:val="28"/>
          <w:szCs w:val="28"/>
          <w:cs/>
        </w:rPr>
        <w:t xml:space="preserve">สุทธิ จำนวนเงิน </w:t>
      </w:r>
      <w:r w:rsidRPr="00C42E1B">
        <w:rPr>
          <w:rFonts w:ascii="Browallia New" w:hAnsi="Browallia New" w:cs="Browallia New"/>
          <w:sz w:val="28"/>
          <w:szCs w:val="28"/>
        </w:rPr>
        <w:t>997</w:t>
      </w:r>
      <w:r w:rsidRPr="00C42E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42E1B">
        <w:rPr>
          <w:rFonts w:ascii="Browallia New" w:hAnsi="Browallia New" w:cs="Browallia New" w:hint="cs"/>
          <w:sz w:val="28"/>
          <w:szCs w:val="28"/>
          <w:cs/>
        </w:rPr>
        <w:t xml:space="preserve">ล้านบาท (งบการเงินเฉพาะของบริษัท จำนวนเงิน </w:t>
      </w:r>
      <w:r w:rsidRPr="00C42E1B">
        <w:rPr>
          <w:rFonts w:ascii="Browallia New" w:hAnsi="Browallia New" w:cs="Browallia New"/>
          <w:sz w:val="28"/>
          <w:szCs w:val="28"/>
        </w:rPr>
        <w:t>1,28</w:t>
      </w:r>
      <w:r w:rsidR="008F644E" w:rsidRPr="00C42E1B">
        <w:rPr>
          <w:rFonts w:ascii="Browallia New" w:hAnsi="Browallia New" w:cs="Browallia New"/>
          <w:sz w:val="28"/>
          <w:szCs w:val="28"/>
        </w:rPr>
        <w:t>9</w:t>
      </w:r>
      <w:r w:rsidRPr="00C42E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42E1B">
        <w:rPr>
          <w:rFonts w:ascii="Browallia New" w:hAnsi="Browallia New" w:cs="Browallia New" w:hint="cs"/>
          <w:sz w:val="28"/>
          <w:szCs w:val="28"/>
          <w:cs/>
        </w:rPr>
        <w:t xml:space="preserve">ล้านบาท) </w:t>
      </w:r>
      <w:r w:rsidR="00D663CB" w:rsidRPr="00C42E1B">
        <w:rPr>
          <w:rFonts w:ascii="Browallia New" w:hAnsi="Browallia New" w:cs="Browallia New" w:hint="cs"/>
          <w:sz w:val="28"/>
          <w:szCs w:val="28"/>
          <w:cs/>
        </w:rPr>
        <w:t>บริษัทได้ทบทวนมูลค่ายุติธรรมของที่ดินดังกล่าวแล้วพบว่า</w:t>
      </w:r>
      <w:r w:rsidR="007234BF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D663CB" w:rsidRPr="00C42E1B">
        <w:rPr>
          <w:rFonts w:ascii="Browallia New" w:hAnsi="Browallia New" w:cs="Browallia New" w:hint="cs"/>
          <w:sz w:val="28"/>
          <w:szCs w:val="28"/>
          <w:cs/>
        </w:rPr>
        <w:t>ยุติธรรมสูงกว่าราคาทุน</w:t>
      </w:r>
    </w:p>
    <w:p w:rsidR="004B0684" w:rsidRPr="00904F37" w:rsidRDefault="004B0684" w:rsidP="00C42E1B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1B63CF" w:rsidRPr="00904F37" w:rsidRDefault="001B63CF" w:rsidP="001B63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04F37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:rsidR="001B63CF" w:rsidRPr="006A2FCB" w:rsidRDefault="001B63CF" w:rsidP="001B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993"/>
        <w:gridCol w:w="992"/>
        <w:gridCol w:w="992"/>
        <w:gridCol w:w="993"/>
        <w:gridCol w:w="992"/>
        <w:gridCol w:w="992"/>
      </w:tblGrid>
      <w:tr w:rsidR="001B63CF" w:rsidRPr="00F40FAE" w:rsidTr="001E34F0">
        <w:trPr>
          <w:cantSplit/>
        </w:trPr>
        <w:tc>
          <w:tcPr>
            <w:tcW w:w="2976" w:type="dxa"/>
          </w:tcPr>
          <w:p w:rsidR="001B63CF" w:rsidRPr="00F40FAE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3CF" w:rsidRPr="00F40FAE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3CF" w:rsidRPr="00F40FAE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1B63CF" w:rsidRPr="00F40FAE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: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63CF" w:rsidRPr="00F40FAE" w:rsidTr="001E34F0">
        <w:trPr>
          <w:cantSplit/>
        </w:trPr>
        <w:tc>
          <w:tcPr>
            <w:tcW w:w="2976" w:type="dxa"/>
          </w:tcPr>
          <w:p w:rsidR="001B63CF" w:rsidRPr="00F40FAE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gridSpan w:val="2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985" w:type="dxa"/>
            <w:gridSpan w:val="2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B63CF" w:rsidRPr="00F40FAE" w:rsidTr="001E34F0">
        <w:trPr>
          <w:cantSplit/>
          <w:trHeight w:val="135"/>
        </w:trPr>
        <w:tc>
          <w:tcPr>
            <w:tcW w:w="2976" w:type="dxa"/>
          </w:tcPr>
          <w:p w:rsidR="001B63CF" w:rsidRPr="00F40FAE" w:rsidRDefault="001B63CF" w:rsidP="001E34F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92" w:type="dxa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992" w:type="dxa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93" w:type="dxa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992" w:type="dxa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92" w:type="dxa"/>
          </w:tcPr>
          <w:p w:rsidR="001B63CF" w:rsidRPr="00F40FAE" w:rsidRDefault="001B63CF" w:rsidP="001E34F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1B63CF" w:rsidRPr="00F40FAE" w:rsidTr="001E34F0">
        <w:trPr>
          <w:cantSplit/>
          <w:trHeight w:hRule="exact" w:val="216"/>
        </w:trPr>
        <w:tc>
          <w:tcPr>
            <w:tcW w:w="2976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B63CF" w:rsidRPr="00F40FAE" w:rsidRDefault="001B63C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B63CF" w:rsidRPr="00F40FAE" w:rsidTr="00B2138F">
        <w:trPr>
          <w:cantSplit/>
          <w:trHeight w:val="215"/>
        </w:trPr>
        <w:tc>
          <w:tcPr>
            <w:tcW w:w="2976" w:type="dxa"/>
          </w:tcPr>
          <w:p w:rsidR="001B63CF" w:rsidRPr="00F40FAE" w:rsidRDefault="001B63CF" w:rsidP="001E34F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หนี้สินภายใต้สัญญาทรัสต์รีซีทส์</w:t>
            </w:r>
          </w:p>
        </w:tc>
        <w:tc>
          <w:tcPr>
            <w:tcW w:w="993" w:type="dxa"/>
            <w:vAlign w:val="center"/>
          </w:tcPr>
          <w:p w:rsidR="001B63CF" w:rsidRPr="00A4332A" w:rsidRDefault="00DE7287" w:rsidP="001E34F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332A">
              <w:rPr>
                <w:rFonts w:ascii="Browallia New" w:hAnsi="Browallia New" w:cs="Browallia New"/>
                <w:sz w:val="24"/>
                <w:szCs w:val="24"/>
              </w:rPr>
              <w:t>3.75-7.00</w:t>
            </w:r>
          </w:p>
        </w:tc>
        <w:tc>
          <w:tcPr>
            <w:tcW w:w="992" w:type="dxa"/>
            <w:vAlign w:val="center"/>
          </w:tcPr>
          <w:p w:rsidR="001B63CF" w:rsidRPr="00F40FAE" w:rsidRDefault="001B63CF" w:rsidP="001E34F0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50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92" w:type="dxa"/>
            <w:vAlign w:val="center"/>
          </w:tcPr>
          <w:p w:rsidR="001B63CF" w:rsidRPr="00936D48" w:rsidRDefault="00936D48" w:rsidP="001E34F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36D48">
              <w:rPr>
                <w:rFonts w:ascii="Browallia New" w:hAnsi="Browallia New" w:cs="Browallia New"/>
                <w:sz w:val="24"/>
                <w:szCs w:val="24"/>
                <w:lang w:val="en-GB"/>
              </w:rPr>
              <w:t>40,682</w:t>
            </w:r>
          </w:p>
        </w:tc>
        <w:tc>
          <w:tcPr>
            <w:tcW w:w="993" w:type="dxa"/>
            <w:vAlign w:val="center"/>
          </w:tcPr>
          <w:p w:rsidR="001B63CF" w:rsidRPr="00D30837" w:rsidRDefault="001B63CF" w:rsidP="001E34F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0837">
              <w:rPr>
                <w:rFonts w:ascii="Browallia New" w:hAnsi="Browallia New" w:cs="Browallia New"/>
                <w:sz w:val="24"/>
                <w:szCs w:val="24"/>
              </w:rPr>
              <w:t>19,213</w:t>
            </w:r>
          </w:p>
        </w:tc>
        <w:tc>
          <w:tcPr>
            <w:tcW w:w="992" w:type="dxa"/>
            <w:vAlign w:val="center"/>
          </w:tcPr>
          <w:p w:rsidR="001B63CF" w:rsidRPr="00F40FAE" w:rsidRDefault="00FF7CE1" w:rsidP="001E34F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4332A">
              <w:rPr>
                <w:rFonts w:ascii="Browallia New" w:hAnsi="Browallia New" w:cs="Browallia New"/>
                <w:sz w:val="24"/>
                <w:szCs w:val="24"/>
                <w:lang w:val="en-GB"/>
              </w:rPr>
              <w:t>29,458</w:t>
            </w:r>
          </w:p>
        </w:tc>
        <w:tc>
          <w:tcPr>
            <w:tcW w:w="992" w:type="dxa"/>
            <w:vAlign w:val="center"/>
          </w:tcPr>
          <w:p w:rsidR="001B63CF" w:rsidRPr="00F40FAE" w:rsidRDefault="001B63CF" w:rsidP="001E34F0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1,173</w:t>
            </w:r>
          </w:p>
        </w:tc>
      </w:tr>
    </w:tbl>
    <w:p w:rsidR="001B63CF" w:rsidRPr="00823C7F" w:rsidRDefault="001B63CF" w:rsidP="001B63CF">
      <w:pPr>
        <w:ind w:left="426"/>
        <w:jc w:val="thaiDistribute"/>
        <w:rPr>
          <w:rFonts w:ascii="Browallia New" w:hAnsi="Browallia New" w:cs="Browallia New"/>
        </w:rPr>
      </w:pPr>
    </w:p>
    <w:p w:rsidR="001B63CF" w:rsidRDefault="00795037" w:rsidP="001B63C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>วงเงินกู้ตาม</w:t>
      </w:r>
      <w:r w:rsidR="001B63CF" w:rsidRPr="00F40FAE">
        <w:rPr>
          <w:rFonts w:ascii="Browallia New" w:hAnsi="Browallia New" w:cs="Browallia New"/>
          <w:sz w:val="28"/>
          <w:szCs w:val="28"/>
          <w:cs/>
        </w:rPr>
        <w:t>สัญญาทรัสต์รีซีทส์ค้ำประกันโดยเงินฝากธนาคาร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และบริษัท </w:t>
      </w:r>
      <w:r w:rsidRPr="00F40FAE">
        <w:rPr>
          <w:rFonts w:ascii="Browallia New" w:hAnsi="Browallia New" w:cs="Browallia New"/>
          <w:sz w:val="28"/>
          <w:szCs w:val="28"/>
          <w:cs/>
        </w:rPr>
        <w:t>ตามที่กล่าวไว้ใน</w:t>
      </w:r>
      <w:r w:rsidRPr="003C0C8B">
        <w:rPr>
          <w:rFonts w:ascii="Browallia New" w:hAnsi="Browallia New" w:cs="Browallia New"/>
          <w:sz w:val="28"/>
          <w:szCs w:val="28"/>
          <w:cs/>
        </w:rPr>
        <w:t>หมาย</w:t>
      </w:r>
      <w:r w:rsidRPr="00EF6FE0">
        <w:rPr>
          <w:rFonts w:ascii="Browallia New" w:hAnsi="Browallia New" w:cs="Browallia New"/>
          <w:sz w:val="28"/>
          <w:szCs w:val="28"/>
          <w:cs/>
        </w:rPr>
        <w:t xml:space="preserve">เหตุข้อ </w:t>
      </w:r>
      <w:r w:rsidR="00EF6FE0" w:rsidRPr="00EF6FE0">
        <w:rPr>
          <w:rFonts w:ascii="Browallia New" w:hAnsi="Browallia New" w:cs="Browallia New"/>
          <w:sz w:val="28"/>
          <w:szCs w:val="28"/>
        </w:rPr>
        <w:t>13</w:t>
      </w:r>
    </w:p>
    <w:p w:rsidR="00382D4D" w:rsidRDefault="00382D4D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6A2FCB" w:rsidRPr="00823C7F" w:rsidRDefault="006A2FCB" w:rsidP="00504CA8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:rsidR="0030619E" w:rsidRDefault="0030619E" w:rsidP="0030619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:rsidR="00C422A3" w:rsidRPr="00F40FAE" w:rsidRDefault="00C422A3" w:rsidP="00C42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DB31CB" w:rsidRPr="00823C7F" w:rsidRDefault="00DB31CB" w:rsidP="00DB3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96"/>
        <w:gridCol w:w="995"/>
        <w:gridCol w:w="236"/>
        <w:gridCol w:w="1001"/>
        <w:gridCol w:w="237"/>
        <w:gridCol w:w="1075"/>
        <w:gridCol w:w="236"/>
        <w:gridCol w:w="1040"/>
      </w:tblGrid>
      <w:tr w:rsidR="007C6B7F" w:rsidRPr="00F40FAE" w:rsidTr="001E34F0">
        <w:trPr>
          <w:cantSplit/>
        </w:trPr>
        <w:tc>
          <w:tcPr>
            <w:tcW w:w="4096" w:type="dxa"/>
          </w:tcPr>
          <w:p w:rsidR="007C6B7F" w:rsidRPr="00F40FAE" w:rsidRDefault="007C6B7F" w:rsidP="001E34F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20" w:type="dxa"/>
            <w:gridSpan w:val="7"/>
          </w:tcPr>
          <w:p w:rsidR="007C6B7F" w:rsidRPr="00F40FAE" w:rsidRDefault="007C6B7F" w:rsidP="001E34F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C6B7F" w:rsidRPr="00F40FAE" w:rsidTr="001E34F0">
        <w:trPr>
          <w:cantSplit/>
          <w:trHeight w:val="373"/>
        </w:trPr>
        <w:tc>
          <w:tcPr>
            <w:tcW w:w="4096" w:type="dxa"/>
          </w:tcPr>
          <w:p w:rsidR="007C6B7F" w:rsidRPr="00F40FAE" w:rsidRDefault="007C6B7F" w:rsidP="001E34F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32" w:type="dxa"/>
            <w:gridSpan w:val="3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C6B7F" w:rsidRPr="00F40FAE" w:rsidTr="001E34F0">
        <w:trPr>
          <w:cantSplit/>
        </w:trPr>
        <w:tc>
          <w:tcPr>
            <w:tcW w:w="4096" w:type="dxa"/>
          </w:tcPr>
          <w:p w:rsidR="007C6B7F" w:rsidRPr="00F40FAE" w:rsidRDefault="007C6B7F" w:rsidP="001E34F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7" w:type="dxa"/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6B7F" w:rsidRPr="00F40FAE" w:rsidRDefault="007C6B7F" w:rsidP="001E34F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7C6B7F" w:rsidRPr="00F40FAE" w:rsidTr="001E34F0">
        <w:trPr>
          <w:cantSplit/>
        </w:trPr>
        <w:tc>
          <w:tcPr>
            <w:tcW w:w="4096" w:type="dxa"/>
          </w:tcPr>
          <w:p w:rsidR="007C6B7F" w:rsidRPr="00F40FAE" w:rsidRDefault="007C6B7F" w:rsidP="001E34F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5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1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5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7C6B7F" w:rsidRPr="00F40FAE" w:rsidRDefault="007C6B7F" w:rsidP="001E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7CE1" w:rsidRPr="00F40FAE" w:rsidTr="001E34F0">
        <w:trPr>
          <w:cantSplit/>
        </w:trPr>
        <w:tc>
          <w:tcPr>
            <w:tcW w:w="4096" w:type="dxa"/>
          </w:tcPr>
          <w:p w:rsidR="00FF7CE1" w:rsidRPr="00F40FAE" w:rsidRDefault="00FF7CE1" w:rsidP="00FF7CE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F40FA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995" w:type="dxa"/>
          </w:tcPr>
          <w:p w:rsidR="00FF7CE1" w:rsidRPr="00F40FAE" w:rsidRDefault="00936D48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36D48">
              <w:rPr>
                <w:rFonts w:ascii="Browallia New" w:hAnsi="Browallia New" w:cs="Browallia New"/>
                <w:sz w:val="28"/>
                <w:szCs w:val="28"/>
              </w:rPr>
              <w:t>268,215</w:t>
            </w:r>
          </w:p>
        </w:tc>
        <w:tc>
          <w:tcPr>
            <w:tcW w:w="236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305,285</w:t>
            </w:r>
          </w:p>
        </w:tc>
        <w:tc>
          <w:tcPr>
            <w:tcW w:w="237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FF7CE1" w:rsidRPr="00A4332A" w:rsidRDefault="00AC5EA0" w:rsidP="00A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268</w:t>
            </w:r>
            <w:r w:rsidR="00FF7CE1" w:rsidRPr="00A433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332A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305,285</w:t>
            </w:r>
          </w:p>
        </w:tc>
      </w:tr>
      <w:tr w:rsidR="00FF7CE1" w:rsidRPr="00F40FAE" w:rsidTr="001E34F0">
        <w:trPr>
          <w:cantSplit/>
        </w:trPr>
        <w:tc>
          <w:tcPr>
            <w:tcW w:w="4096" w:type="dxa"/>
          </w:tcPr>
          <w:p w:rsidR="00FF7CE1" w:rsidRPr="00F40FAE" w:rsidRDefault="00FF7CE1" w:rsidP="00FF7CE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F40FA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995" w:type="dxa"/>
          </w:tcPr>
          <w:p w:rsidR="00FF7CE1" w:rsidRPr="00F40FAE" w:rsidRDefault="00936D48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36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8,811</w:t>
            </w:r>
          </w:p>
        </w:tc>
        <w:tc>
          <w:tcPr>
            <w:tcW w:w="237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FF7CE1" w:rsidRPr="00A4332A" w:rsidRDefault="00AC5EA0" w:rsidP="00A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FF7CE1" w:rsidRPr="00A433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332A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  <w:tc>
          <w:tcPr>
            <w:tcW w:w="236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FF7CE1" w:rsidRPr="00F40FAE" w:rsidRDefault="00FF7CE1" w:rsidP="00FF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8,811</w:t>
            </w:r>
          </w:p>
        </w:tc>
      </w:tr>
      <w:tr w:rsidR="001F2503" w:rsidRPr="00F40FAE" w:rsidTr="001E34F0">
        <w:trPr>
          <w:cantSplit/>
        </w:trPr>
        <w:tc>
          <w:tcPr>
            <w:tcW w:w="4096" w:type="dxa"/>
          </w:tcPr>
          <w:p w:rsidR="001F2503" w:rsidRPr="00AC6E2B" w:rsidRDefault="001F2503" w:rsidP="001F250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AC6E2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เจ้าหนี้ค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่าซื้อเครื่องจักร</w:t>
            </w:r>
          </w:p>
        </w:tc>
        <w:tc>
          <w:tcPr>
            <w:tcW w:w="995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36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73,968</w:t>
            </w:r>
          </w:p>
        </w:tc>
        <w:tc>
          <w:tcPr>
            <w:tcW w:w="237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36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</w:tr>
      <w:tr w:rsidR="001F2503" w:rsidRPr="00F40FAE" w:rsidTr="001E34F0">
        <w:trPr>
          <w:cantSplit/>
        </w:trPr>
        <w:tc>
          <w:tcPr>
            <w:tcW w:w="4096" w:type="dxa"/>
          </w:tcPr>
          <w:p w:rsidR="001F2503" w:rsidRPr="00AC6E2B" w:rsidRDefault="001F2503" w:rsidP="001F250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AC6E2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AC6E2B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AC6E2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6E2B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995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</w:rPr>
              <w:t>31,973</w:t>
            </w:r>
          </w:p>
        </w:tc>
        <w:tc>
          <w:tcPr>
            <w:tcW w:w="236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37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36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2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</w:tr>
      <w:tr w:rsidR="001F2503" w:rsidRPr="00F40FAE" w:rsidTr="001E34F0">
        <w:trPr>
          <w:cantSplit/>
        </w:trPr>
        <w:tc>
          <w:tcPr>
            <w:tcW w:w="4096" w:type="dxa"/>
          </w:tcPr>
          <w:p w:rsidR="001F2503" w:rsidRPr="00B93CB1" w:rsidRDefault="001F2503" w:rsidP="001F250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93C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B93CB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B93C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995" w:type="dxa"/>
          </w:tcPr>
          <w:p w:rsidR="001F2503" w:rsidRPr="00B93CB1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CB1">
              <w:rPr>
                <w:rFonts w:ascii="Browallia New" w:hAnsi="Browallia New" w:cs="Browallia New"/>
                <w:sz w:val="28"/>
                <w:szCs w:val="28"/>
              </w:rPr>
              <w:t>40,732</w:t>
            </w:r>
          </w:p>
        </w:tc>
        <w:tc>
          <w:tcPr>
            <w:tcW w:w="236" w:type="dxa"/>
          </w:tcPr>
          <w:p w:rsidR="001F2503" w:rsidRPr="00B93CB1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1F2503" w:rsidRPr="00B93CB1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CB1">
              <w:rPr>
                <w:rFonts w:ascii="Browallia New" w:hAnsi="Browallia New" w:cs="Browallia New"/>
                <w:sz w:val="28"/>
                <w:szCs w:val="28"/>
              </w:rPr>
              <w:t>16,720</w:t>
            </w:r>
          </w:p>
        </w:tc>
        <w:tc>
          <w:tcPr>
            <w:tcW w:w="237" w:type="dxa"/>
          </w:tcPr>
          <w:p w:rsidR="001F2503" w:rsidRPr="00B93CB1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1F2503" w:rsidRPr="00AC6E2B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3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6E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36" w:type="dxa"/>
          </w:tcPr>
          <w:p w:rsidR="001F2503" w:rsidRPr="00B93CB1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1F2503" w:rsidRPr="00B93CB1" w:rsidRDefault="001F2503" w:rsidP="001F2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CB1">
              <w:rPr>
                <w:rFonts w:ascii="Browallia New" w:hAnsi="Browallia New" w:cs="Browallia New"/>
                <w:sz w:val="28"/>
                <w:szCs w:val="28"/>
              </w:rPr>
              <w:t>16,720</w:t>
            </w:r>
          </w:p>
        </w:tc>
      </w:tr>
      <w:tr w:rsidR="003B1553" w:rsidRPr="00F40FAE" w:rsidTr="001E34F0">
        <w:trPr>
          <w:cantSplit/>
        </w:trPr>
        <w:tc>
          <w:tcPr>
            <w:tcW w:w="4096" w:type="dxa"/>
          </w:tcPr>
          <w:p w:rsidR="003B1553" w:rsidRPr="00F40FAE" w:rsidRDefault="003B1553" w:rsidP="003B155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– </w:t>
            </w: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995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11,457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2,100</w:t>
            </w:r>
          </w:p>
        </w:tc>
        <w:tc>
          <w:tcPr>
            <w:tcW w:w="237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3B1553" w:rsidRPr="00A4332A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4"/>
                <w:tab w:val="right" w:pos="861"/>
              </w:tabs>
              <w:spacing w:line="240" w:lineRule="auto"/>
              <w:ind w:left="-92" w:right="-2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A4332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A4332A">
              <w:rPr>
                <w:rFonts w:ascii="Browallia New" w:hAnsi="Browallia New" w:cs="Browallia New"/>
                <w:sz w:val="28"/>
                <w:szCs w:val="28"/>
              </w:rPr>
              <w:t>8,065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2,100</w:t>
            </w:r>
          </w:p>
        </w:tc>
      </w:tr>
      <w:tr w:rsidR="003B1553" w:rsidRPr="00F40FAE" w:rsidTr="001E34F0">
        <w:trPr>
          <w:cantSplit/>
        </w:trPr>
        <w:tc>
          <w:tcPr>
            <w:tcW w:w="4096" w:type="dxa"/>
          </w:tcPr>
          <w:p w:rsidR="003B1553" w:rsidRPr="00F40FAE" w:rsidRDefault="003B1553" w:rsidP="003B155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995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30,688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3B1553" w:rsidRPr="00F40FAE" w:rsidRDefault="005B6627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46,140</w:t>
            </w:r>
          </w:p>
        </w:tc>
        <w:tc>
          <w:tcPr>
            <w:tcW w:w="237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3B1553" w:rsidRPr="00A4332A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30,688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3B1553" w:rsidRPr="00F40FAE" w:rsidRDefault="005B6627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46,140</w:t>
            </w:r>
          </w:p>
        </w:tc>
      </w:tr>
      <w:tr w:rsidR="003B1553" w:rsidRPr="00F40FAE" w:rsidTr="001E34F0">
        <w:trPr>
          <w:cantSplit/>
        </w:trPr>
        <w:tc>
          <w:tcPr>
            <w:tcW w:w="4096" w:type="dxa"/>
          </w:tcPr>
          <w:p w:rsidR="003B1553" w:rsidRPr="00F40FAE" w:rsidRDefault="003B1553" w:rsidP="003B155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995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40,156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26,877</w:t>
            </w:r>
          </w:p>
        </w:tc>
        <w:tc>
          <w:tcPr>
            <w:tcW w:w="237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</w:tcPr>
          <w:p w:rsidR="003B1553" w:rsidRPr="00A4332A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38,723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26,269</w:t>
            </w:r>
          </w:p>
        </w:tc>
      </w:tr>
      <w:tr w:rsidR="003B1553" w:rsidRPr="00F40FAE" w:rsidTr="001E34F0">
        <w:trPr>
          <w:cantSplit/>
        </w:trPr>
        <w:tc>
          <w:tcPr>
            <w:tcW w:w="4096" w:type="dxa"/>
          </w:tcPr>
          <w:p w:rsidR="003B1553" w:rsidRPr="00F40FAE" w:rsidRDefault="003B1553" w:rsidP="003B155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40FA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:rsidR="003B1553" w:rsidRPr="00F40FAE" w:rsidRDefault="00637D8E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470,904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12" w:space="0" w:color="auto"/>
            </w:tcBorders>
          </w:tcPr>
          <w:p w:rsidR="003B1553" w:rsidRPr="00F40FAE" w:rsidRDefault="003609D9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F2503">
              <w:rPr>
                <w:rFonts w:ascii="Browallia New" w:hAnsi="Browallia New" w:cs="Browallia New"/>
                <w:sz w:val="28"/>
                <w:szCs w:val="28"/>
              </w:rPr>
              <w:t>79,901</w:t>
            </w:r>
          </w:p>
        </w:tc>
        <w:tc>
          <w:tcPr>
            <w:tcW w:w="237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:rsidR="003B1553" w:rsidRPr="00A4332A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</w:rPr>
              <w:t>393,374</w:t>
            </w:r>
          </w:p>
        </w:tc>
        <w:tc>
          <w:tcPr>
            <w:tcW w:w="236" w:type="dxa"/>
          </w:tcPr>
          <w:p w:rsidR="003B1553" w:rsidRPr="00F40FAE" w:rsidRDefault="003B1553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</w:tcPr>
          <w:p w:rsidR="003B1553" w:rsidRPr="00F40FAE" w:rsidRDefault="00293D8C" w:rsidP="003B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405,325</w:t>
            </w:r>
          </w:p>
        </w:tc>
      </w:tr>
    </w:tbl>
    <w:p w:rsidR="00504CA8" w:rsidRPr="00C422A3" w:rsidRDefault="00504CA8" w:rsidP="0030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84135E" w:rsidRPr="00FF549F" w:rsidRDefault="0084135E" w:rsidP="0084135E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F549F">
        <w:rPr>
          <w:rFonts w:ascii="Browallia New" w:hAnsi="Browallia New" w:cs="Browallia New"/>
          <w:b/>
          <w:bCs/>
          <w:sz w:val="28"/>
          <w:szCs w:val="28"/>
          <w:cs/>
        </w:rPr>
        <w:t>เงินรับล่วงหน้า – ลูกค้าทั่วไป</w:t>
      </w:r>
    </w:p>
    <w:p w:rsidR="0084135E" w:rsidRPr="00F40FAE" w:rsidRDefault="0084135E" w:rsidP="0084135E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</w:p>
    <w:p w:rsidR="00605609" w:rsidRDefault="00C07AF1" w:rsidP="001C43CD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40FAE">
        <w:rPr>
          <w:rFonts w:ascii="Browallia New" w:hAnsi="Browallia New" w:cs="Browallia New"/>
          <w:sz w:val="28"/>
          <w:szCs w:val="28"/>
        </w:rPr>
        <w:t>31</w:t>
      </w:r>
      <w:r w:rsidR="002352F6" w:rsidRPr="00F40FAE">
        <w:rPr>
          <w:rFonts w:ascii="Browallia New" w:hAnsi="Browallia New" w:cs="Browallia New"/>
          <w:sz w:val="28"/>
          <w:szCs w:val="28"/>
          <w:cs/>
        </w:rPr>
        <w:t xml:space="preserve"> ธันวา</w:t>
      </w:r>
      <w:r w:rsidRPr="00F40FAE">
        <w:rPr>
          <w:rFonts w:ascii="Browallia New" w:hAnsi="Browallia New" w:cs="Browallia New"/>
          <w:sz w:val="28"/>
          <w:szCs w:val="28"/>
          <w:cs/>
        </w:rPr>
        <w:t>คม</w:t>
      </w:r>
      <w:r w:rsidRPr="00F40FAE">
        <w:rPr>
          <w:rFonts w:ascii="Browallia New" w:hAnsi="Browallia New" w:cs="Browallia New"/>
          <w:sz w:val="28"/>
          <w:szCs w:val="28"/>
        </w:rPr>
        <w:t xml:space="preserve"> 25</w:t>
      </w:r>
      <w:r w:rsidR="004171A4" w:rsidRPr="00F40FAE">
        <w:rPr>
          <w:rFonts w:ascii="Browallia New" w:hAnsi="Browallia New" w:cs="Browallia New"/>
          <w:sz w:val="28"/>
          <w:szCs w:val="28"/>
        </w:rPr>
        <w:t>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F40FAE">
        <w:rPr>
          <w:rFonts w:ascii="Browallia New" w:hAnsi="Browallia New" w:cs="Browallia New"/>
          <w:sz w:val="28"/>
          <w:szCs w:val="28"/>
        </w:rPr>
        <w:t>255</w:t>
      </w:r>
      <w:r w:rsidR="004171A4" w:rsidRPr="00F40FAE">
        <w:rPr>
          <w:rFonts w:ascii="Browallia New" w:hAnsi="Browallia New" w:cs="Browallia New"/>
          <w:sz w:val="28"/>
          <w:szCs w:val="28"/>
        </w:rPr>
        <w:t>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352F6" w:rsidRPr="00F40FAE">
        <w:rPr>
          <w:rFonts w:ascii="Browallia New" w:hAnsi="Browallia New" w:cs="Browallia New"/>
          <w:sz w:val="28"/>
          <w:szCs w:val="28"/>
          <w:cs/>
        </w:rPr>
        <w:t>เงินรับล่วงหน้าจากลูกค้าทั่วไป</w:t>
      </w:r>
      <w:r w:rsidR="004C6C06">
        <w:rPr>
          <w:rFonts w:ascii="Browallia New" w:hAnsi="Browallia New" w:cs="Browallia New" w:hint="cs"/>
          <w:sz w:val="28"/>
          <w:szCs w:val="28"/>
          <w:cs/>
        </w:rPr>
        <w:t>ค่าสินค้า</w:t>
      </w:r>
      <w:r w:rsidR="008F1AB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352F6" w:rsidRPr="00F40FAE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F549F">
        <w:rPr>
          <w:rFonts w:ascii="Browallia New" w:hAnsi="Browallia New" w:cs="Browallia New"/>
          <w:sz w:val="28"/>
          <w:szCs w:val="28"/>
          <w:lang w:val="en-GB"/>
        </w:rPr>
        <w:t>100</w:t>
      </w:r>
      <w:r w:rsidR="004C6C06">
        <w:rPr>
          <w:rFonts w:ascii="Browallia New" w:hAnsi="Browallia New" w:cs="Browallia New"/>
          <w:sz w:val="28"/>
          <w:szCs w:val="28"/>
          <w:lang w:val="en-GB"/>
        </w:rPr>
        <w:t>.</w:t>
      </w:r>
      <w:r w:rsidR="00FF549F" w:rsidRPr="00FF549F">
        <w:rPr>
          <w:rFonts w:ascii="Browallia New" w:hAnsi="Browallia New" w:cs="Browallia New"/>
          <w:sz w:val="28"/>
          <w:szCs w:val="28"/>
          <w:lang w:val="en-GB"/>
        </w:rPr>
        <w:t>61</w:t>
      </w:r>
      <w:r w:rsidR="002352F6" w:rsidRPr="00FF549F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4171A4" w:rsidRPr="00FF549F">
        <w:rPr>
          <w:rFonts w:ascii="Browallia New" w:hAnsi="Browallia New" w:cs="Browallia New"/>
          <w:sz w:val="28"/>
          <w:szCs w:val="28"/>
        </w:rPr>
        <w:t>7</w:t>
      </w:r>
      <w:r w:rsidR="00FF549F" w:rsidRPr="00FF549F">
        <w:rPr>
          <w:rFonts w:ascii="Browallia New" w:hAnsi="Browallia New" w:cs="Browallia New"/>
          <w:sz w:val="28"/>
          <w:szCs w:val="28"/>
        </w:rPr>
        <w:t>5.28</w:t>
      </w:r>
      <w:r w:rsidR="002352F6" w:rsidRPr="00F40FAE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 </w:t>
      </w:r>
      <w:r w:rsidR="00133EC9" w:rsidRPr="00F40FAE">
        <w:rPr>
          <w:rFonts w:ascii="Browallia New" w:hAnsi="Browallia New" w:cs="Browallia New"/>
          <w:sz w:val="28"/>
          <w:szCs w:val="28"/>
          <w:cs/>
        </w:rPr>
        <w:t>จะ</w:t>
      </w:r>
      <w:r w:rsidR="001F2503">
        <w:rPr>
          <w:rFonts w:ascii="Browallia New" w:hAnsi="Browallia New" w:cs="Browallia New" w:hint="cs"/>
          <w:sz w:val="28"/>
          <w:szCs w:val="28"/>
          <w:cs/>
        </w:rPr>
        <w:t>ถูก</w:t>
      </w:r>
      <w:r w:rsidR="00133EC9" w:rsidRPr="00F40FAE">
        <w:rPr>
          <w:rFonts w:ascii="Browallia New" w:hAnsi="Browallia New" w:cs="Browallia New"/>
          <w:sz w:val="28"/>
          <w:szCs w:val="28"/>
          <w:cs/>
        </w:rPr>
        <w:t>หัก</w:t>
      </w:r>
      <w:r w:rsidR="002352F6" w:rsidRPr="00F40FAE">
        <w:rPr>
          <w:rFonts w:ascii="Browallia New" w:hAnsi="Browallia New" w:cs="Browallia New"/>
          <w:sz w:val="28"/>
          <w:szCs w:val="28"/>
          <w:cs/>
        </w:rPr>
        <w:t>ตาม</w:t>
      </w:r>
      <w:r w:rsidR="002352F6" w:rsidRPr="001C43CD">
        <w:rPr>
          <w:rFonts w:ascii="Browallia New" w:hAnsi="Browallia New" w:cs="Browallia New"/>
          <w:sz w:val="28"/>
          <w:szCs w:val="28"/>
          <w:cs/>
        </w:rPr>
        <w:t>เงื่อนไขของสัญญาเมื่อ</w:t>
      </w:r>
      <w:r w:rsidR="001F2503">
        <w:rPr>
          <w:rFonts w:ascii="Browallia New" w:hAnsi="Browallia New" w:cs="Browallia New" w:hint="cs"/>
          <w:sz w:val="28"/>
          <w:szCs w:val="28"/>
          <w:cs/>
        </w:rPr>
        <w:t>มีการ</w:t>
      </w:r>
      <w:r w:rsidR="002352F6" w:rsidRPr="001C43CD">
        <w:rPr>
          <w:rFonts w:ascii="Browallia New" w:hAnsi="Browallia New" w:cs="Browallia New"/>
          <w:sz w:val="28"/>
          <w:szCs w:val="28"/>
          <w:cs/>
        </w:rPr>
        <w:t>ส่งมอบสินค้าให้กับลูกค้าแล้ว</w:t>
      </w:r>
    </w:p>
    <w:p w:rsidR="0060246B" w:rsidRPr="004B0684" w:rsidRDefault="0060246B" w:rsidP="001C43CD">
      <w:pPr>
        <w:ind w:left="426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3E41DD" w:rsidRPr="00F40FAE" w:rsidRDefault="003E41DD" w:rsidP="003E41D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หนี้สินหมุนเวียนอื่น</w:t>
      </w:r>
    </w:p>
    <w:p w:rsidR="003E41DD" w:rsidRPr="00F40FAE" w:rsidRDefault="003E41DD" w:rsidP="003E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4787" w:type="pct"/>
        <w:tblInd w:w="426" w:type="dxa"/>
        <w:tblLook w:val="01E0" w:firstRow="1" w:lastRow="1" w:firstColumn="1" w:lastColumn="1" w:noHBand="0" w:noVBand="0"/>
      </w:tblPr>
      <w:tblGrid>
        <w:gridCol w:w="3827"/>
        <w:gridCol w:w="1092"/>
        <w:gridCol w:w="232"/>
        <w:gridCol w:w="1094"/>
        <w:gridCol w:w="234"/>
        <w:gridCol w:w="1087"/>
        <w:gridCol w:w="232"/>
        <w:gridCol w:w="1139"/>
      </w:tblGrid>
      <w:tr w:rsidR="003E41DD" w:rsidRPr="00F40FAE" w:rsidTr="000C12EF">
        <w:tc>
          <w:tcPr>
            <w:tcW w:w="2141" w:type="pct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9" w:type="pct"/>
            <w:gridSpan w:val="7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E41DD" w:rsidRPr="00F40FAE" w:rsidTr="000C12EF">
        <w:tc>
          <w:tcPr>
            <w:tcW w:w="2141" w:type="pct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3" w:type="pct"/>
            <w:gridSpan w:val="3"/>
            <w:tcBorders>
              <w:bottom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tcBorders>
              <w:left w:val="nil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5" w:type="pct"/>
            <w:gridSpan w:val="3"/>
            <w:tcBorders>
              <w:bottom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E41DD" w:rsidRPr="00F40FAE" w:rsidTr="000C12EF">
        <w:tc>
          <w:tcPr>
            <w:tcW w:w="2141" w:type="pct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0" w:type="pct"/>
          </w:tcPr>
          <w:p w:rsidR="003E41DD" w:rsidRPr="00F40FAE" w:rsidRDefault="003E41DD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31" w:type="pct"/>
          </w:tcPr>
          <w:p w:rsidR="003E41DD" w:rsidRPr="00F40FAE" w:rsidRDefault="003E41DD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0" w:type="pct"/>
          </w:tcPr>
          <w:p w:rsidR="003E41DD" w:rsidRPr="00F40FAE" w:rsidRDefault="003E41DD" w:rsidP="00E339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3E41DD" w:rsidRPr="00F40FAE" w:rsidTr="000C12EF">
        <w:tc>
          <w:tcPr>
            <w:tcW w:w="2141" w:type="pct"/>
          </w:tcPr>
          <w:p w:rsidR="003E41DD" w:rsidRPr="00386331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" w:type="pct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1" w:type="pct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" w:type="pct"/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3E41DD" w:rsidRPr="00F40FAE" w:rsidRDefault="003E41DD" w:rsidP="00E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45BD" w:rsidRPr="00F40FAE" w:rsidTr="000C12EF">
        <w:tc>
          <w:tcPr>
            <w:tcW w:w="214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611" w:type="pct"/>
          </w:tcPr>
          <w:p w:rsidR="00D345BD" w:rsidRPr="00B40E96" w:rsidRDefault="007404D2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4,523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lang w:val="en-GB"/>
              </w:rPr>
              <w:t>3,142</w:t>
            </w:r>
          </w:p>
        </w:tc>
        <w:tc>
          <w:tcPr>
            <w:tcW w:w="13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4,494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7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lang w:val="en-GB"/>
              </w:rPr>
              <w:t>3,142</w:t>
            </w:r>
          </w:p>
        </w:tc>
      </w:tr>
      <w:tr w:rsidR="00D345BD" w:rsidRPr="00F40FAE" w:rsidTr="000C12EF">
        <w:tc>
          <w:tcPr>
            <w:tcW w:w="214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611" w:type="pct"/>
          </w:tcPr>
          <w:p w:rsidR="00D345BD" w:rsidRPr="00B40E96" w:rsidRDefault="007404D2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3,401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2,192</w:t>
            </w:r>
          </w:p>
        </w:tc>
        <w:tc>
          <w:tcPr>
            <w:tcW w:w="13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3,247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7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2,187</w:t>
            </w:r>
          </w:p>
        </w:tc>
      </w:tr>
      <w:tr w:rsidR="00D345BD" w:rsidRPr="00F40FAE" w:rsidTr="000C12EF">
        <w:tc>
          <w:tcPr>
            <w:tcW w:w="2141" w:type="pct"/>
          </w:tcPr>
          <w:p w:rsidR="00D345BD" w:rsidRPr="00B40E96" w:rsidRDefault="007404D2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611" w:type="pct"/>
          </w:tcPr>
          <w:p w:rsidR="00D345BD" w:rsidRPr="00B40E96" w:rsidRDefault="007404D2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1,249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3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1,249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7" w:type="pct"/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D345BD" w:rsidRPr="00F40FAE" w:rsidTr="00D1556E">
        <w:tc>
          <w:tcPr>
            <w:tcW w:w="2141" w:type="pct"/>
          </w:tcPr>
          <w:p w:rsidR="00D345BD" w:rsidRPr="00B40E96" w:rsidRDefault="007404D2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D345BD" w:rsidRPr="00B40E96" w:rsidRDefault="007404D2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697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1,816</w:t>
            </w:r>
          </w:p>
        </w:tc>
        <w:tc>
          <w:tcPr>
            <w:tcW w:w="13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697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D345BD" w:rsidRPr="00B40E96" w:rsidRDefault="00B40E96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1,816</w:t>
            </w:r>
          </w:p>
        </w:tc>
      </w:tr>
      <w:tr w:rsidR="00D345BD" w:rsidRPr="00F40FAE" w:rsidTr="00D1556E">
        <w:tc>
          <w:tcPr>
            <w:tcW w:w="214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12" w:space="0" w:color="auto"/>
            </w:tcBorders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9,870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12" w:space="0" w:color="auto"/>
            </w:tcBorders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7,350</w:t>
            </w:r>
          </w:p>
        </w:tc>
        <w:tc>
          <w:tcPr>
            <w:tcW w:w="131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12" w:space="0" w:color="auto"/>
            </w:tcBorders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</w:rPr>
              <w:t>9,687</w:t>
            </w:r>
          </w:p>
        </w:tc>
        <w:tc>
          <w:tcPr>
            <w:tcW w:w="130" w:type="pct"/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</w:tcPr>
          <w:p w:rsidR="00D345BD" w:rsidRPr="00B40E96" w:rsidRDefault="00D345BD" w:rsidP="00D3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7</w:t>
            </w:r>
            <w:r w:rsidRPr="00B40E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0E96">
              <w:rPr>
                <w:rFonts w:ascii="Browallia New" w:hAnsi="Browallia New" w:cs="Browallia New"/>
                <w:sz w:val="28"/>
                <w:szCs w:val="28"/>
                <w:cs/>
              </w:rPr>
              <w:t>345</w:t>
            </w:r>
          </w:p>
        </w:tc>
      </w:tr>
    </w:tbl>
    <w:p w:rsidR="00382D4D" w:rsidRDefault="00382D4D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422A3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422A3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422A3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422A3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422A3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C422A3" w:rsidRDefault="00C422A3" w:rsidP="00B4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904F37" w:rsidRPr="00904F37" w:rsidRDefault="00D911E3" w:rsidP="00904F3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B2B19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173756" w:rsidRPr="008B2B19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904F37">
        <w:rPr>
          <w:rFonts w:ascii="Browallia New" w:hAnsi="Browallia New" w:cs="Browallia New"/>
          <w:b/>
          <w:bCs/>
          <w:sz w:val="28"/>
          <w:szCs w:val="28"/>
          <w:cs/>
        </w:rPr>
        <w:t>–</w:t>
      </w:r>
      <w:r w:rsidR="00173756" w:rsidRPr="008B2B19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173756" w:rsidRPr="008B2B19">
        <w:rPr>
          <w:rFonts w:ascii="Browallia New" w:hAnsi="Browallia New" w:cs="Browallia New" w:hint="cs"/>
          <w:b/>
          <w:bCs/>
          <w:sz w:val="28"/>
          <w:szCs w:val="28"/>
          <w:cs/>
        </w:rPr>
        <w:t>สุทธิ</w:t>
      </w:r>
    </w:p>
    <w:p w:rsidR="00D911E3" w:rsidRPr="00F40FAE" w:rsidRDefault="00D911E3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1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2"/>
        <w:gridCol w:w="996"/>
        <w:gridCol w:w="267"/>
        <w:gridCol w:w="981"/>
        <w:gridCol w:w="240"/>
        <w:gridCol w:w="1080"/>
        <w:gridCol w:w="240"/>
        <w:gridCol w:w="1044"/>
      </w:tblGrid>
      <w:tr w:rsidR="00534D7D" w:rsidRPr="00F40FAE" w:rsidTr="00A040BE">
        <w:trPr>
          <w:cantSplit/>
        </w:trPr>
        <w:tc>
          <w:tcPr>
            <w:tcW w:w="4062" w:type="dxa"/>
          </w:tcPr>
          <w:p w:rsidR="00534D7D" w:rsidRPr="00F40FAE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848" w:type="dxa"/>
            <w:gridSpan w:val="7"/>
          </w:tcPr>
          <w:p w:rsidR="00534D7D" w:rsidRPr="00F40FAE" w:rsidRDefault="00534D7D" w:rsidP="00A040B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534D7D" w:rsidRPr="00F40FAE" w:rsidTr="00A040BE">
        <w:trPr>
          <w:cantSplit/>
          <w:trHeight w:val="328"/>
        </w:trPr>
        <w:tc>
          <w:tcPr>
            <w:tcW w:w="4062" w:type="dxa"/>
          </w:tcPr>
          <w:p w:rsidR="00534D7D" w:rsidRPr="00F40FAE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44" w:type="dxa"/>
            <w:gridSpan w:val="3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4" w:type="dxa"/>
            <w:gridSpan w:val="3"/>
            <w:tcBorders>
              <w:bottom w:val="single" w:sz="4" w:space="0" w:color="auto"/>
            </w:tcBorders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34D7D" w:rsidRPr="00F40FAE" w:rsidTr="00A040BE">
        <w:trPr>
          <w:cantSplit/>
        </w:trPr>
        <w:tc>
          <w:tcPr>
            <w:tcW w:w="4062" w:type="dxa"/>
          </w:tcPr>
          <w:p w:rsidR="00534D7D" w:rsidRPr="00F40FAE" w:rsidRDefault="00534D7D" w:rsidP="00A040B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240" w:type="dxa"/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4D7D" w:rsidRPr="00F40FAE" w:rsidRDefault="00534D7D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534D7D" w:rsidRPr="00F40FAE" w:rsidTr="00A040BE">
        <w:trPr>
          <w:cantSplit/>
        </w:trPr>
        <w:tc>
          <w:tcPr>
            <w:tcW w:w="4062" w:type="dxa"/>
          </w:tcPr>
          <w:p w:rsidR="00534D7D" w:rsidRPr="00F40FAE" w:rsidRDefault="00534D7D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6" w:type="dxa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7" w:type="dxa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81" w:type="dxa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44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4D7D" w:rsidRPr="00F40FAE" w:rsidTr="00A040BE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6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981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34D7D" w:rsidRPr="00F40FAE" w:rsidTr="00A040BE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670AA2">
              <w:rPr>
                <w:rFonts w:ascii="Browallia New" w:hAnsi="Browallia New" w:cs="Browallia New"/>
                <w:sz w:val="24"/>
                <w:szCs w:val="24"/>
              </w:rPr>
              <w:t>.00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206,109</w:t>
            </w:r>
          </w:p>
        </w:tc>
        <w:tc>
          <w:tcPr>
            <w:tcW w:w="267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206,109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</w:tr>
      <w:tr w:rsidR="00534D7D" w:rsidRPr="00F40FAE" w:rsidTr="00A040BE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670AA2">
              <w:rPr>
                <w:rFonts w:ascii="Browallia New" w:hAnsi="Browallia New" w:cs="Browallia New"/>
                <w:sz w:val="24"/>
                <w:szCs w:val="24"/>
              </w:rPr>
              <w:t>.00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131,236</w:t>
            </w:r>
          </w:p>
        </w:tc>
        <w:tc>
          <w:tcPr>
            <w:tcW w:w="267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131,236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34D7D" w:rsidRPr="00F40FAE" w:rsidTr="00A040BE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670AA2">
              <w:rPr>
                <w:rFonts w:ascii="Browallia New" w:hAnsi="Browallia New" w:cs="Browallia New"/>
                <w:sz w:val="24"/>
                <w:szCs w:val="24"/>
              </w:rPr>
              <w:t>.00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49,334</w:t>
            </w:r>
          </w:p>
        </w:tc>
        <w:tc>
          <w:tcPr>
            <w:tcW w:w="267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49,334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34D7D" w:rsidRPr="00F40FAE" w:rsidTr="005E79B9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>225.5</w:t>
            </w:r>
            <w:r w:rsidR="00670AA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  <w:shd w:val="clear" w:color="auto" w:fill="auto"/>
          </w:tcPr>
          <w:p w:rsidR="00534D7D" w:rsidRPr="0001745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745E">
              <w:rPr>
                <w:rFonts w:ascii="Browallia New" w:hAnsi="Browallia New" w:cs="Browallia New"/>
                <w:sz w:val="24"/>
                <w:szCs w:val="24"/>
              </w:rPr>
              <w:t>222,077</w:t>
            </w:r>
          </w:p>
        </w:tc>
        <w:tc>
          <w:tcPr>
            <w:tcW w:w="267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981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34D7D" w:rsidRPr="00F40FAE" w:rsidTr="005E79B9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>174.5</w:t>
            </w:r>
            <w:r w:rsidR="00670AA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34D7D" w:rsidRPr="00897219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101,330</w:t>
            </w:r>
          </w:p>
        </w:tc>
        <w:tc>
          <w:tcPr>
            <w:tcW w:w="267" w:type="dxa"/>
          </w:tcPr>
          <w:p w:rsidR="00534D7D" w:rsidRPr="00897219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34D7D" w:rsidRPr="00F40FAE" w:rsidTr="005E79B9">
        <w:trPr>
          <w:cantSplit/>
        </w:trPr>
        <w:tc>
          <w:tcPr>
            <w:tcW w:w="4062" w:type="dxa"/>
            <w:vAlign w:val="bottom"/>
          </w:tcPr>
          <w:p w:rsidR="00534D7D" w:rsidRPr="00F40FAE" w:rsidRDefault="000A732B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534D7D" w:rsidRDefault="001D62A2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710,086</w:t>
            </w:r>
          </w:p>
        </w:tc>
        <w:tc>
          <w:tcPr>
            <w:tcW w:w="267" w:type="dxa"/>
          </w:tcPr>
          <w:p w:rsidR="00534D7D" w:rsidRPr="00897219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534D7D" w:rsidRDefault="001D62A2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34D7D" w:rsidRDefault="001D62A2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386,679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534D7D" w:rsidRDefault="001D62A2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</w:tr>
      <w:tr w:rsidR="00534D7D" w:rsidRPr="00F40FAE" w:rsidTr="00A040BE">
        <w:trPr>
          <w:cantSplit/>
        </w:trPr>
        <w:tc>
          <w:tcPr>
            <w:tcW w:w="4062" w:type="dxa"/>
            <w:vAlign w:val="bottom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ส่วนของเงินกู้ยืมระยะยาวที่ถึงกำหนดชำระ </w:t>
            </w:r>
          </w:p>
          <w:p w:rsidR="00534D7D" w:rsidRPr="00F40FA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42" w:hanging="7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ภายในหนึ่งปี</w:t>
            </w:r>
          </w:p>
        </w:tc>
        <w:tc>
          <w:tcPr>
            <w:tcW w:w="996" w:type="dxa"/>
            <w:vAlign w:val="bottom"/>
          </w:tcPr>
          <w:p w:rsidR="00534D7D" w:rsidRPr="0001745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74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01745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432,979</w:t>
            </w:r>
            <w:r w:rsidRPr="000174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67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981" w:type="dxa"/>
            <w:vAlign w:val="bottom"/>
          </w:tcPr>
          <w:p w:rsidR="00534D7D" w:rsidRPr="0001745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74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0174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78,000</w:t>
            </w:r>
            <w:r w:rsidRPr="000174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5024E">
              <w:rPr>
                <w:rFonts w:ascii="Browallia New" w:hAnsi="Browallia New" w:cs="Browallia New"/>
                <w:sz w:val="24"/>
                <w:szCs w:val="24"/>
                <w:lang w:val="en-GB"/>
              </w:rPr>
              <w:t>386,679</w:t>
            </w:r>
            <w:r w:rsidRPr="0045024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4502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78,000</w:t>
            </w:r>
            <w:r w:rsidRPr="0045024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34D7D" w:rsidRPr="00F40FAE" w:rsidTr="00A040BE">
        <w:trPr>
          <w:cantSplit/>
        </w:trPr>
        <w:tc>
          <w:tcPr>
            <w:tcW w:w="4062" w:type="dxa"/>
            <w:vAlign w:val="center"/>
          </w:tcPr>
          <w:p w:rsidR="00534D7D" w:rsidRPr="00F40FAE" w:rsidRDefault="00534D7D" w:rsidP="00A040B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12" w:space="0" w:color="auto"/>
            </w:tcBorders>
          </w:tcPr>
          <w:p w:rsidR="00534D7D" w:rsidRPr="0001745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745E">
              <w:rPr>
                <w:rFonts w:ascii="Browallia New" w:hAnsi="Browallia New" w:cs="Browallia New"/>
                <w:sz w:val="24"/>
                <w:szCs w:val="24"/>
              </w:rPr>
              <w:t>277,107</w:t>
            </w:r>
          </w:p>
        </w:tc>
        <w:tc>
          <w:tcPr>
            <w:tcW w:w="267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:rsidR="00534D7D" w:rsidRPr="0001745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745E">
              <w:rPr>
                <w:rFonts w:ascii="Browallia New" w:hAnsi="Browallia New" w:cs="Browallia New"/>
                <w:sz w:val="24"/>
                <w:szCs w:val="24"/>
              </w:rPr>
              <w:t>206,109</w:t>
            </w:r>
          </w:p>
        </w:tc>
        <w:tc>
          <w:tcPr>
            <w:tcW w:w="240" w:type="dxa"/>
          </w:tcPr>
          <w:p w:rsidR="00534D7D" w:rsidRPr="00A4332A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:rsidR="00534D7D" w:rsidRPr="0045024E" w:rsidRDefault="00534D7D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4E">
              <w:rPr>
                <w:rFonts w:ascii="Browallia New" w:hAnsi="Browallia New" w:cs="Browallia New"/>
                <w:sz w:val="24"/>
                <w:szCs w:val="24"/>
              </w:rPr>
              <w:t>206,109</w:t>
            </w:r>
          </w:p>
        </w:tc>
      </w:tr>
    </w:tbl>
    <w:p w:rsidR="00742996" w:rsidRPr="00F40FAE" w:rsidRDefault="0074299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3756" w:rsidRPr="00F40FA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รายการเคลื่อนไหวของเงินกู้ยืมระยะยาวจากสถาบันการเงิน </w:t>
      </w:r>
      <w:r w:rsidRPr="00F40FAE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8E5463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</w:rPr>
        <w:t xml:space="preserve">31 </w:t>
      </w:r>
      <w:r w:rsidRPr="00F40FAE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F40FAE">
        <w:rPr>
          <w:rFonts w:ascii="Browallia New" w:hAnsi="Browallia New" w:cs="Browallia New"/>
          <w:sz w:val="28"/>
          <w:szCs w:val="28"/>
        </w:rPr>
        <w:t xml:space="preserve"> 25</w:t>
      </w:r>
      <w:r w:rsidR="004171A4" w:rsidRPr="00F40FAE">
        <w:rPr>
          <w:rFonts w:ascii="Browallia New" w:hAnsi="Browallia New" w:cs="Browallia New"/>
          <w:sz w:val="28"/>
          <w:szCs w:val="28"/>
        </w:rPr>
        <w:t>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E5463"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</w:rPr>
        <w:t>255</w:t>
      </w:r>
      <w:r w:rsidR="004171A4" w:rsidRPr="00F40FAE">
        <w:rPr>
          <w:rFonts w:ascii="Browallia New" w:hAnsi="Browallia New" w:cs="Browallia New"/>
          <w:sz w:val="28"/>
          <w:szCs w:val="28"/>
        </w:rPr>
        <w:t>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F40FAE">
        <w:rPr>
          <w:rFonts w:ascii="Browallia New" w:hAnsi="Browallia New" w:cs="Browallia New"/>
          <w:sz w:val="28"/>
          <w:szCs w:val="28"/>
          <w:cs/>
        </w:rPr>
        <w:t>ดังนี้</w:t>
      </w:r>
    </w:p>
    <w:p w:rsidR="00173756" w:rsidRPr="00F40FA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76"/>
        <w:gridCol w:w="996"/>
        <w:gridCol w:w="267"/>
        <w:gridCol w:w="981"/>
        <w:gridCol w:w="252"/>
        <w:gridCol w:w="1080"/>
        <w:gridCol w:w="240"/>
        <w:gridCol w:w="1044"/>
      </w:tblGrid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860" w:type="dxa"/>
            <w:gridSpan w:val="7"/>
          </w:tcPr>
          <w:p w:rsidR="008B2B19" w:rsidRPr="00F40FAE" w:rsidRDefault="008B2B19" w:rsidP="00A040B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44" w:type="dxa"/>
            <w:gridSpan w:val="3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4" w:type="dxa"/>
            <w:gridSpan w:val="3"/>
            <w:tcBorders>
              <w:bottom w:val="single" w:sz="4" w:space="0" w:color="auto"/>
            </w:tcBorders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252" w:type="dxa"/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2B19" w:rsidRPr="00F40FAE" w:rsidRDefault="008B2B19" w:rsidP="00A040BE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7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 ณ วันต้น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6" w:type="dxa"/>
          </w:tcPr>
          <w:p w:rsidR="008B2B19" w:rsidRPr="006636D8" w:rsidRDefault="005B4DD8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267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8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160,234</w:t>
            </w:r>
          </w:p>
        </w:tc>
        <w:tc>
          <w:tcPr>
            <w:tcW w:w="252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2B19" w:rsidRPr="00BC21B5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21B5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24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160,234</w:t>
            </w: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กู้ระหว่าง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6" w:type="dxa"/>
          </w:tcPr>
          <w:p w:rsidR="008B2B19" w:rsidRPr="006636D8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36D8">
              <w:rPr>
                <w:rFonts w:ascii="Browallia New" w:hAnsi="Browallia New" w:cs="Browallia New"/>
                <w:sz w:val="24"/>
                <w:szCs w:val="24"/>
              </w:rPr>
              <w:t>503,97</w:t>
            </w:r>
            <w:r w:rsidR="00683B94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67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8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208,375</w:t>
            </w:r>
          </w:p>
        </w:tc>
        <w:tc>
          <w:tcPr>
            <w:tcW w:w="252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2B19" w:rsidRPr="00BC21B5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21B5">
              <w:rPr>
                <w:rFonts w:ascii="Browallia New" w:hAnsi="Browallia New" w:cs="Browallia New"/>
                <w:sz w:val="24"/>
                <w:szCs w:val="24"/>
              </w:rPr>
              <w:t>180,570</w:t>
            </w:r>
          </w:p>
        </w:tc>
        <w:tc>
          <w:tcPr>
            <w:tcW w:w="24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208,375</w:t>
            </w: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หัก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จ่ายชำระ</w:t>
            </w:r>
          </w:p>
        </w:tc>
        <w:tc>
          <w:tcPr>
            <w:tcW w:w="996" w:type="dxa"/>
          </w:tcPr>
          <w:p w:rsidR="008B2B19" w:rsidRPr="006636D8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36D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13EF1">
              <w:rPr>
                <w:rFonts w:ascii="Browallia New" w:hAnsi="Browallia New" w:cs="Browallia New"/>
                <w:sz w:val="24"/>
                <w:szCs w:val="24"/>
              </w:rPr>
              <w:t>78,000</w:t>
            </w:r>
            <w:r w:rsidRPr="006636D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67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8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84,500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52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2B19" w:rsidRPr="00BC21B5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21B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BC21B5">
              <w:rPr>
                <w:rFonts w:ascii="Browallia New" w:hAnsi="Browallia New" w:cs="Browallia New"/>
                <w:sz w:val="24"/>
                <w:szCs w:val="24"/>
              </w:rPr>
              <w:t>78,000</w:t>
            </w:r>
            <w:r w:rsidRPr="00BC21B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4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84,500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B2B19" w:rsidRPr="00F40FAE" w:rsidTr="00A040BE">
        <w:trPr>
          <w:cantSplit/>
        </w:trPr>
        <w:tc>
          <w:tcPr>
            <w:tcW w:w="4076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 ณ วันสิ้น</w:t>
            </w:r>
            <w:r w:rsidRPr="00F40FA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12" w:space="0" w:color="auto"/>
            </w:tcBorders>
          </w:tcPr>
          <w:p w:rsidR="008B2B19" w:rsidRPr="006636D8" w:rsidRDefault="00413EF1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710,086</w:t>
            </w:r>
          </w:p>
        </w:tc>
        <w:tc>
          <w:tcPr>
            <w:tcW w:w="267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252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:rsidR="008B2B19" w:rsidRPr="00BC21B5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21B5">
              <w:rPr>
                <w:rFonts w:ascii="Browallia New" w:hAnsi="Browallia New" w:cs="Browallia New"/>
                <w:sz w:val="24"/>
                <w:szCs w:val="24"/>
              </w:rPr>
              <w:t>386,679</w:t>
            </w:r>
          </w:p>
        </w:tc>
        <w:tc>
          <w:tcPr>
            <w:tcW w:w="24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</w:tr>
    </w:tbl>
    <w:p w:rsidR="00EB35DD" w:rsidRPr="00EB35DD" w:rsidRDefault="00EB35DD" w:rsidP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FA3FA6" w:rsidRPr="00F40FAE" w:rsidRDefault="00FA3FA6" w:rsidP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วงเงินกู้ยืมระยะยาว</w:t>
      </w:r>
      <w:r w:rsidR="00FE4799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ของบร</w:t>
      </w:r>
      <w:r w:rsidR="00FE4799" w:rsidRPr="00F40FAE">
        <w:rPr>
          <w:rStyle w:val="PageNumber"/>
          <w:rFonts w:ascii="Browallia New" w:hAnsi="Browallia New" w:cs="Browallia New" w:hint="cs"/>
          <w:sz w:val="28"/>
          <w:szCs w:val="28"/>
          <w:cs/>
        </w:rPr>
        <w:t>ิษัทมี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</w:t>
      </w:r>
    </w:p>
    <w:p w:rsidR="00FA3FA6" w:rsidRPr="00EB35DD" w:rsidRDefault="00FA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4"/>
          <w:szCs w:val="14"/>
          <w:cs/>
        </w:rPr>
      </w:pPr>
    </w:p>
    <w:tbl>
      <w:tblPr>
        <w:tblStyle w:val="TableGrid"/>
        <w:tblW w:w="8911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11"/>
        <w:gridCol w:w="735"/>
        <w:gridCol w:w="1080"/>
        <w:gridCol w:w="1279"/>
        <w:gridCol w:w="2225"/>
        <w:gridCol w:w="1531"/>
      </w:tblGrid>
      <w:tr w:rsidR="00732707" w:rsidRPr="00F40FAE" w:rsidTr="00872730">
        <w:tc>
          <w:tcPr>
            <w:tcW w:w="1350" w:type="dxa"/>
          </w:tcPr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ประเภทวงเงินกู้</w:t>
            </w:r>
          </w:p>
        </w:tc>
        <w:tc>
          <w:tcPr>
            <w:tcW w:w="1446" w:type="dxa"/>
            <w:gridSpan w:val="2"/>
          </w:tcPr>
          <w:p w:rsidR="00732707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32707" w:rsidRPr="00F40FAE" w:rsidRDefault="00732707" w:rsidP="007327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ล้านบาท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ดอกเบี้ย</w:t>
            </w:r>
          </w:p>
        </w:tc>
        <w:tc>
          <w:tcPr>
            <w:tcW w:w="1279" w:type="dxa"/>
          </w:tcPr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2225" w:type="dxa"/>
          </w:tcPr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1531" w:type="dxa"/>
          </w:tcPr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732707" w:rsidRPr="00F40FAE" w:rsidRDefault="00732707" w:rsidP="00A04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วัตถุประสงค์</w:t>
            </w:r>
          </w:p>
        </w:tc>
      </w:tr>
      <w:tr w:rsidR="008B2B19" w:rsidRPr="00F40FAE" w:rsidTr="00872730">
        <w:tc>
          <w:tcPr>
            <w:tcW w:w="135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</w:tcPr>
          <w:p w:rsidR="008B2B19" w:rsidRPr="00F40FAE" w:rsidRDefault="008B2B19" w:rsidP="00772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2560</w:t>
            </w:r>
          </w:p>
        </w:tc>
        <w:tc>
          <w:tcPr>
            <w:tcW w:w="735" w:type="dxa"/>
          </w:tcPr>
          <w:p w:rsidR="008B2B19" w:rsidRPr="00F40FAE" w:rsidRDefault="008B2B19" w:rsidP="00772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2559</w:t>
            </w:r>
          </w:p>
        </w:tc>
        <w:tc>
          <w:tcPr>
            <w:tcW w:w="108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79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25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3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B2B19" w:rsidRPr="00F40FAE" w:rsidTr="00872730">
        <w:tc>
          <w:tcPr>
            <w:tcW w:w="135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35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0.5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2559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2225" w:type="dxa"/>
          </w:tcPr>
          <w:p w:rsidR="008B2B19" w:rsidRPr="00307EB7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307EB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307EB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18 </w:t>
            </w:r>
            <w:r w:rsidRPr="00307E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307E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:rsidR="008B2B19" w:rsidRPr="00191CB1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307EB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19 </w:t>
            </w: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ชำระเงินต</w:t>
            </w:r>
            <w:r w:rsidRPr="00307E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้</w:t>
            </w: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น </w:t>
            </w:r>
            <w:r w:rsidRPr="00307EB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6.5 </w:t>
            </w:r>
            <w:r w:rsidRPr="00307EB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307E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:rsidR="008B2B19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ก่อสร้างโรง</w:t>
            </w:r>
          </w:p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งานผลิตชิ้นส่วนคอนกรีตสำเร็จรูป </w:t>
            </w:r>
          </w:p>
        </w:tc>
      </w:tr>
      <w:tr w:rsidR="008B2B19" w:rsidRPr="00F40FAE" w:rsidTr="00872730">
        <w:tc>
          <w:tcPr>
            <w:tcW w:w="135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35" w:type="dxa"/>
          </w:tcPr>
          <w:p w:rsidR="008B2B19" w:rsidRPr="0045024E" w:rsidRDefault="008B2B19" w:rsidP="000A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2560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2225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ชำระเงินต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้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น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95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right="-10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ก่อสร้างโรงงานเสาเข็มคอนกรีตอัดแรง</w:t>
            </w:r>
          </w:p>
        </w:tc>
      </w:tr>
      <w:tr w:rsidR="008B2B19" w:rsidRPr="00F40FAE" w:rsidTr="00872730">
        <w:tc>
          <w:tcPr>
            <w:tcW w:w="135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1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35" w:type="dxa"/>
          </w:tcPr>
          <w:p w:rsidR="008B2B19" w:rsidRPr="0045024E" w:rsidRDefault="008B2B19" w:rsidP="000A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79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16C5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60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16C57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2225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85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53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ซื้อเครื่องจักรและอุปกรณ์ที่ใช้ในโรงงานเสาเข็ม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ค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อนกรีตอัดแรง</w:t>
            </w:r>
          </w:p>
        </w:tc>
      </w:tr>
      <w:tr w:rsidR="008B2B19" w:rsidRPr="00F40FAE" w:rsidTr="00872730">
        <w:tc>
          <w:tcPr>
            <w:tcW w:w="135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firstLine="18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711" w:type="dxa"/>
          </w:tcPr>
          <w:p w:rsidR="008B2B19" w:rsidRPr="00F40FAE" w:rsidRDefault="008B2B19" w:rsidP="00A040B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35" w:type="dxa"/>
          </w:tcPr>
          <w:p w:rsidR="008B2B19" w:rsidRPr="00F40FAE" w:rsidRDefault="008B2B19" w:rsidP="00A040B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390.00</w:t>
            </w:r>
          </w:p>
        </w:tc>
        <w:tc>
          <w:tcPr>
            <w:tcW w:w="1080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9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225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31" w:type="dxa"/>
          </w:tcPr>
          <w:p w:rsidR="008B2B19" w:rsidRPr="00F40FAE" w:rsidRDefault="008B2B19" w:rsidP="00A040BE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:rsidR="00480156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0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เท่า และอัตราส่วนความสามารถในการชำระหนี้ไม่ต่ำกว่า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20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เท่าของงบการเงินเฉพาะของบริษัท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และโอนสิทธิในการรับผลประโยชน์จากกรมธรรม์ประกันภัยสิ่งปลูกสร้างให้แก่ธนาคาร</w:t>
      </w:r>
    </w:p>
    <w:p w:rsidR="00480156" w:rsidRPr="0031771A" w:rsidRDefault="00480156" w:rsidP="00480156">
      <w:pPr>
        <w:ind w:left="426"/>
        <w:jc w:val="thaiDistribute"/>
        <w:rPr>
          <w:rFonts w:ascii="Browallia New" w:hAnsi="Browallia New" w:cs="Browallia New"/>
          <w:sz w:val="20"/>
          <w:szCs w:val="20"/>
          <w:highlight w:val="cyan"/>
        </w:rPr>
      </w:pPr>
    </w:p>
    <w:p w:rsidR="00480156" w:rsidRPr="00F31148" w:rsidRDefault="00480156" w:rsidP="0048015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31148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F31148">
        <w:rPr>
          <w:rFonts w:ascii="Browallia New" w:hAnsi="Browallia New" w:cs="Browallia New"/>
          <w:sz w:val="28"/>
          <w:szCs w:val="28"/>
        </w:rPr>
        <w:t xml:space="preserve"> 31</w:t>
      </w:r>
      <w:r w:rsidRPr="00F31148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F31148">
        <w:rPr>
          <w:rFonts w:ascii="Browallia New" w:hAnsi="Browallia New" w:cs="Browallia New"/>
          <w:sz w:val="28"/>
          <w:szCs w:val="28"/>
        </w:rPr>
        <w:t xml:space="preserve"> 2560 </w:t>
      </w:r>
      <w:r w:rsidRPr="00F31148">
        <w:rPr>
          <w:rFonts w:ascii="Browallia New" w:hAnsi="Browallia New" w:cs="Browallia New"/>
          <w:sz w:val="28"/>
          <w:szCs w:val="28"/>
          <w:cs/>
        </w:rPr>
        <w:t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ดังนั้น บริษัทจึงได้จัดประเภทเงินกู้ยืมดังกล่าวเป็นหนี้สินหมุนเวียนในงบแสดงฐานะการเงิน ทั้งนี้ ภายหลังรอบระยะเวลารายงานบริษัทได้รับหนังสือผ่อนผันจากสถาบันการเงินแล้วว่าจะไม่เรียกชำระหนี้ดังกล่าวคืนทั้งจำนวน</w:t>
      </w:r>
    </w:p>
    <w:p w:rsidR="00294642" w:rsidRDefault="00294642" w:rsidP="00EB3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480156" w:rsidRPr="00F40FAE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วงเงินกู้ยืมระยะยาวของบร</w:t>
      </w:r>
      <w:r w:rsidRPr="00F40FAE">
        <w:rPr>
          <w:rStyle w:val="PageNumber"/>
          <w:rFonts w:ascii="Browallia New" w:hAnsi="Browallia New" w:cs="Browallia New" w:hint="cs"/>
          <w:sz w:val="28"/>
          <w:szCs w:val="28"/>
          <w:cs/>
        </w:rPr>
        <w:t>ิษัทย่อยมี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</w:t>
      </w:r>
    </w:p>
    <w:p w:rsidR="00480156" w:rsidRPr="00F40FAE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93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5"/>
        <w:gridCol w:w="753"/>
        <w:gridCol w:w="716"/>
        <w:gridCol w:w="6"/>
        <w:gridCol w:w="1434"/>
        <w:gridCol w:w="6"/>
        <w:gridCol w:w="1249"/>
        <w:gridCol w:w="1984"/>
        <w:gridCol w:w="1441"/>
      </w:tblGrid>
      <w:tr w:rsidR="00480156" w:rsidRPr="00F40FAE" w:rsidTr="00872730">
        <w:tc>
          <w:tcPr>
            <w:tcW w:w="1775" w:type="dxa"/>
          </w:tcPr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ประเภทวงเงินกู้</w:t>
            </w:r>
          </w:p>
        </w:tc>
        <w:tc>
          <w:tcPr>
            <w:tcW w:w="1475" w:type="dxa"/>
            <w:gridSpan w:val="3"/>
          </w:tcPr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วงเงินกู้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(ล้านบาท)</w:t>
            </w:r>
          </w:p>
        </w:tc>
        <w:tc>
          <w:tcPr>
            <w:tcW w:w="1440" w:type="dxa"/>
            <w:gridSpan w:val="2"/>
          </w:tcPr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ดอกเบี้ย</w:t>
            </w:r>
          </w:p>
        </w:tc>
        <w:tc>
          <w:tcPr>
            <w:tcW w:w="1249" w:type="dxa"/>
          </w:tcPr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984" w:type="dxa"/>
          </w:tcPr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เงื่อนไขการผ่อนชำระ</w:t>
            </w:r>
          </w:p>
        </w:tc>
        <w:tc>
          <w:tcPr>
            <w:tcW w:w="1441" w:type="dxa"/>
          </w:tcPr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:rsidR="00480156" w:rsidRPr="00F40FAE" w:rsidRDefault="00480156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วัตถุประสงค์</w:t>
            </w:r>
          </w:p>
        </w:tc>
      </w:tr>
      <w:tr w:rsidR="00480156" w:rsidRPr="00F40FAE" w:rsidTr="00872730">
        <w:tc>
          <w:tcPr>
            <w:tcW w:w="1775" w:type="dxa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53" w:type="dxa"/>
          </w:tcPr>
          <w:p w:rsidR="00480156" w:rsidRPr="00F40FAE" w:rsidRDefault="00480156" w:rsidP="00294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2560</w:t>
            </w:r>
          </w:p>
        </w:tc>
        <w:tc>
          <w:tcPr>
            <w:tcW w:w="716" w:type="dxa"/>
          </w:tcPr>
          <w:p w:rsidR="00480156" w:rsidRPr="00F40FAE" w:rsidRDefault="00480156" w:rsidP="00294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2559</w:t>
            </w:r>
          </w:p>
        </w:tc>
        <w:tc>
          <w:tcPr>
            <w:tcW w:w="1440" w:type="dxa"/>
            <w:gridSpan w:val="2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55" w:type="dxa"/>
            <w:gridSpan w:val="2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80156" w:rsidRPr="00191CB1" w:rsidTr="00872730">
        <w:tc>
          <w:tcPr>
            <w:tcW w:w="1775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M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(1)</w:t>
            </w:r>
          </w:p>
        </w:tc>
        <w:tc>
          <w:tcPr>
            <w:tcW w:w="753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16" w:type="dxa"/>
            <w:shd w:val="clear" w:color="auto" w:fill="auto"/>
          </w:tcPr>
          <w:p w:rsidR="00480156" w:rsidRPr="0045024E" w:rsidRDefault="00480156" w:rsidP="0029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55" w:type="dxa"/>
            <w:gridSpan w:val="2"/>
            <w:shd w:val="clear" w:color="auto" w:fill="auto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2560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1984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50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441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ก่อสร้างโรงงาน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ผลิตลวดแรงดึงสูง</w:t>
            </w:r>
          </w:p>
        </w:tc>
      </w:tr>
      <w:tr w:rsidR="00480156" w:rsidRPr="00191CB1" w:rsidTr="00872730">
        <w:tc>
          <w:tcPr>
            <w:tcW w:w="1775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M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L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(2)</w:t>
            </w:r>
          </w:p>
        </w:tc>
        <w:tc>
          <w:tcPr>
            <w:tcW w:w="753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716" w:type="dxa"/>
            <w:shd w:val="clear" w:color="auto" w:fill="auto"/>
          </w:tcPr>
          <w:p w:rsidR="00480156" w:rsidRPr="0045024E" w:rsidRDefault="00480156" w:rsidP="0029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อัตรา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ต่อปี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ชำระรายเดือน</w:t>
            </w:r>
          </w:p>
        </w:tc>
        <w:tc>
          <w:tcPr>
            <w:tcW w:w="1255" w:type="dxa"/>
            <w:gridSpan w:val="2"/>
            <w:shd w:val="clear" w:color="auto" w:fill="auto"/>
          </w:tcPr>
          <w:p w:rsidR="00480156" w:rsidRPr="00F40FAE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40FA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7 </w:t>
            </w:r>
            <w:r w:rsidRPr="00F40FA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เริ่มปี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2560 </w:t>
            </w:r>
            <w:r w:rsidRPr="00F40FA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ถึงปี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2567</w:t>
            </w:r>
          </w:p>
        </w:tc>
        <w:tc>
          <w:tcPr>
            <w:tcW w:w="1984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เดือนที่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12 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ปลอด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ชำระ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เงินต้น</w:t>
            </w:r>
          </w:p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left="94" w:hanging="9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ตั้งแต่เดือนที่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13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ชำระเงินต้น 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20 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ต่อเดือน</w:t>
            </w:r>
          </w:p>
        </w:tc>
        <w:tc>
          <w:tcPr>
            <w:tcW w:w="1441" w:type="dxa"/>
            <w:shd w:val="clear" w:color="auto" w:fill="auto"/>
          </w:tcPr>
          <w:p w:rsidR="00480156" w:rsidRPr="00191CB1" w:rsidRDefault="00480156" w:rsidP="00C45A54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ซื้อเครื่องจักร และอุปกรณ์ที่เกี่ยวข้อง</w:t>
            </w: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กับการผลิตลวดแรงดึงสูง</w:t>
            </w:r>
          </w:p>
        </w:tc>
      </w:tr>
      <w:tr w:rsidR="00294642" w:rsidRPr="00191CB1" w:rsidTr="00872730">
        <w:tc>
          <w:tcPr>
            <w:tcW w:w="1775" w:type="dxa"/>
            <w:shd w:val="clear" w:color="auto" w:fill="auto"/>
          </w:tcPr>
          <w:p w:rsidR="00294642" w:rsidRPr="00191CB1" w:rsidRDefault="00294642" w:rsidP="00294642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ind w:firstLine="18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91CB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753" w:type="dxa"/>
            <w:shd w:val="clear" w:color="auto" w:fill="auto"/>
          </w:tcPr>
          <w:p w:rsidR="00294642" w:rsidRPr="00191CB1" w:rsidRDefault="00294642" w:rsidP="0029464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1CB1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191C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191CB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716" w:type="dxa"/>
            <w:shd w:val="clear" w:color="auto" w:fill="auto"/>
          </w:tcPr>
          <w:p w:rsidR="00294642" w:rsidRPr="00191CB1" w:rsidRDefault="00294642" w:rsidP="0029464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294642" w:rsidRPr="00191CB1" w:rsidRDefault="00294642" w:rsidP="00294642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:rsidR="00294642" w:rsidRPr="00191CB1" w:rsidRDefault="00294642" w:rsidP="00294642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:rsidR="00294642" w:rsidRPr="00191CB1" w:rsidRDefault="00294642" w:rsidP="00294642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:rsidR="00294642" w:rsidRPr="00191CB1" w:rsidRDefault="00294642" w:rsidP="00294642">
            <w:pPr>
              <w:tabs>
                <w:tab w:val="clear" w:pos="227"/>
                <w:tab w:val="clear" w:pos="454"/>
                <w:tab w:val="clear" w:pos="907"/>
                <w:tab w:val="clear" w:pos="5387"/>
                <w:tab w:val="left" w:pos="72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:rsidR="00480156" w:rsidRPr="0031771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480156" w:rsidRPr="00F40FAE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เงินกู้ยืมดังกล่าวมีเงื่อนไขให้บริษัทย่อยต้องดำรงสัดส่วนหนี้สินต่อทุนไม่เกิน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5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เท่า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และบริษัทต้องถือหุ้นในบริษัทย่อยดังกล่าวทุกขณะไม่ต่ำกว่าร้อยละ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และโอนสิทธิในการรับผลประโยชน์จากกรมธรรม์ประกันภัยสิ่งปลูกสร้างให้แก่ธนาคาร</w:t>
      </w:r>
    </w:p>
    <w:p w:rsidR="00480156" w:rsidRPr="0031771A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i/>
          <w:iCs/>
          <w:lang w:val="en-GB"/>
        </w:rPr>
      </w:pPr>
    </w:p>
    <w:p w:rsidR="00480156" w:rsidRPr="00F40FAE" w:rsidRDefault="00480156" w:rsidP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วงเงิน</w:t>
      </w:r>
      <w:r w:rsidRPr="00703C0B">
        <w:rPr>
          <w:rFonts w:ascii="Browallia New" w:hAnsi="Browallia New" w:cs="Browallia New"/>
          <w:sz w:val="28"/>
          <w:szCs w:val="28"/>
          <w:cs/>
          <w:lang w:val="en-GB"/>
        </w:rPr>
        <w:t>สินเชื่อดังกล่าวค้ำประกันโดยการจดจำนองเครื่องจักรและที่ดินพร้อมสิ่งปลูกสร้าง และเงินฝากธนาคารตามที่กล่าวไว้ใน หมายเหต</w:t>
      </w:r>
      <w:r w:rsidRPr="00703C0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ุ </w:t>
      </w:r>
      <w:r w:rsidRPr="00703C0B">
        <w:rPr>
          <w:rFonts w:ascii="Browallia New" w:hAnsi="Browallia New" w:cs="Browallia New"/>
          <w:sz w:val="28"/>
          <w:szCs w:val="28"/>
          <w:lang w:val="en-GB"/>
        </w:rPr>
        <w:t>1</w:t>
      </w:r>
      <w:r w:rsidR="002070B7" w:rsidRPr="00703C0B">
        <w:rPr>
          <w:rFonts w:ascii="Browallia New" w:hAnsi="Browallia New" w:cs="Browallia New"/>
          <w:sz w:val="28"/>
          <w:szCs w:val="28"/>
          <w:lang w:val="en-GB"/>
        </w:rPr>
        <w:t>3</w:t>
      </w:r>
      <w:r w:rsidR="004B0CE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0CEA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555822" w:rsidRPr="00703C0B">
        <w:rPr>
          <w:rFonts w:ascii="Browallia New" w:hAnsi="Browallia New" w:cs="Browallia New"/>
          <w:sz w:val="28"/>
          <w:szCs w:val="28"/>
          <w:lang w:val="en-GB"/>
        </w:rPr>
        <w:t xml:space="preserve"> 18 </w:t>
      </w:r>
    </w:p>
    <w:p w:rsidR="00480156" w:rsidRPr="00320F6F" w:rsidRDefault="0048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</w:pPr>
    </w:p>
    <w:p w:rsidR="00703C0B" w:rsidRDefault="00371706" w:rsidP="00703C0B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B68C5">
        <w:rPr>
          <w:rFonts w:ascii="Browallia New" w:hAnsi="Browallia New" w:cs="Browallia New"/>
          <w:b/>
          <w:bCs/>
          <w:sz w:val="28"/>
          <w:szCs w:val="28"/>
          <w:cs/>
        </w:rPr>
        <w:t>ผลประโยชน์พนักงาน</w:t>
      </w:r>
    </w:p>
    <w:p w:rsidR="00703C0B" w:rsidRDefault="00703C0B" w:rsidP="00703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982981" w:rsidRPr="00703C0B" w:rsidRDefault="00982981" w:rsidP="00703C0B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03C0B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ค่าใช้จ่ายผลประโยชน์พนักงาน</w:t>
      </w:r>
    </w:p>
    <w:p w:rsidR="00982981" w:rsidRPr="005B68C5" w:rsidRDefault="00982981" w:rsidP="009C6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1" w:firstLine="70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68C5">
        <w:rPr>
          <w:rFonts w:ascii="Browallia New" w:hAnsi="Browallia New" w:cs="Browallia New"/>
          <w:sz w:val="28"/>
          <w:szCs w:val="28"/>
          <w:cs/>
          <w:lang w:val="en-GB"/>
        </w:rPr>
        <w:t xml:space="preserve">ผลประโยชน์พนักงานที่รับรู้เป็นค่าใช้จ่ายมีดังนี้ </w:t>
      </w:r>
    </w:p>
    <w:p w:rsidR="00982981" w:rsidRPr="005B68C5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840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49"/>
        <w:gridCol w:w="1116"/>
        <w:gridCol w:w="261"/>
        <w:gridCol w:w="1083"/>
        <w:gridCol w:w="236"/>
        <w:gridCol w:w="1051"/>
        <w:gridCol w:w="236"/>
        <w:gridCol w:w="1168"/>
      </w:tblGrid>
      <w:tr w:rsidR="00BC0E77" w:rsidRPr="00F40FAE" w:rsidTr="00872730">
        <w:tc>
          <w:tcPr>
            <w:tcW w:w="3249" w:type="dxa"/>
          </w:tcPr>
          <w:p w:rsidR="00982981" w:rsidRPr="005B68C5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51" w:type="dxa"/>
            <w:gridSpan w:val="7"/>
            <w:hideMark/>
          </w:tcPr>
          <w:p w:rsidR="00982981" w:rsidRPr="00F40FAE" w:rsidRDefault="00982981" w:rsidP="00530D0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B68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0E77" w:rsidRPr="00F40FAE" w:rsidTr="00872730">
        <w:tc>
          <w:tcPr>
            <w:tcW w:w="3249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BC0E77" w:rsidRPr="00F40FAE" w:rsidTr="00872730">
        <w:tc>
          <w:tcPr>
            <w:tcW w:w="3249" w:type="dxa"/>
          </w:tcPr>
          <w:p w:rsidR="00DB7F03" w:rsidRPr="00F40FAE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F03" w:rsidRPr="00F40FAE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652F8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F03" w:rsidRPr="00F40FAE" w:rsidRDefault="00DB7F03" w:rsidP="00DB7F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F03" w:rsidRPr="00F40FAE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652F8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:rsidR="00DB7F03" w:rsidRPr="00F40FAE" w:rsidRDefault="00DB7F03" w:rsidP="00DB7F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F03" w:rsidRPr="00F40FAE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652F8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F03" w:rsidRPr="00F40FAE" w:rsidRDefault="00DB7F03" w:rsidP="00DB7F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B7F03" w:rsidRPr="00F40FAE" w:rsidRDefault="00DB7F03" w:rsidP="00DB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652F8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BC0E77" w:rsidRPr="00F40FAE" w:rsidTr="00872730">
        <w:tc>
          <w:tcPr>
            <w:tcW w:w="3249" w:type="dxa"/>
          </w:tcPr>
          <w:p w:rsidR="00982981" w:rsidRPr="005B68C5" w:rsidRDefault="00982981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61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</w:tr>
      <w:tr w:rsidR="00BC0E77" w:rsidRPr="00F40FAE" w:rsidTr="00872730">
        <w:tc>
          <w:tcPr>
            <w:tcW w:w="3249" w:type="dxa"/>
            <w:hideMark/>
          </w:tcPr>
          <w:p w:rsidR="00AA4F4D" w:rsidRPr="005B68C5" w:rsidRDefault="00AA4F4D" w:rsidP="00AA4F4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68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ค่าจ้างและเงินเดือน</w:t>
            </w:r>
          </w:p>
        </w:tc>
        <w:tc>
          <w:tcPr>
            <w:tcW w:w="1116" w:type="dxa"/>
          </w:tcPr>
          <w:p w:rsidR="00AA4F4D" w:rsidRPr="00F40FAE" w:rsidRDefault="00EA563B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271,77</w:t>
            </w:r>
            <w:r w:rsidR="005B68C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61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</w:tcPr>
          <w:p w:rsidR="00AA4F4D" w:rsidRPr="00F40FAE" w:rsidRDefault="006102A3" w:rsidP="0061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="00AA4F4D"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236" w:type="dxa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1" w:type="dxa"/>
          </w:tcPr>
          <w:p w:rsidR="00AA4F4D" w:rsidRPr="00A4332A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32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</w:t>
            </w: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A4332A">
              <w:rPr>
                <w:rFonts w:ascii="Browallia New" w:hAnsi="Browallia New" w:cs="Browallia New"/>
                <w:sz w:val="28"/>
                <w:szCs w:val="28"/>
              </w:rPr>
              <w:t>,149</w:t>
            </w:r>
          </w:p>
        </w:tc>
        <w:tc>
          <w:tcPr>
            <w:tcW w:w="236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228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,927</w:t>
            </w:r>
          </w:p>
        </w:tc>
      </w:tr>
      <w:tr w:rsidR="00BC0E77" w:rsidRPr="00F40FAE" w:rsidTr="00872730">
        <w:tc>
          <w:tcPr>
            <w:tcW w:w="3249" w:type="dxa"/>
            <w:hideMark/>
          </w:tcPr>
          <w:p w:rsidR="00AA4F4D" w:rsidRPr="005B68C5" w:rsidRDefault="00AA4F4D" w:rsidP="00AA4F4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68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ค่าใช้จ่ายประกันสังคม</w:t>
            </w:r>
          </w:p>
        </w:tc>
        <w:tc>
          <w:tcPr>
            <w:tcW w:w="1116" w:type="dxa"/>
          </w:tcPr>
          <w:p w:rsidR="00AA4F4D" w:rsidRPr="00F40FAE" w:rsidRDefault="005B68C5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6,568</w:t>
            </w:r>
          </w:p>
        </w:tc>
        <w:tc>
          <w:tcPr>
            <w:tcW w:w="261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</w:tcPr>
          <w:p w:rsidR="00AA4F4D" w:rsidRPr="00F40FAE" w:rsidRDefault="006102A3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4F4D"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,697</w:t>
            </w:r>
          </w:p>
        </w:tc>
        <w:tc>
          <w:tcPr>
            <w:tcW w:w="236" w:type="dxa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1" w:type="dxa"/>
          </w:tcPr>
          <w:p w:rsidR="00AA4F4D" w:rsidRPr="00A4332A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6,455</w:t>
            </w:r>
          </w:p>
        </w:tc>
        <w:tc>
          <w:tcPr>
            <w:tcW w:w="236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4,693</w:t>
            </w:r>
          </w:p>
        </w:tc>
      </w:tr>
      <w:tr w:rsidR="00BC0E77" w:rsidRPr="00F40FAE" w:rsidTr="00872730">
        <w:tc>
          <w:tcPr>
            <w:tcW w:w="3249" w:type="dxa"/>
            <w:hideMark/>
          </w:tcPr>
          <w:p w:rsidR="00AA4F4D" w:rsidRPr="005B68C5" w:rsidRDefault="00AA4F4D" w:rsidP="00AA4F4D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68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เงินสมทบ – โครงการสมทบเงิน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F4D" w:rsidRPr="00F40FAE" w:rsidRDefault="005B68C5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4,782</w:t>
            </w:r>
          </w:p>
        </w:tc>
        <w:tc>
          <w:tcPr>
            <w:tcW w:w="261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4,104</w:t>
            </w:r>
          </w:p>
        </w:tc>
        <w:tc>
          <w:tcPr>
            <w:tcW w:w="236" w:type="dxa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F4D" w:rsidRPr="00A4332A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4,675</w:t>
            </w:r>
          </w:p>
        </w:tc>
        <w:tc>
          <w:tcPr>
            <w:tcW w:w="236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4,099</w:t>
            </w:r>
          </w:p>
        </w:tc>
      </w:tr>
      <w:tr w:rsidR="00BC0E77" w:rsidRPr="00F40FAE" w:rsidTr="00872730">
        <w:trPr>
          <w:trHeight w:val="36"/>
        </w:trPr>
        <w:tc>
          <w:tcPr>
            <w:tcW w:w="3249" w:type="dxa"/>
            <w:hideMark/>
          </w:tcPr>
          <w:p w:rsidR="00AA4F4D" w:rsidRPr="00970D35" w:rsidRDefault="00AA4F4D" w:rsidP="00AA4F4D">
            <w:pPr>
              <w:spacing w:line="240" w:lineRule="auto"/>
              <w:ind w:left="252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5B68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AA4F4D" w:rsidRPr="00F40FAE" w:rsidRDefault="005B68C5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283,122</w:t>
            </w:r>
          </w:p>
        </w:tc>
        <w:tc>
          <w:tcPr>
            <w:tcW w:w="261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AA4F4D" w:rsidRPr="00F40FAE" w:rsidRDefault="006102A3" w:rsidP="0061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AA4F4D"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236" w:type="dxa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AA4F4D" w:rsidRPr="00A4332A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272,279</w:t>
            </w:r>
          </w:p>
        </w:tc>
        <w:tc>
          <w:tcPr>
            <w:tcW w:w="236" w:type="dxa"/>
            <w:vAlign w:val="bottom"/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AA4F4D" w:rsidRPr="00F40FAE" w:rsidRDefault="00AA4F4D" w:rsidP="00AA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237,719</w:t>
            </w:r>
          </w:p>
        </w:tc>
      </w:tr>
    </w:tbl>
    <w:p w:rsidR="001C43CD" w:rsidRDefault="00217F2B" w:rsidP="00872730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10" w:right="180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2730">
        <w:rPr>
          <w:rFonts w:ascii="Browallia New" w:hAnsi="Browallia New" w:cs="Browallia New"/>
          <w:sz w:val="28"/>
          <w:szCs w:val="28"/>
          <w:lang w:val="en-GB"/>
        </w:rPr>
        <w:tab/>
      </w:r>
      <w:r w:rsidR="00E3399E" w:rsidRPr="00C93EC8">
        <w:rPr>
          <w:rFonts w:ascii="Browallia New" w:hAnsi="Browallia New" w:cs="Browallia New"/>
          <w:sz w:val="28"/>
          <w:szCs w:val="28"/>
          <w:cs/>
          <w:lang w:val="en-GB"/>
        </w:rPr>
        <w:t>หนี้สินภาระผูกพันผลประโยชน์พนักงาน</w:t>
      </w:r>
    </w:p>
    <w:p w:rsidR="00872730" w:rsidRDefault="00872730" w:rsidP="00872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10" w:right="1800"/>
        <w:rPr>
          <w:rFonts w:ascii="Browallia New" w:hAnsi="Browallia New" w:cs="Browallia New"/>
          <w:sz w:val="28"/>
          <w:szCs w:val="28"/>
          <w:lang w:val="en-GB"/>
        </w:rPr>
      </w:pPr>
    </w:p>
    <w:p w:rsidR="00217F2B" w:rsidRPr="00320F6F" w:rsidRDefault="00217F2B" w:rsidP="00217F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rPr>
          <w:rFonts w:ascii="Browallia New" w:hAnsi="Browallia New" w:cs="Browallia New"/>
          <w:sz w:val="8"/>
          <w:szCs w:val="8"/>
          <w:cs/>
          <w:lang w:val="en-GB"/>
        </w:rPr>
      </w:pPr>
    </w:p>
    <w:p w:rsidR="00BD6442" w:rsidRDefault="00E3399E" w:rsidP="008727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40FAE">
        <w:rPr>
          <w:rFonts w:ascii="Browallia New" w:hAnsi="Browallia New" w:cs="Browallia New" w:hint="cs"/>
          <w:sz w:val="28"/>
          <w:szCs w:val="28"/>
          <w:cs/>
          <w:lang w:val="th-TH"/>
        </w:rPr>
        <w:t>ประกอบด้วย</w:t>
      </w:r>
      <w:r w:rsidR="00BD6442" w:rsidRPr="00F40FAE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โ</w:t>
      </w:r>
      <w:r w:rsidR="00BD6442" w:rsidRPr="00F40FAE">
        <w:rPr>
          <w:rFonts w:ascii="Browallia New" w:eastAsia="Calibri" w:hAnsi="Browallia New" w:cs="Browallia New" w:hint="cs"/>
          <w:sz w:val="28"/>
          <w:szCs w:val="28"/>
          <w:cs/>
        </w:rPr>
        <w:t>ครงการผลประโยชน์ที่กำหนดไว้และผลประโยชน์ระยะยาวอื่น ดังนี้</w:t>
      </w:r>
    </w:p>
    <w:p w:rsidR="003149D6" w:rsidRPr="00F40FAE" w:rsidRDefault="003149D6" w:rsidP="00C5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362" w:type="dxa"/>
        <w:tblInd w:w="994" w:type="dxa"/>
        <w:tblLook w:val="01E0" w:firstRow="1" w:lastRow="1" w:firstColumn="1" w:lastColumn="1" w:noHBand="0" w:noVBand="0"/>
      </w:tblPr>
      <w:tblGrid>
        <w:gridCol w:w="3262"/>
        <w:gridCol w:w="1143"/>
        <w:gridCol w:w="264"/>
        <w:gridCol w:w="1000"/>
        <w:gridCol w:w="268"/>
        <w:gridCol w:w="1007"/>
        <w:gridCol w:w="263"/>
        <w:gridCol w:w="1155"/>
      </w:tblGrid>
      <w:tr w:rsidR="00BD6442" w:rsidRPr="00F40FAE" w:rsidTr="00872730">
        <w:tc>
          <w:tcPr>
            <w:tcW w:w="3262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5100" w:type="dxa"/>
            <w:gridSpan w:val="7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874C97" w:rsidRPr="00F40FAE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BD6442" w:rsidRPr="00F40FAE" w:rsidTr="00872730">
        <w:tc>
          <w:tcPr>
            <w:tcW w:w="3262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6442" w:rsidRPr="00F40FAE" w:rsidTr="00872730">
        <w:tc>
          <w:tcPr>
            <w:tcW w:w="3262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BD6442" w:rsidRPr="00F40FAE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60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:rsidR="00BD6442" w:rsidRPr="00F40FAE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:rsidR="00BD6442" w:rsidRPr="00F40FAE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268" w:type="dxa"/>
          </w:tcPr>
          <w:p w:rsidR="00BD6442" w:rsidRPr="00F40FAE" w:rsidRDefault="00BD6442" w:rsidP="004A1EA9">
            <w:pPr>
              <w:tabs>
                <w:tab w:val="left" w:pos="-259"/>
                <w:tab w:val="left" w:pos="94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BD6442" w:rsidRPr="00F40FAE" w:rsidRDefault="00BD6442" w:rsidP="004A1EA9">
            <w:pPr>
              <w:tabs>
                <w:tab w:val="left" w:pos="-259"/>
                <w:tab w:val="left" w:pos="94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BD6442" w:rsidRPr="00F40FAE" w:rsidRDefault="00BD6442" w:rsidP="004A1EA9">
            <w:pPr>
              <w:tabs>
                <w:tab w:val="clear" w:pos="454"/>
                <w:tab w:val="left" w:pos="-259"/>
                <w:tab w:val="left" w:pos="459"/>
                <w:tab w:val="left" w:pos="540"/>
                <w:tab w:val="left" w:pos="988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D6442" w:rsidRPr="00F40FAE" w:rsidRDefault="00BD6442" w:rsidP="004A1EA9">
            <w:pPr>
              <w:tabs>
                <w:tab w:val="left" w:pos="-259"/>
                <w:tab w:val="left" w:pos="540"/>
              </w:tabs>
              <w:spacing w:line="240" w:lineRule="auto"/>
              <w:ind w:left="-108" w:right="-12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</w:t>
            </w:r>
          </w:p>
        </w:tc>
      </w:tr>
      <w:tr w:rsidR="00BD6442" w:rsidRPr="00F40FAE" w:rsidTr="00872730">
        <w:tc>
          <w:tcPr>
            <w:tcW w:w="3262" w:type="dxa"/>
          </w:tcPr>
          <w:p w:rsidR="00BD6442" w:rsidRPr="00F40FAE" w:rsidRDefault="00BD6442" w:rsidP="00E1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143" w:type="dxa"/>
            <w:vAlign w:val="bottom"/>
          </w:tcPr>
          <w:p w:rsidR="00BD6442" w:rsidRPr="00F40FAE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:rsidR="00BD6442" w:rsidRPr="00F40FAE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:rsidR="00BD6442" w:rsidRPr="00F40FAE" w:rsidRDefault="00BD6442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:rsidR="00BD6442" w:rsidRPr="00F40FAE" w:rsidRDefault="00BD6442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:rsidR="00C530E4" w:rsidRPr="00F40FAE" w:rsidRDefault="00C530E4" w:rsidP="004A1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530E4" w:rsidRPr="00F40FAE" w:rsidTr="00872730">
        <w:tc>
          <w:tcPr>
            <w:tcW w:w="3262" w:type="dxa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530E4" w:rsidRPr="009D5672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5672">
              <w:rPr>
                <w:rFonts w:ascii="Browallia New" w:hAnsi="Browallia New" w:cs="Browallia New"/>
                <w:sz w:val="28"/>
                <w:szCs w:val="28"/>
              </w:rPr>
              <w:t>29,804</w:t>
            </w:r>
          </w:p>
        </w:tc>
        <w:tc>
          <w:tcPr>
            <w:tcW w:w="264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C530E4" w:rsidRPr="00F40FAE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27,743</w:t>
            </w:r>
          </w:p>
        </w:tc>
        <w:tc>
          <w:tcPr>
            <w:tcW w:w="268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C530E4" w:rsidRPr="00502398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398">
              <w:rPr>
                <w:rFonts w:ascii="Browallia New" w:hAnsi="Browallia New" w:cs="Browallia New"/>
                <w:sz w:val="28"/>
                <w:szCs w:val="28"/>
              </w:rPr>
              <w:t>27,456</w:t>
            </w:r>
          </w:p>
        </w:tc>
        <w:tc>
          <w:tcPr>
            <w:tcW w:w="263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:rsidR="00C530E4" w:rsidRPr="00F40FAE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27,743</w:t>
            </w:r>
          </w:p>
        </w:tc>
      </w:tr>
      <w:tr w:rsidR="00C530E4" w:rsidRPr="00F40FAE" w:rsidTr="00872730">
        <w:tc>
          <w:tcPr>
            <w:tcW w:w="3262" w:type="dxa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0E4" w:rsidRPr="009D5672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5672">
              <w:rPr>
                <w:rFonts w:ascii="Browallia New" w:hAnsi="Browallia New" w:cs="Browallia New"/>
                <w:sz w:val="28"/>
                <w:szCs w:val="28"/>
              </w:rPr>
              <w:t>2,375</w:t>
            </w:r>
          </w:p>
        </w:tc>
        <w:tc>
          <w:tcPr>
            <w:tcW w:w="264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0E4" w:rsidRPr="00F40FAE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2,61</w:t>
            </w:r>
            <w:r w:rsidR="003E4E71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0E4" w:rsidRPr="00502398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398">
              <w:rPr>
                <w:rFonts w:ascii="Browallia New" w:hAnsi="Browallia New" w:cs="Browallia New"/>
                <w:sz w:val="28"/>
                <w:szCs w:val="28"/>
              </w:rPr>
              <w:t>2,358</w:t>
            </w:r>
          </w:p>
        </w:tc>
        <w:tc>
          <w:tcPr>
            <w:tcW w:w="263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C530E4" w:rsidRPr="00F40FAE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2,61</w:t>
            </w:r>
            <w:r w:rsidR="003E4E71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C530E4" w:rsidRPr="00F40FAE" w:rsidTr="00872730">
        <w:tc>
          <w:tcPr>
            <w:tcW w:w="3262" w:type="dxa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30E4" w:rsidRPr="009D5672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5672">
              <w:rPr>
                <w:rFonts w:ascii="Browallia New" w:hAnsi="Browallia New" w:cs="Browallia New"/>
                <w:sz w:val="28"/>
                <w:szCs w:val="28"/>
              </w:rPr>
              <w:t>32,179</w:t>
            </w:r>
          </w:p>
        </w:tc>
        <w:tc>
          <w:tcPr>
            <w:tcW w:w="264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30E4" w:rsidRPr="00F40FAE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30,362</w:t>
            </w:r>
          </w:p>
        </w:tc>
        <w:tc>
          <w:tcPr>
            <w:tcW w:w="268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30E4" w:rsidRPr="00502398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398">
              <w:rPr>
                <w:rFonts w:ascii="Browallia New" w:hAnsi="Browallia New" w:cs="Browallia New"/>
                <w:sz w:val="28"/>
                <w:szCs w:val="28"/>
              </w:rPr>
              <w:t>29,814</w:t>
            </w:r>
          </w:p>
        </w:tc>
        <w:tc>
          <w:tcPr>
            <w:tcW w:w="263" w:type="dxa"/>
            <w:shd w:val="clear" w:color="auto" w:fill="auto"/>
          </w:tcPr>
          <w:p w:rsidR="00C530E4" w:rsidRPr="00F40FAE" w:rsidRDefault="00C530E4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30E4" w:rsidRPr="00F40FAE" w:rsidRDefault="00C530E4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30,362</w:t>
            </w:r>
          </w:p>
        </w:tc>
      </w:tr>
      <w:tr w:rsidR="00825DDB" w:rsidRPr="00F40FAE" w:rsidTr="00872730">
        <w:tc>
          <w:tcPr>
            <w:tcW w:w="3262" w:type="dxa"/>
            <w:shd w:val="clear" w:color="auto" w:fill="auto"/>
          </w:tcPr>
          <w:p w:rsidR="00ED70D3" w:rsidRDefault="001D19C1" w:rsidP="0082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D19C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25DDB" w:rsidRPr="001D19C1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ส่วนที่ครบกำหนดชำระ</w:t>
            </w:r>
            <w:r w:rsidR="00ED70D3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</w:p>
          <w:p w:rsidR="00825DDB" w:rsidRPr="001D19C1" w:rsidRDefault="00ED70D3" w:rsidP="0082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825DDB" w:rsidRPr="001D19C1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  <w:lang w:val="en-US"/>
              </w:rPr>
              <w:t>(4,553)</w:t>
            </w:r>
          </w:p>
        </w:tc>
        <w:tc>
          <w:tcPr>
            <w:tcW w:w="264" w:type="dxa"/>
            <w:shd w:val="clear" w:color="auto" w:fill="auto"/>
          </w:tcPr>
          <w:p w:rsidR="00825DDB" w:rsidRPr="001D19C1" w:rsidRDefault="00825DDB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(3,150)</w:t>
            </w:r>
          </w:p>
        </w:tc>
        <w:tc>
          <w:tcPr>
            <w:tcW w:w="268" w:type="dxa"/>
            <w:shd w:val="clear" w:color="auto" w:fill="auto"/>
          </w:tcPr>
          <w:p w:rsidR="00825DDB" w:rsidRPr="001D19C1" w:rsidRDefault="00825DDB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(3,377)</w:t>
            </w:r>
          </w:p>
        </w:tc>
        <w:tc>
          <w:tcPr>
            <w:tcW w:w="263" w:type="dxa"/>
            <w:shd w:val="clear" w:color="auto" w:fill="auto"/>
          </w:tcPr>
          <w:p w:rsidR="00825DDB" w:rsidRPr="001D19C1" w:rsidRDefault="00825DDB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(3,150)</w:t>
            </w:r>
          </w:p>
        </w:tc>
      </w:tr>
      <w:tr w:rsidR="00825DDB" w:rsidRPr="00F40FAE" w:rsidTr="00872730">
        <w:tc>
          <w:tcPr>
            <w:tcW w:w="3262" w:type="dxa"/>
            <w:shd w:val="clear" w:color="auto" w:fill="auto"/>
          </w:tcPr>
          <w:p w:rsidR="00825DDB" w:rsidRPr="001D19C1" w:rsidRDefault="001D19C1" w:rsidP="0082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19C1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27,626</w:t>
            </w:r>
          </w:p>
        </w:tc>
        <w:tc>
          <w:tcPr>
            <w:tcW w:w="264" w:type="dxa"/>
            <w:shd w:val="clear" w:color="auto" w:fill="auto"/>
          </w:tcPr>
          <w:p w:rsidR="00825DDB" w:rsidRPr="001D19C1" w:rsidRDefault="00825DDB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27,212</w:t>
            </w:r>
          </w:p>
        </w:tc>
        <w:tc>
          <w:tcPr>
            <w:tcW w:w="268" w:type="dxa"/>
            <w:shd w:val="clear" w:color="auto" w:fill="auto"/>
          </w:tcPr>
          <w:p w:rsidR="00825DDB" w:rsidRPr="001D19C1" w:rsidRDefault="00825DDB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26,437</w:t>
            </w:r>
          </w:p>
        </w:tc>
        <w:tc>
          <w:tcPr>
            <w:tcW w:w="263" w:type="dxa"/>
            <w:shd w:val="clear" w:color="auto" w:fill="auto"/>
          </w:tcPr>
          <w:p w:rsidR="00825DDB" w:rsidRPr="001D19C1" w:rsidRDefault="00825DDB" w:rsidP="00C5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825DDB" w:rsidRPr="001D19C1" w:rsidRDefault="001D19C1" w:rsidP="00C530E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19C1">
              <w:rPr>
                <w:rFonts w:ascii="Browallia New" w:hAnsi="Browallia New" w:cs="Browallia New"/>
                <w:sz w:val="28"/>
                <w:szCs w:val="28"/>
              </w:rPr>
              <w:t>27,212</w:t>
            </w:r>
          </w:p>
        </w:tc>
      </w:tr>
    </w:tbl>
    <w:p w:rsidR="00E3399E" w:rsidRPr="003149D6" w:rsidRDefault="00E3399E" w:rsidP="00E339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A464AC" w:rsidRPr="001C43CD" w:rsidRDefault="00982981" w:rsidP="0087273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141"/>
        <w:jc w:val="thaiDistribute"/>
        <w:rPr>
          <w:rFonts w:ascii="Browallia New" w:hAnsi="Browallia New" w:cs="Browallia New"/>
          <w:sz w:val="16"/>
          <w:szCs w:val="16"/>
          <w:lang w:val="en-GB" w:eastAsia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="00A04F96" w:rsidRPr="00F40FAE">
        <w:rPr>
          <w:rFonts w:ascii="Browallia New" w:hAnsi="Browallia New" w:cs="Browallia New"/>
          <w:sz w:val="28"/>
          <w:szCs w:val="28"/>
          <w:cs/>
          <w:lang w:val="th-TH"/>
        </w:rPr>
        <w:t>เคลื่อนไหวสำหรับ</w:t>
      </w:r>
      <w:r w:rsidR="00A04F96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ภาระผูกพัน</w:t>
      </w:r>
      <w:r w:rsidRPr="00F40FAE">
        <w:rPr>
          <w:rFonts w:ascii="Browallia New" w:hAnsi="Browallia New" w:cs="Browallia New"/>
          <w:sz w:val="28"/>
          <w:szCs w:val="28"/>
          <w:cs/>
          <w:lang w:val="th-TH"/>
        </w:rPr>
        <w:t>ผลประโยชน์พนักงาน สำหรับ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</w:t>
      </w:r>
      <w:r w:rsidR="002652F8" w:rsidRPr="00F40FAE">
        <w:rPr>
          <w:rFonts w:ascii="Browallia New" w:hAnsi="Browallia New" w:cs="Browallia New"/>
          <w:sz w:val="28"/>
          <w:szCs w:val="28"/>
          <w:lang w:val="en-GB"/>
        </w:rPr>
        <w:t>60</w:t>
      </w:r>
      <w:r w:rsidR="004E5E39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255</w:t>
      </w:r>
      <w:r w:rsidR="002652F8" w:rsidRPr="00F40FAE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40FAE">
        <w:rPr>
          <w:rFonts w:ascii="Browallia New" w:hAnsi="Browallia New" w:cs="Browallia New"/>
          <w:sz w:val="28"/>
          <w:szCs w:val="28"/>
          <w:cs/>
          <w:lang w:val="th-TH"/>
        </w:rPr>
        <w:t xml:space="preserve"> มีดังนี้</w:t>
      </w:r>
    </w:p>
    <w:p w:rsidR="001C43CD" w:rsidRPr="003149D6" w:rsidRDefault="001C43CD" w:rsidP="001C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</w:p>
    <w:tbl>
      <w:tblPr>
        <w:tblW w:w="8222" w:type="dxa"/>
        <w:tblInd w:w="1134" w:type="dxa"/>
        <w:tblLook w:val="04A0" w:firstRow="1" w:lastRow="0" w:firstColumn="1" w:lastColumn="0" w:noHBand="0" w:noVBand="1"/>
      </w:tblPr>
      <w:tblGrid>
        <w:gridCol w:w="3119"/>
        <w:gridCol w:w="1276"/>
        <w:gridCol w:w="1134"/>
        <w:gridCol w:w="1417"/>
        <w:gridCol w:w="1276"/>
      </w:tblGrid>
      <w:tr w:rsidR="00982981" w:rsidRPr="00F40FAE" w:rsidTr="00904F37">
        <w:tc>
          <w:tcPr>
            <w:tcW w:w="3119" w:type="dxa"/>
            <w:shd w:val="clear" w:color="auto" w:fill="auto"/>
            <w:hideMark/>
          </w:tcPr>
          <w:p w:rsidR="00982981" w:rsidRPr="00F40FAE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982981" w:rsidRPr="00F40FAE" w:rsidRDefault="00982981" w:rsidP="00530D0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  <w:hideMark/>
          </w:tcPr>
          <w:p w:rsidR="00982981" w:rsidRPr="00F40FAE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982981" w:rsidRPr="00F40FAE" w:rsidTr="00904F37">
        <w:tc>
          <w:tcPr>
            <w:tcW w:w="3119" w:type="dxa"/>
            <w:shd w:val="clear" w:color="auto" w:fill="auto"/>
            <w:hideMark/>
          </w:tcPr>
          <w:p w:rsidR="00982981" w:rsidRPr="00F40FAE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ab/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  <w:hideMark/>
          </w:tcPr>
          <w:p w:rsidR="00982981" w:rsidRPr="00F40FAE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  <w:hideMark/>
          </w:tcPr>
          <w:p w:rsidR="00982981" w:rsidRPr="00F40FAE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</w:t>
            </w:r>
            <w:r w:rsidR="00991F4D" w:rsidRPr="00F40FA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</w:t>
            </w:r>
          </w:p>
        </w:tc>
      </w:tr>
      <w:tr w:rsidR="00982981" w:rsidRPr="00F40FAE" w:rsidTr="00904F37">
        <w:tc>
          <w:tcPr>
            <w:tcW w:w="3119" w:type="dxa"/>
            <w:shd w:val="clear" w:color="auto" w:fill="auto"/>
          </w:tcPr>
          <w:p w:rsidR="00982981" w:rsidRPr="00F40FAE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82981" w:rsidRPr="00F40FAE" w:rsidRDefault="00093DC4" w:rsidP="00530D0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652F8"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982981" w:rsidRPr="00F40FAE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2652F8"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417" w:type="dxa"/>
            <w:shd w:val="clear" w:color="auto" w:fill="auto"/>
            <w:hideMark/>
          </w:tcPr>
          <w:p w:rsidR="00982981" w:rsidRPr="00F40FAE" w:rsidRDefault="00982981" w:rsidP="00530D0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652F8"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276" w:type="dxa"/>
            <w:shd w:val="clear" w:color="auto" w:fill="auto"/>
            <w:hideMark/>
          </w:tcPr>
          <w:p w:rsidR="00982981" w:rsidRPr="00F40FAE" w:rsidRDefault="00982981" w:rsidP="00530D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2652F8"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982981" w:rsidRPr="00F40FAE" w:rsidTr="00904F37">
        <w:trPr>
          <w:trHeight w:val="337"/>
        </w:trPr>
        <w:tc>
          <w:tcPr>
            <w:tcW w:w="3119" w:type="dxa"/>
            <w:shd w:val="clear" w:color="auto" w:fill="auto"/>
          </w:tcPr>
          <w:p w:rsidR="00982981" w:rsidRPr="00F40FAE" w:rsidRDefault="00982981" w:rsidP="00530D0F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981" w:rsidRPr="00F40FAE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82981" w:rsidRPr="00F40FAE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82981" w:rsidRPr="00F40FAE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981" w:rsidRPr="00F40FAE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C530E4" w:rsidRPr="00F40FAE" w:rsidTr="00904F37">
        <w:tc>
          <w:tcPr>
            <w:tcW w:w="3119" w:type="dxa"/>
            <w:shd w:val="clear" w:color="auto" w:fill="auto"/>
            <w:hideMark/>
          </w:tcPr>
          <w:p w:rsidR="00C530E4" w:rsidRPr="00F40FAE" w:rsidRDefault="00C530E4" w:rsidP="00C530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ภาระผูกพันผลประโยชน์พนักงาน ณ วันที่ </w:t>
            </w:r>
            <w:r w:rsidR="00904F37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234BC6" w:rsidRDefault="00AF11C9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530E4"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25,838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530E4" w:rsidRPr="00D950F6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25,838</w:t>
            </w:r>
          </w:p>
        </w:tc>
      </w:tr>
      <w:tr w:rsidR="00C530E4" w:rsidRPr="00F40FAE" w:rsidTr="00904F37">
        <w:tc>
          <w:tcPr>
            <w:tcW w:w="3119" w:type="dxa"/>
            <w:shd w:val="clear" w:color="auto" w:fill="auto"/>
            <w:hideMark/>
          </w:tcPr>
          <w:p w:rsidR="00C530E4" w:rsidRPr="00F40FAE" w:rsidRDefault="00C530E4" w:rsidP="00C530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ต้นทุนบริการปีปัจจุบัน</w:t>
            </w:r>
          </w:p>
        </w:tc>
        <w:tc>
          <w:tcPr>
            <w:tcW w:w="1276" w:type="dxa"/>
            <w:shd w:val="clear" w:color="auto" w:fill="auto"/>
          </w:tcPr>
          <w:p w:rsidR="00C530E4" w:rsidRPr="00234BC6" w:rsidRDefault="00234BC6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7,478</w:t>
            </w:r>
          </w:p>
        </w:tc>
        <w:tc>
          <w:tcPr>
            <w:tcW w:w="1134" w:type="dxa"/>
            <w:shd w:val="clear" w:color="auto" w:fill="auto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4,772</w:t>
            </w:r>
          </w:p>
        </w:tc>
        <w:tc>
          <w:tcPr>
            <w:tcW w:w="1417" w:type="dxa"/>
            <w:shd w:val="clear" w:color="auto" w:fill="auto"/>
          </w:tcPr>
          <w:p w:rsidR="00C530E4" w:rsidRPr="00D950F6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5,180</w:t>
            </w:r>
          </w:p>
        </w:tc>
        <w:tc>
          <w:tcPr>
            <w:tcW w:w="1276" w:type="dxa"/>
            <w:shd w:val="clear" w:color="auto" w:fill="auto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4,772</w:t>
            </w:r>
          </w:p>
        </w:tc>
      </w:tr>
      <w:tr w:rsidR="00C530E4" w:rsidRPr="00F40FAE" w:rsidTr="00904F37">
        <w:tc>
          <w:tcPr>
            <w:tcW w:w="3119" w:type="dxa"/>
            <w:shd w:val="clear" w:color="auto" w:fill="auto"/>
            <w:hideMark/>
          </w:tcPr>
          <w:p w:rsidR="00C530E4" w:rsidRPr="00F40FAE" w:rsidRDefault="00C530E4" w:rsidP="00C530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</w:tcPr>
          <w:p w:rsidR="00C530E4" w:rsidRPr="00234BC6" w:rsidRDefault="00AF11C9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34BC6"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417" w:type="dxa"/>
            <w:shd w:val="clear" w:color="auto" w:fill="auto"/>
          </w:tcPr>
          <w:p w:rsidR="00C530E4" w:rsidRPr="00D950F6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76" w:type="dxa"/>
            <w:shd w:val="clear" w:color="auto" w:fill="auto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C530E4" w:rsidRPr="00F40FAE" w:rsidTr="00904F37">
        <w:tc>
          <w:tcPr>
            <w:tcW w:w="3119" w:type="dxa"/>
            <w:shd w:val="clear" w:color="auto" w:fill="auto"/>
            <w:hideMark/>
          </w:tcPr>
          <w:p w:rsidR="00C530E4" w:rsidRPr="00385685" w:rsidRDefault="00C530E4" w:rsidP="00C530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8568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การปรับมูลค่า – ผล</w:t>
            </w:r>
            <w:r w:rsidRPr="0038568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Pr="0038568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ตามหลักคณิตศาสตร์ประกันภัยจากการเปลี่ยนแปลงสมมติฐานประชากรศาสตร์</w:t>
            </w:r>
            <w:r w:rsidR="0009178F" w:rsidRPr="00385685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ซึ่งรับรู้ใน</w:t>
            </w:r>
            <w:r w:rsidR="0009178F" w:rsidRPr="0038568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234BC6" w:rsidRDefault="00234BC6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4B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(</w:t>
            </w: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3,272</w:t>
            </w:r>
            <w:r w:rsidRPr="00234B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530E4" w:rsidRPr="00D950F6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50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(</w:t>
            </w:r>
            <w:r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3,272</w:t>
            </w:r>
            <w:r w:rsidRPr="00D950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F40FAE" w:rsidRDefault="00C530E4" w:rsidP="00D9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-</w:t>
            </w:r>
          </w:p>
        </w:tc>
      </w:tr>
      <w:tr w:rsidR="00C530E4" w:rsidRPr="00F40FAE" w:rsidTr="00904F37">
        <w:tc>
          <w:tcPr>
            <w:tcW w:w="3119" w:type="dxa"/>
            <w:shd w:val="clear" w:color="auto" w:fill="auto"/>
            <w:hideMark/>
          </w:tcPr>
          <w:p w:rsidR="00C530E4" w:rsidRPr="00F40FAE" w:rsidRDefault="00C530E4" w:rsidP="00C530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ผลประโยชน์ที่จ่ายชำระ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234BC6" w:rsidRDefault="00C530E4" w:rsidP="00D950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4B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F11C9"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3,285</w:t>
            </w:r>
            <w:r w:rsidRPr="00234B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30E4" w:rsidRPr="00F40FAE" w:rsidRDefault="00C530E4" w:rsidP="00D950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530E4" w:rsidRPr="00D950F6" w:rsidRDefault="00C530E4" w:rsidP="00D950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950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F11C9"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3,285</w:t>
            </w:r>
            <w:r w:rsidRPr="00D950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F40FAE" w:rsidRDefault="00C530E4" w:rsidP="00D950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530E4" w:rsidRPr="00F40FAE" w:rsidTr="00904F37">
        <w:tc>
          <w:tcPr>
            <w:tcW w:w="3119" w:type="dxa"/>
            <w:shd w:val="clear" w:color="auto" w:fill="auto"/>
            <w:hideMark/>
          </w:tcPr>
          <w:p w:rsidR="00C530E4" w:rsidRPr="00F40FAE" w:rsidRDefault="00C530E4" w:rsidP="00C530E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ภาระผูกพันผลประโยชน์พนักงาน ณ วันที่ </w:t>
            </w:r>
            <w:r w:rsidR="00EF45D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234BC6" w:rsidRDefault="00AF11C9" w:rsidP="00D950F6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530E4"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34BC6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530E4" w:rsidRPr="00F40FAE" w:rsidRDefault="00C530E4" w:rsidP="00D950F6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530E4" w:rsidRPr="00D950F6" w:rsidRDefault="00AF11C9" w:rsidP="00D950F6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530E4"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50F6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530E4" w:rsidRPr="00F40FAE" w:rsidRDefault="00C530E4" w:rsidP="00D950F6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</w:tr>
      <w:tr w:rsidR="002652F8" w:rsidRPr="00F40FAE" w:rsidTr="00904F37">
        <w:tc>
          <w:tcPr>
            <w:tcW w:w="3119" w:type="dxa"/>
            <w:shd w:val="clear" w:color="auto" w:fill="auto"/>
          </w:tcPr>
          <w:p w:rsidR="002652F8" w:rsidRPr="00F40FAE" w:rsidRDefault="002652F8" w:rsidP="002652F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2652F8" w:rsidRPr="00234BC6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2652F8" w:rsidRPr="00F40FAE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2652F8" w:rsidRPr="00A4332A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2652F8" w:rsidRPr="00F40FAE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2652F8" w:rsidRPr="00F40FAE" w:rsidTr="00904F37">
        <w:tc>
          <w:tcPr>
            <w:tcW w:w="3119" w:type="dxa"/>
            <w:shd w:val="clear" w:color="auto" w:fill="auto"/>
            <w:hideMark/>
          </w:tcPr>
          <w:p w:rsidR="002652F8" w:rsidRPr="00F40FAE" w:rsidRDefault="002652F8" w:rsidP="002652F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ไม่ได้จัดตั้งเป็นกองทุนทั้งหมด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52F8" w:rsidRPr="00F40FAE" w:rsidRDefault="00234BC6" w:rsidP="002652F8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32,179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652F8" w:rsidRPr="00F40FAE" w:rsidRDefault="002652F8" w:rsidP="002652F8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52F8" w:rsidRPr="00F40FAE" w:rsidRDefault="008E39B4" w:rsidP="002652F8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29,814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52F8" w:rsidRPr="00F40FAE" w:rsidRDefault="002652F8" w:rsidP="002652F8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30,362</w:t>
            </w:r>
          </w:p>
        </w:tc>
      </w:tr>
    </w:tbl>
    <w:p w:rsidR="001C43CD" w:rsidRDefault="001C43CD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A64579" w:rsidRDefault="00A64579" w:rsidP="00743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:rsidR="00982981" w:rsidRPr="00F40FAE" w:rsidRDefault="00982981" w:rsidP="0087273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62"/>
        </w:tabs>
        <w:spacing w:line="240" w:lineRule="auto"/>
        <w:ind w:left="1134" w:hanging="14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ข้อสมมติหลักที่สำคัญในการประมาณการตามหลักการคณิตศาสตร์ประกันภัย ณ วันที่รายงาน สำหรับปีสิ้นสุดวันที่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</w:t>
      </w:r>
      <w:r w:rsidR="002652F8" w:rsidRPr="00F40FAE">
        <w:rPr>
          <w:rFonts w:ascii="Browallia New" w:hAnsi="Browallia New" w:cs="Browallia New"/>
          <w:sz w:val="28"/>
          <w:szCs w:val="28"/>
          <w:lang w:val="en-GB"/>
        </w:rPr>
        <w:t>60</w:t>
      </w:r>
      <w:r w:rsidR="004E5E39"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255</w:t>
      </w:r>
      <w:r w:rsidR="002652F8" w:rsidRPr="00F40FAE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40FAE">
        <w:rPr>
          <w:rFonts w:ascii="Browallia New" w:hAnsi="Browallia New" w:cs="Browallia New"/>
          <w:sz w:val="28"/>
          <w:szCs w:val="28"/>
          <w:cs/>
          <w:lang w:val="th-TH"/>
        </w:rPr>
        <w:t xml:space="preserve"> มีดังนี้</w:t>
      </w:r>
    </w:p>
    <w:p w:rsidR="00982981" w:rsidRPr="00F40FAE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8222" w:type="dxa"/>
        <w:tblInd w:w="113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253"/>
        <w:gridCol w:w="171"/>
        <w:gridCol w:w="1672"/>
        <w:gridCol w:w="270"/>
        <w:gridCol w:w="1856"/>
      </w:tblGrid>
      <w:tr w:rsidR="00982981" w:rsidRPr="00F40FAE" w:rsidTr="002C72E0">
        <w:trPr>
          <w:cantSplit/>
          <w:tblHeader/>
        </w:trPr>
        <w:tc>
          <w:tcPr>
            <w:tcW w:w="4253" w:type="dxa"/>
          </w:tcPr>
          <w:p w:rsidR="00982981" w:rsidRPr="00F40FAE" w:rsidRDefault="00982981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4"/>
            <w:vAlign w:val="bottom"/>
            <w:hideMark/>
          </w:tcPr>
          <w:p w:rsidR="00982981" w:rsidRPr="00F40FAE" w:rsidRDefault="00982981" w:rsidP="00530D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(หน่วย : ร้อยละ)</w:t>
            </w:r>
          </w:p>
        </w:tc>
      </w:tr>
      <w:tr w:rsidR="002652F8" w:rsidRPr="00F40FAE" w:rsidTr="002C72E0">
        <w:trPr>
          <w:cantSplit/>
          <w:tblHeader/>
        </w:trPr>
        <w:tc>
          <w:tcPr>
            <w:tcW w:w="4253" w:type="dxa"/>
          </w:tcPr>
          <w:p w:rsidR="002652F8" w:rsidRPr="00F40FAE" w:rsidRDefault="002652F8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  <w:vAlign w:val="bottom"/>
          </w:tcPr>
          <w:p w:rsidR="002652F8" w:rsidRPr="00F40FAE" w:rsidRDefault="002652F8" w:rsidP="00530D0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52F8" w:rsidRPr="00F40FAE" w:rsidRDefault="002652F8" w:rsidP="008C59E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และงบการเงินเฉพาะของบริษัท</w:t>
            </w:r>
          </w:p>
        </w:tc>
      </w:tr>
      <w:tr w:rsidR="002652F8" w:rsidRPr="00F40FAE" w:rsidTr="002C72E0">
        <w:trPr>
          <w:cantSplit/>
          <w:tblHeader/>
        </w:trPr>
        <w:tc>
          <w:tcPr>
            <w:tcW w:w="4253" w:type="dxa"/>
          </w:tcPr>
          <w:p w:rsidR="002652F8" w:rsidRPr="00872730" w:rsidRDefault="002652F8" w:rsidP="0048414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2652F8" w:rsidRPr="00F40FAE" w:rsidRDefault="002652F8" w:rsidP="0048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52F8" w:rsidRPr="00F40FAE" w:rsidRDefault="002652F8" w:rsidP="0048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2652F8" w:rsidRPr="00F40FAE" w:rsidRDefault="002652F8" w:rsidP="004841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52F8" w:rsidRPr="00F40FAE" w:rsidRDefault="002652F8" w:rsidP="0048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2652F8" w:rsidRPr="00F40FAE" w:rsidTr="00872730">
        <w:trPr>
          <w:cantSplit/>
          <w:trHeight w:hRule="exact" w:val="187"/>
        </w:trPr>
        <w:tc>
          <w:tcPr>
            <w:tcW w:w="4253" w:type="dxa"/>
          </w:tcPr>
          <w:p w:rsidR="002652F8" w:rsidRPr="00F40FAE" w:rsidRDefault="002652F8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" w:type="dxa"/>
            <w:tcBorders>
              <w:left w:val="nil"/>
              <w:bottom w:val="nil"/>
            </w:tcBorders>
          </w:tcPr>
          <w:p w:rsidR="002652F8" w:rsidRPr="00F40FAE" w:rsidRDefault="002652F8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72" w:type="dxa"/>
          </w:tcPr>
          <w:p w:rsidR="002652F8" w:rsidRPr="00F40FAE" w:rsidRDefault="002652F8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:rsidR="002652F8" w:rsidRPr="00F40FAE" w:rsidRDefault="002652F8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2F8" w:rsidRPr="00F40FAE" w:rsidRDefault="002652F8" w:rsidP="00530D0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2652F8" w:rsidRPr="00F40FAE" w:rsidTr="00872730">
        <w:trPr>
          <w:cantSplit/>
          <w:trHeight w:val="80"/>
        </w:trPr>
        <w:tc>
          <w:tcPr>
            <w:tcW w:w="4253" w:type="dxa"/>
            <w:hideMark/>
          </w:tcPr>
          <w:p w:rsidR="002652F8" w:rsidRPr="00F40FAE" w:rsidRDefault="002652F8" w:rsidP="008F260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71" w:type="dxa"/>
          </w:tcPr>
          <w:p w:rsidR="002652F8" w:rsidRPr="00F40FAE" w:rsidRDefault="002652F8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</w:tcPr>
          <w:p w:rsidR="002652F8" w:rsidRPr="007A31E4" w:rsidRDefault="00AF11C9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31E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A31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A31E4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270" w:type="dxa"/>
          </w:tcPr>
          <w:p w:rsidR="002652F8" w:rsidRPr="00A4332A" w:rsidRDefault="002652F8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856" w:type="dxa"/>
          </w:tcPr>
          <w:p w:rsidR="002652F8" w:rsidRPr="00B5360A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360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536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B5360A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</w:tr>
      <w:tr w:rsidR="002652F8" w:rsidRPr="00A77F9E" w:rsidTr="00872730">
        <w:trPr>
          <w:cantSplit/>
          <w:trHeight w:val="80"/>
        </w:trPr>
        <w:tc>
          <w:tcPr>
            <w:tcW w:w="4253" w:type="dxa"/>
            <w:shd w:val="clear" w:color="auto" w:fill="auto"/>
            <w:hideMark/>
          </w:tcPr>
          <w:p w:rsidR="002652F8" w:rsidRPr="00A77F9E" w:rsidRDefault="002652F8" w:rsidP="008F260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71" w:type="dxa"/>
            <w:shd w:val="clear" w:color="auto" w:fill="auto"/>
          </w:tcPr>
          <w:p w:rsidR="002652F8" w:rsidRPr="00A77F9E" w:rsidRDefault="002652F8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2652F8" w:rsidRPr="00B5360A" w:rsidRDefault="00AF11C9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360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B47E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536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CB47E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5360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652F8" w:rsidRPr="00B5360A" w:rsidRDefault="002652F8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2652F8" w:rsidRPr="00B5360A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36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="00CB47E3" w:rsidRPr="00B536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  <w:r w:rsidRPr="00B536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5360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2652F8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2652F8" w:rsidRPr="00EB7B2D" w:rsidRDefault="00F865DB" w:rsidP="008F260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จำนวนพนักงาน</w:t>
            </w:r>
            <w:r w:rsidR="002C72E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(คน)</w:t>
            </w:r>
          </w:p>
        </w:tc>
        <w:tc>
          <w:tcPr>
            <w:tcW w:w="171" w:type="dxa"/>
            <w:shd w:val="clear" w:color="auto" w:fill="auto"/>
          </w:tcPr>
          <w:p w:rsidR="002652F8" w:rsidRPr="00EB7B2D" w:rsidRDefault="002652F8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2652F8" w:rsidRPr="00EB7B2D" w:rsidRDefault="00122210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:rsidR="002652F8" w:rsidRPr="00EB7B2D" w:rsidRDefault="002652F8" w:rsidP="008F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2652F8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</w:p>
        </w:tc>
      </w:tr>
      <w:tr w:rsidR="002652F8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2652F8" w:rsidRPr="00EB7B2D" w:rsidRDefault="00F865DB" w:rsidP="00F865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อัตราหมุนเวียนของพนักงาน</w:t>
            </w:r>
            <w:r w:rsidR="00EB7B2D"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ช่วงอายุ </w:t>
            </w:r>
            <w:r w:rsidR="00A64579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(ร้อยละ) </w:t>
            </w:r>
            <w:r w:rsidR="00EB7B2D" w:rsidRPr="00EB7B2D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71" w:type="dxa"/>
            <w:shd w:val="clear" w:color="auto" w:fill="auto"/>
          </w:tcPr>
          <w:p w:rsidR="002652F8" w:rsidRPr="00EB7B2D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2652F8" w:rsidRPr="00EB7B2D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2652F8" w:rsidRPr="00EB7B2D" w:rsidRDefault="002652F8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2652F8" w:rsidRPr="00EB7B2D" w:rsidRDefault="002652F8" w:rsidP="00CB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0292E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A0292E" w:rsidRPr="00EB7B2D" w:rsidRDefault="00EB7B2D" w:rsidP="00F865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ต่ำกว่า </w:t>
            </w:r>
            <w:r w:rsidRPr="00EB7B2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A0292E" w:rsidRPr="00EB7B2D" w:rsidRDefault="00EB7B2D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A0292E" w:rsidRPr="00EB7B2D" w:rsidRDefault="00EB7B2D" w:rsidP="00CB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A0292E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A0292E" w:rsidRPr="00EB7B2D" w:rsidRDefault="00A0292E" w:rsidP="00F865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</w:t>
            </w:r>
            <w:r w:rsidR="00EB7B2D"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ระหว่าง</w:t>
            </w:r>
            <w:r w:rsidR="00EB7B2D" w:rsidRPr="00EB7B2D">
              <w:rPr>
                <w:rFonts w:ascii="Browallia New" w:hAnsi="Browallia New" w:cs="Browallia New"/>
                <w:sz w:val="28"/>
                <w:szCs w:val="28"/>
              </w:rPr>
              <w:t xml:space="preserve"> 31 – 40</w:t>
            </w:r>
            <w:r w:rsidR="00EB7B2D" w:rsidRPr="00EB7B2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A0292E" w:rsidRPr="00EB7B2D" w:rsidRDefault="00EB7B2D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A0292E" w:rsidRPr="00EB7B2D" w:rsidRDefault="00EB7B2D" w:rsidP="00CB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A0292E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A0292E" w:rsidRPr="00EB7B2D" w:rsidRDefault="00EB7B2D" w:rsidP="00F865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ระหว่าง</w:t>
            </w:r>
            <w:r w:rsidRPr="00EB7B2D">
              <w:rPr>
                <w:rFonts w:ascii="Browallia New" w:hAnsi="Browallia New" w:cs="Browallia New"/>
                <w:sz w:val="28"/>
                <w:szCs w:val="28"/>
              </w:rPr>
              <w:t xml:space="preserve"> 41 – 50 </w:t>
            </w: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A0292E" w:rsidRPr="00EB7B2D" w:rsidRDefault="00EB7B2D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A0292E" w:rsidRPr="00EB7B2D" w:rsidRDefault="00EB7B2D" w:rsidP="00CB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A0292E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A0292E" w:rsidRPr="00EB7B2D" w:rsidRDefault="00EB7B2D" w:rsidP="00F865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ระหว่าง</w:t>
            </w:r>
            <w:r w:rsidRPr="00EB7B2D">
              <w:rPr>
                <w:rFonts w:ascii="Browallia New" w:hAnsi="Browallia New" w:cs="Browallia New"/>
                <w:sz w:val="28"/>
                <w:szCs w:val="28"/>
              </w:rPr>
              <w:t xml:space="preserve"> 51 – 54</w:t>
            </w: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A0292E" w:rsidRPr="00EB7B2D" w:rsidRDefault="00EB7B2D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A0292E" w:rsidRPr="00EB7B2D" w:rsidRDefault="00EB7B2D" w:rsidP="00CB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A0292E" w:rsidRPr="00A77F9E" w:rsidTr="00A139D9">
        <w:trPr>
          <w:cantSplit/>
          <w:trHeight w:val="80"/>
        </w:trPr>
        <w:tc>
          <w:tcPr>
            <w:tcW w:w="4253" w:type="dxa"/>
            <w:shd w:val="clear" w:color="auto" w:fill="auto"/>
          </w:tcPr>
          <w:p w:rsidR="00A0292E" w:rsidRPr="00EB7B2D" w:rsidRDefault="00EB7B2D" w:rsidP="00F865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ตั้งแต่ </w:t>
            </w:r>
            <w:r w:rsidRPr="00EB7B2D">
              <w:rPr>
                <w:rFonts w:ascii="Browallia New" w:hAnsi="Browallia New" w:cs="Browallia New"/>
                <w:sz w:val="28"/>
                <w:szCs w:val="28"/>
              </w:rPr>
              <w:t xml:space="preserve">54 </w:t>
            </w:r>
            <w:r w:rsidRPr="00EB7B2D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2" w:type="dxa"/>
            <w:shd w:val="clear" w:color="auto" w:fill="auto"/>
          </w:tcPr>
          <w:p w:rsidR="00A0292E" w:rsidRPr="00EB7B2D" w:rsidRDefault="00EB7B2D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A0292E" w:rsidRPr="00EB7B2D" w:rsidRDefault="00A0292E" w:rsidP="0026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56" w:type="dxa"/>
            <w:shd w:val="clear" w:color="auto" w:fill="auto"/>
          </w:tcPr>
          <w:p w:rsidR="00A0292E" w:rsidRPr="00EB7B2D" w:rsidRDefault="00EB7B2D" w:rsidP="00CB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7B2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:rsidR="00982981" w:rsidRPr="00F40FAE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82981" w:rsidRPr="00F40FAE" w:rsidRDefault="00982981" w:rsidP="00904F3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hanging="27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:rsidR="00982981" w:rsidRPr="00F40FAE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18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82981" w:rsidRPr="00F40FAE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52" w:firstLine="1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ผลกำไรหรือขาดทุนที่เกี่ยวข้องกับผลประโยชน์ของกลุ่ม</w:t>
      </w:r>
      <w:r w:rsidR="00A14A44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:rsidR="00982981" w:rsidRPr="00F40FAE" w:rsidRDefault="00982981" w:rsidP="002B4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218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261"/>
        <w:gridCol w:w="1080"/>
        <w:gridCol w:w="236"/>
        <w:gridCol w:w="1050"/>
        <w:gridCol w:w="236"/>
        <w:gridCol w:w="10"/>
        <w:gridCol w:w="1079"/>
        <w:gridCol w:w="239"/>
        <w:gridCol w:w="1020"/>
        <w:gridCol w:w="7"/>
      </w:tblGrid>
      <w:tr w:rsidR="00982981" w:rsidRPr="00F40FAE" w:rsidTr="00872730">
        <w:trPr>
          <w:gridAfter w:val="1"/>
          <w:wAfter w:w="7" w:type="dxa"/>
        </w:trPr>
        <w:tc>
          <w:tcPr>
            <w:tcW w:w="3261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:rsidR="00982981" w:rsidRPr="00F40FAE" w:rsidRDefault="00982981" w:rsidP="00530D0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: </w:t>
            </w:r>
            <w:r w:rsidR="00CA0CE8"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982981" w:rsidRPr="00F40FAE" w:rsidTr="00872730">
        <w:trPr>
          <w:gridAfter w:val="1"/>
          <w:wAfter w:w="7" w:type="dxa"/>
        </w:trPr>
        <w:tc>
          <w:tcPr>
            <w:tcW w:w="3261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82981" w:rsidRPr="00F40FAE" w:rsidRDefault="00982981" w:rsidP="0053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E09F4" w:rsidRPr="00F40FAE" w:rsidTr="00872730">
        <w:tc>
          <w:tcPr>
            <w:tcW w:w="3261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9F4" w:rsidRPr="00F40FAE" w:rsidRDefault="005E09F4" w:rsidP="005E09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46" w:type="dxa"/>
            <w:gridSpan w:val="2"/>
          </w:tcPr>
          <w:p w:rsidR="005E09F4" w:rsidRPr="00F40FAE" w:rsidRDefault="005E09F4" w:rsidP="005E09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9F4" w:rsidRPr="00F40FAE" w:rsidRDefault="005E09F4" w:rsidP="005E09F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5E09F4" w:rsidRPr="00F40FAE" w:rsidTr="00872730">
        <w:trPr>
          <w:trHeight w:hRule="exact" w:val="216"/>
        </w:trPr>
        <w:tc>
          <w:tcPr>
            <w:tcW w:w="3261" w:type="dxa"/>
          </w:tcPr>
          <w:p w:rsidR="005E09F4" w:rsidRPr="00F40FAE" w:rsidRDefault="005E09F4" w:rsidP="005E09F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5E09F4" w:rsidRPr="00F40FAE" w:rsidTr="00872730">
        <w:tc>
          <w:tcPr>
            <w:tcW w:w="3261" w:type="dxa"/>
            <w:hideMark/>
          </w:tcPr>
          <w:p w:rsidR="005E09F4" w:rsidRPr="00F40FAE" w:rsidRDefault="005E09F4" w:rsidP="005E09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ต้นทุนการบริการปีปัจจุบัน</w:t>
            </w:r>
          </w:p>
        </w:tc>
        <w:tc>
          <w:tcPr>
            <w:tcW w:w="1080" w:type="dxa"/>
          </w:tcPr>
          <w:p w:rsidR="005E09F4" w:rsidRPr="00E07213" w:rsidRDefault="00E07213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213">
              <w:rPr>
                <w:rFonts w:ascii="Browallia New" w:hAnsi="Browallia New" w:cs="Browallia New"/>
                <w:sz w:val="28"/>
                <w:szCs w:val="28"/>
                <w:lang w:val="en-GB"/>
              </w:rPr>
              <w:t>7,478</w:t>
            </w:r>
          </w:p>
        </w:tc>
        <w:tc>
          <w:tcPr>
            <w:tcW w:w="236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4,772</w:t>
            </w:r>
          </w:p>
        </w:tc>
        <w:tc>
          <w:tcPr>
            <w:tcW w:w="246" w:type="dxa"/>
            <w:gridSpan w:val="2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5E09F4" w:rsidRPr="00A4332A" w:rsidRDefault="00AF11C9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5,180</w:t>
            </w:r>
          </w:p>
        </w:tc>
        <w:tc>
          <w:tcPr>
            <w:tcW w:w="239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4,772</w:t>
            </w:r>
          </w:p>
        </w:tc>
      </w:tr>
      <w:tr w:rsidR="005E09F4" w:rsidRPr="00F40FAE" w:rsidTr="00872730">
        <w:tc>
          <w:tcPr>
            <w:tcW w:w="3261" w:type="dxa"/>
            <w:hideMark/>
          </w:tcPr>
          <w:p w:rsidR="005E09F4" w:rsidRPr="00F40FAE" w:rsidRDefault="005E09F4" w:rsidP="005E09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ดอกเบี้ยจ่ายสุทธิ</w:t>
            </w:r>
          </w:p>
        </w:tc>
        <w:tc>
          <w:tcPr>
            <w:tcW w:w="1080" w:type="dxa"/>
          </w:tcPr>
          <w:p w:rsidR="005E09F4" w:rsidRPr="00E07213" w:rsidRDefault="00AF11C9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21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07213" w:rsidRPr="00E07213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236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246" w:type="dxa"/>
            <w:gridSpan w:val="2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5E09F4" w:rsidRPr="00A4332A" w:rsidRDefault="00AF11C9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239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5E09F4" w:rsidRPr="00F40FAE" w:rsidTr="00872730">
        <w:trPr>
          <w:trHeight w:val="36"/>
        </w:trPr>
        <w:tc>
          <w:tcPr>
            <w:tcW w:w="3261" w:type="dxa"/>
            <w:hideMark/>
          </w:tcPr>
          <w:p w:rsidR="005E09F4" w:rsidRPr="00F40FAE" w:rsidRDefault="005E09F4" w:rsidP="005E09F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E09F4" w:rsidRPr="00E07213" w:rsidRDefault="00E07213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213">
              <w:rPr>
                <w:rFonts w:ascii="Browallia New" w:hAnsi="Browallia New" w:cs="Browallia New"/>
                <w:sz w:val="28"/>
                <w:szCs w:val="28"/>
                <w:lang w:val="en-GB"/>
              </w:rPr>
              <w:t>8,374</w:t>
            </w:r>
          </w:p>
        </w:tc>
        <w:tc>
          <w:tcPr>
            <w:tcW w:w="236" w:type="dxa"/>
            <w:vAlign w:val="bottom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5,487</w:t>
            </w:r>
          </w:p>
        </w:tc>
        <w:tc>
          <w:tcPr>
            <w:tcW w:w="246" w:type="dxa"/>
            <w:gridSpan w:val="2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E09F4" w:rsidRPr="00A4332A" w:rsidRDefault="00AF11C9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6,009</w:t>
            </w:r>
          </w:p>
        </w:tc>
        <w:tc>
          <w:tcPr>
            <w:tcW w:w="239" w:type="dxa"/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E09F4" w:rsidRPr="00F40FAE" w:rsidRDefault="005E09F4" w:rsidP="005E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5,487</w:t>
            </w:r>
          </w:p>
        </w:tc>
      </w:tr>
    </w:tbl>
    <w:p w:rsidR="00982981" w:rsidRPr="00F40FAE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Browallia New" w:hAnsi="Browallia New" w:cs="Browallia New"/>
        </w:rPr>
      </w:pPr>
    </w:p>
    <w:p w:rsidR="0081450C" w:rsidRPr="00F40FAE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:rsidR="0081450C" w:rsidRPr="00F40FAE" w:rsidRDefault="0081450C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97"/>
        <w:rPr>
          <w:rFonts w:ascii="Browallia New" w:hAnsi="Browallia New" w:cs="Browallia New"/>
          <w:sz w:val="16"/>
          <w:szCs w:val="16"/>
          <w:cs/>
          <w:lang w:val="en-GB"/>
        </w:rPr>
      </w:pPr>
    </w:p>
    <w:p w:rsidR="003E4154" w:rsidRPr="00F40FAE" w:rsidRDefault="003E4154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29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82981" w:rsidRPr="00F40FAE" w:rsidRDefault="00982981" w:rsidP="0087273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1134"/>
        </w:tabs>
        <w:spacing w:line="240" w:lineRule="auto"/>
        <w:ind w:left="851" w:firstLine="14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:rsidR="00982981" w:rsidRPr="00F40FAE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 w:firstLine="29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82981" w:rsidRPr="00F40FAE" w:rsidRDefault="00982981" w:rsidP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D00E1A" w:rsidRDefault="00D00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</w:p>
    <w:p w:rsidR="00320F6F" w:rsidRDefault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</w:p>
    <w:p w:rsidR="00320F6F" w:rsidRDefault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</w:p>
    <w:p w:rsidR="00320F6F" w:rsidRDefault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</w:p>
    <w:p w:rsidR="00982981" w:rsidRDefault="0098298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:rsidR="00080C2E" w:rsidRDefault="00080C2E" w:rsidP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5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595"/>
        <w:gridCol w:w="1080"/>
        <w:gridCol w:w="236"/>
        <w:gridCol w:w="1050"/>
        <w:gridCol w:w="236"/>
        <w:gridCol w:w="10"/>
        <w:gridCol w:w="1079"/>
        <w:gridCol w:w="239"/>
        <w:gridCol w:w="1020"/>
        <w:gridCol w:w="7"/>
      </w:tblGrid>
      <w:tr w:rsidR="00080C2E" w:rsidRPr="00F40FAE" w:rsidTr="0014454A">
        <w:trPr>
          <w:gridAfter w:val="1"/>
          <w:wAfter w:w="7" w:type="dxa"/>
        </w:trPr>
        <w:tc>
          <w:tcPr>
            <w:tcW w:w="3595" w:type="dxa"/>
          </w:tcPr>
          <w:p w:rsidR="00080C2E" w:rsidRPr="00F40FAE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:rsidR="00080C2E" w:rsidRPr="00F40FAE" w:rsidRDefault="00080C2E" w:rsidP="0014454A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080C2E" w:rsidRPr="00AB4AF1" w:rsidTr="0014454A">
        <w:trPr>
          <w:gridAfter w:val="1"/>
          <w:wAfter w:w="7" w:type="dxa"/>
        </w:trPr>
        <w:tc>
          <w:tcPr>
            <w:tcW w:w="3595" w:type="dxa"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80C2E" w:rsidRPr="00F40FAE" w:rsidTr="0014454A">
        <w:tc>
          <w:tcPr>
            <w:tcW w:w="3595" w:type="dxa"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:rsidR="00080C2E" w:rsidRPr="00AB4AF1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AB4AF1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C2E" w:rsidRPr="00AB4AF1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:rsidR="00080C2E" w:rsidRPr="00AB4AF1" w:rsidRDefault="00080C2E" w:rsidP="0014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AB4AF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6" w:type="dxa"/>
            <w:gridSpan w:val="2"/>
          </w:tcPr>
          <w:p w:rsidR="00080C2E" w:rsidRPr="00AB4AF1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AB4AF1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C2E" w:rsidRPr="00AB4AF1" w:rsidRDefault="00080C2E" w:rsidP="001445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B4AF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Pr="00AB4AF1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080C2E" w:rsidRPr="00F40FAE" w:rsidTr="00080C2E">
        <w:trPr>
          <w:trHeight w:hRule="exact" w:val="381"/>
        </w:trPr>
        <w:tc>
          <w:tcPr>
            <w:tcW w:w="3595" w:type="dxa"/>
          </w:tcPr>
          <w:p w:rsidR="00080C2E" w:rsidRPr="00AB4AF1" w:rsidRDefault="00080C2E" w:rsidP="0014454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C2E" w:rsidRPr="00AB4AF1" w:rsidRDefault="00080C2E" w:rsidP="001445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080C2E" w:rsidRPr="00F40FAE" w:rsidTr="009B1F2B">
        <w:tc>
          <w:tcPr>
            <w:tcW w:w="3595" w:type="dxa"/>
            <w:hideMark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B4AF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80C2E" w:rsidRPr="00F40FAE" w:rsidTr="009B1F2B">
        <w:tc>
          <w:tcPr>
            <w:tcW w:w="3595" w:type="dxa"/>
            <w:hideMark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9B1F2B" w:rsidRPr="00AB4AF1" w:rsidRDefault="009B1F2B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(2,732)</w:t>
            </w:r>
          </w:p>
        </w:tc>
        <w:tc>
          <w:tcPr>
            <w:tcW w:w="236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9B1F2B" w:rsidRPr="00AB4AF1" w:rsidRDefault="009B1F2B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3,194</w:t>
            </w:r>
          </w:p>
        </w:tc>
        <w:tc>
          <w:tcPr>
            <w:tcW w:w="246" w:type="dxa"/>
            <w:gridSpan w:val="2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80C2E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2,615</w:t>
            </w: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:rsidR="00080C2E" w:rsidRPr="00AB4AF1" w:rsidRDefault="00080C2E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080C2E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3,064</w:t>
            </w:r>
          </w:p>
        </w:tc>
      </w:tr>
      <w:tr w:rsidR="00FC2F89" w:rsidRPr="00F40FAE" w:rsidTr="009B1F2B">
        <w:tc>
          <w:tcPr>
            <w:tcW w:w="3595" w:type="dxa"/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FC2F89" w:rsidRPr="00AB4AF1" w:rsidRDefault="00FC2F89" w:rsidP="0008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FC2F89" w:rsidRPr="00F40FAE" w:rsidTr="009B1F2B">
        <w:tc>
          <w:tcPr>
            <w:tcW w:w="3595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FC2F89" w:rsidRPr="00F40FAE" w:rsidTr="009B1F2B">
        <w:tc>
          <w:tcPr>
            <w:tcW w:w="3595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9B1F2B" w:rsidRPr="00AB4AF1" w:rsidRDefault="009B1F2B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3,080</w:t>
            </w:r>
          </w:p>
        </w:tc>
        <w:tc>
          <w:tcPr>
            <w:tcW w:w="236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9B1F2B" w:rsidRPr="00AB4AF1" w:rsidRDefault="009B1F2B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(2,690)</w:t>
            </w:r>
          </w:p>
        </w:tc>
        <w:tc>
          <w:tcPr>
            <w:tcW w:w="246" w:type="dxa"/>
            <w:gridSpan w:val="2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2,955</w:t>
            </w:r>
          </w:p>
        </w:tc>
        <w:tc>
          <w:tcPr>
            <w:tcW w:w="239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2,580</w:t>
            </w: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C2F89" w:rsidRPr="00F40FAE" w:rsidTr="009B1F2B">
        <w:tc>
          <w:tcPr>
            <w:tcW w:w="3595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</w:tcBorders>
          </w:tcPr>
          <w:p w:rsidR="00FC2F89" w:rsidRPr="00AB4AF1" w:rsidRDefault="00FC2F89" w:rsidP="00FC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910FE" w:rsidRPr="00F40FAE" w:rsidTr="00843398">
        <w:tc>
          <w:tcPr>
            <w:tcW w:w="3595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  <w:gridSpan w:val="2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910FE" w:rsidRPr="00F40FAE" w:rsidTr="00843398">
        <w:tc>
          <w:tcPr>
            <w:tcW w:w="3595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843398" w:rsidRPr="00AB4AF1" w:rsidRDefault="00843398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(2,914)</w:t>
            </w:r>
          </w:p>
        </w:tc>
        <w:tc>
          <w:tcPr>
            <w:tcW w:w="236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843398" w:rsidRPr="00AB4AF1" w:rsidRDefault="00843398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1,812</w:t>
            </w:r>
          </w:p>
        </w:tc>
        <w:tc>
          <w:tcPr>
            <w:tcW w:w="246" w:type="dxa"/>
            <w:gridSpan w:val="2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2,792</w:t>
            </w:r>
            <w:r w:rsidRPr="00AB4AF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bottom w:val="single" w:sz="12" w:space="0" w:color="auto"/>
            </w:tcBorders>
          </w:tcPr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1910FE" w:rsidRPr="00AB4AF1" w:rsidRDefault="001910FE" w:rsidP="0019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4AF1">
              <w:rPr>
                <w:rFonts w:ascii="Browallia New" w:hAnsi="Browallia New" w:cs="Browallia New"/>
                <w:sz w:val="28"/>
                <w:szCs w:val="28"/>
                <w:lang w:val="en-GB"/>
              </w:rPr>
              <w:t>1,789</w:t>
            </w:r>
          </w:p>
        </w:tc>
      </w:tr>
    </w:tbl>
    <w:p w:rsidR="0081450C" w:rsidRPr="00680308" w:rsidRDefault="0081450C">
      <w:pPr>
        <w:rPr>
          <w:sz w:val="28"/>
          <w:szCs w:val="28"/>
        </w:rPr>
      </w:pPr>
    </w:p>
    <w:tbl>
      <w:tblPr>
        <w:tblW w:w="8574" w:type="dxa"/>
        <w:tblInd w:w="852" w:type="dxa"/>
        <w:tblLayout w:type="fixed"/>
        <w:tblLook w:val="0000" w:firstRow="0" w:lastRow="0" w:firstColumn="0" w:lastColumn="0" w:noHBand="0" w:noVBand="0"/>
      </w:tblPr>
      <w:tblGrid>
        <w:gridCol w:w="5244"/>
        <w:gridCol w:w="1530"/>
        <w:gridCol w:w="283"/>
        <w:gridCol w:w="1517"/>
      </w:tblGrid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3"/>
            <w:vMerge w:val="restart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                                                                    และงบการเงินเฉพาะของบริษัท</w:t>
            </w: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Merge/>
            <w:tcBorders>
              <w:bottom w:val="single" w:sz="4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เพิ่มขึ้น</w:t>
            </w: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</w:pPr>
            <w:r w:rsidRPr="00680308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2559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:rsidR="008C59EC" w:rsidRPr="00680308" w:rsidRDefault="008C59EC" w:rsidP="008C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</w:tcPr>
          <w:p w:rsidR="008C59EC" w:rsidRPr="00680308" w:rsidRDefault="008C59EC" w:rsidP="00B63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03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30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:rsidR="008C59EC" w:rsidRPr="00680308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</w:tcPr>
          <w:p w:rsidR="008C59EC" w:rsidRPr="00680308" w:rsidRDefault="008C59EC" w:rsidP="00B63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530" w:type="dxa"/>
            <w:tcBorders>
              <w:bottom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2,424</w:t>
            </w: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8C59EC" w:rsidRPr="00680308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  <w:tcBorders>
              <w:bottom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8"/>
              </w:tabs>
              <w:spacing w:line="240" w:lineRule="auto"/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2,836</w:t>
            </w: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:rsidR="008C59EC" w:rsidRPr="00680308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  <w:tcBorders>
              <w:top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59EC" w:rsidRPr="00680308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803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:rsidR="008C59EC" w:rsidRPr="00680308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C59EC" w:rsidRPr="00F40FAE" w:rsidTr="00872730">
        <w:trPr>
          <w:cantSplit/>
        </w:trPr>
        <w:tc>
          <w:tcPr>
            <w:tcW w:w="5244" w:type="dxa"/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530" w:type="dxa"/>
            <w:tcBorders>
              <w:bottom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3,033</w:t>
            </w:r>
          </w:p>
        </w:tc>
        <w:tc>
          <w:tcPr>
            <w:tcW w:w="283" w:type="dxa"/>
          </w:tcPr>
          <w:p w:rsidR="008C59EC" w:rsidRPr="00680308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  <w:tcBorders>
              <w:bottom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2,638</w:t>
            </w: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C59EC" w:rsidRPr="00F40FAE" w:rsidTr="00872730">
        <w:trPr>
          <w:cantSplit/>
        </w:trPr>
        <w:tc>
          <w:tcPr>
            <w:tcW w:w="5244" w:type="dxa"/>
          </w:tcPr>
          <w:p w:rsidR="008C59EC" w:rsidRPr="00F40FAE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</w:tcPr>
          <w:p w:rsidR="008C59EC" w:rsidRPr="00A4332A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83" w:type="dxa"/>
          </w:tcPr>
          <w:p w:rsidR="008C59EC" w:rsidRPr="00A4332A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17" w:type="dxa"/>
            <w:tcBorders>
              <w:top w:val="single" w:sz="12" w:space="0" w:color="auto"/>
            </w:tcBorders>
          </w:tcPr>
          <w:p w:rsidR="008C59EC" w:rsidRPr="00A4332A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8C59EC" w:rsidRPr="00F40FAE" w:rsidTr="00872730">
        <w:trPr>
          <w:cantSplit/>
        </w:trPr>
        <w:tc>
          <w:tcPr>
            <w:tcW w:w="5244" w:type="dxa"/>
          </w:tcPr>
          <w:p w:rsidR="008C59EC" w:rsidRPr="00F40FAE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30" w:type="dxa"/>
          </w:tcPr>
          <w:p w:rsidR="008C59EC" w:rsidRPr="00A4332A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83" w:type="dxa"/>
          </w:tcPr>
          <w:p w:rsidR="008C59EC" w:rsidRPr="00A4332A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17" w:type="dxa"/>
          </w:tcPr>
          <w:p w:rsidR="008C59EC" w:rsidRPr="00A4332A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8C59EC" w:rsidRPr="00F40FAE" w:rsidTr="00872730">
        <w:trPr>
          <w:cantSplit/>
        </w:trPr>
        <w:tc>
          <w:tcPr>
            <w:tcW w:w="5244" w:type="dxa"/>
          </w:tcPr>
          <w:p w:rsidR="008C59EC" w:rsidRPr="00F40FAE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530" w:type="dxa"/>
            <w:tcBorders>
              <w:bottom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2,600</w:t>
            </w:r>
            <w:r w:rsidRPr="006803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8C59EC" w:rsidRPr="00680308" w:rsidRDefault="008C59EC" w:rsidP="001C7D4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7" w:type="dxa"/>
            <w:tcBorders>
              <w:bottom w:val="single" w:sz="12" w:space="0" w:color="auto"/>
            </w:tcBorders>
          </w:tcPr>
          <w:p w:rsidR="008C59EC" w:rsidRPr="00680308" w:rsidRDefault="008C59EC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0308">
              <w:rPr>
                <w:rFonts w:ascii="Browallia New" w:hAnsi="Browallia New" w:cs="Browallia New"/>
                <w:sz w:val="28"/>
                <w:szCs w:val="28"/>
                <w:lang w:val="en-GB"/>
              </w:rPr>
              <w:t>1,652</w:t>
            </w:r>
          </w:p>
        </w:tc>
      </w:tr>
    </w:tbl>
    <w:p w:rsidR="00D00E1A" w:rsidRDefault="00D00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320F6F" w:rsidRDefault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320F6F" w:rsidRDefault="0032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872730" w:rsidRDefault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872730" w:rsidRDefault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872730" w:rsidRPr="00F40FAE" w:rsidRDefault="0087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874C97" w:rsidRPr="003F2E97" w:rsidRDefault="003F2E97" w:rsidP="00872730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10" w:right="180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2730">
        <w:rPr>
          <w:rFonts w:ascii="Browallia New" w:hAnsi="Browallia New" w:cs="Browallia New"/>
          <w:sz w:val="28"/>
          <w:szCs w:val="28"/>
          <w:lang w:val="en-GB"/>
        </w:rPr>
        <w:tab/>
      </w:r>
      <w:r w:rsidR="00874C97" w:rsidRPr="003F2E97">
        <w:rPr>
          <w:rFonts w:ascii="Browallia New" w:hAnsi="Browallia New" w:cs="Browallia New" w:hint="cs"/>
          <w:sz w:val="28"/>
          <w:szCs w:val="28"/>
          <w:cs/>
          <w:lang w:val="en-GB"/>
        </w:rPr>
        <w:t>โครงการสมทบเงินที่กำหนดไว้</w:t>
      </w:r>
    </w:p>
    <w:p w:rsidR="00874C97" w:rsidRPr="00F40FAE" w:rsidRDefault="00874C97" w:rsidP="00874C97">
      <w:pPr>
        <w:pStyle w:val="ListParagraph"/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:rsidR="00147262" w:rsidRPr="00F40FAE" w:rsidRDefault="00147262" w:rsidP="00872730">
      <w:pPr>
        <w:tabs>
          <w:tab w:val="clear" w:pos="454"/>
          <w:tab w:val="clear" w:pos="680"/>
        </w:tabs>
        <w:spacing w:line="240" w:lineRule="auto"/>
        <w:ind w:left="993" w:right="54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บริษัทและพนักงานบริษัทได้เข้าร่วมเป็นสมาชิกกองทุนสำรองเลี้ยงชีพ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F40FAE">
        <w:rPr>
          <w:rFonts w:ascii="Browallia New" w:hAnsi="Browallia New" w:cs="Browallia New"/>
          <w:sz w:val="28"/>
          <w:szCs w:val="28"/>
        </w:rPr>
        <w:t xml:space="preserve">2530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สำหรับปี </w:t>
      </w:r>
      <w:r w:rsidRPr="00F40FAE">
        <w:rPr>
          <w:rFonts w:ascii="Browallia New" w:hAnsi="Browallia New" w:cs="Browallia New"/>
          <w:sz w:val="28"/>
          <w:szCs w:val="28"/>
        </w:rPr>
        <w:t>2560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 w:rsidRPr="00F40FAE">
        <w:rPr>
          <w:rFonts w:ascii="Browallia New" w:hAnsi="Browallia New" w:cs="Browallia New"/>
          <w:sz w:val="28"/>
          <w:szCs w:val="28"/>
          <w:cs/>
        </w:rPr>
        <w:t>บริษัทได้จ่ายเงินสมทบกองทุนสำรองเลี้ยงชีพพนักงาน เป็นจำนวน</w:t>
      </w:r>
      <w:r w:rsidRPr="004A7FAF">
        <w:rPr>
          <w:rFonts w:ascii="Browallia New" w:hAnsi="Browallia New" w:cs="Browallia New"/>
          <w:sz w:val="28"/>
          <w:szCs w:val="28"/>
          <w:cs/>
        </w:rPr>
        <w:t xml:space="preserve">เงิน </w:t>
      </w:r>
      <w:r w:rsidR="004A7FAF" w:rsidRPr="004A7FAF">
        <w:rPr>
          <w:rFonts w:ascii="Browallia New" w:hAnsi="Browallia New" w:cs="Browallia New"/>
          <w:sz w:val="28"/>
          <w:szCs w:val="28"/>
        </w:rPr>
        <w:t xml:space="preserve">4.67 </w:t>
      </w:r>
      <w:r w:rsidRPr="004A7FA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F40FAE">
        <w:rPr>
          <w:rFonts w:ascii="Browallia New" w:hAnsi="Browallia New" w:cs="Browallia New"/>
          <w:sz w:val="28"/>
          <w:szCs w:val="28"/>
        </w:rPr>
        <w:t xml:space="preserve"> 4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>10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:rsidR="00147262" w:rsidRPr="00F40FAE" w:rsidRDefault="0014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F802CD" w:rsidRPr="005155F0" w:rsidRDefault="00EF409D" w:rsidP="005155F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F409D">
        <w:rPr>
          <w:rFonts w:ascii="Browallia New" w:hAnsi="Browallia New" w:cs="Browallia New" w:hint="cs"/>
          <w:b/>
          <w:bCs/>
          <w:sz w:val="28"/>
          <w:szCs w:val="28"/>
          <w:cs/>
        </w:rPr>
        <w:t>ส่วนของผู้ถือหุ้น</w:t>
      </w:r>
    </w:p>
    <w:p w:rsidR="00CF3F7A" w:rsidRPr="00F40FAE" w:rsidRDefault="00CF3F7A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:rsidR="00CF3F7A" w:rsidRPr="00F40FAE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 w:right="180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F40FAE">
        <w:rPr>
          <w:rFonts w:ascii="Browallia New" w:hAnsi="Browallia New" w:cs="Browallia New" w:hint="cs"/>
          <w:spacing w:val="-4"/>
          <w:sz w:val="28"/>
          <w:szCs w:val="28"/>
          <w:cs/>
        </w:rPr>
        <w:t>2</w:t>
      </w:r>
      <w:r w:rsidR="005C05E8">
        <w:rPr>
          <w:rFonts w:ascii="Browallia New" w:hAnsi="Browallia New" w:cs="Browallia New"/>
          <w:spacing w:val="-4"/>
          <w:sz w:val="28"/>
          <w:szCs w:val="28"/>
        </w:rPr>
        <w:t>6</w:t>
      </w:r>
      <w:r w:rsidRPr="00F40FAE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5C05E8">
        <w:rPr>
          <w:rFonts w:ascii="Browallia New" w:hAnsi="Browallia New" w:cs="Browallia New"/>
          <w:spacing w:val="-4"/>
          <w:sz w:val="28"/>
          <w:szCs w:val="28"/>
        </w:rPr>
        <w:t>1</w:t>
      </w:r>
      <w:r w:rsidRPr="00F40FA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EF409D">
        <w:rPr>
          <w:rFonts w:ascii="Browallia New" w:hAnsi="Browallia New" w:cs="Browallia New" w:hint="cs"/>
          <w:spacing w:val="-4"/>
          <w:sz w:val="28"/>
          <w:szCs w:val="28"/>
          <w:cs/>
        </w:rPr>
        <w:t>ทุนจดทะเบียนและชำระแล้ว</w:t>
      </w:r>
    </w:p>
    <w:p w:rsidR="00CF3F7A" w:rsidRPr="00F40FAE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CF3F7A" w:rsidRDefault="00CF3F7A" w:rsidP="00B942D4">
      <w:pPr>
        <w:tabs>
          <w:tab w:val="clear" w:pos="454"/>
          <w:tab w:val="clear" w:pos="680"/>
          <w:tab w:val="left" w:pos="990"/>
        </w:tabs>
        <w:spacing w:line="240" w:lineRule="auto"/>
        <w:ind w:left="851" w:right="6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F40FAE">
        <w:rPr>
          <w:rFonts w:ascii="Browallia New" w:hAnsi="Browallia New" w:cs="Browallia New"/>
          <w:sz w:val="28"/>
          <w:szCs w:val="28"/>
        </w:rPr>
        <w:t>1</w:t>
      </w:r>
      <w:r w:rsidRPr="00F40FAE">
        <w:rPr>
          <w:rFonts w:ascii="Browallia New" w:hAnsi="Browallia New" w:cs="Browallia New"/>
          <w:sz w:val="28"/>
          <w:szCs w:val="28"/>
          <w:cs/>
        </w:rPr>
        <w:t>/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17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</w:rPr>
        <w:t>มีมติอนุมัติให้จำหน่ายหุ้นที่บริษัทซื้อคืนในโครงการซื้อคืน (</w:t>
      </w:r>
      <w:r w:rsidRPr="00F40FAE">
        <w:rPr>
          <w:rFonts w:ascii="Browallia New" w:hAnsi="Browallia New" w:cs="Browallia New"/>
          <w:sz w:val="28"/>
          <w:szCs w:val="28"/>
        </w:rPr>
        <w:t>Treasury Stock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) ตั้งแต่วันที่ </w:t>
      </w:r>
      <w:r w:rsidRPr="00F40FAE">
        <w:rPr>
          <w:rFonts w:ascii="Browallia New" w:hAnsi="Browallia New" w:cs="Browallia New"/>
          <w:sz w:val="28"/>
          <w:szCs w:val="28"/>
        </w:rPr>
        <w:t>1</w:t>
      </w:r>
      <w:r w:rsidRPr="00F40FAE">
        <w:rPr>
          <w:rFonts w:ascii="Browallia New" w:hAnsi="Browallia New" w:cs="Browallia New"/>
          <w:sz w:val="28"/>
          <w:szCs w:val="28"/>
          <w:cs/>
        </w:rPr>
        <w:t>-</w:t>
      </w:r>
      <w:r w:rsidRPr="00F40FAE">
        <w:rPr>
          <w:rFonts w:ascii="Browallia New" w:hAnsi="Browallia New" w:cs="Browallia New"/>
          <w:sz w:val="28"/>
          <w:szCs w:val="28"/>
        </w:rPr>
        <w:t xml:space="preserve">15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โดยบริษัทต้องขายหุ้นซื้อคืนในราคาไม่ต่ำกว่าหุ้นละ </w:t>
      </w:r>
      <w:r w:rsidRPr="00F40FAE">
        <w:rPr>
          <w:rFonts w:ascii="Browallia New" w:hAnsi="Browallia New" w:cs="Browallia New"/>
          <w:sz w:val="28"/>
          <w:szCs w:val="28"/>
        </w:rPr>
        <w:t>0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 xml:space="preserve">60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บาทต่อหุ้น และเมื่อพ้นกำหนดระยะเวลาจำหน่ายหุ้นที่ซื้อคืน กรณีที่บริษัทไม่จำหน่ายหรือจำหน่ายไม่ได้ บริษัทจะดำเนินการลดทุนจดทะเบียนและทุนชำระแล้ว โดยวิธีตัดหุ้นที่ซื้อคืนและยังไม่ได้จำหน่ายทั้งหมด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ทั้งนี้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ในการประชุมคณะกรรมการบริษัทครั้งที่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27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กุมภาพันธ์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ได้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มีมติอนุมัติให้ลดทุนจดทะเบียน</w:t>
      </w:r>
      <w:r w:rsidRPr="00F40FAE">
        <w:rPr>
          <w:rFonts w:ascii="Browallia New" w:hAnsi="Browallia New" w:cs="Browallia New"/>
          <w:sz w:val="28"/>
          <w:szCs w:val="28"/>
          <w:cs/>
        </w:rPr>
        <w:t>และทุนชำระแล้ว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บริษัทได้จดทะเบียนลดทุนกับกรมพัฒนาธุรกิจการค้าทั้งจำนวนแล้วในวันเดียวกัน</w:t>
      </w:r>
      <w:r w:rsidR="00B942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ซึ่ง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ในการ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ประชุมสามัญผู้ถือหุ้นประจำปี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27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</w:rPr>
        <w:t>ผู้ถือหุ้นมีมติอนุมัติการลดทุนจดทะเบียนจากเดิม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</w:rPr>
        <w:t>5,716,304,582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 xml:space="preserve">75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 w:rsidRPr="00F40FAE">
        <w:rPr>
          <w:rFonts w:ascii="Browallia New" w:hAnsi="Browallia New" w:cs="Browallia New"/>
          <w:sz w:val="28"/>
          <w:szCs w:val="28"/>
        </w:rPr>
        <w:t>4,588,195,610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 xml:space="preserve">65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บริษัทได้จดทะเบียนลดทุนกับกรมพัฒนาธุรกิจการค้าแล้วในวั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16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Pr="00F40FAE">
        <w:rPr>
          <w:rFonts w:ascii="Browallia New" w:hAnsi="Browallia New" w:cs="Browallia New"/>
          <w:sz w:val="28"/>
          <w:szCs w:val="28"/>
        </w:rPr>
        <w:t>2560</w:t>
      </w:r>
    </w:p>
    <w:p w:rsidR="00F466E6" w:rsidRPr="003149D6" w:rsidRDefault="00F466E6" w:rsidP="00872730">
      <w:pPr>
        <w:tabs>
          <w:tab w:val="clear" w:pos="454"/>
          <w:tab w:val="clear" w:pos="680"/>
          <w:tab w:val="left" w:pos="630"/>
          <w:tab w:val="left" w:pos="990"/>
        </w:tabs>
        <w:spacing w:line="240" w:lineRule="auto"/>
        <w:ind w:left="851" w:right="60"/>
        <w:jc w:val="thaiDistribute"/>
        <w:rPr>
          <w:rFonts w:ascii="Browallia New" w:hAnsi="Browallia New" w:cs="Browallia New"/>
        </w:rPr>
      </w:pPr>
    </w:p>
    <w:p w:rsidR="00CF3F7A" w:rsidRDefault="00CF3F7A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รายการเคลื่อนไหวของทุนจดทะเบียนและชำระแล้ว</w:t>
      </w:r>
      <w:r w:rsidRPr="00F10CDF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5E080B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F10CDF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10CDF" w:rsidRPr="00F10CDF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10CDF" w:rsidRPr="00F10CDF">
        <w:rPr>
          <w:rFonts w:ascii="Browallia New" w:eastAsia="SimSun" w:hAnsi="Browallia New" w:cs="Browallia New"/>
          <w:sz w:val="28"/>
          <w:szCs w:val="28"/>
          <w:lang w:val="en-GB"/>
        </w:rPr>
        <w:t xml:space="preserve">31 </w:t>
      </w:r>
      <w:r w:rsidR="00F10CDF" w:rsidRPr="00F10CDF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="00F10CDF" w:rsidRPr="00F10CDF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 xml:space="preserve"> </w:t>
      </w:r>
      <w:r w:rsidR="00F10CDF" w:rsidRPr="00F10CDF">
        <w:rPr>
          <w:rFonts w:ascii="Browallia New" w:hAnsi="Browallia New" w:cs="Browallia New"/>
          <w:sz w:val="28"/>
          <w:szCs w:val="28"/>
          <w:lang w:val="en-GB"/>
        </w:rPr>
        <w:t>25</w:t>
      </w:r>
      <w:r w:rsidR="00F10CDF" w:rsidRPr="00F10CDF">
        <w:rPr>
          <w:rFonts w:ascii="Browallia New" w:hAnsi="Browallia New" w:cs="Browallia New"/>
          <w:sz w:val="28"/>
          <w:szCs w:val="28"/>
        </w:rPr>
        <w:t>60</w:t>
      </w:r>
      <w:r w:rsidR="00F10CDF" w:rsidRPr="00F40FAE">
        <w:rPr>
          <w:rFonts w:ascii="Browallia New" w:hAnsi="Browallia New" w:cs="Browallia New"/>
          <w:sz w:val="28"/>
          <w:szCs w:val="28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มีดังนี้ </w:t>
      </w:r>
    </w:p>
    <w:p w:rsidR="005B7F47" w:rsidRPr="0087485E" w:rsidRDefault="005B7F47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02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547"/>
        <w:gridCol w:w="1273"/>
        <w:gridCol w:w="1128"/>
        <w:gridCol w:w="1152"/>
      </w:tblGrid>
      <w:tr w:rsidR="00CF3F7A" w:rsidRPr="00F40FAE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วันที่ได้รับอนุมัติ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</w:t>
            </w:r>
          </w:p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พันหุ้น)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มูลค่าหุ้นละ (บาท)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F3F7A" w:rsidRPr="00F40FAE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F3F7A" w:rsidRPr="004F2DB4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6,890,064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5,856,556</w:t>
            </w:r>
          </w:p>
        </w:tc>
      </w:tr>
      <w:tr w:rsidR="00CF3F7A" w:rsidRPr="004F2DB4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ลดทุนครั้งที่ 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 xml:space="preserve">27 </w:t>
            </w: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ก.พ. 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165,000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140,250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F3F7A" w:rsidRPr="004F2DB4" w:rsidTr="0087485E">
        <w:trPr>
          <w:trHeight w:val="28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ลดทุนครั้งที่ 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 xml:space="preserve">16 </w:t>
            </w: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พ.ค. 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1,327,187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1,128,110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F3F7A" w:rsidRPr="004F2DB4" w:rsidTr="0087485E">
        <w:tc>
          <w:tcPr>
            <w:tcW w:w="4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0CDF"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0CDF" w:rsidRPr="004F2DB4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="00F10CDF"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  <w:r w:rsidR="00F10CDF" w:rsidRPr="004F2DB4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F10CDF"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10CDF" w:rsidRPr="004F2DB4">
              <w:rPr>
                <w:rFonts w:ascii="Browallia New" w:hAnsi="Browallia New" w:cs="Browallia New"/>
                <w:sz w:val="28"/>
                <w:szCs w:val="28"/>
              </w:rPr>
              <w:t xml:space="preserve">60 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5,397,877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4,588,196</w:t>
            </w:r>
          </w:p>
        </w:tc>
      </w:tr>
    </w:tbl>
    <w:p w:rsidR="00CF3F7A" w:rsidRPr="004F2DB4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0"/>
          <w:szCs w:val="20"/>
        </w:rPr>
      </w:pPr>
    </w:p>
    <w:p w:rsidR="00CF3F7A" w:rsidRPr="004F2DB4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846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560"/>
        <w:gridCol w:w="1276"/>
        <w:gridCol w:w="1134"/>
        <w:gridCol w:w="1097"/>
      </w:tblGrid>
      <w:tr w:rsidR="00CF3F7A" w:rsidRPr="004F2DB4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ทุนที่ออกและชำระเต็มมูลค่าแล้ว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วันที่ได้รับอนุมัติ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</w:t>
            </w:r>
          </w:p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มูลค่าหุ้นละ (บาท)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F3F7A" w:rsidRPr="004F2DB4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F3F7A" w:rsidRPr="004F2DB4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5,562,877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4,728,446</w:t>
            </w:r>
          </w:p>
        </w:tc>
      </w:tr>
      <w:tr w:rsidR="00CF3F7A" w:rsidRPr="004F2DB4" w:rsidTr="0087485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ลดทุนครั้งที่ 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 xml:space="preserve">27 </w:t>
            </w:r>
            <w:r w:rsidRPr="004F2DB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ก.พ. 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165,000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140,250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F3F7A" w:rsidRPr="004F2DB4" w:rsidTr="0087485E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Pr="004F2D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4F2DB4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="00F10CDF" w:rsidRPr="004F2DB4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4F2DB4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10CDF" w:rsidRPr="004F2DB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  <w:r w:rsidRPr="004F2DB4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4F2D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4F2DB4">
              <w:rPr>
                <w:rFonts w:ascii="Browallia New" w:hAnsi="Browallia New" w:cs="Browallia New"/>
                <w:sz w:val="28"/>
                <w:szCs w:val="28"/>
              </w:rPr>
              <w:t xml:space="preserve">60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5,397,877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4F2DB4" w:rsidRDefault="00CF3F7A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DB4">
              <w:rPr>
                <w:rFonts w:ascii="Browallia New" w:hAnsi="Browallia New" w:cs="Browallia New"/>
                <w:sz w:val="28"/>
                <w:szCs w:val="28"/>
              </w:rPr>
              <w:t>4,588,196</w:t>
            </w:r>
          </w:p>
        </w:tc>
      </w:tr>
    </w:tbl>
    <w:p w:rsidR="00F42B4D" w:rsidRDefault="00F42B4D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68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F42B4D" w:rsidRDefault="00F42B4D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68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6422F3" w:rsidRPr="00F40FAE" w:rsidRDefault="006422F3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68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40FAE">
        <w:rPr>
          <w:rFonts w:ascii="Browallia New" w:hAnsi="Browallia New" w:cs="Browallia New"/>
          <w:spacing w:val="-4"/>
          <w:sz w:val="28"/>
          <w:szCs w:val="28"/>
        </w:rPr>
        <w:t>2</w:t>
      </w:r>
      <w:r>
        <w:rPr>
          <w:rFonts w:ascii="Browallia New" w:hAnsi="Browallia New" w:cs="Browallia New"/>
          <w:spacing w:val="-4"/>
          <w:sz w:val="28"/>
          <w:szCs w:val="28"/>
        </w:rPr>
        <w:t>6</w:t>
      </w:r>
      <w:r w:rsidRPr="00F40FAE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2</w:t>
      </w:r>
      <w:r w:rsidRPr="00F40FA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40FAE">
        <w:rPr>
          <w:rFonts w:ascii="Browallia New" w:hAnsi="Browallia New" w:cs="Browallia New"/>
          <w:spacing w:val="-4"/>
          <w:sz w:val="28"/>
          <w:szCs w:val="28"/>
          <w:cs/>
        </w:rPr>
        <w:t>ส่วนเกินมูลค่าหุ้น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สามัญ</w:t>
      </w:r>
    </w:p>
    <w:p w:rsidR="006422F3" w:rsidRPr="00F40FAE" w:rsidRDefault="006422F3" w:rsidP="00642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16"/>
          <w:szCs w:val="16"/>
          <w:u w:val="single"/>
        </w:rPr>
      </w:pPr>
    </w:p>
    <w:p w:rsidR="006422F3" w:rsidRPr="00F40FAE" w:rsidRDefault="006422F3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40FAE">
        <w:rPr>
          <w:rFonts w:ascii="Browallia New" w:hAnsi="Browallia New" w:cs="Browallia New"/>
          <w:sz w:val="28"/>
          <w:szCs w:val="28"/>
        </w:rPr>
        <w:t>2535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มาตรา </w:t>
      </w:r>
      <w:r w:rsidRPr="00F40FAE">
        <w:rPr>
          <w:rFonts w:ascii="Browallia New" w:hAnsi="Browallia New" w:cs="Browallia New"/>
          <w:sz w:val="28"/>
          <w:szCs w:val="28"/>
        </w:rPr>
        <w:t>51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:rsidR="006422F3" w:rsidRDefault="006422F3" w:rsidP="00F46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270"/>
        <w:rPr>
          <w:rFonts w:ascii="Browallia New" w:hAnsi="Browallia New" w:cs="Browallia New"/>
          <w:spacing w:val="-4"/>
          <w:sz w:val="28"/>
          <w:szCs w:val="28"/>
        </w:rPr>
      </w:pPr>
    </w:p>
    <w:p w:rsidR="00CF3F7A" w:rsidRPr="00F40FAE" w:rsidRDefault="005C05E8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"/>
        </w:tabs>
        <w:spacing w:line="240" w:lineRule="auto"/>
        <w:ind w:left="90" w:firstLine="330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</w:rPr>
        <w:t>26</w:t>
      </w:r>
      <w:r w:rsidR="00CF3F7A" w:rsidRPr="004F2DB4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6422F3">
        <w:rPr>
          <w:rFonts w:ascii="Browallia New" w:hAnsi="Browallia New" w:cs="Browallia New"/>
          <w:spacing w:val="-4"/>
          <w:sz w:val="28"/>
          <w:szCs w:val="28"/>
        </w:rPr>
        <w:t>3</w:t>
      </w:r>
      <w:r w:rsidR="00F466E6" w:rsidRPr="004F2DB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87485E">
        <w:rPr>
          <w:rFonts w:ascii="Browallia New" w:hAnsi="Browallia New" w:cs="Browallia New"/>
          <w:spacing w:val="-4"/>
          <w:sz w:val="28"/>
          <w:szCs w:val="28"/>
        </w:rPr>
        <w:tab/>
      </w:r>
      <w:r w:rsidR="00CF3F7A" w:rsidRPr="004F2DB4">
        <w:rPr>
          <w:rFonts w:ascii="Browallia New" w:hAnsi="Browallia New" w:cs="Browallia New"/>
          <w:spacing w:val="-4"/>
          <w:sz w:val="28"/>
          <w:szCs w:val="28"/>
          <w:cs/>
        </w:rPr>
        <w:t>ส่วนเกินทุน - หุ้นสามัญซื้อคืน</w:t>
      </w:r>
    </w:p>
    <w:p w:rsidR="00CF3F7A" w:rsidRPr="00F40FAE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0"/>
          <w:szCs w:val="20"/>
        </w:rPr>
      </w:pPr>
    </w:p>
    <w:p w:rsidR="00CF3F7A" w:rsidRPr="00F40FAE" w:rsidRDefault="00CF3F7A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52" w:right="60" w:hanging="5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การลดทุนจดทะเบียนตามข้อ </w:t>
      </w:r>
      <w:r w:rsidR="00EF41B2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ทำให้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เกิดส่วนเกินทุนจากการลดทุนจากหุ้นสามัญซื้อคืน ดังนี้</w:t>
      </w:r>
    </w:p>
    <w:p w:rsidR="00CF3F7A" w:rsidRPr="00F40FAE" w:rsidRDefault="00CF3F7A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373"/>
        <w:gridCol w:w="1341"/>
        <w:gridCol w:w="1134"/>
        <w:gridCol w:w="1097"/>
      </w:tblGrid>
      <w:tr w:rsidR="00CF3F7A" w:rsidRPr="00F40FAE" w:rsidTr="004A1EA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หุ้นทุนซื้อคืน – หุ้นสามัญ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</w:t>
            </w:r>
          </w:p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มูลค่าหุ้นละ (บาท)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F3F7A" w:rsidRPr="00F40FAE" w:rsidTr="004A1EA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F3F7A" w:rsidRPr="00F40FAE" w:rsidTr="004A1EA9"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หุ้นสามัญซื้อคืน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165,000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91,070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F3F7A" w:rsidRPr="00F40FAE" w:rsidTr="004A1EA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ลดทุน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165,000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140,250</w:t>
            </w:r>
          </w:p>
        </w:tc>
      </w:tr>
      <w:tr w:rsidR="00CF3F7A" w:rsidRPr="00F40FAE" w:rsidTr="004A1EA9"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ส่วนเกินทุน – หุ้นสามัญซื้อคืน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F40FA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="0098386C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1 </w:t>
            </w:r>
            <w:r w:rsidR="0098386C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  <w:r w:rsidRPr="00F40FA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 xml:space="preserve">60 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pBdr>
                <w:bottom w:val="single" w:sz="12" w:space="1" w:color="auto"/>
              </w:pBdr>
              <w:tabs>
                <w:tab w:val="clear" w:pos="1644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CF3F7A" w:rsidRPr="00F40FAE" w:rsidRDefault="00CF3F7A" w:rsidP="004A1EA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49,180</w:t>
            </w:r>
          </w:p>
        </w:tc>
      </w:tr>
    </w:tbl>
    <w:p w:rsidR="004124D1" w:rsidRPr="00F40FAE" w:rsidRDefault="004124D1" w:rsidP="00CF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6422F3" w:rsidRPr="004808E1" w:rsidRDefault="005C05E8" w:rsidP="0087485E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8"/>
        </w:tabs>
        <w:spacing w:line="240" w:lineRule="auto"/>
        <w:ind w:left="426" w:right="1800" w:hanging="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t>26</w:t>
      </w:r>
      <w:r w:rsidR="00CF3F7A" w:rsidRPr="00F40FAE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422F3">
        <w:rPr>
          <w:rFonts w:ascii="Browallia New" w:hAnsi="Browallia New" w:cs="Browallia New"/>
          <w:spacing w:val="-4"/>
          <w:sz w:val="28"/>
          <w:szCs w:val="28"/>
        </w:rPr>
        <w:t xml:space="preserve">4 </w:t>
      </w:r>
      <w:r w:rsidR="0087485E">
        <w:rPr>
          <w:rFonts w:ascii="Browallia New" w:hAnsi="Browallia New" w:cs="Browallia New"/>
          <w:spacing w:val="-4"/>
          <w:sz w:val="28"/>
          <w:szCs w:val="28"/>
        </w:rPr>
        <w:tab/>
      </w:r>
      <w:r w:rsidR="006422F3" w:rsidRPr="004808E1">
        <w:rPr>
          <w:rFonts w:ascii="Browallia New" w:hAnsi="Browallia New" w:cs="Browallia New"/>
          <w:sz w:val="28"/>
          <w:szCs w:val="28"/>
          <w:cs/>
        </w:rPr>
        <w:t>สำรองตามกฎหมาย</w:t>
      </w:r>
    </w:p>
    <w:p w:rsidR="006422F3" w:rsidRPr="00F40FAE" w:rsidRDefault="006422F3" w:rsidP="006422F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:rsidR="006422F3" w:rsidRDefault="006422F3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40FAE">
        <w:rPr>
          <w:rFonts w:ascii="Browallia New" w:hAnsi="Browallia New" w:cs="Browallia New"/>
          <w:sz w:val="28"/>
          <w:szCs w:val="28"/>
        </w:rPr>
        <w:t>2535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F40FAE">
        <w:rPr>
          <w:rFonts w:ascii="Browallia New" w:hAnsi="Browallia New" w:cs="Browallia New"/>
          <w:sz w:val="28"/>
          <w:szCs w:val="28"/>
        </w:rPr>
        <w:t>116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F40FAE">
        <w:rPr>
          <w:rFonts w:ascii="Browallia New" w:hAnsi="Browallia New" w:cs="Browallia New"/>
          <w:sz w:val="28"/>
          <w:szCs w:val="28"/>
        </w:rPr>
        <w:t xml:space="preserve">5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40FAE">
        <w:rPr>
          <w:rFonts w:ascii="Browallia New" w:hAnsi="Browallia New" w:cs="Browallia New"/>
          <w:sz w:val="28"/>
          <w:szCs w:val="28"/>
        </w:rPr>
        <w:t>10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:rsidR="006422F3" w:rsidRDefault="006422F3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51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CF3F7A" w:rsidRPr="00F40FAE" w:rsidRDefault="006422F3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51" w:right="1800" w:hanging="431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</w:rPr>
        <w:t xml:space="preserve">26.5 </w:t>
      </w:r>
      <w:r w:rsidR="0087485E">
        <w:rPr>
          <w:rFonts w:ascii="Browallia New" w:hAnsi="Browallia New" w:cs="Browallia New"/>
          <w:spacing w:val="-4"/>
          <w:sz w:val="28"/>
          <w:szCs w:val="28"/>
        </w:rPr>
        <w:tab/>
      </w:r>
      <w:r w:rsidR="00CF3F7A" w:rsidRPr="00F40FAE">
        <w:rPr>
          <w:rFonts w:ascii="Browallia New" w:hAnsi="Browallia New" w:cs="Browallia New"/>
          <w:spacing w:val="-4"/>
          <w:sz w:val="28"/>
          <w:szCs w:val="28"/>
          <w:cs/>
        </w:rPr>
        <w:t>สำรองเพื่อการซื้อหุ้นคืน</w:t>
      </w:r>
    </w:p>
    <w:p w:rsidR="00CF3F7A" w:rsidRPr="00F40FAE" w:rsidRDefault="00CF3F7A" w:rsidP="0087485E">
      <w:pPr>
        <w:pStyle w:val="ListParagraph"/>
        <w:tabs>
          <w:tab w:val="clear" w:pos="454"/>
          <w:tab w:val="clear" w:pos="680"/>
          <w:tab w:val="left" w:pos="99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320F6F" w:rsidRDefault="00CF3F7A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ในการซื้อหุ้นคืน บริษัทต้องกันกำไรสะสมไว้ เป็นเงินสำรองเท่ากับจำนวนเงินที่ได้จ่ายซื้อหุ้นคืนจนกว่าจะมีการจำหน่ายหุ้นที่ซื้อคืนทั้งหมด หรือลดทุนจดทะเบียนและทุนชำระแล้วโดยวิธีตัดหุ้นซื้อคืนที่จำหน่ายไม่หมด แล้วแต่กรณี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ซึ่งเมื่อ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F40FAE">
        <w:rPr>
          <w:rFonts w:ascii="Browallia New" w:hAnsi="Browallia New" w:cs="Browallia New"/>
          <w:sz w:val="28"/>
          <w:szCs w:val="28"/>
        </w:rPr>
        <w:t xml:space="preserve">27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F40FAE">
        <w:rPr>
          <w:rFonts w:ascii="Browallia New" w:hAnsi="Browallia New" w:cs="Browallia New"/>
          <w:sz w:val="28"/>
          <w:szCs w:val="28"/>
        </w:rPr>
        <w:t xml:space="preserve">2560 </w:t>
      </w:r>
      <w:r w:rsidRPr="00F40FAE">
        <w:rPr>
          <w:rFonts w:ascii="Browallia New" w:hAnsi="Browallia New" w:cs="Browallia New"/>
          <w:sz w:val="28"/>
          <w:szCs w:val="28"/>
          <w:cs/>
        </w:rPr>
        <w:t>บริษัทได้ลดทุนกับกรมพัฒนาธุรกิจการค้าสำหรับหุ้นสามัญซื้อคืนเนื่องจากบริษัท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ไม่สามารถ</w:t>
      </w:r>
      <w:r w:rsidRPr="00F40FAE">
        <w:rPr>
          <w:rFonts w:ascii="Browallia New" w:hAnsi="Browallia New" w:cs="Browallia New"/>
          <w:sz w:val="28"/>
          <w:szCs w:val="28"/>
          <w:cs/>
        </w:rPr>
        <w:t>จำหน่ายหุ้นซื้อคืนดังกล่าว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F40FAE">
        <w:rPr>
          <w:rFonts w:ascii="Browallia New" w:hAnsi="Browallia New" w:cs="Browallia New"/>
          <w:sz w:val="28"/>
          <w:szCs w:val="28"/>
          <w:cs/>
        </w:rPr>
        <w:t>ภายในระยะเวลาที่กำหนด และได้กลับรายการเงินสำรองเพื่อการซื้อหุ้นคืน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F40FAE">
        <w:rPr>
          <w:rFonts w:ascii="Browallia New" w:hAnsi="Browallia New" w:cs="Browallia New"/>
          <w:sz w:val="28"/>
          <w:szCs w:val="28"/>
        </w:rPr>
        <w:t>91</w:t>
      </w:r>
      <w:r w:rsidRPr="00F40FAE">
        <w:rPr>
          <w:rFonts w:ascii="Browallia New" w:hAnsi="Browallia New" w:cs="Browallia New"/>
          <w:sz w:val="28"/>
          <w:szCs w:val="28"/>
          <w:cs/>
        </w:rPr>
        <w:t>.</w:t>
      </w:r>
      <w:r w:rsidRPr="00F40FAE">
        <w:rPr>
          <w:rFonts w:ascii="Browallia New" w:hAnsi="Browallia New" w:cs="Browallia New"/>
          <w:sz w:val="28"/>
          <w:szCs w:val="28"/>
        </w:rPr>
        <w:t xml:space="preserve">07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F40FAE">
        <w:rPr>
          <w:rFonts w:ascii="Browallia New" w:hAnsi="Browallia New" w:cs="Browallia New"/>
          <w:sz w:val="28"/>
          <w:szCs w:val="28"/>
          <w:cs/>
        </w:rPr>
        <w:t>เป็นกำไรสะสม</w:t>
      </w:r>
    </w:p>
    <w:p w:rsidR="00176B91" w:rsidRDefault="00176B91" w:rsidP="0087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176B91" w:rsidRDefault="00176B91" w:rsidP="00314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365B15" w:rsidRDefault="0036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3B0BCA" w:rsidRPr="00847657" w:rsidRDefault="003B0BCA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47657">
        <w:rPr>
          <w:rFonts w:ascii="Browallia New" w:hAnsi="Browallia New" w:cs="Browallia New" w:hint="cs"/>
          <w:b/>
          <w:bCs/>
          <w:sz w:val="28"/>
          <w:szCs w:val="28"/>
          <w:cs/>
        </w:rPr>
        <w:t>รายได้อื่น</w:t>
      </w:r>
    </w:p>
    <w:p w:rsidR="00506D94" w:rsidRDefault="00506D94" w:rsidP="00506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tbl>
      <w:tblPr>
        <w:tblW w:w="892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238"/>
        <w:gridCol w:w="1048"/>
        <w:gridCol w:w="236"/>
        <w:gridCol w:w="10"/>
        <w:gridCol w:w="1079"/>
        <w:gridCol w:w="239"/>
        <w:gridCol w:w="1020"/>
        <w:gridCol w:w="7"/>
      </w:tblGrid>
      <w:tr w:rsidR="00506D94" w:rsidRPr="00F40FAE" w:rsidTr="008A1C90">
        <w:trPr>
          <w:gridAfter w:val="1"/>
          <w:wAfter w:w="7" w:type="dxa"/>
        </w:trPr>
        <w:tc>
          <w:tcPr>
            <w:tcW w:w="3969" w:type="dxa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  <w:hideMark/>
          </w:tcPr>
          <w:p w:rsidR="00506D94" w:rsidRPr="00F40FAE" w:rsidRDefault="00506D94" w:rsidP="00EA6924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06D94" w:rsidRPr="00F40FAE" w:rsidTr="008A1C90">
        <w:trPr>
          <w:gridAfter w:val="1"/>
          <w:wAfter w:w="7" w:type="dxa"/>
        </w:trPr>
        <w:tc>
          <w:tcPr>
            <w:tcW w:w="3969" w:type="dxa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DB66B1" w:rsidRPr="00F40FAE" w:rsidTr="002E3BB0">
        <w:tc>
          <w:tcPr>
            <w:tcW w:w="3969" w:type="dxa"/>
          </w:tcPr>
          <w:p w:rsidR="00DB66B1" w:rsidRPr="00F40FAE" w:rsidRDefault="00DB66B1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DB66B1" w:rsidRPr="00F40FAE" w:rsidRDefault="00DB66B1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506D94" w:rsidRPr="00F40FAE" w:rsidTr="002E3BB0">
        <w:tc>
          <w:tcPr>
            <w:tcW w:w="3969" w:type="dxa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  <w:tab w:val="left" w:pos="10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D94" w:rsidRPr="00F40FAE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</w:tcPr>
          <w:p w:rsidR="00506D94" w:rsidRPr="00F40FAE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D94" w:rsidRPr="00F40FAE" w:rsidRDefault="00506D94" w:rsidP="00EA69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506D94" w:rsidRPr="00F40FAE" w:rsidTr="008A1C90">
        <w:trPr>
          <w:trHeight w:hRule="exact" w:val="216"/>
        </w:trPr>
        <w:tc>
          <w:tcPr>
            <w:tcW w:w="3969" w:type="dxa"/>
          </w:tcPr>
          <w:p w:rsidR="00506D94" w:rsidRPr="00F40FAE" w:rsidRDefault="00506D94" w:rsidP="00EA6924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6" w:type="dxa"/>
            <w:gridSpan w:val="2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6D94" w:rsidRPr="00F40FAE" w:rsidRDefault="00506D94" w:rsidP="00EA6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8F6C8B" w:rsidRPr="00F40FAE" w:rsidTr="008A1C90">
        <w:tc>
          <w:tcPr>
            <w:tcW w:w="3969" w:type="dxa"/>
            <w:hideMark/>
          </w:tcPr>
          <w:p w:rsidR="008F6C8B" w:rsidRPr="00B05500" w:rsidRDefault="008F6C8B" w:rsidP="008F6C8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F6C8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</w:t>
            </w:r>
            <w:r w:rsidR="00AE26A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</w:t>
            </w:r>
            <w:r w:rsidR="007F4FF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ากการ</w:t>
            </w:r>
            <w:r w:rsidRPr="008F6C8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ขายเหล็ก</w:t>
            </w:r>
            <w:r w:rsidR="00CB24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และคอนกรีต</w:t>
            </w:r>
          </w:p>
        </w:tc>
        <w:tc>
          <w:tcPr>
            <w:tcW w:w="1080" w:type="dxa"/>
          </w:tcPr>
          <w:p w:rsidR="008F6C8B" w:rsidRPr="00E07213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12,426</w:t>
            </w:r>
          </w:p>
        </w:tc>
        <w:tc>
          <w:tcPr>
            <w:tcW w:w="238" w:type="dxa"/>
          </w:tcPr>
          <w:p w:rsidR="008F6C8B" w:rsidRPr="00F40FAE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:rsidR="008F6C8B" w:rsidRPr="00F40FAE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11,694</w:t>
            </w:r>
          </w:p>
        </w:tc>
        <w:tc>
          <w:tcPr>
            <w:tcW w:w="246" w:type="dxa"/>
            <w:gridSpan w:val="2"/>
          </w:tcPr>
          <w:p w:rsidR="008F6C8B" w:rsidRPr="00F40FAE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8F6C8B" w:rsidRPr="00E07213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12,426</w:t>
            </w:r>
          </w:p>
        </w:tc>
        <w:tc>
          <w:tcPr>
            <w:tcW w:w="239" w:type="dxa"/>
          </w:tcPr>
          <w:p w:rsidR="008F6C8B" w:rsidRPr="00F40FAE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8F6C8B" w:rsidRPr="00F40FAE" w:rsidRDefault="008F6C8B" w:rsidP="008F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11,694</w:t>
            </w:r>
          </w:p>
        </w:tc>
      </w:tr>
      <w:tr w:rsidR="00184008" w:rsidRPr="00F40FAE" w:rsidTr="008A1C90">
        <w:tc>
          <w:tcPr>
            <w:tcW w:w="3969" w:type="dxa"/>
            <w:hideMark/>
          </w:tcPr>
          <w:p w:rsidR="00184008" w:rsidRPr="00F40FAE" w:rsidRDefault="00184008" w:rsidP="0018400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840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รายได้ขายวัสดุก่อสร้าง</w:t>
            </w:r>
          </w:p>
        </w:tc>
        <w:tc>
          <w:tcPr>
            <w:tcW w:w="1080" w:type="dxa"/>
          </w:tcPr>
          <w:p w:rsidR="00184008" w:rsidRPr="00E07213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6,202</w:t>
            </w:r>
          </w:p>
        </w:tc>
        <w:tc>
          <w:tcPr>
            <w:tcW w:w="238" w:type="dxa"/>
          </w:tcPr>
          <w:p w:rsidR="00184008" w:rsidRPr="00F40FAE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:rsidR="00184008" w:rsidRPr="00F40FAE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5,973</w:t>
            </w:r>
          </w:p>
        </w:tc>
        <w:tc>
          <w:tcPr>
            <w:tcW w:w="246" w:type="dxa"/>
            <w:gridSpan w:val="2"/>
          </w:tcPr>
          <w:p w:rsidR="00184008" w:rsidRPr="00F40FAE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184008" w:rsidRPr="00E07213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6,2</w:t>
            </w:r>
            <w:r w:rsidR="007F4FF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239" w:type="dxa"/>
          </w:tcPr>
          <w:p w:rsidR="00184008" w:rsidRPr="00F40FAE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184008" w:rsidRPr="00F40FAE" w:rsidRDefault="00184008" w:rsidP="00184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5,973</w:t>
            </w:r>
          </w:p>
        </w:tc>
      </w:tr>
      <w:tr w:rsidR="00407496" w:rsidRPr="00F40FAE" w:rsidTr="008A1C90">
        <w:tc>
          <w:tcPr>
            <w:tcW w:w="3969" w:type="dxa"/>
          </w:tcPr>
          <w:p w:rsidR="00407496" w:rsidRPr="00184008" w:rsidRDefault="00407496" w:rsidP="0040749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0749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</w:t>
            </w:r>
            <w:r w:rsidR="00F42B4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080" w:type="dxa"/>
          </w:tcPr>
          <w:p w:rsidR="00407496" w:rsidRDefault="00407496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:rsidR="00407496" w:rsidRPr="00F40FAE" w:rsidRDefault="00407496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:rsidR="00407496" w:rsidRDefault="00407496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  <w:gridSpan w:val="2"/>
          </w:tcPr>
          <w:p w:rsidR="00407496" w:rsidRPr="00F40FAE" w:rsidRDefault="00407496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407496" w:rsidRDefault="00355101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</w:t>
            </w:r>
            <w:r w:rsidR="00407496">
              <w:rPr>
                <w:rFonts w:ascii="Browallia New" w:hAnsi="Browallia New" w:cs="Browallia New"/>
                <w:sz w:val="28"/>
                <w:szCs w:val="28"/>
                <w:lang w:val="en-GB"/>
              </w:rPr>
              <w:t>,5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50</w:t>
            </w:r>
          </w:p>
        </w:tc>
        <w:tc>
          <w:tcPr>
            <w:tcW w:w="239" w:type="dxa"/>
          </w:tcPr>
          <w:p w:rsidR="00407496" w:rsidRPr="00F40FAE" w:rsidRDefault="00407496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407496" w:rsidRDefault="00407496" w:rsidP="0040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71412" w:rsidRPr="00F40FAE" w:rsidTr="008A1C90">
        <w:tc>
          <w:tcPr>
            <w:tcW w:w="3969" w:type="dxa"/>
          </w:tcPr>
          <w:p w:rsidR="00171412" w:rsidRPr="00407496" w:rsidRDefault="00171412" w:rsidP="001714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7141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:rsidR="00171412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</w:tcPr>
          <w:p w:rsidR="00171412" w:rsidRPr="00F40FAE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:rsidR="00171412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6" w:type="dxa"/>
            <w:gridSpan w:val="2"/>
          </w:tcPr>
          <w:p w:rsidR="00171412" w:rsidRPr="00F40FAE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171412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239" w:type="dxa"/>
          </w:tcPr>
          <w:p w:rsidR="00171412" w:rsidRPr="00F40FAE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171412" w:rsidRDefault="00171412" w:rsidP="001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1,250</w:t>
            </w:r>
          </w:p>
        </w:tc>
      </w:tr>
      <w:tr w:rsidR="007F4FFB" w:rsidRPr="00F40FAE" w:rsidTr="008A1C90">
        <w:tc>
          <w:tcPr>
            <w:tcW w:w="3969" w:type="dxa"/>
          </w:tcPr>
          <w:p w:rsidR="007F4FFB" w:rsidRDefault="007F4FFB" w:rsidP="007F4FF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080" w:type="dxa"/>
          </w:tcPr>
          <w:p w:rsidR="007F4FFB" w:rsidRPr="007F4FFB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2,611</w:t>
            </w:r>
          </w:p>
        </w:tc>
        <w:tc>
          <w:tcPr>
            <w:tcW w:w="238" w:type="dxa"/>
          </w:tcPr>
          <w:p w:rsidR="007F4FFB" w:rsidRPr="00F40FAE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:rsidR="007F4FFB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3,368</w:t>
            </w:r>
          </w:p>
        </w:tc>
        <w:tc>
          <w:tcPr>
            <w:tcW w:w="246" w:type="dxa"/>
            <w:gridSpan w:val="2"/>
          </w:tcPr>
          <w:p w:rsidR="007F4FFB" w:rsidRPr="00F40FAE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7F4FFB" w:rsidRPr="007F4FFB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2,611</w:t>
            </w:r>
          </w:p>
        </w:tc>
        <w:tc>
          <w:tcPr>
            <w:tcW w:w="239" w:type="dxa"/>
          </w:tcPr>
          <w:p w:rsidR="007F4FFB" w:rsidRPr="00F40FAE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7F4FFB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3,368</w:t>
            </w:r>
          </w:p>
        </w:tc>
      </w:tr>
      <w:tr w:rsidR="007F4FFB" w:rsidRPr="00F40FAE" w:rsidTr="008A1C90">
        <w:tc>
          <w:tcPr>
            <w:tcW w:w="3969" w:type="dxa"/>
          </w:tcPr>
          <w:p w:rsidR="007F4FFB" w:rsidRPr="00184008" w:rsidRDefault="007F4FFB" w:rsidP="007F4FF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080" w:type="dxa"/>
          </w:tcPr>
          <w:p w:rsidR="007F4FFB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2,11</w:t>
            </w:r>
            <w:r w:rsidR="00DC76E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8" w:type="dxa"/>
          </w:tcPr>
          <w:p w:rsidR="007F4FFB" w:rsidRPr="00F40FAE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</w:tcPr>
          <w:p w:rsidR="007F4FFB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1,51</w:t>
            </w:r>
            <w:r w:rsidR="00A815F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46" w:type="dxa"/>
            <w:gridSpan w:val="2"/>
          </w:tcPr>
          <w:p w:rsidR="007F4FFB" w:rsidRPr="00F40FAE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</w:tcPr>
          <w:p w:rsidR="007F4FFB" w:rsidRDefault="00355101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</w:t>
            </w:r>
            <w:r w:rsidR="007F4FFB">
              <w:rPr>
                <w:rFonts w:ascii="Browallia New" w:hAnsi="Browallia New" w:cs="Browallia New"/>
                <w:sz w:val="28"/>
                <w:szCs w:val="28"/>
                <w:lang w:val="en-GB"/>
              </w:rPr>
              <w:t>,4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26</w:t>
            </w:r>
          </w:p>
        </w:tc>
        <w:tc>
          <w:tcPr>
            <w:tcW w:w="239" w:type="dxa"/>
          </w:tcPr>
          <w:p w:rsidR="007F4FFB" w:rsidRPr="00F40FAE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</w:tcPr>
          <w:p w:rsidR="007F4FFB" w:rsidRPr="00171412" w:rsidRDefault="007F4FFB" w:rsidP="007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2,974</w:t>
            </w:r>
          </w:p>
        </w:tc>
      </w:tr>
      <w:tr w:rsidR="00257B4B" w:rsidRPr="00F40FAE" w:rsidTr="008A1C90">
        <w:trPr>
          <w:trHeight w:val="36"/>
        </w:trPr>
        <w:tc>
          <w:tcPr>
            <w:tcW w:w="3969" w:type="dxa"/>
            <w:hideMark/>
          </w:tcPr>
          <w:p w:rsidR="00257B4B" w:rsidRPr="00184008" w:rsidRDefault="00257B4B" w:rsidP="00257B4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    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257B4B" w:rsidRPr="00E07213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23,351</w:t>
            </w:r>
          </w:p>
        </w:tc>
        <w:tc>
          <w:tcPr>
            <w:tcW w:w="238" w:type="dxa"/>
            <w:vAlign w:val="bottom"/>
          </w:tcPr>
          <w:p w:rsidR="00257B4B" w:rsidRPr="00F40FAE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257B4B" w:rsidRPr="00F40FAE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22,551</w:t>
            </w:r>
          </w:p>
        </w:tc>
        <w:tc>
          <w:tcPr>
            <w:tcW w:w="246" w:type="dxa"/>
            <w:gridSpan w:val="2"/>
          </w:tcPr>
          <w:p w:rsidR="00257B4B" w:rsidRPr="00F40FAE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257B4B" w:rsidRPr="00A4332A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38,228</w:t>
            </w:r>
          </w:p>
        </w:tc>
        <w:tc>
          <w:tcPr>
            <w:tcW w:w="239" w:type="dxa"/>
          </w:tcPr>
          <w:p w:rsidR="00257B4B" w:rsidRPr="00F40FAE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257B4B" w:rsidRPr="00F40FAE" w:rsidRDefault="00257B4B" w:rsidP="0025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25,259</w:t>
            </w:r>
          </w:p>
        </w:tc>
      </w:tr>
    </w:tbl>
    <w:p w:rsidR="003B0BCA" w:rsidRDefault="003B0BCA" w:rsidP="00AA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371706" w:rsidRPr="00F40FAE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50"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ค่าใช้จ่ายตามลักษณะ</w:t>
      </w:r>
    </w:p>
    <w:p w:rsidR="0057549E" w:rsidRPr="00F40FAE" w:rsidRDefault="0057549E" w:rsidP="0057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4841" w:type="pct"/>
        <w:tblInd w:w="426" w:type="dxa"/>
        <w:tblLayout w:type="fixed"/>
        <w:tblLook w:val="01E0" w:firstRow="1" w:lastRow="1" w:firstColumn="1" w:lastColumn="1" w:noHBand="0" w:noVBand="0"/>
      </w:tblPr>
      <w:tblGrid>
        <w:gridCol w:w="3968"/>
        <w:gridCol w:w="1083"/>
        <w:gridCol w:w="237"/>
        <w:gridCol w:w="1039"/>
        <w:gridCol w:w="284"/>
        <w:gridCol w:w="1133"/>
        <w:gridCol w:w="280"/>
        <w:gridCol w:w="1003"/>
        <w:gridCol w:w="11"/>
      </w:tblGrid>
      <w:tr w:rsidR="00850034" w:rsidRPr="00F40FAE" w:rsidTr="00BE5DC1">
        <w:tc>
          <w:tcPr>
            <w:tcW w:w="2195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5" w:type="pct"/>
            <w:gridSpan w:val="8"/>
          </w:tcPr>
          <w:p w:rsidR="00850034" w:rsidRPr="00F40FAE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50034" w:rsidRPr="00F40FAE" w:rsidTr="002F4BC7">
        <w:trPr>
          <w:gridAfter w:val="1"/>
          <w:wAfter w:w="6" w:type="pct"/>
          <w:trHeight w:val="351"/>
        </w:trPr>
        <w:tc>
          <w:tcPr>
            <w:tcW w:w="2195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0034" w:rsidRPr="00F40FAE" w:rsidTr="00BE5DC1">
        <w:trPr>
          <w:trHeight w:val="351"/>
        </w:trPr>
        <w:tc>
          <w:tcPr>
            <w:tcW w:w="2195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5" w:type="pct"/>
            <w:gridSpan w:val="8"/>
            <w:tcBorders>
              <w:bottom w:val="single" w:sz="4" w:space="0" w:color="auto"/>
            </w:tcBorders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49DE" w:rsidRPr="00F40FA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8A1C90" w:rsidRPr="00F40FAE" w:rsidTr="00E2148B">
        <w:trPr>
          <w:gridAfter w:val="1"/>
          <w:wAfter w:w="6" w:type="pct"/>
          <w:trHeight w:val="351"/>
        </w:trPr>
        <w:tc>
          <w:tcPr>
            <w:tcW w:w="2195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850034" w:rsidRPr="00F40FAE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E4B81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1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850034" w:rsidRPr="00F40FAE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5E4B81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57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850034" w:rsidRPr="00F40FAE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E4B81" w:rsidRPr="00F40F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55" w:type="pct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850034" w:rsidRPr="00F40FAE" w:rsidRDefault="007E49DE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5E4B81" w:rsidRPr="00F40FAE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8A1C90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850034" w:rsidRPr="00F40FAE" w:rsidRDefault="00850034" w:rsidP="00530D0F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99" w:type="pct"/>
          </w:tcPr>
          <w:p w:rsidR="00850034" w:rsidRPr="00F40FAE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" w:type="pct"/>
            <w:vAlign w:val="bottom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</w:tcPr>
          <w:p w:rsidR="00850034" w:rsidRPr="00F40FAE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7" w:type="pct"/>
            <w:vAlign w:val="bottom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27" w:type="pct"/>
          </w:tcPr>
          <w:p w:rsidR="00850034" w:rsidRPr="00F40FAE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" w:type="pct"/>
            <w:vAlign w:val="bottom"/>
          </w:tcPr>
          <w:p w:rsidR="00850034" w:rsidRPr="00F40FAE" w:rsidRDefault="00850034" w:rsidP="00530D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55" w:type="pct"/>
          </w:tcPr>
          <w:p w:rsidR="00850034" w:rsidRPr="00F40FAE" w:rsidRDefault="00850034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5DC1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BE5DC1" w:rsidRPr="00F40FAE" w:rsidRDefault="00BE5DC1" w:rsidP="00BE5DC1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 xml:space="preserve">การเปลี่ยนแปลงในสินค้าสำเร็จรูป               </w:t>
            </w:r>
          </w:p>
          <w:p w:rsidR="00BE5DC1" w:rsidRPr="00F40FAE" w:rsidRDefault="00BE5DC1" w:rsidP="00BE5DC1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lang w:val="en-GB"/>
              </w:rPr>
            </w:pPr>
            <w:r w:rsidRPr="00F40FAE">
              <w:rPr>
                <w:rFonts w:ascii="Browallia New" w:hAnsi="Browallia New" w:cs="Browallia New"/>
                <w:color w:val="auto"/>
                <w:cs/>
              </w:rPr>
              <w:t xml:space="preserve">    และงานระหว่างทำ</w:t>
            </w:r>
          </w:p>
        </w:tc>
        <w:tc>
          <w:tcPr>
            <w:tcW w:w="599" w:type="pct"/>
          </w:tcPr>
          <w:p w:rsidR="00BE5DC1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BE5DC1" w:rsidRPr="003B4E0F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</w:t>
            </w:r>
            <w:r w:rsidR="004D3CE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,965)</w:t>
            </w:r>
          </w:p>
        </w:tc>
        <w:tc>
          <w:tcPr>
            <w:tcW w:w="131" w:type="pct"/>
            <w:vAlign w:val="bottom"/>
          </w:tcPr>
          <w:p w:rsidR="00BE5DC1" w:rsidRPr="003B4E0F" w:rsidRDefault="00BE5DC1" w:rsidP="00BE5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BE5DC1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BE5DC1" w:rsidRPr="003B4E0F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(117,522)</w:t>
            </w:r>
          </w:p>
        </w:tc>
        <w:tc>
          <w:tcPr>
            <w:tcW w:w="157" w:type="pct"/>
            <w:vAlign w:val="bottom"/>
          </w:tcPr>
          <w:p w:rsidR="00BE5DC1" w:rsidRPr="003B4E0F" w:rsidRDefault="00BE5DC1" w:rsidP="00BE5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BE5DC1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BE5DC1" w:rsidRPr="003B4E0F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</w:t>
            </w:r>
            <w:r w:rsidR="004D3CE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,965)</w:t>
            </w:r>
          </w:p>
        </w:tc>
        <w:tc>
          <w:tcPr>
            <w:tcW w:w="155" w:type="pct"/>
            <w:vAlign w:val="bottom"/>
          </w:tcPr>
          <w:p w:rsidR="00BE5DC1" w:rsidRPr="003B4E0F" w:rsidRDefault="00BE5DC1" w:rsidP="00BE5DC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</w:tcPr>
          <w:p w:rsidR="00BE5DC1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BE5DC1" w:rsidRPr="003B4E0F" w:rsidRDefault="00BE5DC1" w:rsidP="00BE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(117,522)</w:t>
            </w:r>
          </w:p>
        </w:tc>
      </w:tr>
      <w:tr w:rsidR="004D006C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4D006C" w:rsidRPr="00F40FAE" w:rsidRDefault="004D006C" w:rsidP="004D006C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ซื้อสินค้าสำเร็จรูป</w:t>
            </w:r>
          </w:p>
        </w:tc>
        <w:tc>
          <w:tcPr>
            <w:tcW w:w="599" w:type="pct"/>
          </w:tcPr>
          <w:p w:rsidR="004D006C" w:rsidRPr="004D006C" w:rsidRDefault="004D006C" w:rsidP="004D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177,022</w:t>
            </w:r>
          </w:p>
        </w:tc>
        <w:tc>
          <w:tcPr>
            <w:tcW w:w="131" w:type="pct"/>
            <w:vAlign w:val="bottom"/>
          </w:tcPr>
          <w:p w:rsidR="004D006C" w:rsidRPr="00F40FAE" w:rsidRDefault="004D006C" w:rsidP="004D00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4D006C" w:rsidRPr="00AB05ED" w:rsidRDefault="004D006C" w:rsidP="004D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166,578</w:t>
            </w:r>
          </w:p>
        </w:tc>
        <w:tc>
          <w:tcPr>
            <w:tcW w:w="157" w:type="pct"/>
            <w:vAlign w:val="bottom"/>
          </w:tcPr>
          <w:p w:rsidR="004D006C" w:rsidRPr="00F40FAE" w:rsidRDefault="004D006C" w:rsidP="004D00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4D006C" w:rsidRPr="004D006C" w:rsidRDefault="004D006C" w:rsidP="004D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177,022</w:t>
            </w:r>
          </w:p>
        </w:tc>
        <w:tc>
          <w:tcPr>
            <w:tcW w:w="155" w:type="pct"/>
            <w:vAlign w:val="bottom"/>
          </w:tcPr>
          <w:p w:rsidR="004D006C" w:rsidRPr="00F40FAE" w:rsidRDefault="004D006C" w:rsidP="004D006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</w:tcPr>
          <w:p w:rsidR="004D006C" w:rsidRPr="00AB05ED" w:rsidRDefault="004D006C" w:rsidP="004D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166,578</w:t>
            </w:r>
          </w:p>
        </w:tc>
      </w:tr>
      <w:tr w:rsidR="008A1C90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AB05ED" w:rsidRPr="00F40FAE" w:rsidRDefault="00AB05ED" w:rsidP="00AB05ED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99" w:type="pct"/>
          </w:tcPr>
          <w:p w:rsidR="00AB05ED" w:rsidRPr="00AB05ED" w:rsidRDefault="00AB05ED" w:rsidP="00AB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711,411</w:t>
            </w:r>
          </w:p>
        </w:tc>
        <w:tc>
          <w:tcPr>
            <w:tcW w:w="131" w:type="pct"/>
            <w:vAlign w:val="bottom"/>
          </w:tcPr>
          <w:p w:rsidR="00AB05ED" w:rsidRPr="00F40FAE" w:rsidRDefault="00AB05ED" w:rsidP="00AB05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AB05ED" w:rsidRPr="00AB05ED" w:rsidRDefault="00AB05ED" w:rsidP="00AB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663,957</w:t>
            </w:r>
          </w:p>
        </w:tc>
        <w:tc>
          <w:tcPr>
            <w:tcW w:w="157" w:type="pct"/>
            <w:vAlign w:val="bottom"/>
          </w:tcPr>
          <w:p w:rsidR="00AB05ED" w:rsidRPr="00F40FAE" w:rsidRDefault="00AB05ED" w:rsidP="00AB05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AB05ED" w:rsidRPr="00AB05ED" w:rsidRDefault="00AB05ED" w:rsidP="00AB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711,402 </w:t>
            </w:r>
          </w:p>
        </w:tc>
        <w:tc>
          <w:tcPr>
            <w:tcW w:w="155" w:type="pct"/>
            <w:vAlign w:val="bottom"/>
          </w:tcPr>
          <w:p w:rsidR="00AB05ED" w:rsidRPr="00F40FAE" w:rsidRDefault="00AB05ED" w:rsidP="00AB05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</w:tcPr>
          <w:p w:rsidR="00AB05ED" w:rsidRPr="00E20E49" w:rsidRDefault="00AB05ED" w:rsidP="00E20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0E49">
              <w:rPr>
                <w:rFonts w:ascii="Browallia New" w:hAnsi="Browallia New" w:cs="Browallia New"/>
                <w:sz w:val="28"/>
                <w:szCs w:val="28"/>
                <w:lang w:val="en-GB"/>
              </w:rPr>
              <w:t>663,957</w:t>
            </w:r>
          </w:p>
        </w:tc>
      </w:tr>
      <w:tr w:rsidR="0095610A" w:rsidRPr="00F40FAE" w:rsidTr="00705C29">
        <w:trPr>
          <w:gridAfter w:val="1"/>
          <w:wAfter w:w="6" w:type="pct"/>
          <w:trHeight w:val="113"/>
        </w:trPr>
        <w:tc>
          <w:tcPr>
            <w:tcW w:w="2195" w:type="pct"/>
          </w:tcPr>
          <w:p w:rsidR="0095610A" w:rsidRPr="0095610A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95610A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599" w:type="pct"/>
          </w:tcPr>
          <w:p w:rsidR="0095610A" w:rsidRPr="00F40FAE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283,122</w:t>
            </w:r>
          </w:p>
        </w:tc>
        <w:tc>
          <w:tcPr>
            <w:tcW w:w="131" w:type="pct"/>
            <w:vAlign w:val="bottom"/>
          </w:tcPr>
          <w:p w:rsidR="0095610A" w:rsidRPr="00F40FAE" w:rsidRDefault="0095610A" w:rsidP="00956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5" w:type="pct"/>
          </w:tcPr>
          <w:p w:rsidR="0095610A" w:rsidRPr="00F40FAE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238,188</w:t>
            </w:r>
          </w:p>
        </w:tc>
        <w:tc>
          <w:tcPr>
            <w:tcW w:w="157" w:type="pct"/>
          </w:tcPr>
          <w:p w:rsidR="0095610A" w:rsidRPr="00F40FAE" w:rsidRDefault="0095610A" w:rsidP="00956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7" w:type="pct"/>
          </w:tcPr>
          <w:p w:rsidR="0095610A" w:rsidRPr="00A4332A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4332A">
              <w:rPr>
                <w:rFonts w:ascii="Browallia New" w:hAnsi="Browallia New" w:cs="Browallia New"/>
                <w:sz w:val="28"/>
                <w:szCs w:val="28"/>
                <w:lang w:val="en-GB"/>
              </w:rPr>
              <w:t>272,279</w:t>
            </w:r>
          </w:p>
        </w:tc>
        <w:tc>
          <w:tcPr>
            <w:tcW w:w="155" w:type="pct"/>
            <w:vAlign w:val="bottom"/>
          </w:tcPr>
          <w:p w:rsidR="0095610A" w:rsidRPr="00F40FAE" w:rsidRDefault="0095610A" w:rsidP="00956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5" w:type="pct"/>
          </w:tcPr>
          <w:p w:rsidR="0095610A" w:rsidRPr="00F40FAE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lang w:val="en-GB"/>
              </w:rPr>
              <w:t>237,719</w:t>
            </w:r>
          </w:p>
        </w:tc>
      </w:tr>
      <w:tr w:rsidR="0095610A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95610A" w:rsidRPr="00F40FAE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ค่าจ้างทั่วไป</w:t>
            </w:r>
          </w:p>
        </w:tc>
        <w:tc>
          <w:tcPr>
            <w:tcW w:w="599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39,141 </w:t>
            </w:r>
          </w:p>
        </w:tc>
        <w:tc>
          <w:tcPr>
            <w:tcW w:w="131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42,080</w:t>
            </w:r>
          </w:p>
        </w:tc>
        <w:tc>
          <w:tcPr>
            <w:tcW w:w="157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39,119 </w:t>
            </w:r>
          </w:p>
        </w:tc>
        <w:tc>
          <w:tcPr>
            <w:tcW w:w="155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</w:tcPr>
          <w:p w:rsidR="0095610A" w:rsidRPr="00E20E49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0E49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42,037</w:t>
            </w:r>
          </w:p>
        </w:tc>
      </w:tr>
      <w:tr w:rsidR="0095610A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  <w:shd w:val="clear" w:color="auto" w:fill="auto"/>
          </w:tcPr>
          <w:p w:rsidR="0095610A" w:rsidRPr="00F40FAE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ค่าติดตั้งผลิตภัณฑ์</w:t>
            </w:r>
          </w:p>
        </w:tc>
        <w:tc>
          <w:tcPr>
            <w:tcW w:w="599" w:type="pct"/>
            <w:shd w:val="clear" w:color="auto" w:fill="auto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222,548 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170,182</w:t>
            </w:r>
          </w:p>
        </w:tc>
        <w:tc>
          <w:tcPr>
            <w:tcW w:w="157" w:type="pct"/>
            <w:shd w:val="clear" w:color="auto" w:fill="auto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226,417 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:rsidR="0095610A" w:rsidRPr="00E20E49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0E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170,182</w:t>
            </w:r>
          </w:p>
        </w:tc>
      </w:tr>
      <w:tr w:rsidR="0095610A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  <w:shd w:val="clear" w:color="auto" w:fill="auto"/>
          </w:tcPr>
          <w:p w:rsidR="0095610A" w:rsidRPr="00F40FAE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ค่าแรงงานการผลิต</w:t>
            </w:r>
          </w:p>
        </w:tc>
        <w:tc>
          <w:tcPr>
            <w:tcW w:w="599" w:type="pct"/>
            <w:shd w:val="clear" w:color="auto" w:fill="auto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142,313 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129,784</w:t>
            </w:r>
          </w:p>
        </w:tc>
        <w:tc>
          <w:tcPr>
            <w:tcW w:w="157" w:type="pct"/>
            <w:shd w:val="clear" w:color="auto" w:fill="auto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142,313 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:rsidR="0095610A" w:rsidRPr="00E20E49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0E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129,784</w:t>
            </w:r>
          </w:p>
        </w:tc>
      </w:tr>
      <w:tr w:rsidR="0095610A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95610A" w:rsidRPr="00F40FAE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599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61,066 </w:t>
            </w:r>
          </w:p>
        </w:tc>
        <w:tc>
          <w:tcPr>
            <w:tcW w:w="131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49,238</w:t>
            </w:r>
          </w:p>
        </w:tc>
        <w:tc>
          <w:tcPr>
            <w:tcW w:w="157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7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61,003 </w:t>
            </w:r>
          </w:p>
        </w:tc>
        <w:tc>
          <w:tcPr>
            <w:tcW w:w="155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5" w:type="pct"/>
          </w:tcPr>
          <w:p w:rsidR="0095610A" w:rsidRPr="00E20E49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0E49">
              <w:rPr>
                <w:rFonts w:ascii="Browallia New" w:hAnsi="Browallia New" w:cs="Browallia New"/>
                <w:sz w:val="28"/>
                <w:szCs w:val="28"/>
                <w:lang w:val="en-GB"/>
              </w:rPr>
              <w:t>49,237</w:t>
            </w:r>
          </w:p>
        </w:tc>
      </w:tr>
      <w:tr w:rsidR="0095610A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95610A" w:rsidRPr="00F40FAE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lang w:val="en-GB"/>
              </w:rPr>
            </w:pPr>
            <w:r w:rsidRPr="00F40FAE">
              <w:rPr>
                <w:rFonts w:ascii="Browallia New" w:hAnsi="Browallia New" w:cs="Browallia New"/>
                <w:cs/>
              </w:rPr>
              <w:t>ค่าขนส่ง</w:t>
            </w:r>
          </w:p>
        </w:tc>
        <w:tc>
          <w:tcPr>
            <w:tcW w:w="599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76,840 </w:t>
            </w:r>
          </w:p>
        </w:tc>
        <w:tc>
          <w:tcPr>
            <w:tcW w:w="131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>86,063</w:t>
            </w:r>
          </w:p>
        </w:tc>
        <w:tc>
          <w:tcPr>
            <w:tcW w:w="157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7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76,840 </w:t>
            </w:r>
          </w:p>
        </w:tc>
        <w:tc>
          <w:tcPr>
            <w:tcW w:w="155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5" w:type="pct"/>
          </w:tcPr>
          <w:p w:rsidR="0095610A" w:rsidRPr="00E20E49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0E49">
              <w:rPr>
                <w:rFonts w:ascii="Browallia New" w:hAnsi="Browallia New" w:cs="Browallia New"/>
                <w:sz w:val="28"/>
                <w:szCs w:val="28"/>
                <w:lang w:val="en-GB"/>
              </w:rPr>
              <w:t>86,063</w:t>
            </w:r>
          </w:p>
        </w:tc>
      </w:tr>
      <w:tr w:rsidR="0095610A" w:rsidRPr="00F40FAE" w:rsidTr="00E2148B">
        <w:trPr>
          <w:gridAfter w:val="1"/>
          <w:wAfter w:w="6" w:type="pct"/>
          <w:trHeight w:val="113"/>
        </w:trPr>
        <w:tc>
          <w:tcPr>
            <w:tcW w:w="2195" w:type="pct"/>
          </w:tcPr>
          <w:p w:rsidR="0095610A" w:rsidRPr="00F40FAE" w:rsidRDefault="0095610A" w:rsidP="0095610A">
            <w:pPr>
              <w:pStyle w:val="a4"/>
              <w:widowControl/>
              <w:ind w:left="252" w:right="0" w:hanging="252"/>
              <w:rPr>
                <w:rFonts w:ascii="Browallia New" w:hAnsi="Browallia New" w:cs="Browallia New"/>
                <w:cs/>
              </w:rPr>
            </w:pPr>
            <w:r w:rsidRPr="00F40FAE">
              <w:rPr>
                <w:rFonts w:ascii="Browallia New" w:hAnsi="Browallia New" w:cs="Browallia New"/>
                <w:cs/>
              </w:rPr>
              <w:t>หนี้สงสัยจะสูญ</w:t>
            </w:r>
          </w:p>
        </w:tc>
        <w:tc>
          <w:tcPr>
            <w:tcW w:w="599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7,7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1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5,638</w:t>
            </w:r>
          </w:p>
        </w:tc>
        <w:tc>
          <w:tcPr>
            <w:tcW w:w="157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27" w:type="pct"/>
          </w:tcPr>
          <w:p w:rsidR="0095610A" w:rsidRPr="00AB05ED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7,7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AB05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5" w:type="pct"/>
            <w:vAlign w:val="bottom"/>
          </w:tcPr>
          <w:p w:rsidR="0095610A" w:rsidRPr="00F40FAE" w:rsidRDefault="0095610A" w:rsidP="009561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5" w:type="pct"/>
          </w:tcPr>
          <w:p w:rsidR="0095610A" w:rsidRPr="00E20E49" w:rsidRDefault="0095610A" w:rsidP="00956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5,638</w:t>
            </w:r>
          </w:p>
        </w:tc>
      </w:tr>
    </w:tbl>
    <w:p w:rsidR="000C1804" w:rsidRDefault="000C1804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AC3D56" w:rsidRDefault="00AC3D56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AA68D0" w:rsidRDefault="00AA68D0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AA68D0" w:rsidRDefault="00AA68D0" w:rsidP="000C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AA68D0" w:rsidRDefault="00F760E3" w:rsidP="00F7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:rsidR="007B23DF" w:rsidRPr="00F40FAE" w:rsidRDefault="007B23DF" w:rsidP="007B23D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ภาษี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Pr="00F40FA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ได้รอการตัดบัญชีและภาษีเงินได้</w:t>
      </w:r>
    </w:p>
    <w:p w:rsidR="007B23DF" w:rsidRPr="00F40FAE" w:rsidRDefault="007B23DF" w:rsidP="007B23DF">
      <w:pPr>
        <w:pStyle w:val="CordiaNew"/>
        <w:tabs>
          <w:tab w:val="clear" w:pos="4153"/>
          <w:tab w:val="num" w:pos="99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7B23DF" w:rsidRPr="00F40FAE" w:rsidRDefault="00432720" w:rsidP="00DD33A5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993"/>
        </w:tabs>
        <w:spacing w:line="240" w:lineRule="auto"/>
        <w:ind w:firstLine="43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>2</w:t>
      </w:r>
      <w:r w:rsidR="009C2D08">
        <w:rPr>
          <w:rFonts w:ascii="Browallia New" w:hAnsi="Browallia New" w:cs="Browallia New"/>
          <w:sz w:val="28"/>
          <w:szCs w:val="28"/>
        </w:rPr>
        <w:t xml:space="preserve">9.1 </w:t>
      </w:r>
      <w:r w:rsidR="009C2D08">
        <w:rPr>
          <w:rFonts w:ascii="Browallia New" w:hAnsi="Browallia New" w:cs="Browallia New"/>
          <w:sz w:val="28"/>
          <w:szCs w:val="28"/>
        </w:rPr>
        <w:tab/>
      </w:r>
      <w:r w:rsidR="007B23DF" w:rsidRPr="00F40FAE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:rsidR="007B23DF" w:rsidRDefault="007B23DF" w:rsidP="007B23DF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p w:rsidR="00076A7E" w:rsidRPr="00076A7E" w:rsidRDefault="007B23DF" w:rsidP="007B23DF">
      <w:pPr>
        <w:tabs>
          <w:tab w:val="clear" w:pos="454"/>
          <w:tab w:val="clear" w:pos="680"/>
          <w:tab w:val="clear" w:pos="907"/>
          <w:tab w:val="left" w:pos="963"/>
          <w:tab w:val="left" w:pos="135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lang w:val="en-GB"/>
        </w:rPr>
        <w:tab/>
      </w:r>
      <w:r w:rsidRPr="00F40FAE">
        <w:rPr>
          <w:rFonts w:ascii="Browallia New" w:hAnsi="Browallia New" w:cs="Browallia New"/>
          <w:sz w:val="28"/>
          <w:szCs w:val="28"/>
          <w:lang w:val="en-GB"/>
        </w:rPr>
        <w:tab/>
      </w:r>
      <w:r w:rsidRPr="00076A7E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 xml:space="preserve">ภาษีเงินได้ที่รับรู้ในงบกำไรขาดทุน </w:t>
      </w:r>
    </w:p>
    <w:tbl>
      <w:tblPr>
        <w:tblW w:w="4647" w:type="pct"/>
        <w:tblInd w:w="81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19"/>
        <w:gridCol w:w="1260"/>
        <w:gridCol w:w="1260"/>
        <w:gridCol w:w="1267"/>
        <w:gridCol w:w="1270"/>
      </w:tblGrid>
      <w:tr w:rsidR="00FC04B5" w:rsidRPr="00F40FA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FC04B5" w:rsidRPr="00F40FAE" w:rsidRDefault="00076A7E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ab/>
            </w:r>
          </w:p>
        </w:tc>
        <w:tc>
          <w:tcPr>
            <w:tcW w:w="14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04B5" w:rsidRPr="00F40FAE" w:rsidRDefault="00FC04B5" w:rsidP="009E3944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04B5" w:rsidRPr="00F40FAE" w:rsidRDefault="00FC04B5" w:rsidP="009E3944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: พัน</w:t>
            </w:r>
            <w:r w:rsidRPr="00F40FAE">
              <w:rPr>
                <w:rFonts w:ascii="Browallia New" w:hAnsi="Browallia New" w:cs="Browallia New"/>
                <w:sz w:val="27"/>
                <w:szCs w:val="27"/>
                <w:cs/>
              </w:rPr>
              <w:t>บาท)</w:t>
            </w:r>
          </w:p>
        </w:tc>
      </w:tr>
      <w:tr w:rsidR="00FC04B5" w:rsidRPr="00F40FA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FC04B5" w:rsidRPr="00F40FA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45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04B5" w:rsidRPr="00F40FAE" w:rsidRDefault="00FC04B5" w:rsidP="009E3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62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04B5" w:rsidRPr="00F40FAE" w:rsidRDefault="00FC04B5" w:rsidP="009E3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C04B5" w:rsidRPr="00F40FA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FC04B5" w:rsidRPr="00F40FA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04B5" w:rsidRPr="00F40FAE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04B5" w:rsidRPr="00F40FAE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2559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04B5" w:rsidRPr="00F40FAE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2560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04B5" w:rsidRPr="00F40FAE" w:rsidRDefault="00FC04B5" w:rsidP="009E394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40FAE">
              <w:rPr>
                <w:rFonts w:ascii="Browallia New" w:hAnsi="Browallia New" w:cs="Browallia New"/>
                <w:sz w:val="27"/>
                <w:szCs w:val="27"/>
              </w:rPr>
              <w:t>2559</w:t>
            </w:r>
          </w:p>
        </w:tc>
      </w:tr>
      <w:tr w:rsidR="00FC04B5" w:rsidRPr="00F40FA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04B5" w:rsidRPr="00F40FAE" w:rsidRDefault="00FC04B5" w:rsidP="009E3944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F40FAE">
              <w:rPr>
                <w:rFonts w:ascii="Browallia New" w:hAnsi="Browallia New" w:cs="Browallia New"/>
                <w:b/>
                <w:bCs/>
                <w:i/>
                <w:iCs/>
                <w:sz w:val="27"/>
                <w:szCs w:val="27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F40FA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F40FA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F40FA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F40FA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FC04B5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C04B5" w:rsidRPr="007C266E" w:rsidRDefault="00FC04B5" w:rsidP="009E3944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7C266E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7C266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7C266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7C266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4B5" w:rsidRPr="007C266E" w:rsidRDefault="00FC04B5" w:rsidP="009E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266E" w:rsidRPr="007C266E" w:rsidRDefault="007C266E" w:rsidP="007C266E">
            <w:pPr>
              <w:spacing w:line="240" w:lineRule="auto"/>
              <w:ind w:right="223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กำไร</w:t>
            </w: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(ขาดทุน) </w:t>
            </w: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ก่อนภาษีเงินได้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</w:t>
            </w:r>
            <w:r w:rsidR="004A532B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120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="004A532B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434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82,582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</w:t>
            </w:r>
            <w:r w:rsidR="004A532B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4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="004A532B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799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100,102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7C266E" w:rsidRPr="007C266E" w:rsidRDefault="007C266E" w:rsidP="007C266E">
            <w:pPr>
              <w:spacing w:line="240" w:lineRule="auto"/>
              <w:ind w:right="223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อัตราภาษี</w:t>
            </w: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เงินได้ร้อยละ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20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20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7C266E" w:rsidRPr="007C266E" w:rsidRDefault="007C266E" w:rsidP="007C266E">
            <w:pPr>
              <w:spacing w:line="240" w:lineRule="auto"/>
              <w:ind w:right="223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จำนวนภาษีตาม</w:t>
            </w: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อัตราภาษี</w:t>
            </w: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เงินได้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</w:t>
            </w:r>
            <w:r w:rsidR="006D48CE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24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 w:rsidR="006D48CE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087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16,516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</w:t>
            </w:r>
            <w:r w:rsidR="006D48CE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960</w:t>
            </w: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snapToGrid w:val="0"/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20,020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266E" w:rsidRPr="007C266E" w:rsidRDefault="007C266E" w:rsidP="007C266E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ผลกระทบทางภาษี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</w:t>
            </w:r>
            <w:r w:rsidRPr="007C266E"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รายได้ที่ได้รับยกเว้น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(833)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(17,575)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(833)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(17,572)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</w:t>
            </w:r>
            <w:r w:rsidRPr="007C266E"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ค่าใช้จ่ายที่สามารถหักได้เพิ่ม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(2,691)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</w:rPr>
              <w:t>(2,876)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(2,692)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</w:rPr>
              <w:t>(2,876)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left" w:pos="-259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</w:t>
            </w:r>
            <w:r w:rsidRPr="007C266E"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66005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7</w:t>
            </w:r>
            <w:r w:rsidR="007C266E"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969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</w:rPr>
              <w:t>2,275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6D48C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6</w:t>
            </w:r>
            <w:r w:rsidR="007C266E"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929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</w:rPr>
              <w:t>2,275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7C266E" w:rsidRPr="007C266E" w:rsidRDefault="007C266E" w:rsidP="007C266E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>ผลกระทบของรายการระหว่างกัน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21,788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3,155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snapToGrid w:val="0"/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        -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snapToGrid w:val="0"/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        -</w:t>
            </w:r>
          </w:p>
        </w:tc>
      </w:tr>
      <w:tr w:rsidR="007C266E" w:rsidRPr="007C266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7C266E" w:rsidRPr="007C266E" w:rsidRDefault="007C266E" w:rsidP="007C266E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ขาดทุนสุทธิของบริษัทย่อย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298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352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snapToGrid w:val="0"/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        -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4" w:space="1" w:color="auto"/>
              </w:pBdr>
              <w:snapToGrid w:val="0"/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        -</w:t>
            </w:r>
          </w:p>
        </w:tc>
      </w:tr>
      <w:tr w:rsidR="007C266E" w:rsidRPr="00F40FAE" w:rsidTr="009E3944">
        <w:trPr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266E" w:rsidRPr="007C266E" w:rsidRDefault="007C266E" w:rsidP="007C266E">
            <w:pPr>
              <w:tabs>
                <w:tab w:val="left" w:pos="-259"/>
                <w:tab w:val="left" w:pos="540"/>
              </w:tabs>
              <w:spacing w:line="240" w:lineRule="auto"/>
              <w:ind w:right="-18"/>
              <w:rPr>
                <w:rFonts w:ascii="Browallia New" w:hAnsi="Browallia New" w:cs="Browallia New"/>
                <w:sz w:val="27"/>
                <w:szCs w:val="27"/>
              </w:rPr>
            </w:pPr>
            <w:r w:rsidRPr="007C266E">
              <w:rPr>
                <w:rFonts w:ascii="Browallia New" w:hAnsi="Browallia New" w:cs="Browalli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2,44</w:t>
            </w:r>
            <w:r w:rsidR="00AB7441">
              <w:rPr>
                <w:rFonts w:ascii="Browallia New" w:hAnsi="Browallia New" w:cs="Browallia New"/>
                <w:sz w:val="27"/>
                <w:szCs w:val="27"/>
                <w:lang w:val="en-GB"/>
              </w:rPr>
              <w:t>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1,847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2,44</w:t>
            </w:r>
            <w:r w:rsidR="00AB7441">
              <w:rPr>
                <w:rFonts w:ascii="Browallia New" w:hAnsi="Browallia New" w:cs="Browallia New"/>
                <w:sz w:val="27"/>
                <w:szCs w:val="27"/>
                <w:lang w:val="en-GB"/>
              </w:rPr>
              <w:t>4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66E" w:rsidRPr="007C266E" w:rsidRDefault="007C266E" w:rsidP="007C266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7C266E">
              <w:rPr>
                <w:rFonts w:ascii="Browallia New" w:hAnsi="Browallia New" w:cs="Browallia New"/>
                <w:sz w:val="27"/>
                <w:szCs w:val="27"/>
                <w:lang w:val="en-GB"/>
              </w:rPr>
              <w:t>1,847</w:t>
            </w:r>
          </w:p>
        </w:tc>
      </w:tr>
    </w:tbl>
    <w:p w:rsidR="00FC04B5" w:rsidRPr="00F40FAE" w:rsidRDefault="00FC04B5" w:rsidP="007B23DF">
      <w:pPr>
        <w:tabs>
          <w:tab w:val="clear" w:pos="454"/>
          <w:tab w:val="clear" w:pos="680"/>
          <w:tab w:val="clear" w:pos="907"/>
          <w:tab w:val="left" w:pos="963"/>
          <w:tab w:val="left" w:pos="135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7B23DF" w:rsidRPr="00F40FAE" w:rsidRDefault="007B23DF" w:rsidP="007B23DF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613" w:type="dxa"/>
        <w:tblInd w:w="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134"/>
        <w:gridCol w:w="142"/>
        <w:gridCol w:w="1154"/>
        <w:gridCol w:w="142"/>
        <w:gridCol w:w="1175"/>
      </w:tblGrid>
      <w:tr w:rsidR="007B23DF" w:rsidRPr="00F40FAE" w:rsidTr="004A1EA9">
        <w:trPr>
          <w:cantSplit/>
        </w:trPr>
        <w:tc>
          <w:tcPr>
            <w:tcW w:w="3591" w:type="dxa"/>
          </w:tcPr>
          <w:p w:rsidR="007B23DF" w:rsidRPr="00F40FAE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:rsidR="007B23DF" w:rsidRPr="00F40FA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:rsidR="007B23DF" w:rsidRPr="00F40FAE" w:rsidRDefault="007B23DF" w:rsidP="004A1EA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</w:tcPr>
          <w:p w:rsidR="007B23DF" w:rsidRPr="00F40FAE" w:rsidRDefault="007B23DF" w:rsidP="004A1EA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7B23DF" w:rsidRPr="00F40FAE" w:rsidTr="004A1EA9">
        <w:trPr>
          <w:cantSplit/>
        </w:trPr>
        <w:tc>
          <w:tcPr>
            <w:tcW w:w="3591" w:type="dxa"/>
          </w:tcPr>
          <w:p w:rsidR="007B23DF" w:rsidRPr="00F40FAE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:rsidR="007B23DF" w:rsidRPr="00F40FA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7B23DF" w:rsidRPr="00F40FAE" w:rsidRDefault="007B23DF" w:rsidP="004A1EA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:rsidR="007B23DF" w:rsidRPr="00F40FA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23DF" w:rsidRPr="00F40FAE" w:rsidTr="004A1EA9">
        <w:trPr>
          <w:cantSplit/>
        </w:trPr>
        <w:tc>
          <w:tcPr>
            <w:tcW w:w="3591" w:type="dxa"/>
          </w:tcPr>
          <w:p w:rsidR="007B23DF" w:rsidRPr="00F40FAE" w:rsidRDefault="007B23DF" w:rsidP="004A1EA9">
            <w:pPr>
              <w:spacing w:line="240" w:lineRule="auto"/>
              <w:ind w:left="450" w:hanging="3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3DF" w:rsidRPr="00F40FA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7B23DF" w:rsidRPr="00F40FAE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23DF" w:rsidRPr="00F40FA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:rsidR="007B23DF" w:rsidRPr="00F40FAE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B23DF" w:rsidRPr="00F40FA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7B23DF" w:rsidRPr="00F40FAE" w:rsidRDefault="007B23DF" w:rsidP="004A1E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7B23DF" w:rsidRPr="00F40FAE" w:rsidRDefault="007B23DF" w:rsidP="004A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7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0FA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7B23DF" w:rsidRPr="00F40FAE" w:rsidTr="004A1EA9">
        <w:trPr>
          <w:cantSplit/>
        </w:trPr>
        <w:tc>
          <w:tcPr>
            <w:tcW w:w="3591" w:type="dxa"/>
          </w:tcPr>
          <w:p w:rsidR="007B23DF" w:rsidRPr="00F40FAE" w:rsidRDefault="007B23DF" w:rsidP="004A1EA9">
            <w:pPr>
              <w:spacing w:line="240" w:lineRule="auto"/>
              <w:ind w:left="450" w:hanging="33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3DF" w:rsidRPr="00F40FA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7B23DF" w:rsidRPr="00F40FA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23DF" w:rsidRPr="00F40FAE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B23DF" w:rsidRPr="00F40FA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B23DF" w:rsidRPr="00F40FAE" w:rsidRDefault="007B23DF" w:rsidP="004A1EA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:rsidR="007B23DF" w:rsidRPr="00F40FA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7B23DF" w:rsidRPr="00F40FAE" w:rsidRDefault="007B23DF" w:rsidP="004A1EA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631A00" w:rsidRPr="00A77F9E" w:rsidTr="004A1EA9">
        <w:trPr>
          <w:cantSplit/>
        </w:trPr>
        <w:tc>
          <w:tcPr>
            <w:tcW w:w="3591" w:type="dxa"/>
          </w:tcPr>
          <w:p w:rsidR="00631A00" w:rsidRPr="00631A00" w:rsidRDefault="00631A00" w:rsidP="00631A00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31A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vAlign w:val="bottom"/>
          </w:tcPr>
          <w:p w:rsidR="00631A00" w:rsidRPr="00586D9A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</w:rPr>
              <w:t>2,44</w:t>
            </w:r>
            <w:r w:rsidR="00586D9A" w:rsidRPr="00586D9A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:rsidR="00631A00" w:rsidRPr="00586D9A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31A00" w:rsidRPr="00586D9A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</w:rPr>
              <w:t>1,847</w:t>
            </w:r>
          </w:p>
        </w:tc>
        <w:tc>
          <w:tcPr>
            <w:tcW w:w="142" w:type="dxa"/>
          </w:tcPr>
          <w:p w:rsidR="00631A00" w:rsidRPr="00586D9A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631A00" w:rsidRPr="00586D9A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</w:t>
            </w:r>
            <w:r w:rsidR="00586D9A"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2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lang w:val="en-GB"/>
              </w:rPr>
              <w:t>1,847</w:t>
            </w:r>
          </w:p>
        </w:tc>
      </w:tr>
      <w:tr w:rsidR="00631A00" w:rsidRPr="00A77F9E" w:rsidTr="004A1EA9">
        <w:trPr>
          <w:cantSplit/>
          <w:trHeight w:val="74"/>
        </w:trPr>
        <w:tc>
          <w:tcPr>
            <w:tcW w:w="3591" w:type="dxa"/>
          </w:tcPr>
          <w:p w:rsidR="00631A00" w:rsidRPr="00631A00" w:rsidRDefault="00631A00" w:rsidP="00631A00">
            <w:pPr>
              <w:tabs>
                <w:tab w:val="clear" w:pos="227"/>
                <w:tab w:val="clear" w:pos="680"/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31A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31A00" w:rsidRPr="00586D9A" w:rsidRDefault="002770E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31C87" w:rsidRPr="00586D9A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631A00" w:rsidRPr="00586D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31C87" w:rsidRPr="00586D9A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586D9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:rsidR="00631A00" w:rsidRPr="00586D9A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31A00" w:rsidRPr="00586D9A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586D9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71529" w:rsidRPr="00586D9A">
              <w:rPr>
                <w:rFonts w:ascii="Browallia New" w:hAnsi="Browallia New" w:cs="Browallia New"/>
                <w:sz w:val="28"/>
                <w:szCs w:val="28"/>
              </w:rPr>
              <w:t>,2</w:t>
            </w:r>
            <w:r w:rsidRPr="00586D9A"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Pr="00586D9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631A00" w:rsidRPr="00586D9A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31A00" w:rsidRPr="00586D9A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631A00" w:rsidRPr="00586D9A" w:rsidRDefault="007C201C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86D9A"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2730D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Pr="00631A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31A00" w:rsidRPr="00A77F9E" w:rsidTr="004A1EA9">
        <w:trPr>
          <w:cantSplit/>
        </w:trPr>
        <w:tc>
          <w:tcPr>
            <w:tcW w:w="3591" w:type="dxa"/>
          </w:tcPr>
          <w:p w:rsidR="00631A00" w:rsidRPr="00631A00" w:rsidRDefault="00631A00" w:rsidP="00631A00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31A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631A00" w:rsidRPr="00586D9A" w:rsidRDefault="00E848D8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31A00" w:rsidRPr="00586D9A">
              <w:rPr>
                <w:rFonts w:ascii="Browallia New" w:hAnsi="Browallia New" w:cs="Browallia New"/>
                <w:sz w:val="28"/>
                <w:szCs w:val="28"/>
              </w:rPr>
              <w:t>14,</w:t>
            </w:r>
            <w:r w:rsidR="006E6859" w:rsidRPr="00586D9A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2770E0" w:rsidRPr="00586D9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:rsidR="00631A00" w:rsidRPr="00586D9A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631A00" w:rsidRPr="00586D9A" w:rsidRDefault="00F71529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31A00" w:rsidRPr="00586D9A">
              <w:rPr>
                <w:rFonts w:ascii="Browallia New" w:hAnsi="Browallia New" w:cs="Browallia New"/>
                <w:sz w:val="28"/>
                <w:szCs w:val="28"/>
              </w:rPr>
              <w:t>1,450</w:t>
            </w:r>
            <w:r w:rsidRPr="00586D9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631A00" w:rsidRPr="00586D9A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631A00" w:rsidRPr="00586D9A" w:rsidRDefault="00586D9A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31A00"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86D9A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2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631A00" w:rsidRPr="00A77F9E" w:rsidTr="004A1EA9">
        <w:trPr>
          <w:cantSplit/>
        </w:trPr>
        <w:tc>
          <w:tcPr>
            <w:tcW w:w="3591" w:type="dxa"/>
          </w:tcPr>
          <w:p w:rsidR="00631A00" w:rsidRPr="00631A00" w:rsidRDefault="00631A00" w:rsidP="00631A00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12" w:space="0" w:color="auto"/>
              <w:bottom w:val="nil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nil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31A00" w:rsidRPr="00F40FAE" w:rsidTr="004A1EA9">
        <w:trPr>
          <w:cantSplit/>
        </w:trPr>
        <w:tc>
          <w:tcPr>
            <w:tcW w:w="3591" w:type="dxa"/>
          </w:tcPr>
          <w:p w:rsidR="00631A00" w:rsidRPr="00631A00" w:rsidRDefault="00631A00" w:rsidP="00631A00">
            <w:pPr>
              <w:tabs>
                <w:tab w:val="left" w:pos="4318"/>
              </w:tabs>
              <w:spacing w:line="240" w:lineRule="auto"/>
              <w:ind w:left="450" w:hanging="336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31A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  <w:r w:rsidRPr="00631A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ab/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31A0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E7B4D">
              <w:rPr>
                <w:rFonts w:ascii="Browallia New" w:hAnsi="Browallia New" w:cs="Browallia New" w:hint="cs"/>
                <w:sz w:val="28"/>
                <w:szCs w:val="28"/>
                <w:cs/>
              </w:rPr>
              <w:t>8</w:t>
            </w:r>
            <w:r w:rsidRPr="00631A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A0D62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631A0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31A00">
              <w:rPr>
                <w:rFonts w:ascii="Browallia New" w:hAnsi="Browallia New" w:cs="Browallia New"/>
                <w:sz w:val="28"/>
                <w:szCs w:val="28"/>
              </w:rPr>
              <w:t>51,580</w:t>
            </w:r>
            <w:r w:rsidRPr="00631A0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31A0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E7B4D">
              <w:rPr>
                <w:rFonts w:ascii="Browallia New" w:hAnsi="Browallia New" w:cs="Browallia New" w:hint="cs"/>
                <w:sz w:val="28"/>
                <w:szCs w:val="28"/>
                <w:cs/>
              </w:rPr>
              <w:t>8</w:t>
            </w:r>
            <w:r w:rsidRPr="00631A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A0D62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631A0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631A00" w:rsidRPr="00631A00" w:rsidRDefault="00631A00" w:rsidP="00631A0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12" w:space="0" w:color="auto"/>
            </w:tcBorders>
          </w:tcPr>
          <w:p w:rsidR="00631A00" w:rsidRPr="00631A00" w:rsidRDefault="00631A00" w:rsidP="0063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1A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631A00">
              <w:rPr>
                <w:rFonts w:ascii="Browallia New" w:hAnsi="Browallia New" w:cs="Browallia New"/>
                <w:sz w:val="28"/>
                <w:szCs w:val="28"/>
                <w:lang w:val="en-GB"/>
              </w:rPr>
              <w:t>51,580</w:t>
            </w:r>
            <w:r w:rsidRPr="00631A0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31771A" w:rsidRDefault="0031771A" w:rsidP="00F10CDF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31771A" w:rsidRDefault="0031771A" w:rsidP="00F10CDF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AA68D0" w:rsidRPr="0035697B" w:rsidRDefault="00AA68D0" w:rsidP="00F10CDF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AA68D0" w:rsidRDefault="00AA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  <w:r>
        <w:rPr>
          <w:rFonts w:ascii="Browallia New" w:hAnsi="Browallia New" w:cs="Browallia New"/>
          <w:i/>
          <w:iCs/>
          <w:sz w:val="28"/>
          <w:szCs w:val="28"/>
          <w:cs/>
        </w:rPr>
        <w:br w:type="page"/>
      </w:r>
    </w:p>
    <w:p w:rsidR="00076A7E" w:rsidRPr="00DF115C" w:rsidRDefault="00076A7E" w:rsidP="00DD33A5">
      <w:pPr>
        <w:pStyle w:val="BodyText"/>
        <w:spacing w:after="0"/>
        <w:ind w:left="426" w:firstLine="425"/>
        <w:rPr>
          <w:rFonts w:ascii="Browallia New" w:hAnsi="Browallia New" w:cs="Browallia New"/>
          <w:i/>
          <w:iCs/>
          <w:sz w:val="28"/>
          <w:szCs w:val="28"/>
        </w:rPr>
      </w:pPr>
      <w:r w:rsidRPr="00DF115C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ภาษีเงินได้ที่รับรู้ในกำไรขาดทุนเบ็ดเสร็จอื่น</w:t>
      </w:r>
    </w:p>
    <w:p w:rsidR="00076A7E" w:rsidRPr="00DF115C" w:rsidRDefault="00076A7E" w:rsidP="00076A7E">
      <w:pPr>
        <w:pStyle w:val="BodyText"/>
        <w:spacing w:after="0"/>
        <w:ind w:left="426"/>
        <w:rPr>
          <w:rFonts w:ascii="Browallia New" w:hAnsi="Browallia New" w:cs="Browallia New"/>
          <w:i/>
          <w:iCs/>
          <w:sz w:val="28"/>
          <w:szCs w:val="28"/>
        </w:rPr>
      </w:pPr>
    </w:p>
    <w:tbl>
      <w:tblPr>
        <w:tblW w:w="8486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1"/>
        <w:gridCol w:w="868"/>
        <w:gridCol w:w="180"/>
        <w:gridCol w:w="990"/>
        <w:gridCol w:w="180"/>
        <w:gridCol w:w="777"/>
        <w:gridCol w:w="180"/>
        <w:gridCol w:w="842"/>
        <w:gridCol w:w="180"/>
        <w:gridCol w:w="900"/>
        <w:gridCol w:w="180"/>
        <w:gridCol w:w="868"/>
      </w:tblGrid>
      <w:tr w:rsidR="00076A7E" w:rsidRPr="00D86BFD" w:rsidTr="00D86BFD">
        <w:trPr>
          <w:cantSplit/>
        </w:trPr>
        <w:tc>
          <w:tcPr>
            <w:tcW w:w="2341" w:type="dxa"/>
          </w:tcPr>
          <w:p w:rsidR="00076A7E" w:rsidRPr="00D86BFD" w:rsidRDefault="00076A7E" w:rsidP="009E3944">
            <w:pPr>
              <w:ind w:left="-1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Cs w:val="22"/>
              </w:rPr>
            </w:pPr>
            <w:r w:rsidRPr="00D86BFD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 xml:space="preserve">(หน่วย </w:t>
            </w:r>
            <w:r w:rsidRPr="00D86BFD">
              <w:rPr>
                <w:rFonts w:ascii="Browallia New" w:hAnsi="Browallia New" w:cs="Browallia New"/>
                <w:b/>
                <w:szCs w:val="22"/>
                <w:lang w:bidi="th-TH"/>
              </w:rPr>
              <w:t xml:space="preserve">: </w:t>
            </w:r>
            <w:r w:rsidR="00D878AA" w:rsidRPr="00D86BFD">
              <w:rPr>
                <w:rFonts w:ascii="Browallia New" w:hAnsi="Browallia New" w:cs="Browallia New" w:hint="cs"/>
                <w:b/>
                <w:szCs w:val="22"/>
                <w:cs/>
                <w:lang w:bidi="th-TH"/>
              </w:rPr>
              <w:t>พัน</w:t>
            </w:r>
            <w:r w:rsidRPr="00D86BFD">
              <w:rPr>
                <w:rFonts w:ascii="Browallia New" w:hAnsi="Browallia New" w:cs="Browallia New"/>
                <w:b/>
                <w:szCs w:val="22"/>
                <w:cs/>
                <w:lang w:bidi="th-TH"/>
              </w:rPr>
              <w:t>บาท)</w:t>
            </w:r>
          </w:p>
        </w:tc>
      </w:tr>
      <w:tr w:rsidR="00076A7E" w:rsidRPr="00D86BFD" w:rsidTr="00D86BFD">
        <w:trPr>
          <w:cantSplit/>
        </w:trPr>
        <w:tc>
          <w:tcPr>
            <w:tcW w:w="2341" w:type="dxa"/>
          </w:tcPr>
          <w:p w:rsidR="00076A7E" w:rsidRPr="00D86BFD" w:rsidRDefault="00076A7E" w:rsidP="009E3944">
            <w:pPr>
              <w:rPr>
                <w:rFonts w:ascii="Browallia New" w:hAnsi="Browallia New" w:cs="Browallia New"/>
                <w:b/>
                <w:bCs/>
                <w:color w:val="0000FF"/>
                <w:sz w:val="22"/>
                <w:szCs w:val="22"/>
                <w:cs/>
              </w:rPr>
            </w:pPr>
          </w:p>
        </w:tc>
        <w:tc>
          <w:tcPr>
            <w:tcW w:w="6145" w:type="dxa"/>
            <w:gridSpan w:val="11"/>
            <w:tcBorders>
              <w:bottom w:val="single" w:sz="4" w:space="0" w:color="auto"/>
            </w:tcBorders>
          </w:tcPr>
          <w:p w:rsidR="00076A7E" w:rsidRPr="00D86BFD" w:rsidRDefault="00076A7E" w:rsidP="009E3944">
            <w:pPr>
              <w:pStyle w:val="acctfourfigures"/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rtl/>
                <w:cs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งบการเงิน</w:t>
            </w:r>
            <w:r w:rsidRPr="00D86BFD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รวม</w:t>
            </w:r>
            <w:r w:rsidR="003664D7" w:rsidRPr="00D86BFD">
              <w:rPr>
                <w:rFonts w:ascii="Browallia New" w:hAnsi="Browallia New" w:cs="Browallia New" w:hint="cs"/>
                <w:szCs w:val="22"/>
                <w:cs/>
                <w:lang w:val="en-US" w:bidi="th-TH"/>
              </w:rPr>
              <w:t>และ</w:t>
            </w:r>
            <w:r w:rsidR="003664D7"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076A7E" w:rsidRPr="00D86BFD" w:rsidTr="00D86BFD">
        <w:trPr>
          <w:cantSplit/>
        </w:trPr>
        <w:tc>
          <w:tcPr>
            <w:tcW w:w="2341" w:type="dxa"/>
          </w:tcPr>
          <w:p w:rsidR="00076A7E" w:rsidRPr="00D86BFD" w:rsidRDefault="00076A7E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</w:rPr>
              <w:t>2560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</w:rPr>
            </w:pPr>
            <w:r w:rsidRPr="00D86BFD">
              <w:rPr>
                <w:rFonts w:ascii="Browallia New" w:hAnsi="Browallia New" w:cs="Browallia New"/>
                <w:szCs w:val="22"/>
              </w:rPr>
              <w:t>2559</w:t>
            </w:r>
          </w:p>
        </w:tc>
      </w:tr>
      <w:tr w:rsidR="00076A7E" w:rsidRPr="00D86BFD" w:rsidTr="00D86BFD">
        <w:trPr>
          <w:cantSplit/>
        </w:trPr>
        <w:tc>
          <w:tcPr>
            <w:tcW w:w="2341" w:type="dxa"/>
          </w:tcPr>
          <w:p w:rsidR="00076A7E" w:rsidRPr="00D86BFD" w:rsidRDefault="00076A7E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ก่อน</w:t>
            </w:r>
          </w:p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สุทธิจาก</w:t>
            </w:r>
          </w:p>
          <w:p w:rsidR="00076A7E" w:rsidRPr="00D86BFD" w:rsidRDefault="00076A7E" w:rsidP="009E39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D86BFD">
              <w:rPr>
                <w:rFonts w:ascii="Browallia New" w:hAnsi="Browallia New" w:cs="Browalli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076A7E" w:rsidRPr="00D86BFD" w:rsidTr="00D86BFD">
        <w:trPr>
          <w:cantSplit/>
        </w:trPr>
        <w:tc>
          <w:tcPr>
            <w:tcW w:w="2341" w:type="dxa"/>
          </w:tcPr>
          <w:p w:rsidR="00076A7E" w:rsidRPr="00D86BFD" w:rsidRDefault="00076A7E" w:rsidP="009E3944">
            <w:pPr>
              <w:ind w:left="180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:rsidR="00076A7E" w:rsidRPr="00D86BFD" w:rsidRDefault="00076A7E" w:rsidP="009E39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076A7E" w:rsidRPr="00D86BFD" w:rsidTr="00D86BFD">
        <w:trPr>
          <w:cantSplit/>
        </w:trPr>
        <w:tc>
          <w:tcPr>
            <w:tcW w:w="2341" w:type="dxa"/>
          </w:tcPr>
          <w:p w:rsidR="00D86BFD" w:rsidRPr="00D86BFD" w:rsidRDefault="00BB1CFD" w:rsidP="009E394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D86BFD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กำไรที่ยังไม่เกิดขึ้นจริงใน</w:t>
            </w:r>
            <w:r w:rsidR="00D86BFD" w:rsidRPr="00D86BF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:rsidR="00076A7E" w:rsidRPr="00D86BFD" w:rsidRDefault="00D86BFD" w:rsidP="009E394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6BF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BB1CFD" w:rsidRPr="00D86BFD">
              <w:rPr>
                <w:rFonts w:ascii="Browallia New" w:hAnsi="Browallia New" w:cs="Browalli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868" w:type="dxa"/>
            <w:vAlign w:val="bottom"/>
          </w:tcPr>
          <w:p w:rsidR="00076A7E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137,464</w:t>
            </w:r>
          </w:p>
        </w:tc>
        <w:tc>
          <w:tcPr>
            <w:tcW w:w="180" w:type="dxa"/>
            <w:vAlign w:val="bottom"/>
          </w:tcPr>
          <w:p w:rsidR="00076A7E" w:rsidRPr="00D86BFD" w:rsidRDefault="00076A7E" w:rsidP="009E3944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076A7E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(27,492)</w:t>
            </w:r>
          </w:p>
        </w:tc>
        <w:tc>
          <w:tcPr>
            <w:tcW w:w="180" w:type="dxa"/>
            <w:vAlign w:val="bottom"/>
          </w:tcPr>
          <w:p w:rsidR="00076A7E" w:rsidRPr="00D86BFD" w:rsidRDefault="00076A7E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vAlign w:val="bottom"/>
          </w:tcPr>
          <w:p w:rsidR="00076A7E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109,972</w:t>
            </w:r>
          </w:p>
        </w:tc>
        <w:tc>
          <w:tcPr>
            <w:tcW w:w="180" w:type="dxa"/>
            <w:vAlign w:val="bottom"/>
          </w:tcPr>
          <w:p w:rsidR="00076A7E" w:rsidRPr="00D86BFD" w:rsidRDefault="00076A7E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vAlign w:val="bottom"/>
          </w:tcPr>
          <w:p w:rsidR="00076A7E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257,898</w:t>
            </w:r>
          </w:p>
        </w:tc>
        <w:tc>
          <w:tcPr>
            <w:tcW w:w="180" w:type="dxa"/>
            <w:vAlign w:val="bottom"/>
          </w:tcPr>
          <w:p w:rsidR="00076A7E" w:rsidRPr="00D86BFD" w:rsidRDefault="00076A7E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76A7E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(51,580)</w:t>
            </w:r>
          </w:p>
        </w:tc>
        <w:tc>
          <w:tcPr>
            <w:tcW w:w="180" w:type="dxa"/>
            <w:vAlign w:val="bottom"/>
          </w:tcPr>
          <w:p w:rsidR="00076A7E" w:rsidRPr="00D86BFD" w:rsidRDefault="00076A7E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:rsidR="00076A7E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206,318</w:t>
            </w:r>
          </w:p>
        </w:tc>
      </w:tr>
      <w:tr w:rsidR="00BB1CFD" w:rsidRPr="00D86BFD" w:rsidTr="00D86BFD">
        <w:trPr>
          <w:cantSplit/>
        </w:trPr>
        <w:tc>
          <w:tcPr>
            <w:tcW w:w="2341" w:type="dxa"/>
          </w:tcPr>
          <w:p w:rsidR="00BB1CFD" w:rsidRPr="00D86BFD" w:rsidRDefault="00BB1CFD" w:rsidP="00BB1CF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6BFD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กำไรจากการประมาณ</w:t>
            </w:r>
          </w:p>
          <w:p w:rsidR="00BB1CFD" w:rsidRPr="00D86BFD" w:rsidRDefault="00BB1CFD" w:rsidP="00BB1CFD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6B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D86BFD">
              <w:rPr>
                <w:rFonts w:ascii="Browallia New" w:hAnsi="Browallia New" w:cs="Browalli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868" w:type="dxa"/>
            <w:vAlign w:val="bottom"/>
          </w:tcPr>
          <w:p w:rsidR="00BB1CFD" w:rsidRPr="00D86BFD" w:rsidRDefault="003A0D62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 w:hint="cs"/>
                <w:szCs w:val="22"/>
                <w:cs/>
                <w:lang w:val="en-US" w:bidi="th-TH"/>
              </w:rPr>
              <w:t>3</w:t>
            </w: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D86BFD">
              <w:rPr>
                <w:rFonts w:ascii="Browallia New" w:hAnsi="Browallia New" w:cs="Browallia New" w:hint="cs"/>
                <w:szCs w:val="22"/>
                <w:cs/>
                <w:lang w:val="en-US" w:bidi="th-TH"/>
              </w:rPr>
              <w:t>272</w:t>
            </w:r>
          </w:p>
        </w:tc>
        <w:tc>
          <w:tcPr>
            <w:tcW w:w="180" w:type="dxa"/>
            <w:vAlign w:val="bottom"/>
          </w:tcPr>
          <w:p w:rsidR="00BB1CFD" w:rsidRPr="00D86BFD" w:rsidRDefault="00BB1CFD" w:rsidP="00BB1CFD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B1CFD" w:rsidRPr="00D86BFD" w:rsidRDefault="000A218C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(</w:t>
            </w:r>
            <w:r w:rsidR="003A0D62" w:rsidRPr="00D86BFD">
              <w:rPr>
                <w:rFonts w:ascii="Browallia New" w:hAnsi="Browallia New" w:cs="Browallia New"/>
                <w:szCs w:val="22"/>
                <w:lang w:val="en-US" w:bidi="th-TH"/>
              </w:rPr>
              <w:t>654</w:t>
            </w: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BB1CFD" w:rsidRPr="00D86BFD" w:rsidRDefault="00BB1CFD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777" w:type="dxa"/>
            <w:vAlign w:val="bottom"/>
          </w:tcPr>
          <w:p w:rsidR="00BB1CFD" w:rsidRPr="00D86BFD" w:rsidRDefault="003A0D62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2</w:t>
            </w:r>
            <w:r w:rsidR="007C201C" w:rsidRPr="00D86BFD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618</w:t>
            </w:r>
          </w:p>
        </w:tc>
        <w:tc>
          <w:tcPr>
            <w:tcW w:w="180" w:type="dxa"/>
            <w:vAlign w:val="bottom"/>
          </w:tcPr>
          <w:p w:rsidR="00BB1CFD" w:rsidRPr="00D86BFD" w:rsidRDefault="00BB1CFD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42" w:type="dxa"/>
            <w:vAlign w:val="bottom"/>
          </w:tcPr>
          <w:p w:rsidR="00BB1CFD" w:rsidRPr="00D86BFD" w:rsidRDefault="00BB1CFD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1CFD" w:rsidRPr="00D86BFD" w:rsidRDefault="00BB1CFD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BB1CFD" w:rsidRPr="00D86BFD" w:rsidRDefault="00BB1CFD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1CFD" w:rsidRPr="00D86BFD" w:rsidRDefault="00BB1CFD" w:rsidP="000A218C">
            <w:pPr>
              <w:pStyle w:val="acctfourfigures"/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:rsidR="00BB1CFD" w:rsidRPr="00D86BFD" w:rsidRDefault="00BB1CFD" w:rsidP="000A2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D86BFD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</w:tbl>
    <w:p w:rsidR="007B23DF" w:rsidRPr="00F40FAE" w:rsidRDefault="00FC04B5" w:rsidP="00FC04B5">
      <w:pPr>
        <w:tabs>
          <w:tab w:val="clear" w:pos="227"/>
          <w:tab w:val="clear" w:pos="454"/>
          <w:tab w:val="clear" w:pos="680"/>
          <w:tab w:val="clear" w:pos="907"/>
          <w:tab w:val="left" w:pos="9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p w:rsidR="00F466E6" w:rsidRPr="00432720" w:rsidRDefault="00432720" w:rsidP="00DD33A5">
      <w:pPr>
        <w:tabs>
          <w:tab w:val="clear" w:pos="227"/>
          <w:tab w:val="clear" w:pos="454"/>
          <w:tab w:val="clear" w:pos="680"/>
          <w:tab w:val="clear" w:pos="907"/>
          <w:tab w:val="left" w:pos="981"/>
        </w:tabs>
        <w:spacing w:line="240" w:lineRule="auto"/>
        <w:ind w:firstLine="4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>2</w:t>
      </w:r>
      <w:r w:rsidR="00645CE9">
        <w:rPr>
          <w:rFonts w:ascii="Browallia New" w:hAnsi="Browallia New" w:cs="Browallia New"/>
          <w:sz w:val="28"/>
          <w:szCs w:val="28"/>
          <w:lang w:val="en-GB"/>
        </w:rPr>
        <w:t>9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FC2D9C">
        <w:rPr>
          <w:rFonts w:ascii="Browallia New" w:hAnsi="Browallia New" w:cs="Browallia New" w:hint="cs"/>
          <w:sz w:val="28"/>
          <w:szCs w:val="28"/>
          <w:cs/>
          <w:lang w:val="en-GB"/>
        </w:rPr>
        <w:t>2</w:t>
      </w:r>
      <w:r w:rsidR="00FA7EF3" w:rsidRPr="0043272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D33A5">
        <w:rPr>
          <w:rFonts w:ascii="Browallia New" w:hAnsi="Browallia New" w:cs="Browallia New"/>
          <w:sz w:val="28"/>
          <w:szCs w:val="28"/>
          <w:lang w:val="en-GB"/>
        </w:rPr>
        <w:tab/>
      </w:r>
      <w:r w:rsidR="007B23DF" w:rsidRPr="00432720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ภาษีเงินได้รอการตัดบัญชี</w:t>
      </w:r>
    </w:p>
    <w:p w:rsidR="00F466E6" w:rsidRPr="00F466E6" w:rsidRDefault="00F466E6" w:rsidP="00F46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81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7B23DF" w:rsidRPr="00F40FAE" w:rsidRDefault="007B23DF" w:rsidP="007B23DF">
      <w:pPr>
        <w:tabs>
          <w:tab w:val="clear" w:pos="454"/>
          <w:tab w:val="clear" w:pos="680"/>
          <w:tab w:val="left" w:pos="426"/>
          <w:tab w:val="left" w:pos="720"/>
        </w:tabs>
        <w:spacing w:line="240" w:lineRule="auto"/>
        <w:ind w:firstLine="97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7B23DF" w:rsidRPr="00F40FAE" w:rsidRDefault="007B23DF" w:rsidP="007B23DF">
      <w:pPr>
        <w:spacing w:line="240" w:lineRule="auto"/>
        <w:ind w:left="540" w:hanging="90"/>
        <w:rPr>
          <w:rFonts w:ascii="Browallia New" w:hAnsi="Browallia New" w:cs="Browallia New"/>
          <w:spacing w:val="-4"/>
        </w:rPr>
      </w:pPr>
    </w:p>
    <w:tbl>
      <w:tblPr>
        <w:tblW w:w="850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132"/>
        <w:gridCol w:w="1330"/>
        <w:gridCol w:w="142"/>
        <w:gridCol w:w="1165"/>
        <w:gridCol w:w="1359"/>
        <w:gridCol w:w="1377"/>
      </w:tblGrid>
      <w:tr w:rsidR="007B23DF" w:rsidRPr="00F40FAE" w:rsidTr="004A1EA9">
        <w:tc>
          <w:tcPr>
            <w:tcW w:w="3132" w:type="dxa"/>
          </w:tcPr>
          <w:p w:rsidR="007B23DF" w:rsidRPr="00F40FAE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72" w:type="dxa"/>
            <w:gridSpan w:val="2"/>
          </w:tcPr>
          <w:p w:rsidR="007B23DF" w:rsidRPr="00F40FAE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:rsidR="007B23DF" w:rsidRPr="00F40FAE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hideMark/>
          </w:tcPr>
          <w:p w:rsidR="007B23DF" w:rsidRPr="00F40FAE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40FA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F40FA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7B23DF" w:rsidRPr="00A77F9E" w:rsidTr="004A1EA9">
        <w:tc>
          <w:tcPr>
            <w:tcW w:w="3132" w:type="dxa"/>
          </w:tcPr>
          <w:p w:rsidR="007B23DF" w:rsidRPr="00F44701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637" w:type="dxa"/>
            <w:gridSpan w:val="3"/>
            <w:hideMark/>
          </w:tcPr>
          <w:p w:rsidR="007B23DF" w:rsidRPr="00F44701" w:rsidRDefault="007B23DF" w:rsidP="004A1E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447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hideMark/>
          </w:tcPr>
          <w:p w:rsidR="007B23DF" w:rsidRPr="00F44701" w:rsidRDefault="007B23DF" w:rsidP="004A1EA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44701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23DF" w:rsidRPr="00A77F9E" w:rsidTr="004A1EA9">
        <w:tc>
          <w:tcPr>
            <w:tcW w:w="3132" w:type="dxa"/>
          </w:tcPr>
          <w:p w:rsidR="007B23DF" w:rsidRPr="00F44701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  <w:hideMark/>
          </w:tcPr>
          <w:p w:rsidR="007B23DF" w:rsidRPr="00F44701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07" w:type="dxa"/>
            <w:gridSpan w:val="2"/>
            <w:vAlign w:val="bottom"/>
            <w:hideMark/>
          </w:tcPr>
          <w:p w:rsidR="007B23DF" w:rsidRPr="00F44701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359" w:type="dxa"/>
            <w:vAlign w:val="bottom"/>
            <w:hideMark/>
          </w:tcPr>
          <w:p w:rsidR="007B23DF" w:rsidRPr="00F44701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77" w:type="dxa"/>
            <w:vAlign w:val="bottom"/>
            <w:hideMark/>
          </w:tcPr>
          <w:p w:rsidR="007B23DF" w:rsidRPr="00F44701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7B23DF" w:rsidRPr="00A77F9E" w:rsidTr="004A1EA9">
        <w:tc>
          <w:tcPr>
            <w:tcW w:w="3132" w:type="dxa"/>
          </w:tcPr>
          <w:p w:rsidR="007B23DF" w:rsidRPr="00F44701" w:rsidRDefault="007B23DF" w:rsidP="004A1EA9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30" w:type="dxa"/>
          </w:tcPr>
          <w:p w:rsidR="007B23DF" w:rsidRPr="00F44701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07" w:type="dxa"/>
            <w:gridSpan w:val="2"/>
          </w:tcPr>
          <w:p w:rsidR="007B23DF" w:rsidRPr="00F44701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59" w:type="dxa"/>
          </w:tcPr>
          <w:p w:rsidR="007B23DF" w:rsidRPr="00F44701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377" w:type="dxa"/>
          </w:tcPr>
          <w:p w:rsidR="007B23DF" w:rsidRPr="00F44701" w:rsidRDefault="007B23DF" w:rsidP="004A1E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44701" w:rsidRPr="00A77F9E" w:rsidTr="004A1EA9">
        <w:tc>
          <w:tcPr>
            <w:tcW w:w="3132" w:type="dxa"/>
            <w:hideMark/>
          </w:tcPr>
          <w:p w:rsidR="00F44701" w:rsidRPr="00F44701" w:rsidRDefault="00F44701" w:rsidP="00F44701">
            <w:pPr>
              <w:tabs>
                <w:tab w:val="clear" w:pos="45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0" w:type="dxa"/>
          </w:tcPr>
          <w:p w:rsidR="00F44701" w:rsidRPr="00F44701" w:rsidRDefault="00F44701" w:rsidP="00F44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C201C">
              <w:rPr>
                <w:rFonts w:ascii="Browallia New" w:hAnsi="Browallia New" w:cs="Browallia New"/>
                <w:sz w:val="28"/>
                <w:szCs w:val="28"/>
                <w:lang w:val="en-GB"/>
              </w:rPr>
              <w:t>6,543</w:t>
            </w:r>
          </w:p>
        </w:tc>
        <w:tc>
          <w:tcPr>
            <w:tcW w:w="1307" w:type="dxa"/>
            <w:gridSpan w:val="2"/>
          </w:tcPr>
          <w:p w:rsidR="00F44701" w:rsidRPr="00F44701" w:rsidRDefault="00F44701" w:rsidP="00F44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32,461</w:t>
            </w:r>
          </w:p>
        </w:tc>
        <w:tc>
          <w:tcPr>
            <w:tcW w:w="1359" w:type="dxa"/>
          </w:tcPr>
          <w:p w:rsidR="00F44701" w:rsidRPr="00F44701" w:rsidRDefault="00F44701" w:rsidP="00F44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5,</w:t>
            </w:r>
            <w:r w:rsidR="007C201C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377" w:type="dxa"/>
          </w:tcPr>
          <w:p w:rsidR="00F44701" w:rsidRPr="00F44701" w:rsidRDefault="00F44701" w:rsidP="00F44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32,461</w:t>
            </w:r>
          </w:p>
        </w:tc>
      </w:tr>
      <w:tr w:rsidR="00F44701" w:rsidRPr="00A77F9E" w:rsidTr="004A1EA9">
        <w:tc>
          <w:tcPr>
            <w:tcW w:w="3132" w:type="dxa"/>
          </w:tcPr>
          <w:p w:rsidR="00F44701" w:rsidRPr="00F44701" w:rsidRDefault="00F44701" w:rsidP="00F44701">
            <w:pPr>
              <w:tabs>
                <w:tab w:val="clear" w:pos="454"/>
                <w:tab w:val="clear" w:pos="3515"/>
                <w:tab w:val="clear" w:pos="3742"/>
                <w:tab w:val="left" w:pos="3498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0" w:type="dxa"/>
          </w:tcPr>
          <w:p w:rsidR="00F44701" w:rsidRPr="00F44701" w:rsidRDefault="00F44701" w:rsidP="00F4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(</w:t>
            </w: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1,104</w:t>
            </w: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07" w:type="dxa"/>
            <w:gridSpan w:val="2"/>
          </w:tcPr>
          <w:p w:rsidR="00F44701" w:rsidRPr="00F44701" w:rsidRDefault="00F44701" w:rsidP="00F4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6,037</w:t>
            </w: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59" w:type="dxa"/>
          </w:tcPr>
          <w:p w:rsidR="00F44701" w:rsidRPr="00F44701" w:rsidRDefault="00F44701" w:rsidP="00F4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(</w:t>
            </w: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1,104</w:t>
            </w: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</w:tcPr>
          <w:p w:rsidR="00F44701" w:rsidRPr="00F44701" w:rsidRDefault="00F44701" w:rsidP="00F44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4701" w:rsidRPr="00F40FAE" w:rsidTr="004A1EA9">
        <w:tc>
          <w:tcPr>
            <w:tcW w:w="3132" w:type="dxa"/>
          </w:tcPr>
          <w:p w:rsidR="00F44701" w:rsidRPr="00F44701" w:rsidRDefault="00F44701" w:rsidP="00F44701">
            <w:pPr>
              <w:tabs>
                <w:tab w:val="clear" w:pos="454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30" w:type="dxa"/>
          </w:tcPr>
          <w:p w:rsidR="00F44701" w:rsidRPr="00F44701" w:rsidRDefault="00F44701" w:rsidP="00F4470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C201C">
              <w:rPr>
                <w:rFonts w:ascii="Browallia New" w:hAnsi="Browallia New" w:cs="Browallia New"/>
                <w:sz w:val="28"/>
                <w:szCs w:val="28"/>
              </w:rPr>
              <w:t>5,439</w:t>
            </w:r>
          </w:p>
        </w:tc>
        <w:tc>
          <w:tcPr>
            <w:tcW w:w="1307" w:type="dxa"/>
            <w:gridSpan w:val="2"/>
          </w:tcPr>
          <w:p w:rsidR="00F44701" w:rsidRPr="00F44701" w:rsidRDefault="00F44701" w:rsidP="00F4470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26,424</w:t>
            </w:r>
          </w:p>
        </w:tc>
        <w:tc>
          <w:tcPr>
            <w:tcW w:w="1359" w:type="dxa"/>
          </w:tcPr>
          <w:p w:rsidR="00F44701" w:rsidRPr="00F44701" w:rsidRDefault="00F44701" w:rsidP="00F4470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4,</w:t>
            </w:r>
            <w:r w:rsidR="007C201C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377" w:type="dxa"/>
          </w:tcPr>
          <w:p w:rsidR="00F44701" w:rsidRPr="00F44701" w:rsidRDefault="00F44701" w:rsidP="00F4470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4701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32,461</w:t>
            </w:r>
          </w:p>
        </w:tc>
      </w:tr>
    </w:tbl>
    <w:p w:rsidR="007B23DF" w:rsidRDefault="007B23DF" w:rsidP="007B23DF">
      <w:pPr>
        <w:tabs>
          <w:tab w:val="clear" w:pos="227"/>
          <w:tab w:val="clear" w:pos="454"/>
          <w:tab w:val="left" w:pos="426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</w:p>
    <w:p w:rsidR="007B23DF" w:rsidRPr="00F40FAE" w:rsidRDefault="00DD33A5" w:rsidP="007B23DF">
      <w:pPr>
        <w:tabs>
          <w:tab w:val="clear" w:pos="454"/>
          <w:tab w:val="clear" w:pos="680"/>
          <w:tab w:val="left" w:pos="426"/>
          <w:tab w:val="left" w:pos="720"/>
        </w:tabs>
        <w:spacing w:line="240" w:lineRule="auto"/>
        <w:ind w:firstLine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ab/>
      </w:r>
      <w:r>
        <w:rPr>
          <w:rFonts w:ascii="Browallia New" w:hAnsi="Browallia New" w:cs="Browallia New"/>
          <w:sz w:val="28"/>
          <w:szCs w:val="28"/>
          <w:lang w:val="en-GB"/>
        </w:rPr>
        <w:tab/>
      </w:r>
      <w:r w:rsidR="007B23DF" w:rsidRPr="00F40FAE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:rsidR="007B23DF" w:rsidRPr="00F40FAE" w:rsidRDefault="007B23DF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195"/>
        <w:gridCol w:w="1274"/>
        <w:gridCol w:w="1357"/>
        <w:gridCol w:w="1351"/>
        <w:gridCol w:w="7"/>
        <w:gridCol w:w="1288"/>
      </w:tblGrid>
      <w:tr w:rsidR="00BC0E77" w:rsidRPr="00F40FAE" w:rsidTr="00D86BFD">
        <w:tc>
          <w:tcPr>
            <w:tcW w:w="3195" w:type="dxa"/>
            <w:vAlign w:val="bottom"/>
          </w:tcPr>
          <w:p w:rsidR="007B23DF" w:rsidRPr="00F40FAE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7B23DF" w:rsidRPr="00F40FA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03" w:type="dxa"/>
            <w:gridSpan w:val="4"/>
            <w:vAlign w:val="bottom"/>
            <w:hideMark/>
          </w:tcPr>
          <w:p w:rsidR="007B23DF" w:rsidRPr="00F40FA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C0E77" w:rsidRPr="00F40FAE" w:rsidTr="00D86BFD">
        <w:tc>
          <w:tcPr>
            <w:tcW w:w="3195" w:type="dxa"/>
            <w:vAlign w:val="bottom"/>
          </w:tcPr>
          <w:p w:rsidR="007B23DF" w:rsidRPr="00F40FAE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77" w:type="dxa"/>
            <w:gridSpan w:val="5"/>
          </w:tcPr>
          <w:p w:rsidR="007B23DF" w:rsidRPr="00F40FAE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54230" w:rsidRPr="00F40FAE" w:rsidTr="00D86BFD">
        <w:tc>
          <w:tcPr>
            <w:tcW w:w="3195" w:type="dxa"/>
            <w:vAlign w:val="bottom"/>
          </w:tcPr>
          <w:p w:rsidR="00A54230" w:rsidRPr="00F40FAE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A54230" w:rsidRPr="00F40FAE" w:rsidRDefault="00A54230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  <w:hideMark/>
          </w:tcPr>
          <w:p w:rsidR="00A54230" w:rsidRPr="00F40FAE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บันทึกเป็นรายได้(ค่าใช้จ่าย)</w:t>
            </w:r>
          </w:p>
        </w:tc>
        <w:tc>
          <w:tcPr>
            <w:tcW w:w="1295" w:type="dxa"/>
            <w:gridSpan w:val="2"/>
            <w:vAlign w:val="bottom"/>
          </w:tcPr>
          <w:p w:rsidR="00A54230" w:rsidRPr="00F40FAE" w:rsidRDefault="00A54230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230" w:rsidRPr="00F40FAE" w:rsidTr="00D86BFD">
        <w:tc>
          <w:tcPr>
            <w:tcW w:w="3195" w:type="dxa"/>
            <w:vAlign w:val="bottom"/>
          </w:tcPr>
          <w:p w:rsidR="00A54230" w:rsidRPr="00F40FAE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  <w:hideMark/>
          </w:tcPr>
          <w:p w:rsidR="00A54230" w:rsidRPr="00F40FAE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357" w:type="dxa"/>
            <w:vAlign w:val="bottom"/>
            <w:hideMark/>
          </w:tcPr>
          <w:p w:rsidR="00A54230" w:rsidRPr="00F40FAE" w:rsidRDefault="00A54230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58" w:type="dxa"/>
            <w:gridSpan w:val="2"/>
            <w:vAlign w:val="bottom"/>
            <w:hideMark/>
          </w:tcPr>
          <w:p w:rsidR="00A54230" w:rsidRPr="00F40FAE" w:rsidRDefault="00141416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88" w:type="dxa"/>
            <w:vAlign w:val="bottom"/>
            <w:hideMark/>
          </w:tcPr>
          <w:p w:rsidR="00A54230" w:rsidRPr="00F40FAE" w:rsidRDefault="00A5423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A54230" w:rsidRPr="00F40FAE" w:rsidTr="00D86BFD">
        <w:tc>
          <w:tcPr>
            <w:tcW w:w="3195" w:type="dxa"/>
            <w:vAlign w:val="bottom"/>
            <w:hideMark/>
          </w:tcPr>
          <w:p w:rsidR="00A54230" w:rsidRPr="00F40FAE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274" w:type="dxa"/>
            <w:vAlign w:val="bottom"/>
          </w:tcPr>
          <w:p w:rsidR="00A54230" w:rsidRPr="00F40FAE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:rsidR="00A54230" w:rsidRPr="00F40FAE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A54230" w:rsidRPr="00F40FAE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A54230" w:rsidRPr="00F40FAE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04A21" w:rsidRPr="00A77F9E" w:rsidTr="00D86BFD">
        <w:tc>
          <w:tcPr>
            <w:tcW w:w="3195" w:type="dxa"/>
            <w:vAlign w:val="bottom"/>
          </w:tcPr>
          <w:p w:rsidR="00704A21" w:rsidRPr="00A77F9E" w:rsidRDefault="00704A21" w:rsidP="00704A2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74" w:type="dxa"/>
          </w:tcPr>
          <w:p w:rsidR="00704A21" w:rsidRPr="00704A21" w:rsidRDefault="00704A21" w:rsidP="00704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6,073</w:t>
            </w:r>
          </w:p>
        </w:tc>
        <w:tc>
          <w:tcPr>
            <w:tcW w:w="1357" w:type="dxa"/>
          </w:tcPr>
          <w:p w:rsidR="00704A21" w:rsidRPr="00704A21" w:rsidRDefault="007C201C" w:rsidP="00704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1,017</w:t>
            </w:r>
          </w:p>
        </w:tc>
        <w:tc>
          <w:tcPr>
            <w:tcW w:w="1358" w:type="dxa"/>
            <w:gridSpan w:val="2"/>
            <w:vAlign w:val="bottom"/>
          </w:tcPr>
          <w:p w:rsidR="00704A21" w:rsidRPr="00704A21" w:rsidRDefault="00435EEB" w:rsidP="00704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(654)</w:t>
            </w:r>
          </w:p>
        </w:tc>
        <w:tc>
          <w:tcPr>
            <w:tcW w:w="1288" w:type="dxa"/>
          </w:tcPr>
          <w:p w:rsidR="00704A21" w:rsidRPr="00704A21" w:rsidRDefault="002B27F5" w:rsidP="00704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6,436</w:t>
            </w:r>
          </w:p>
        </w:tc>
      </w:tr>
      <w:tr w:rsidR="007C201C" w:rsidRPr="00A77F9E" w:rsidTr="00D86BFD">
        <w:tc>
          <w:tcPr>
            <w:tcW w:w="3195" w:type="dxa"/>
            <w:vAlign w:val="bottom"/>
          </w:tcPr>
          <w:p w:rsidR="007C201C" w:rsidRPr="00A77F9E" w:rsidRDefault="007C201C" w:rsidP="007C201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บริษัทร่วม</w:t>
            </w:r>
            <w:r w:rsidR="005B7F47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274" w:type="dxa"/>
          </w:tcPr>
          <w:p w:rsidR="007C201C" w:rsidRPr="00704A21" w:rsidRDefault="007C201C" w:rsidP="007C2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7" w:type="dxa"/>
          </w:tcPr>
          <w:p w:rsidR="007C201C" w:rsidRPr="00704A21" w:rsidRDefault="002B27F5" w:rsidP="007C2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10,107</w:t>
            </w:r>
          </w:p>
        </w:tc>
        <w:tc>
          <w:tcPr>
            <w:tcW w:w="1358" w:type="dxa"/>
            <w:gridSpan w:val="2"/>
            <w:vAlign w:val="bottom"/>
          </w:tcPr>
          <w:p w:rsidR="007C201C" w:rsidRPr="00704A21" w:rsidRDefault="007C201C" w:rsidP="007C2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8" w:type="dxa"/>
          </w:tcPr>
          <w:p w:rsidR="007C201C" w:rsidRPr="00704A21" w:rsidRDefault="007C201C" w:rsidP="007C2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10,107</w:t>
            </w:r>
          </w:p>
        </w:tc>
      </w:tr>
      <w:tr w:rsidR="00704A21" w:rsidRPr="00A77F9E" w:rsidTr="00D86BFD">
        <w:tc>
          <w:tcPr>
            <w:tcW w:w="3195" w:type="dxa"/>
            <w:vAlign w:val="bottom"/>
          </w:tcPr>
          <w:p w:rsidR="00704A21" w:rsidRPr="00A77F9E" w:rsidRDefault="00704A21" w:rsidP="00704A2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74" w:type="dxa"/>
          </w:tcPr>
          <w:p w:rsidR="00704A21" w:rsidRPr="00704A21" w:rsidRDefault="00704A21" w:rsidP="00704A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</w:p>
        </w:tc>
        <w:tc>
          <w:tcPr>
            <w:tcW w:w="1357" w:type="dxa"/>
            <w:vAlign w:val="bottom"/>
          </w:tcPr>
          <w:p w:rsidR="00704A21" w:rsidRPr="00704A21" w:rsidRDefault="002B27F5" w:rsidP="00704A2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:rsidR="00704A21" w:rsidRPr="00704A21" w:rsidRDefault="00704A21" w:rsidP="00704A2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  <w:r w:rsidRPr="00704A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88" w:type="dxa"/>
          </w:tcPr>
          <w:p w:rsidR="00704A21" w:rsidRPr="00704A21" w:rsidRDefault="00704A21" w:rsidP="00704A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04A21" w:rsidRPr="00A77F9E" w:rsidTr="00D86BFD">
        <w:tc>
          <w:tcPr>
            <w:tcW w:w="3195" w:type="dxa"/>
            <w:vAlign w:val="bottom"/>
          </w:tcPr>
          <w:p w:rsidR="00704A21" w:rsidRPr="00A77F9E" w:rsidRDefault="00704A21" w:rsidP="00704A2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:rsidR="00704A21" w:rsidRPr="00704A21" w:rsidRDefault="00704A21" w:rsidP="00704A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32,461</w:t>
            </w:r>
          </w:p>
        </w:tc>
        <w:tc>
          <w:tcPr>
            <w:tcW w:w="1357" w:type="dxa"/>
            <w:vAlign w:val="bottom"/>
          </w:tcPr>
          <w:p w:rsidR="00704A21" w:rsidRPr="00704A21" w:rsidRDefault="002B27F5" w:rsidP="00704A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11,124</w:t>
            </w:r>
          </w:p>
        </w:tc>
        <w:tc>
          <w:tcPr>
            <w:tcW w:w="1358" w:type="dxa"/>
            <w:gridSpan w:val="2"/>
            <w:vAlign w:val="bottom"/>
          </w:tcPr>
          <w:p w:rsidR="00704A21" w:rsidRPr="00704A21" w:rsidRDefault="00704A21" w:rsidP="00704A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27F5">
              <w:rPr>
                <w:rFonts w:ascii="Browallia New" w:hAnsi="Browallia New" w:cs="Browallia New"/>
                <w:sz w:val="24"/>
                <w:szCs w:val="24"/>
                <w:lang w:val="en-GB"/>
              </w:rPr>
              <w:t>7,042</w:t>
            </w:r>
            <w:r w:rsidRPr="00704A2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88" w:type="dxa"/>
            <w:vAlign w:val="bottom"/>
          </w:tcPr>
          <w:p w:rsidR="00704A21" w:rsidRPr="00704A21" w:rsidRDefault="00704A21" w:rsidP="00704A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04A2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27F5">
              <w:rPr>
                <w:rFonts w:ascii="Browallia New" w:hAnsi="Browallia New" w:cs="Browallia New"/>
                <w:sz w:val="24"/>
                <w:szCs w:val="24"/>
                <w:lang w:val="en-GB"/>
              </w:rPr>
              <w:t>6,543</w:t>
            </w:r>
          </w:p>
        </w:tc>
      </w:tr>
      <w:tr w:rsidR="00A54230" w:rsidRPr="00A77F9E" w:rsidTr="00D86BFD">
        <w:tc>
          <w:tcPr>
            <w:tcW w:w="3195" w:type="dxa"/>
            <w:vAlign w:val="bottom"/>
            <w:hideMark/>
          </w:tcPr>
          <w:p w:rsidR="00A54230" w:rsidRPr="00A77F9E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</w:rPr>
            </w:pPr>
          </w:p>
          <w:p w:rsidR="00A54230" w:rsidRPr="00A77F9E" w:rsidRDefault="00A54230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: </w:t>
            </w:r>
          </w:p>
        </w:tc>
        <w:tc>
          <w:tcPr>
            <w:tcW w:w="1274" w:type="dxa"/>
            <w:vAlign w:val="bottom"/>
          </w:tcPr>
          <w:p w:rsidR="00A54230" w:rsidRPr="00A4332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57" w:type="dxa"/>
            <w:vAlign w:val="bottom"/>
          </w:tcPr>
          <w:p w:rsidR="00A54230" w:rsidRPr="00A4332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A54230" w:rsidRPr="00A4332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  <w:vAlign w:val="bottom"/>
          </w:tcPr>
          <w:p w:rsidR="00A54230" w:rsidRPr="00A4332A" w:rsidRDefault="00A54230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F06C5B" w:rsidRPr="00A77F9E" w:rsidTr="00D86BFD">
        <w:tc>
          <w:tcPr>
            <w:tcW w:w="3195" w:type="dxa"/>
            <w:vAlign w:val="bottom"/>
          </w:tcPr>
          <w:p w:rsidR="00F06C5B" w:rsidRPr="00A77F9E" w:rsidRDefault="007B7010" w:rsidP="00F06C5B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F06C5B"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</w:t>
            </w:r>
            <w:r w:rsidR="00F06C5B">
              <w:rPr>
                <w:rFonts w:ascii="Browallia New" w:hAnsi="Browallia New" w:cs="Browallia New" w:hint="cs"/>
                <w:sz w:val="24"/>
                <w:szCs w:val="24"/>
                <w:cs/>
              </w:rPr>
              <w:t>ม</w:t>
            </w:r>
            <w:r w:rsidR="005B7F47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274" w:type="dxa"/>
            <w:vAlign w:val="bottom"/>
          </w:tcPr>
          <w:p w:rsidR="00F06C5B" w:rsidRPr="00F06C5B" w:rsidRDefault="00F06C5B" w:rsidP="00F06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6C5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F06C5B">
              <w:rPr>
                <w:rFonts w:ascii="Browallia New" w:hAnsi="Browallia New" w:cs="Browallia New"/>
                <w:sz w:val="24"/>
                <w:szCs w:val="24"/>
              </w:rPr>
              <w:t>(6,037)</w:t>
            </w:r>
          </w:p>
        </w:tc>
        <w:tc>
          <w:tcPr>
            <w:tcW w:w="1357" w:type="dxa"/>
          </w:tcPr>
          <w:p w:rsidR="00F06C5B" w:rsidRPr="00F06C5B" w:rsidRDefault="003A0D62" w:rsidP="00F06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</w:rPr>
              <w:t>6,037</w:t>
            </w:r>
          </w:p>
        </w:tc>
        <w:tc>
          <w:tcPr>
            <w:tcW w:w="1358" w:type="dxa"/>
            <w:gridSpan w:val="2"/>
            <w:vAlign w:val="bottom"/>
          </w:tcPr>
          <w:p w:rsidR="00F06C5B" w:rsidRPr="00F06C5B" w:rsidRDefault="003A0D62" w:rsidP="00F06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8" w:type="dxa"/>
          </w:tcPr>
          <w:p w:rsidR="00F06C5B" w:rsidRPr="00F06C5B" w:rsidRDefault="00F06C5B" w:rsidP="00F06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E010A" w:rsidRPr="00A77F9E" w:rsidTr="00D86BFD">
        <w:tc>
          <w:tcPr>
            <w:tcW w:w="3195" w:type="dxa"/>
            <w:vAlign w:val="bottom"/>
          </w:tcPr>
          <w:p w:rsidR="005E010A" w:rsidRPr="00A77F9E" w:rsidRDefault="007B7010" w:rsidP="005E010A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E010A"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74" w:type="dxa"/>
            <w:vAlign w:val="bottom"/>
          </w:tcPr>
          <w:p w:rsidR="005E010A" w:rsidRPr="00F06C5B" w:rsidRDefault="005E010A" w:rsidP="005E0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:rsidR="005E010A" w:rsidRPr="00F06C5B" w:rsidRDefault="005E010A" w:rsidP="005E0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:rsidR="005E010A" w:rsidRPr="00F06C5B" w:rsidRDefault="00F06C5B" w:rsidP="005E0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288" w:type="dxa"/>
            <w:vAlign w:val="bottom"/>
          </w:tcPr>
          <w:p w:rsidR="005E010A" w:rsidRPr="00F06C5B" w:rsidRDefault="00F06C5B" w:rsidP="005E01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</w:tr>
      <w:tr w:rsidR="00A54230" w:rsidRPr="00A77F9E" w:rsidTr="00D86BFD">
        <w:tc>
          <w:tcPr>
            <w:tcW w:w="3195" w:type="dxa"/>
            <w:vAlign w:val="bottom"/>
          </w:tcPr>
          <w:p w:rsidR="00A54230" w:rsidRPr="00A77F9E" w:rsidRDefault="00A54230" w:rsidP="00A32BC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:rsidR="00A54230" w:rsidRPr="00F06C5B" w:rsidRDefault="00A54230" w:rsidP="00A32B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6,037</w:t>
            </w:r>
            <w:r w:rsidRPr="00F06C5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7" w:type="dxa"/>
            <w:vAlign w:val="bottom"/>
          </w:tcPr>
          <w:p w:rsidR="00A54230" w:rsidRPr="00F06C5B" w:rsidRDefault="00F2730D" w:rsidP="00A32B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</w:rPr>
              <w:t>6,037</w:t>
            </w:r>
          </w:p>
        </w:tc>
        <w:tc>
          <w:tcPr>
            <w:tcW w:w="1358" w:type="dxa"/>
            <w:gridSpan w:val="2"/>
            <w:vAlign w:val="bottom"/>
          </w:tcPr>
          <w:p w:rsidR="00A54230" w:rsidRPr="00F06C5B" w:rsidRDefault="003A0D62" w:rsidP="00A32B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  <w:tc>
          <w:tcPr>
            <w:tcW w:w="1288" w:type="dxa"/>
            <w:vAlign w:val="bottom"/>
          </w:tcPr>
          <w:p w:rsidR="00A54230" w:rsidRPr="00F06C5B" w:rsidRDefault="00F06C5B" w:rsidP="00A32BC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C5B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(1,104)</w:t>
            </w:r>
          </w:p>
        </w:tc>
      </w:tr>
      <w:tr w:rsidR="00D86BFD" w:rsidRPr="00A77F9E" w:rsidTr="00D86BFD">
        <w:tc>
          <w:tcPr>
            <w:tcW w:w="3195" w:type="dxa"/>
            <w:vAlign w:val="bottom"/>
          </w:tcPr>
          <w:p w:rsidR="00D86BFD" w:rsidRPr="00A77F9E" w:rsidRDefault="00D86BFD" w:rsidP="00D86BF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:rsidR="00D86BFD" w:rsidRPr="00F06C5B" w:rsidRDefault="00D86BFD" w:rsidP="00D86B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7" w:type="dxa"/>
            <w:vAlign w:val="bottom"/>
          </w:tcPr>
          <w:p w:rsidR="00D86BFD" w:rsidRPr="00F06C5B" w:rsidRDefault="00D86BFD" w:rsidP="00D86B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bottom"/>
          </w:tcPr>
          <w:p w:rsidR="00D86BFD" w:rsidRPr="00F06C5B" w:rsidRDefault="00D86BFD" w:rsidP="00D86B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8" w:type="dxa"/>
            <w:vAlign w:val="bottom"/>
          </w:tcPr>
          <w:p w:rsidR="00D86BFD" w:rsidRPr="00F06C5B" w:rsidRDefault="00D86BFD" w:rsidP="00D86B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:rsidR="007B23DF" w:rsidRPr="00857D42" w:rsidRDefault="007B23DF" w:rsidP="00857D42">
      <w:pPr>
        <w:spacing w:line="240" w:lineRule="auto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504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685"/>
        <w:gridCol w:w="1134"/>
        <w:gridCol w:w="1301"/>
        <w:gridCol w:w="1316"/>
        <w:gridCol w:w="1068"/>
      </w:tblGrid>
      <w:tr w:rsidR="007B23DF" w:rsidRPr="00A77F9E" w:rsidTr="00857D42">
        <w:tc>
          <w:tcPr>
            <w:tcW w:w="3685" w:type="dxa"/>
            <w:vAlign w:val="bottom"/>
          </w:tcPr>
          <w:p w:rsidR="007B23DF" w:rsidRPr="00A77F9E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23DF" w:rsidRPr="00A77F9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3"/>
            <w:vAlign w:val="bottom"/>
            <w:hideMark/>
          </w:tcPr>
          <w:p w:rsidR="007B23DF" w:rsidRPr="00A77F9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A77F9E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7B23DF" w:rsidRPr="00DE3DC5" w:rsidRDefault="00FE2AF3" w:rsidP="005237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3DC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</w:t>
            </w:r>
            <w:r w:rsidR="005237F4" w:rsidRPr="00DE3DC5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365B5" w:rsidRPr="00A77F9E" w:rsidRDefault="00D365B5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17" w:type="dxa"/>
            <w:gridSpan w:val="2"/>
            <w:vAlign w:val="bottom"/>
            <w:hideMark/>
          </w:tcPr>
          <w:p w:rsidR="00D365B5" w:rsidRPr="00A77F9E" w:rsidRDefault="00D365B5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บันทึกเป็นรายได้(ค่าใช้จ่าย)</w:t>
            </w:r>
          </w:p>
        </w:tc>
        <w:tc>
          <w:tcPr>
            <w:tcW w:w="1068" w:type="dxa"/>
            <w:vAlign w:val="bottom"/>
          </w:tcPr>
          <w:p w:rsidR="00D365B5" w:rsidRPr="00A77F9E" w:rsidRDefault="00D365B5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:rsidR="00D365B5" w:rsidRPr="00A77F9E" w:rsidRDefault="00D365B5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301" w:type="dxa"/>
            <w:vAlign w:val="bottom"/>
            <w:hideMark/>
          </w:tcPr>
          <w:p w:rsidR="00D365B5" w:rsidRPr="00A77F9E" w:rsidRDefault="00D365B5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16" w:type="dxa"/>
            <w:vAlign w:val="bottom"/>
            <w:hideMark/>
          </w:tcPr>
          <w:p w:rsidR="00D365B5" w:rsidRPr="00A77F9E" w:rsidRDefault="007B7010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68" w:type="dxa"/>
            <w:vAlign w:val="bottom"/>
            <w:hideMark/>
          </w:tcPr>
          <w:p w:rsidR="00D365B5" w:rsidRPr="00A77F9E" w:rsidRDefault="00D365B5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D365B5" w:rsidRPr="00A77F9E" w:rsidTr="00857D42">
        <w:tc>
          <w:tcPr>
            <w:tcW w:w="3685" w:type="dxa"/>
            <w:vAlign w:val="bottom"/>
            <w:hideMark/>
          </w:tcPr>
          <w:p w:rsidR="00D365B5" w:rsidRPr="00A77F9E" w:rsidRDefault="00D365B5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34" w:type="dxa"/>
            <w:vAlign w:val="bottom"/>
          </w:tcPr>
          <w:p w:rsidR="00D365B5" w:rsidRPr="00A77F9E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:rsidR="00D365B5" w:rsidRPr="00A77F9E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:rsidR="00D365B5" w:rsidRPr="00A77F9E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:rsidR="00D365B5" w:rsidRPr="00A77F9E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5237F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D365B5" w:rsidRPr="00DE1478" w:rsidRDefault="00D365B5" w:rsidP="005237F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5,168</w:t>
            </w:r>
          </w:p>
        </w:tc>
        <w:tc>
          <w:tcPr>
            <w:tcW w:w="1301" w:type="dxa"/>
          </w:tcPr>
          <w:p w:rsidR="00D365B5" w:rsidRPr="00DE1478" w:rsidRDefault="00D365B5" w:rsidP="005237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16" w:type="dxa"/>
            <w:vAlign w:val="bottom"/>
          </w:tcPr>
          <w:p w:rsidR="00D365B5" w:rsidRPr="00DE1478" w:rsidRDefault="00D365B5" w:rsidP="005237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8" w:type="dxa"/>
          </w:tcPr>
          <w:p w:rsidR="00D365B5" w:rsidRPr="00DE1478" w:rsidRDefault="00D365B5" w:rsidP="005237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6,073</w:t>
            </w: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5237F4">
            <w:pPr>
              <w:spacing w:line="240" w:lineRule="auto"/>
              <w:ind w:firstLine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34" w:type="dxa"/>
          </w:tcPr>
          <w:p w:rsidR="00D365B5" w:rsidRPr="00DE1478" w:rsidRDefault="00D365B5" w:rsidP="005237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77,968</w:t>
            </w:r>
          </w:p>
        </w:tc>
        <w:tc>
          <w:tcPr>
            <w:tcW w:w="1301" w:type="dxa"/>
            <w:vAlign w:val="bottom"/>
          </w:tcPr>
          <w:p w:rsidR="00D365B5" w:rsidRPr="00DE1478" w:rsidRDefault="00D365B5" w:rsidP="005237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:rsidR="00D365B5" w:rsidRPr="00DE1478" w:rsidRDefault="00D365B5" w:rsidP="005237F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51,580</w:t>
            </w:r>
            <w:r w:rsidRPr="00DE14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68" w:type="dxa"/>
          </w:tcPr>
          <w:p w:rsidR="00D365B5" w:rsidRPr="00DE1478" w:rsidRDefault="00D365B5" w:rsidP="005237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5237F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D365B5" w:rsidRPr="00DE1478" w:rsidRDefault="00D365B5" w:rsidP="005237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83,136</w:t>
            </w:r>
          </w:p>
        </w:tc>
        <w:tc>
          <w:tcPr>
            <w:tcW w:w="1301" w:type="dxa"/>
            <w:vAlign w:val="bottom"/>
          </w:tcPr>
          <w:p w:rsidR="00D365B5" w:rsidRPr="00DE1478" w:rsidRDefault="00D365B5" w:rsidP="005237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16" w:type="dxa"/>
            <w:vAlign w:val="bottom"/>
          </w:tcPr>
          <w:p w:rsidR="00D365B5" w:rsidRPr="00DE1478" w:rsidRDefault="00D365B5" w:rsidP="005237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51,580</w:t>
            </w:r>
            <w:r w:rsidRPr="00DE14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68" w:type="dxa"/>
            <w:vAlign w:val="bottom"/>
          </w:tcPr>
          <w:p w:rsidR="00D365B5" w:rsidRPr="00DE1478" w:rsidRDefault="00D365B5" w:rsidP="005237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478">
              <w:rPr>
                <w:rFonts w:ascii="Browallia New" w:hAnsi="Browallia New" w:cs="Browallia New"/>
                <w:sz w:val="24"/>
                <w:szCs w:val="24"/>
                <w:lang w:val="en-GB"/>
              </w:rPr>
              <w:t>32,461</w:t>
            </w:r>
          </w:p>
        </w:tc>
      </w:tr>
      <w:tr w:rsidR="00D365B5" w:rsidRPr="00A77F9E" w:rsidTr="00857D42">
        <w:tc>
          <w:tcPr>
            <w:tcW w:w="3685" w:type="dxa"/>
            <w:vAlign w:val="bottom"/>
            <w:hideMark/>
          </w:tcPr>
          <w:p w:rsidR="00D365B5" w:rsidRPr="00A77F9E" w:rsidRDefault="00D365B5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</w:rPr>
            </w:pPr>
          </w:p>
          <w:p w:rsidR="00D365B5" w:rsidRPr="00A77F9E" w:rsidRDefault="00D365B5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: </w:t>
            </w:r>
          </w:p>
        </w:tc>
        <w:tc>
          <w:tcPr>
            <w:tcW w:w="1134" w:type="dxa"/>
            <w:vAlign w:val="bottom"/>
          </w:tcPr>
          <w:p w:rsidR="00D365B5" w:rsidRPr="00A4332A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1" w:type="dxa"/>
            <w:vAlign w:val="bottom"/>
          </w:tcPr>
          <w:p w:rsidR="00D365B5" w:rsidRPr="00A4332A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16" w:type="dxa"/>
            <w:vAlign w:val="bottom"/>
          </w:tcPr>
          <w:p w:rsidR="00D365B5" w:rsidRPr="00A4332A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68" w:type="dxa"/>
            <w:vAlign w:val="bottom"/>
          </w:tcPr>
          <w:p w:rsidR="00D365B5" w:rsidRPr="00A4332A" w:rsidRDefault="00D365B5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4A1EA9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เงินลงทุนในบริษัทร่วม</w:t>
            </w:r>
            <w:r w:rsidR="00631C87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134" w:type="dxa"/>
            <w:vAlign w:val="bottom"/>
          </w:tcPr>
          <w:p w:rsidR="00D365B5" w:rsidRPr="006A03D7" w:rsidRDefault="00D365B5" w:rsidP="004A1EA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A03D7">
              <w:rPr>
                <w:rFonts w:ascii="Browallia New" w:hAnsi="Browallia New" w:cs="Browallia New"/>
                <w:sz w:val="24"/>
                <w:szCs w:val="24"/>
                <w:lang w:val="en-GB"/>
              </w:rPr>
              <w:t>8,429</w:t>
            </w: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1" w:type="dxa"/>
            <w:vAlign w:val="bottom"/>
          </w:tcPr>
          <w:p w:rsidR="00D365B5" w:rsidRPr="006A03D7" w:rsidRDefault="00D365B5" w:rsidP="004A1EA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lang w:val="en-GB"/>
              </w:rPr>
              <w:t>2,392</w:t>
            </w:r>
          </w:p>
        </w:tc>
        <w:tc>
          <w:tcPr>
            <w:tcW w:w="1316" w:type="dxa"/>
            <w:vAlign w:val="bottom"/>
          </w:tcPr>
          <w:p w:rsidR="00D365B5" w:rsidRPr="006A03D7" w:rsidRDefault="00D365B5" w:rsidP="004A1EA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8" w:type="dxa"/>
            <w:vAlign w:val="bottom"/>
          </w:tcPr>
          <w:p w:rsidR="00D365B5" w:rsidRPr="006A03D7" w:rsidRDefault="00D365B5" w:rsidP="004A1EA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A03D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6,037</w:t>
            </w: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365B5" w:rsidRPr="00A77F9E" w:rsidTr="00857D42">
        <w:tc>
          <w:tcPr>
            <w:tcW w:w="3685" w:type="dxa"/>
            <w:vAlign w:val="bottom"/>
          </w:tcPr>
          <w:p w:rsidR="00D365B5" w:rsidRPr="00A77F9E" w:rsidRDefault="00D365B5" w:rsidP="004A1EA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D365B5" w:rsidRPr="006A03D7" w:rsidRDefault="00D365B5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A03D7">
              <w:rPr>
                <w:rFonts w:ascii="Browallia New" w:hAnsi="Browallia New" w:cs="Browallia New"/>
                <w:sz w:val="24"/>
                <w:szCs w:val="24"/>
                <w:lang w:val="en-GB"/>
              </w:rPr>
              <w:t>8,429</w:t>
            </w: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1" w:type="dxa"/>
            <w:vAlign w:val="bottom"/>
          </w:tcPr>
          <w:p w:rsidR="00D365B5" w:rsidRPr="006A03D7" w:rsidRDefault="00D365B5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lang w:val="en-GB"/>
              </w:rPr>
              <w:t>2,392</w:t>
            </w:r>
          </w:p>
        </w:tc>
        <w:tc>
          <w:tcPr>
            <w:tcW w:w="1316" w:type="dxa"/>
            <w:vAlign w:val="bottom"/>
          </w:tcPr>
          <w:p w:rsidR="00D365B5" w:rsidRPr="006A03D7" w:rsidRDefault="00D365B5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8" w:type="dxa"/>
            <w:vAlign w:val="bottom"/>
          </w:tcPr>
          <w:p w:rsidR="00D365B5" w:rsidRPr="006A03D7" w:rsidRDefault="00D365B5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6A03D7">
              <w:rPr>
                <w:rFonts w:ascii="Browallia New" w:hAnsi="Browallia New" w:cs="Browallia New"/>
                <w:sz w:val="24"/>
                <w:szCs w:val="24"/>
                <w:lang w:val="en-GB"/>
              </w:rPr>
              <w:t>6,037</w:t>
            </w:r>
            <w:r w:rsidRPr="006A03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:rsidR="007B23DF" w:rsidRPr="00A77F9E" w:rsidRDefault="007B23DF" w:rsidP="007B23DF">
      <w:pPr>
        <w:spacing w:line="240" w:lineRule="auto"/>
        <w:ind w:left="567"/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:rsidR="007B23DF" w:rsidRDefault="007B23DF" w:rsidP="007B23DF"/>
    <w:tbl>
      <w:tblPr>
        <w:tblW w:w="854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727"/>
        <w:gridCol w:w="1170"/>
        <w:gridCol w:w="1209"/>
        <w:gridCol w:w="9"/>
        <w:gridCol w:w="1251"/>
        <w:gridCol w:w="24"/>
        <w:gridCol w:w="1152"/>
      </w:tblGrid>
      <w:tr w:rsidR="00BC0E77" w:rsidRPr="00A77F9E" w:rsidTr="00857D42">
        <w:trPr>
          <w:tblHeader/>
        </w:trPr>
        <w:tc>
          <w:tcPr>
            <w:tcW w:w="3727" w:type="dxa"/>
            <w:vAlign w:val="bottom"/>
          </w:tcPr>
          <w:p w:rsidR="007B23DF" w:rsidRPr="00A77F9E" w:rsidRDefault="007B23DF" w:rsidP="004A1EA9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15" w:type="dxa"/>
            <w:gridSpan w:val="6"/>
            <w:vAlign w:val="bottom"/>
            <w:hideMark/>
          </w:tcPr>
          <w:p w:rsidR="007B23DF" w:rsidRPr="00A77F9E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C0E77" w:rsidRPr="00A77F9E" w:rsidTr="00857D42">
        <w:trPr>
          <w:tblHeader/>
        </w:trPr>
        <w:tc>
          <w:tcPr>
            <w:tcW w:w="3727" w:type="dxa"/>
            <w:vAlign w:val="bottom"/>
          </w:tcPr>
          <w:p w:rsidR="007B23DF" w:rsidRPr="007B7010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15" w:type="dxa"/>
            <w:gridSpan w:val="6"/>
            <w:vAlign w:val="bottom"/>
            <w:hideMark/>
          </w:tcPr>
          <w:p w:rsidR="007B23DF" w:rsidRPr="007B7010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0E77" w:rsidRPr="00A77F9E" w:rsidTr="00857D42">
        <w:trPr>
          <w:tblHeader/>
        </w:trPr>
        <w:tc>
          <w:tcPr>
            <w:tcW w:w="3727" w:type="dxa"/>
            <w:vAlign w:val="bottom"/>
          </w:tcPr>
          <w:p w:rsidR="007B23DF" w:rsidRPr="007B7010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B23DF" w:rsidRPr="007B7010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3" w:type="dxa"/>
            <w:gridSpan w:val="4"/>
            <w:vAlign w:val="bottom"/>
            <w:hideMark/>
          </w:tcPr>
          <w:p w:rsidR="007B23DF" w:rsidRPr="007B7010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บันทึกเป็นรายได้ (ค่าใช้จ่าย)</w:t>
            </w:r>
          </w:p>
        </w:tc>
        <w:tc>
          <w:tcPr>
            <w:tcW w:w="1152" w:type="dxa"/>
            <w:vAlign w:val="bottom"/>
          </w:tcPr>
          <w:p w:rsidR="007B23DF" w:rsidRPr="007B7010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E77" w:rsidRPr="00A77F9E" w:rsidTr="00857D42">
        <w:trPr>
          <w:tblHeader/>
        </w:trPr>
        <w:tc>
          <w:tcPr>
            <w:tcW w:w="3727" w:type="dxa"/>
            <w:vAlign w:val="bottom"/>
          </w:tcPr>
          <w:p w:rsidR="007B23DF" w:rsidRPr="007B7010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7B23DF" w:rsidRPr="007B7010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B70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7B7010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218" w:type="dxa"/>
            <w:gridSpan w:val="2"/>
            <w:vAlign w:val="bottom"/>
            <w:hideMark/>
          </w:tcPr>
          <w:p w:rsidR="007B23DF" w:rsidRPr="007B7010" w:rsidRDefault="007B23DF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7B23DF" w:rsidRPr="007B7010" w:rsidRDefault="007B7010" w:rsidP="007B7010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vAlign w:val="bottom"/>
            <w:hideMark/>
          </w:tcPr>
          <w:p w:rsidR="007B23DF" w:rsidRPr="007B7010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7B7010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BC0E77" w:rsidRPr="00A77F9E" w:rsidTr="00857D42">
        <w:tc>
          <w:tcPr>
            <w:tcW w:w="3727" w:type="dxa"/>
            <w:vAlign w:val="bottom"/>
            <w:hideMark/>
          </w:tcPr>
          <w:p w:rsidR="007B23DF" w:rsidRPr="007B7010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70" w:type="dxa"/>
            <w:vAlign w:val="bottom"/>
          </w:tcPr>
          <w:p w:rsidR="007B23DF" w:rsidRPr="007B7010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bottom"/>
          </w:tcPr>
          <w:p w:rsidR="007B23DF" w:rsidRPr="007B7010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7B23DF" w:rsidRPr="007B7010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7B23DF" w:rsidRPr="007B7010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0E77" w:rsidRPr="00A77F9E" w:rsidTr="00857D42">
        <w:tc>
          <w:tcPr>
            <w:tcW w:w="3727" w:type="dxa"/>
            <w:vAlign w:val="bottom"/>
          </w:tcPr>
          <w:p w:rsidR="00E472BC" w:rsidRPr="007B7010" w:rsidRDefault="00E472BC" w:rsidP="00E472B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</w:t>
            </w:r>
            <w:r w:rsidRPr="007B7010">
              <w:rPr>
                <w:rFonts w:ascii="Browallia New" w:hAnsi="Browallia New" w:cs="Browallia New" w:hint="cs"/>
                <w:sz w:val="24"/>
                <w:szCs w:val="24"/>
                <w:cs/>
              </w:rPr>
              <w:t>นภาระผูกพัน</w:t>
            </w:r>
            <w:r w:rsidRPr="007B7010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:rsidR="00E472BC" w:rsidRPr="007B7010" w:rsidRDefault="00E472BC" w:rsidP="00E472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6,073</w:t>
            </w:r>
          </w:p>
        </w:tc>
        <w:tc>
          <w:tcPr>
            <w:tcW w:w="1218" w:type="dxa"/>
            <w:gridSpan w:val="2"/>
          </w:tcPr>
          <w:p w:rsidR="00E472BC" w:rsidRPr="007B7010" w:rsidRDefault="006E2E9E" w:rsidP="004430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544</w:t>
            </w:r>
          </w:p>
        </w:tc>
        <w:tc>
          <w:tcPr>
            <w:tcW w:w="1275" w:type="dxa"/>
            <w:gridSpan w:val="2"/>
          </w:tcPr>
          <w:p w:rsidR="00E472BC" w:rsidRPr="007B7010" w:rsidRDefault="00435EEB" w:rsidP="00E472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</w:rPr>
              <w:t>(654)</w:t>
            </w:r>
          </w:p>
        </w:tc>
        <w:tc>
          <w:tcPr>
            <w:tcW w:w="1152" w:type="dxa"/>
          </w:tcPr>
          <w:p w:rsidR="00E472BC" w:rsidRPr="007B7010" w:rsidRDefault="005237F4" w:rsidP="00E472B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="00906D37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</w:tr>
      <w:tr w:rsidR="00672A1C" w:rsidRPr="00A77F9E" w:rsidTr="00857D42">
        <w:tc>
          <w:tcPr>
            <w:tcW w:w="3727" w:type="dxa"/>
            <w:vAlign w:val="bottom"/>
          </w:tcPr>
          <w:p w:rsidR="00672A1C" w:rsidRPr="007B7010" w:rsidRDefault="006E4B87" w:rsidP="006E4B87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672A1C" w:rsidRPr="007B7010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672A1C" w:rsidRPr="007B7010" w:rsidRDefault="00672A1C" w:rsidP="00672A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</w:p>
        </w:tc>
        <w:tc>
          <w:tcPr>
            <w:tcW w:w="1218" w:type="dxa"/>
            <w:gridSpan w:val="2"/>
            <w:vAlign w:val="bottom"/>
          </w:tcPr>
          <w:p w:rsidR="00672A1C" w:rsidRPr="007B7010" w:rsidRDefault="00672A1C" w:rsidP="00672A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:rsidR="00672A1C" w:rsidRPr="007B7010" w:rsidRDefault="00672A1C" w:rsidP="00672A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672A1C" w:rsidRPr="007B7010" w:rsidRDefault="00672A1C" w:rsidP="00672A1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C0E77" w:rsidRPr="00A77F9E" w:rsidTr="00857D42">
        <w:tc>
          <w:tcPr>
            <w:tcW w:w="3727" w:type="dxa"/>
            <w:vAlign w:val="bottom"/>
          </w:tcPr>
          <w:p w:rsidR="00E472BC" w:rsidRPr="007B7010" w:rsidRDefault="00E472BC" w:rsidP="00E472BC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E472BC" w:rsidRPr="007B7010" w:rsidRDefault="00E472BC" w:rsidP="00E472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32,461</w:t>
            </w:r>
          </w:p>
        </w:tc>
        <w:tc>
          <w:tcPr>
            <w:tcW w:w="1218" w:type="dxa"/>
            <w:gridSpan w:val="2"/>
            <w:vAlign w:val="bottom"/>
          </w:tcPr>
          <w:p w:rsidR="00E472BC" w:rsidRPr="007B7010" w:rsidRDefault="006E2E9E" w:rsidP="00E472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75" w:type="dxa"/>
            <w:gridSpan w:val="2"/>
            <w:vAlign w:val="bottom"/>
          </w:tcPr>
          <w:p w:rsidR="00E472BC" w:rsidRPr="007B7010" w:rsidRDefault="00E472BC" w:rsidP="00E472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06D37">
              <w:rPr>
                <w:rFonts w:ascii="Browallia New" w:hAnsi="Browallia New" w:cs="Browallia New"/>
                <w:sz w:val="24"/>
                <w:szCs w:val="24"/>
                <w:lang w:val="en-GB"/>
              </w:rPr>
              <w:t>7,042</w:t>
            </w: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472BC" w:rsidRPr="007B7010" w:rsidRDefault="005237F4" w:rsidP="00E472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5,</w:t>
            </w:r>
            <w:r w:rsidR="00906D37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</w:tr>
      <w:tr w:rsidR="00F10CDF" w:rsidRPr="00F10CDF" w:rsidTr="00857D42">
        <w:tc>
          <w:tcPr>
            <w:tcW w:w="3727" w:type="dxa"/>
            <w:vAlign w:val="bottom"/>
          </w:tcPr>
          <w:p w:rsidR="00F10CDF" w:rsidRPr="007B7010" w:rsidRDefault="00F10CDF" w:rsidP="00F10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F10CDF" w:rsidRPr="007B7010" w:rsidRDefault="00F10CDF" w:rsidP="00F10C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bottom"/>
          </w:tcPr>
          <w:p w:rsidR="00F10CDF" w:rsidRPr="007B7010" w:rsidRDefault="00F10CDF" w:rsidP="00F10C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10CDF" w:rsidRPr="007B7010" w:rsidRDefault="00F10CDF" w:rsidP="00F10C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:rsidR="00F10CDF" w:rsidRPr="007B7010" w:rsidRDefault="00F10CDF" w:rsidP="00F10C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57D42" w:rsidRPr="00A77F9E" w:rsidTr="00857D42">
        <w:tc>
          <w:tcPr>
            <w:tcW w:w="3727" w:type="dxa"/>
            <w:vAlign w:val="bottom"/>
            <w:hideMark/>
          </w:tcPr>
          <w:p w:rsidR="00857D42" w:rsidRPr="007B7010" w:rsidRDefault="00857D42" w:rsidP="00AE597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70" w:type="dxa"/>
            <w:vAlign w:val="bottom"/>
          </w:tcPr>
          <w:p w:rsidR="00857D42" w:rsidRPr="007B7010" w:rsidRDefault="00857D42" w:rsidP="00F10C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:rsidR="00857D42" w:rsidRPr="007B7010" w:rsidRDefault="00857D42" w:rsidP="00F10C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857D42" w:rsidRPr="007B7010" w:rsidRDefault="00857D42" w:rsidP="00F10C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vAlign w:val="bottom"/>
          </w:tcPr>
          <w:p w:rsidR="00857D42" w:rsidRPr="007B7010" w:rsidRDefault="00857D42" w:rsidP="00F10CD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6B4E" w:rsidRPr="00A77F9E" w:rsidTr="00857D42">
        <w:tc>
          <w:tcPr>
            <w:tcW w:w="3727" w:type="dxa"/>
            <w:vAlign w:val="center"/>
          </w:tcPr>
          <w:p w:rsidR="00376B4E" w:rsidRPr="007B7010" w:rsidRDefault="00141416" w:rsidP="00141416">
            <w:pPr>
              <w:tabs>
                <w:tab w:val="clear" w:pos="227"/>
                <w:tab w:val="left" w:pos="31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7B7010" w:rsidRPr="007B70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76B4E" w:rsidRPr="007B7010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  <w:vAlign w:val="center"/>
          </w:tcPr>
          <w:p w:rsidR="00376B4E" w:rsidRPr="007B7010" w:rsidRDefault="00376B4E" w:rsidP="00C63E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8" w:type="dxa"/>
            <w:gridSpan w:val="2"/>
            <w:vAlign w:val="center"/>
          </w:tcPr>
          <w:p w:rsidR="00376B4E" w:rsidRPr="007B7010" w:rsidRDefault="00376B4E" w:rsidP="00C63E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376B4E" w:rsidRPr="007B7010" w:rsidRDefault="006D66C9" w:rsidP="00C63E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76B4E"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376B4E" w:rsidRPr="007B7010" w:rsidRDefault="006D66C9" w:rsidP="00C63E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76B4E" w:rsidRPr="007B7010">
              <w:rPr>
                <w:rFonts w:ascii="Browallia New" w:hAnsi="Browallia New" w:cs="Browallia New"/>
                <w:sz w:val="24"/>
                <w:szCs w:val="24"/>
              </w:rPr>
              <w:t>1,104</w:t>
            </w:r>
            <w:r w:rsidRPr="007B701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C0E77" w:rsidRPr="00A77F9E" w:rsidTr="00857D42">
        <w:tc>
          <w:tcPr>
            <w:tcW w:w="3727" w:type="dxa"/>
            <w:vAlign w:val="bottom"/>
          </w:tcPr>
          <w:p w:rsidR="00E472BC" w:rsidRPr="007B7010" w:rsidRDefault="00E472BC" w:rsidP="00C25B9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:rsidR="00E472BC" w:rsidRPr="007B7010" w:rsidRDefault="006D66C9" w:rsidP="00C25B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gridSpan w:val="2"/>
            <w:vAlign w:val="center"/>
          </w:tcPr>
          <w:p w:rsidR="00E472BC" w:rsidRPr="007B7010" w:rsidRDefault="006D66C9" w:rsidP="00C25B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E472BC" w:rsidRPr="007B7010" w:rsidRDefault="006D66C9" w:rsidP="00C25B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237F4"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E472BC" w:rsidRPr="007B7010" w:rsidRDefault="006D66C9" w:rsidP="00C25B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237F4"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1,104</w:t>
            </w:r>
            <w:r w:rsidRPr="007B701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:rsidR="00F10CDF" w:rsidRPr="00A77F9E" w:rsidRDefault="00F10CDF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54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685"/>
        <w:gridCol w:w="1170"/>
        <w:gridCol w:w="1218"/>
        <w:gridCol w:w="1275"/>
        <w:gridCol w:w="1197"/>
      </w:tblGrid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</w:p>
        </w:tc>
        <w:tc>
          <w:tcPr>
            <w:tcW w:w="4860" w:type="dxa"/>
            <w:gridSpan w:val="4"/>
            <w:vAlign w:val="bottom"/>
            <w:hideMark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3" w:type="dxa"/>
            <w:gridSpan w:val="2"/>
            <w:vAlign w:val="bottom"/>
            <w:hideMark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บันทึกเป็นรายได้ (ค่าใช้จ่าย)</w:t>
            </w:r>
          </w:p>
        </w:tc>
        <w:tc>
          <w:tcPr>
            <w:tcW w:w="1197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C53284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218" w:type="dxa"/>
            <w:vAlign w:val="bottom"/>
            <w:hideMark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75" w:type="dxa"/>
            <w:vAlign w:val="bottom"/>
            <w:hideMark/>
          </w:tcPr>
          <w:p w:rsidR="007B23DF" w:rsidRPr="00C53284" w:rsidRDefault="007B7010" w:rsidP="007B7010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97" w:type="dxa"/>
            <w:vAlign w:val="bottom"/>
            <w:hideMark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5328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53284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7B23DF" w:rsidRPr="00A77F9E" w:rsidTr="00857D42">
        <w:tc>
          <w:tcPr>
            <w:tcW w:w="3685" w:type="dxa"/>
            <w:vAlign w:val="bottom"/>
            <w:hideMark/>
          </w:tcPr>
          <w:p w:rsidR="007B23DF" w:rsidRPr="00C53284" w:rsidRDefault="007B23DF" w:rsidP="004A1EA9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70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</w:t>
            </w:r>
            <w:r w:rsidRPr="00C53284">
              <w:rPr>
                <w:rFonts w:ascii="Browallia New" w:hAnsi="Browallia New" w:cs="Browallia New" w:hint="cs"/>
                <w:sz w:val="24"/>
                <w:szCs w:val="24"/>
                <w:cs/>
              </w:rPr>
              <w:t>นภาระผูกพัน</w:t>
            </w: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5,168</w:t>
            </w:r>
          </w:p>
        </w:tc>
        <w:tc>
          <w:tcPr>
            <w:tcW w:w="1218" w:type="dxa"/>
            <w:vAlign w:val="bottom"/>
          </w:tcPr>
          <w:p w:rsidR="007B23DF" w:rsidRPr="00C53284" w:rsidRDefault="007B23DF" w:rsidP="004A1E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75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:rsidR="007B23DF" w:rsidRPr="00C53284" w:rsidRDefault="007B23DF" w:rsidP="004A1EA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6,073</w:t>
            </w: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ind w:firstLine="2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28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77,968</w:t>
            </w:r>
          </w:p>
        </w:tc>
        <w:tc>
          <w:tcPr>
            <w:tcW w:w="1218" w:type="dxa"/>
            <w:vAlign w:val="bottom"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51,580</w:t>
            </w:r>
            <w:r w:rsidRPr="00C5328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7" w:type="dxa"/>
          </w:tcPr>
          <w:p w:rsidR="007B23DF" w:rsidRPr="00C53284" w:rsidRDefault="007B23DF" w:rsidP="004A1E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26,388</w:t>
            </w:r>
          </w:p>
        </w:tc>
      </w:tr>
      <w:tr w:rsidR="007B23DF" w:rsidRPr="00A77F9E" w:rsidTr="00857D42">
        <w:tc>
          <w:tcPr>
            <w:tcW w:w="3685" w:type="dxa"/>
            <w:vAlign w:val="bottom"/>
          </w:tcPr>
          <w:p w:rsidR="007B23DF" w:rsidRPr="00C53284" w:rsidRDefault="007B23DF" w:rsidP="004A1EA9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7B23DF" w:rsidRPr="00C53284" w:rsidRDefault="007B23DF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83,136</w:t>
            </w:r>
          </w:p>
        </w:tc>
        <w:tc>
          <w:tcPr>
            <w:tcW w:w="1218" w:type="dxa"/>
            <w:vAlign w:val="bottom"/>
          </w:tcPr>
          <w:p w:rsidR="007B23DF" w:rsidRPr="00C53284" w:rsidRDefault="007B23DF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75" w:type="dxa"/>
            <w:vAlign w:val="bottom"/>
          </w:tcPr>
          <w:p w:rsidR="007B23DF" w:rsidRPr="00C53284" w:rsidRDefault="007B23DF" w:rsidP="004A1EA9">
            <w:pPr>
              <w:pBdr>
                <w:bottom w:val="single" w:sz="12" w:space="1" w:color="auto"/>
              </w:pBdr>
              <w:tabs>
                <w:tab w:val="clear" w:pos="680"/>
                <w:tab w:val="left" w:pos="80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C53284">
              <w:rPr>
                <w:rFonts w:ascii="Browallia New" w:hAnsi="Browallia New" w:cs="Browallia New"/>
                <w:sz w:val="24"/>
                <w:szCs w:val="24"/>
              </w:rPr>
              <w:t>51,580</w:t>
            </w:r>
            <w:r w:rsidRPr="00C5328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97" w:type="dxa"/>
          </w:tcPr>
          <w:p w:rsidR="007B23DF" w:rsidRPr="00C53284" w:rsidRDefault="007B23DF" w:rsidP="004A1E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3284">
              <w:rPr>
                <w:rFonts w:ascii="Browallia New" w:hAnsi="Browallia New" w:cs="Browallia New"/>
                <w:sz w:val="24"/>
                <w:szCs w:val="24"/>
                <w:lang w:val="en-GB"/>
              </w:rPr>
              <w:t>32,461</w:t>
            </w:r>
          </w:p>
        </w:tc>
      </w:tr>
    </w:tbl>
    <w:p w:rsidR="007B23DF" w:rsidRDefault="007B23DF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F7506" w:rsidRDefault="006F7506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BB1CFD" w:rsidRDefault="008850E0" w:rsidP="00FE6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8850E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8850E0">
        <w:rPr>
          <w:rFonts w:ascii="Browallia New" w:hAnsi="Browallia New" w:cs="Browallia New"/>
          <w:sz w:val="28"/>
          <w:szCs w:val="28"/>
        </w:rPr>
        <w:t xml:space="preserve">31 </w:t>
      </w:r>
      <w:r w:rsidRPr="008850E0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850E0">
        <w:rPr>
          <w:rFonts w:ascii="Browallia New" w:hAnsi="Browallia New" w:cs="Browallia New"/>
          <w:sz w:val="28"/>
          <w:szCs w:val="28"/>
        </w:rPr>
        <w:t xml:space="preserve"> 2560</w:t>
      </w:r>
      <w:r w:rsidR="004D7D92">
        <w:rPr>
          <w:rFonts w:ascii="Browallia New" w:hAnsi="Browallia New" w:cs="Browallia New"/>
          <w:sz w:val="28"/>
          <w:szCs w:val="28"/>
        </w:rPr>
        <w:t xml:space="preserve">  </w:t>
      </w:r>
      <w:r w:rsidR="004D7D92" w:rsidRPr="008850E0">
        <w:rPr>
          <w:rFonts w:ascii="Browallia New" w:hAnsi="Browallia New" w:cs="Browallia New" w:hint="cs"/>
          <w:sz w:val="28"/>
          <w:szCs w:val="28"/>
          <w:cs/>
        </w:rPr>
        <w:t>ในงบการเงินรวมและงบการเงินเฉพาะของบริษัท</w:t>
      </w:r>
      <w:r w:rsidRPr="008850E0">
        <w:rPr>
          <w:rFonts w:ascii="Browallia New" w:hAnsi="Browallia New" w:cs="Browallia New" w:hint="cs"/>
          <w:sz w:val="28"/>
          <w:szCs w:val="28"/>
          <w:cs/>
        </w:rPr>
        <w:t xml:space="preserve">ยังไม่ได้บันทึกสินทรัพย์ภาษีเงินได้รอการตัดบัญชีจากค่าเผื่อหนี้สงสัยจะสูญและค่าเผื่อสินค้าล่าสมัย รวมเป็นจำนวนเงิน </w:t>
      </w:r>
      <w:r w:rsidRPr="008850E0">
        <w:rPr>
          <w:rFonts w:ascii="Browallia New" w:hAnsi="Browallia New" w:cs="Browallia New"/>
          <w:sz w:val="28"/>
          <w:szCs w:val="28"/>
        </w:rPr>
        <w:t>18.35</w:t>
      </w:r>
      <w:r w:rsidRPr="008850E0">
        <w:rPr>
          <w:rFonts w:ascii="Browallia New" w:hAnsi="Browallia New" w:cs="Browallia New" w:hint="cs"/>
          <w:sz w:val="28"/>
          <w:szCs w:val="28"/>
          <w:cs/>
        </w:rPr>
        <w:t xml:space="preserve"> ล้านบาท (วันที่ </w:t>
      </w:r>
      <w:r w:rsidRPr="008850E0">
        <w:rPr>
          <w:rFonts w:ascii="Browallia New" w:hAnsi="Browallia New" w:cs="Browallia New"/>
          <w:sz w:val="28"/>
          <w:szCs w:val="28"/>
        </w:rPr>
        <w:t xml:space="preserve">31 </w:t>
      </w:r>
      <w:r w:rsidRPr="008850E0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8850E0">
        <w:rPr>
          <w:rFonts w:ascii="Browallia New" w:hAnsi="Browallia New" w:cs="Browallia New"/>
          <w:sz w:val="28"/>
          <w:szCs w:val="28"/>
        </w:rPr>
        <w:t xml:space="preserve">2559 : </w:t>
      </w:r>
      <w:r w:rsidRPr="008850E0">
        <w:rPr>
          <w:rFonts w:ascii="Browallia New" w:hAnsi="Browallia New" w:cs="Browallia New" w:hint="cs"/>
          <w:sz w:val="28"/>
          <w:szCs w:val="28"/>
          <w:cs/>
        </w:rPr>
        <w:t xml:space="preserve">รวมเป็นจำนวน </w:t>
      </w:r>
      <w:r w:rsidRPr="008850E0">
        <w:rPr>
          <w:rFonts w:ascii="Browallia New" w:hAnsi="Browallia New" w:cs="Browallia New"/>
          <w:sz w:val="28"/>
          <w:szCs w:val="28"/>
        </w:rPr>
        <w:t xml:space="preserve">11.47 </w:t>
      </w:r>
      <w:r w:rsidRPr="008850E0">
        <w:rPr>
          <w:rFonts w:ascii="Browallia New" w:hAnsi="Browallia New" w:cs="Browallia New" w:hint="cs"/>
          <w:sz w:val="28"/>
          <w:szCs w:val="28"/>
          <w:cs/>
        </w:rPr>
        <w:t>ล้านบาท) และ</w:t>
      </w:r>
      <w:r w:rsidR="004D7D92" w:rsidRPr="008850E0">
        <w:rPr>
          <w:rFonts w:ascii="Browallia New" w:hAnsi="Browallia New" w:cs="Browallia New" w:hint="cs"/>
          <w:sz w:val="28"/>
          <w:szCs w:val="28"/>
          <w:cs/>
        </w:rPr>
        <w:t>ในงบการเงินเฉพาะของบริษัท</w:t>
      </w:r>
      <w:r w:rsidRPr="008850E0">
        <w:rPr>
          <w:rFonts w:ascii="Browallia New" w:hAnsi="Browallia New" w:cs="Browallia New" w:hint="cs"/>
          <w:sz w:val="28"/>
          <w:szCs w:val="28"/>
          <w:cs/>
        </w:rPr>
        <w:t xml:space="preserve">ค่าเผื่อการด้อยค่าของเงินลงทุนในบริษัทร่วมอีกจำนวน </w:t>
      </w:r>
      <w:r w:rsidR="0034002B">
        <w:rPr>
          <w:rFonts w:ascii="Browallia New" w:hAnsi="Browallia New" w:cs="Browallia New"/>
          <w:sz w:val="28"/>
          <w:szCs w:val="28"/>
        </w:rPr>
        <w:t>19.04</w:t>
      </w:r>
      <w:r w:rsidRPr="008850E0">
        <w:rPr>
          <w:rFonts w:ascii="Browallia New" w:hAnsi="Browallia New" w:cs="Browallia New"/>
          <w:sz w:val="28"/>
          <w:szCs w:val="28"/>
        </w:rPr>
        <w:t xml:space="preserve"> </w:t>
      </w:r>
      <w:r w:rsidRPr="008850E0">
        <w:rPr>
          <w:rFonts w:ascii="Browallia New" w:hAnsi="Browallia New" w:cs="Browallia New" w:hint="cs"/>
          <w:sz w:val="28"/>
          <w:szCs w:val="28"/>
          <w:cs/>
        </w:rPr>
        <w:t>ล้านบาท เนื่องจากยังไม่มีความแน่นอนในการกลับรายการในอนาคตอันใกล้</w:t>
      </w:r>
    </w:p>
    <w:p w:rsidR="006F7506" w:rsidRDefault="006F7506" w:rsidP="00FE6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:rsidR="00236B4A" w:rsidRPr="00A77F9E" w:rsidRDefault="00236B4A" w:rsidP="00236B4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7F9E">
        <w:rPr>
          <w:rFonts w:ascii="Browallia New" w:hAnsi="Browallia New" w:cs="Browallia New"/>
          <w:b/>
          <w:bCs/>
          <w:sz w:val="28"/>
          <w:szCs w:val="28"/>
          <w:cs/>
        </w:rPr>
        <w:t>สิทธิพิเศษที่ได้รับจากการส่งเสริมการลงทุน</w:t>
      </w:r>
    </w:p>
    <w:p w:rsidR="00236B4A" w:rsidRPr="00AA68D0" w:rsidRDefault="00236B4A" w:rsidP="0023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236B4A" w:rsidRPr="00A77F9E" w:rsidRDefault="00236B4A" w:rsidP="0023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A77F9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ได้รับบัตรส่งเสริมการลงทุนจากคณะกรรมการส่งเสริมการลงทุน เมื่อวันที่ </w:t>
      </w:r>
      <w:r w:rsidRPr="00A77F9E">
        <w:rPr>
          <w:rFonts w:ascii="Browallia New" w:hAnsi="Browallia New" w:cs="Browallia New"/>
          <w:sz w:val="28"/>
          <w:szCs w:val="28"/>
          <w:lang w:val="en-GB"/>
        </w:rPr>
        <w:t xml:space="preserve">15 </w:t>
      </w: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 xml:space="preserve">มกราคม </w:t>
      </w:r>
      <w:r w:rsidRPr="00A77F9E">
        <w:rPr>
          <w:rFonts w:ascii="Browallia New" w:hAnsi="Browallia New" w:cs="Browallia New"/>
          <w:sz w:val="28"/>
          <w:szCs w:val="28"/>
          <w:lang w:val="en-GB"/>
        </w:rPr>
        <w:t xml:space="preserve">2557 </w:t>
      </w: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กิจการผลิตผลิตภัณฑ์โลหะ </w:t>
      </w:r>
      <w:r w:rsidR="005B7F47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>ได้รับสิทธิและประโยชน์</w:t>
      </w:r>
      <w:r w:rsidR="005B7F47">
        <w:rPr>
          <w:rFonts w:ascii="Browallia New" w:hAnsi="Browallia New" w:cs="Browallia New" w:hint="cs"/>
          <w:sz w:val="28"/>
          <w:szCs w:val="28"/>
          <w:cs/>
          <w:lang w:val="en-GB"/>
        </w:rPr>
        <w:t>ในการ</w:t>
      </w: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 xml:space="preserve">ยกเว้นภาษีอากรบางประเภท รวมทั้ง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A77F9E">
        <w:rPr>
          <w:rFonts w:ascii="Browallia New" w:hAnsi="Browallia New" w:cs="Browallia New"/>
          <w:sz w:val="28"/>
          <w:szCs w:val="28"/>
          <w:lang w:val="en-GB"/>
        </w:rPr>
        <w:t xml:space="preserve">7 </w:t>
      </w: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>ปี นับตั้งแต่วันที่เริ่มมีรายได้จากการประกอบกิจการนั้น ในฐานะที่ได้รับการส่งเสริมการลงทุน บริษัท</w:t>
      </w:r>
      <w:r w:rsidR="005B7F47">
        <w:rPr>
          <w:rFonts w:ascii="Browallia New" w:hAnsi="Browallia New" w:cs="Browallia New" w:hint="cs"/>
          <w:sz w:val="28"/>
          <w:szCs w:val="28"/>
          <w:cs/>
          <w:lang w:val="en-GB"/>
        </w:rPr>
        <w:t>ย่อย</w:t>
      </w: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>ต้องปฎิบัติตามเงื่อนไขและข้อกำหนดต่างๆ ตามที่ระบุไว้ในแต่ละบัตรส่งเสริมการลงทุน</w:t>
      </w:r>
    </w:p>
    <w:p w:rsidR="00432720" w:rsidRPr="00A77F9E" w:rsidRDefault="00432720" w:rsidP="00432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7B23DF" w:rsidRPr="00A77F9E" w:rsidRDefault="007B23DF" w:rsidP="00236B4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77F9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ส่วนงานดำเนินงาน </w:t>
      </w:r>
    </w:p>
    <w:p w:rsidR="007B23DF" w:rsidRPr="00AA68D0" w:rsidRDefault="007B23DF" w:rsidP="007B2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:rsidR="007B23DF" w:rsidRPr="00F40FAE" w:rsidRDefault="007B23DF" w:rsidP="007B23D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บริษัทดำเนินธุรกิจหลักในส่วนงานดำเนินงานที่รายงานเพียงส่วนงานเดียว คือส่วนงานธุรกิจผลิตและขายผลิตภัณฑ์คอนกรีต</w:t>
      </w:r>
      <w:r w:rsidRPr="00A77F9E">
        <w:rPr>
          <w:rFonts w:ascii="Browallia New" w:hAnsi="Browallia New" w:cs="Browallia New" w:hint="cs"/>
          <w:sz w:val="28"/>
          <w:szCs w:val="28"/>
          <w:cs/>
        </w:rPr>
        <w:t>สำเร็จรูปเพื่อใช้ในการก่อสร้าง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ดำเนินธุรกิจในเขตภูมิศาสตร์ในประเทศไทย บริษัทประเมินผลการป</w:t>
      </w:r>
      <w:r w:rsidRPr="00A77F9E">
        <w:rPr>
          <w:rFonts w:ascii="Browallia New" w:hAnsi="Browallia New" w:cs="Browallia New" w:hint="cs"/>
          <w:sz w:val="28"/>
          <w:szCs w:val="28"/>
          <w:cs/>
        </w:rPr>
        <w:t>ฎิ</w:t>
      </w:r>
      <w:r w:rsidRPr="00A77F9E">
        <w:rPr>
          <w:rFonts w:ascii="Browallia New" w:hAnsi="Browallia New" w:cs="Browallia New"/>
          <w:sz w:val="28"/>
          <w:szCs w:val="28"/>
          <w:cs/>
        </w:rPr>
        <w:t>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8C5882" w:rsidRPr="00AA68D0" w:rsidRDefault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4"/>
          <w:szCs w:val="14"/>
        </w:rPr>
      </w:pPr>
    </w:p>
    <w:p w:rsidR="008C5882" w:rsidRPr="00F40FAE" w:rsidRDefault="008C5882" w:rsidP="008C588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u w:val="single"/>
        </w:rPr>
      </w:pPr>
      <w:r w:rsidRPr="00F40FAE">
        <w:rPr>
          <w:rFonts w:ascii="Browallia New" w:hAnsi="Browallia New" w:cs="Browallia New"/>
          <w:sz w:val="28"/>
          <w:szCs w:val="28"/>
          <w:u w:val="single"/>
          <w:cs/>
        </w:rPr>
        <w:t>ลูกค้ารายใหญ่</w:t>
      </w:r>
    </w:p>
    <w:p w:rsidR="008D7B04" w:rsidRDefault="008C5882" w:rsidP="008C5882">
      <w:pPr>
        <w:tabs>
          <w:tab w:val="clear" w:pos="454"/>
          <w:tab w:val="left" w:pos="851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sz w:val="28"/>
          <w:szCs w:val="28"/>
          <w:cs/>
        </w:rPr>
        <w:t>ณ วันที่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 31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 w:rsidRPr="00F40FAE">
        <w:rPr>
          <w:rFonts w:ascii="Browallia New" w:hAnsi="Browallia New" w:cs="Browallia New"/>
          <w:sz w:val="28"/>
          <w:szCs w:val="28"/>
          <w:cs/>
        </w:rPr>
        <w:t>บริษัทมีรายได้จากลูกค้าที่มีมูลค่ามากกว่าร้อยล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10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ของรายได้ตามงบการเงินรวม</w:t>
      </w:r>
      <w:r w:rsidR="000A27FC">
        <w:rPr>
          <w:rFonts w:ascii="Browallia New" w:hAnsi="Browallia New" w:cs="Browallia New" w:hint="cs"/>
          <w:sz w:val="28"/>
          <w:szCs w:val="28"/>
          <w:cs/>
        </w:rPr>
        <w:t>และงบการเงินเฉพาะของบริษัท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433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36604F" w:rsidRPr="0024333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433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ราย และ </w:t>
      </w:r>
      <w:r w:rsidRPr="00243332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Pr="00243332">
        <w:rPr>
          <w:rFonts w:ascii="Browallia New" w:hAnsi="Browallia New" w:cs="Browallia New" w:hint="cs"/>
          <w:sz w:val="28"/>
          <w:szCs w:val="28"/>
          <w:cs/>
          <w:lang w:val="en-GB"/>
        </w:rPr>
        <w:t>ราย เป็นจำนวนเงิน</w:t>
      </w:r>
      <w:r w:rsidRPr="0024333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6604F" w:rsidRPr="00243332">
        <w:rPr>
          <w:rFonts w:ascii="Browallia New" w:hAnsi="Browallia New" w:cs="Browallia New"/>
          <w:sz w:val="28"/>
          <w:szCs w:val="28"/>
          <w:lang w:val="en-GB"/>
        </w:rPr>
        <w:t>220.76</w:t>
      </w:r>
      <w:r w:rsidRPr="0024333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43332">
        <w:rPr>
          <w:rFonts w:ascii="Browallia New" w:hAnsi="Browallia New" w:cs="Browallia New" w:hint="cs"/>
          <w:sz w:val="28"/>
          <w:szCs w:val="28"/>
          <w:cs/>
          <w:lang w:val="en-GB"/>
        </w:rPr>
        <w:t>ล้าน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439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32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ตามลำดับ</w:t>
      </w:r>
    </w:p>
    <w:p w:rsidR="008C5882" w:rsidRDefault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6F7506" w:rsidRPr="00F40FAE" w:rsidRDefault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:rsidR="008C5882" w:rsidRPr="00F40FAE" w:rsidRDefault="008C5882" w:rsidP="00236B4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40FA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กำไร (ขาดทุน) ต่อหุ้นขั้นพื้นฐาน</w:t>
      </w:r>
    </w:p>
    <w:p w:rsidR="008C5882" w:rsidRPr="00AA68D0" w:rsidRDefault="008C5882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6"/>
          <w:szCs w:val="6"/>
          <w:lang w:val="en-GB"/>
        </w:rPr>
      </w:pPr>
    </w:p>
    <w:p w:rsidR="008C5882" w:rsidRDefault="008C5882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กำไร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 (ขาดทุน) 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ต่อหุ้นขั้นพื้นฐานคำนวณโดยการหารกำไร </w:t>
      </w:r>
      <w:r w:rsidRPr="00F40FAE">
        <w:rPr>
          <w:rFonts w:ascii="Browallia New" w:hAnsi="Browallia New" w:cs="Browallia New" w:hint="cs"/>
          <w:sz w:val="28"/>
          <w:szCs w:val="28"/>
          <w:cs/>
        </w:rPr>
        <w:t xml:space="preserve">(ขาดทุน) </w:t>
      </w:r>
      <w:r w:rsidRPr="00F40FAE">
        <w:rPr>
          <w:rFonts w:ascii="Browallia New" w:hAnsi="Browallia New" w:cs="Browallia New"/>
          <w:sz w:val="28"/>
          <w:szCs w:val="28"/>
          <w:cs/>
        </w:rPr>
        <w:t>สำหรับ</w:t>
      </w:r>
      <w:r w:rsidR="00620D0C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ด้วยจำนวนถัวเฉลี่ยถ่วงน้ำหนักของหุ้นสามัญที่มีอยู่ในระหว่าง</w:t>
      </w:r>
      <w:r w:rsidR="00305133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รายการเคลื่อนไหวของ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จำนวนหุ้นสามัญ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FA39F7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Pr="00F40FAE">
        <w:rPr>
          <w:rFonts w:ascii="Browallia New" w:eastAsia="SimSun" w:hAnsi="Browallia New" w:cs="Browallia New"/>
          <w:sz w:val="28"/>
          <w:szCs w:val="28"/>
          <w:lang w:val="en-GB"/>
        </w:rPr>
        <w:t>3</w:t>
      </w:r>
      <w:r w:rsidR="00B5064B">
        <w:rPr>
          <w:rFonts w:ascii="Browallia New" w:eastAsia="SimSun" w:hAnsi="Browallia New" w:cs="Browallia New"/>
          <w:sz w:val="28"/>
          <w:szCs w:val="28"/>
          <w:lang w:val="en-GB"/>
        </w:rPr>
        <w:t>1</w:t>
      </w:r>
      <w:r w:rsidRPr="00F40FAE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</w:t>
      </w:r>
      <w:r w:rsidR="00FA39F7"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F40FAE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F40FAE">
        <w:rPr>
          <w:rFonts w:ascii="Browallia New" w:hAnsi="Browallia New" w:cs="Browallia New"/>
          <w:sz w:val="28"/>
          <w:szCs w:val="28"/>
        </w:rPr>
        <w:t>60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40FA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F40FAE"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 w:rsidRPr="00F40FAE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:rsidR="002878AF" w:rsidRPr="00F40FAE" w:rsidRDefault="002878AF" w:rsidP="008C5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88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687"/>
        <w:gridCol w:w="1062"/>
        <w:gridCol w:w="283"/>
        <w:gridCol w:w="1076"/>
        <w:gridCol w:w="284"/>
        <w:gridCol w:w="1084"/>
        <w:gridCol w:w="236"/>
        <w:gridCol w:w="1168"/>
      </w:tblGrid>
      <w:tr w:rsidR="008C5882" w:rsidRPr="00F40FAE" w:rsidTr="004A1EA9">
        <w:trPr>
          <w:cantSplit/>
        </w:trPr>
        <w:tc>
          <w:tcPr>
            <w:tcW w:w="3687" w:type="dxa"/>
          </w:tcPr>
          <w:p w:rsidR="008C5882" w:rsidRPr="00F40FAE" w:rsidRDefault="008C5882" w:rsidP="004A1EA9">
            <w:pPr>
              <w:pStyle w:val="30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tcBorders>
              <w:left w:val="nil"/>
              <w:bottom w:val="single" w:sz="4" w:space="0" w:color="auto"/>
            </w:tcBorders>
          </w:tcPr>
          <w:p w:rsidR="008C5882" w:rsidRPr="00F40FAE" w:rsidRDefault="008C5882" w:rsidP="004A1EA9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</w:tcBorders>
          </w:tcPr>
          <w:p w:rsidR="008C5882" w:rsidRPr="00F40FAE" w:rsidRDefault="008C5882" w:rsidP="004A1EA9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8C5882" w:rsidRPr="00F40FAE" w:rsidRDefault="008C5882" w:rsidP="004A1EA9">
            <w:pPr>
              <w:ind w:right="2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C5882" w:rsidRPr="00F40FAE" w:rsidTr="004A1EA9">
        <w:trPr>
          <w:cantSplit/>
        </w:trPr>
        <w:tc>
          <w:tcPr>
            <w:tcW w:w="3687" w:type="dxa"/>
          </w:tcPr>
          <w:p w:rsidR="008C5882" w:rsidRPr="00F40FAE" w:rsidRDefault="008C5882" w:rsidP="004A1EA9">
            <w:pPr>
              <w:pStyle w:val="30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283" w:type="dxa"/>
            <w:vAlign w:val="center"/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284" w:type="dxa"/>
            <w:tcBorders>
              <w:left w:val="nil"/>
            </w:tcBorders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40FA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882" w:rsidRPr="00F40FAE" w:rsidRDefault="008C5882" w:rsidP="004A1EA9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8C5882" w:rsidRPr="00F40FAE" w:rsidTr="004A1EA9">
        <w:trPr>
          <w:cantSplit/>
        </w:trPr>
        <w:tc>
          <w:tcPr>
            <w:tcW w:w="3687" w:type="dxa"/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nil"/>
            </w:tcBorders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</w:tcBorders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8" w:type="dxa"/>
          </w:tcPr>
          <w:p w:rsidR="008C5882" w:rsidRPr="00F40FAE" w:rsidRDefault="008C5882" w:rsidP="004A1EA9">
            <w:pPr>
              <w:snapToGrid w:val="0"/>
              <w:ind w:left="266" w:hanging="26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4484" w:rsidRPr="00A77F9E" w:rsidTr="004A1EA9">
        <w:trPr>
          <w:cantSplit/>
        </w:trPr>
        <w:tc>
          <w:tcPr>
            <w:tcW w:w="3687" w:type="dxa"/>
          </w:tcPr>
          <w:p w:rsidR="00084484" w:rsidRPr="00A77F9E" w:rsidRDefault="00084484" w:rsidP="0008448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(พันหุ้น) 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A77F9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62" w:type="dxa"/>
            <w:tcBorders>
              <w:left w:val="nil"/>
            </w:tcBorders>
            <w:shd w:val="clear" w:color="auto" w:fill="auto"/>
          </w:tcPr>
          <w:p w:rsidR="00084484" w:rsidRPr="003F3892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3F3892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3F3892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  <w:tc>
          <w:tcPr>
            <w:tcW w:w="283" w:type="dxa"/>
            <w:shd w:val="clear" w:color="auto" w:fill="auto"/>
          </w:tcPr>
          <w:p w:rsidR="00084484" w:rsidRPr="00243332" w:rsidRDefault="00084484" w:rsidP="0008448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</w:tcBorders>
            <w:shd w:val="clear" w:color="auto" w:fill="auto"/>
          </w:tcPr>
          <w:p w:rsidR="00084484" w:rsidRPr="003F3892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</w:rPr>
              <w:t>5,562,877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:rsidR="00084484" w:rsidRPr="00243332" w:rsidRDefault="00084484" w:rsidP="0008448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</w:tcPr>
          <w:p w:rsidR="00084484" w:rsidRPr="00FB6B8C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FB6B8C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FB6B8C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  <w:tc>
          <w:tcPr>
            <w:tcW w:w="236" w:type="dxa"/>
            <w:shd w:val="clear" w:color="auto" w:fill="auto"/>
          </w:tcPr>
          <w:p w:rsidR="00084484" w:rsidRPr="00243332" w:rsidRDefault="00084484" w:rsidP="0008448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68" w:type="dxa"/>
            <w:shd w:val="clear" w:color="auto" w:fill="auto"/>
          </w:tcPr>
          <w:p w:rsidR="00084484" w:rsidRPr="00FB6B8C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</w:rPr>
              <w:t>5,562,877</w:t>
            </w:r>
          </w:p>
        </w:tc>
      </w:tr>
      <w:tr w:rsidR="00084484" w:rsidRPr="00A77F9E" w:rsidTr="004A1EA9">
        <w:trPr>
          <w:cantSplit/>
        </w:trPr>
        <w:tc>
          <w:tcPr>
            <w:tcW w:w="3687" w:type="dxa"/>
          </w:tcPr>
          <w:p w:rsidR="00084484" w:rsidRPr="00A77F9E" w:rsidRDefault="00084484" w:rsidP="0008448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ลดลง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ถัวเฉลี่ยระหว่าง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ปี (พันหุ้น)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84484" w:rsidRPr="003F3892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084484" w:rsidRPr="00243332" w:rsidRDefault="00084484" w:rsidP="00084484">
            <w:pPr>
              <w:pStyle w:val="a6"/>
              <w:tabs>
                <w:tab w:val="left" w:pos="973"/>
              </w:tabs>
              <w:ind w:left="-157" w:right="-38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84484" w:rsidRPr="003F3892" w:rsidRDefault="00257171" w:rsidP="0008448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3F3892">
              <w:rPr>
                <w:rFonts w:ascii="Browallia New" w:hAnsi="Browallia New" w:cs="Browallia New"/>
                <w:sz w:val="24"/>
                <w:szCs w:val="24"/>
              </w:rPr>
              <w:t>67,718</w:t>
            </w:r>
            <w:r w:rsidRPr="003F389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:rsidR="00084484" w:rsidRPr="00243332" w:rsidRDefault="00084484" w:rsidP="00084484">
            <w:pPr>
              <w:tabs>
                <w:tab w:val="left" w:pos="973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:rsidR="00084484" w:rsidRPr="00FB6B8C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84484" w:rsidRPr="00243332" w:rsidRDefault="00084484" w:rsidP="00084484">
            <w:pPr>
              <w:pStyle w:val="a6"/>
              <w:tabs>
                <w:tab w:val="left" w:pos="973"/>
              </w:tabs>
              <w:ind w:left="-157" w:right="-38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084484" w:rsidRPr="00FB6B8C" w:rsidRDefault="00084484" w:rsidP="0008448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57171" w:rsidRPr="00FB6B8C">
              <w:rPr>
                <w:rFonts w:ascii="Browallia New" w:hAnsi="Browallia New" w:cs="Browallia New"/>
                <w:sz w:val="24"/>
                <w:szCs w:val="24"/>
              </w:rPr>
              <w:t>67,718</w:t>
            </w:r>
            <w:r w:rsidRPr="00FB6B8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84484" w:rsidRPr="00A77F9E" w:rsidTr="004A1EA9">
        <w:trPr>
          <w:cantSplit/>
        </w:trPr>
        <w:tc>
          <w:tcPr>
            <w:tcW w:w="3687" w:type="dxa"/>
          </w:tcPr>
          <w:p w:rsidR="00084484" w:rsidRPr="00A77F9E" w:rsidRDefault="00084484" w:rsidP="0008448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(พันหุ้น) 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A77F9E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</w:t>
            </w:r>
            <w:r w:rsidR="004D6FDE">
              <w:rPr>
                <w:rFonts w:ascii="Browallia New" w:eastAsia="SimSun" w:hAnsi="Browallia New" w:cs="Browallia New"/>
                <w:sz w:val="24"/>
                <w:szCs w:val="24"/>
              </w:rPr>
              <w:t>1</w:t>
            </w:r>
            <w:r w:rsidRPr="00A77F9E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84484" w:rsidRPr="003F3892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  <w:lang w:val="en-GB"/>
              </w:rPr>
              <w:t>5,</w:t>
            </w:r>
            <w:r w:rsidRPr="003F389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397</w:t>
            </w:r>
            <w:r w:rsidRPr="003F3892">
              <w:rPr>
                <w:rFonts w:ascii="Browallia New" w:hAnsi="Browallia New" w:cs="Browallia New"/>
                <w:sz w:val="24"/>
                <w:szCs w:val="24"/>
                <w:lang w:val="en-GB"/>
              </w:rPr>
              <w:t>,877</w:t>
            </w:r>
          </w:p>
        </w:tc>
        <w:tc>
          <w:tcPr>
            <w:tcW w:w="283" w:type="dxa"/>
            <w:shd w:val="clear" w:color="auto" w:fill="auto"/>
          </w:tcPr>
          <w:p w:rsidR="00084484" w:rsidRPr="00243332" w:rsidRDefault="00084484" w:rsidP="00084484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84484" w:rsidRPr="003F3892" w:rsidRDefault="002806A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5,495,159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:rsidR="00084484" w:rsidRPr="00243332" w:rsidRDefault="00084484" w:rsidP="0008448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:rsidR="00084484" w:rsidRPr="00FB6B8C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Pr="00FB6B8C">
              <w:rPr>
                <w:rFonts w:ascii="Browallia New" w:hAnsi="Browallia New" w:cs="Browallia New" w:hint="cs"/>
                <w:sz w:val="24"/>
                <w:szCs w:val="24"/>
                <w:cs/>
              </w:rPr>
              <w:t>397</w:t>
            </w:r>
            <w:r w:rsidRPr="00FB6B8C">
              <w:rPr>
                <w:rFonts w:ascii="Browallia New" w:hAnsi="Browallia New" w:cs="Browallia New"/>
                <w:sz w:val="24"/>
                <w:szCs w:val="24"/>
              </w:rPr>
              <w:t>,877</w:t>
            </w:r>
          </w:p>
        </w:tc>
        <w:tc>
          <w:tcPr>
            <w:tcW w:w="236" w:type="dxa"/>
            <w:shd w:val="clear" w:color="auto" w:fill="auto"/>
          </w:tcPr>
          <w:p w:rsidR="00084484" w:rsidRPr="00243332" w:rsidRDefault="00084484" w:rsidP="00084484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:rsidR="00084484" w:rsidRPr="00FB6B8C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5,4</w:t>
            </w:r>
            <w:r w:rsidR="00A51794" w:rsidRPr="00FB6B8C">
              <w:rPr>
                <w:rFonts w:ascii="Browallia New" w:hAnsi="Browallia New" w:cs="Browallia New"/>
                <w:sz w:val="24"/>
                <w:szCs w:val="24"/>
                <w:lang w:val="en-GB"/>
              </w:rPr>
              <w:t>95,159</w:t>
            </w:r>
          </w:p>
        </w:tc>
      </w:tr>
      <w:tr w:rsidR="00084484" w:rsidRPr="00A77F9E" w:rsidTr="004A1EA9">
        <w:trPr>
          <w:cantSplit/>
        </w:trPr>
        <w:tc>
          <w:tcPr>
            <w:tcW w:w="3687" w:type="dxa"/>
          </w:tcPr>
          <w:p w:rsidR="00084484" w:rsidRPr="00A77F9E" w:rsidRDefault="00084484" w:rsidP="0008448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สำหรับ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84484" w:rsidRPr="003F3892" w:rsidRDefault="003F3892" w:rsidP="00084484">
            <w:pPr>
              <w:tabs>
                <w:tab w:val="left" w:pos="1050"/>
              </w:tabs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</w:rPr>
              <w:t>(1</w:t>
            </w:r>
            <w:r w:rsidR="00265F3D">
              <w:rPr>
                <w:rFonts w:ascii="Browallia New" w:hAnsi="Browallia New" w:cs="Browallia New"/>
                <w:sz w:val="24"/>
                <w:szCs w:val="24"/>
              </w:rPr>
              <w:t>05,45</w:t>
            </w:r>
            <w:r w:rsidR="00C5505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F389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84484" w:rsidRPr="00243332" w:rsidRDefault="00084484" w:rsidP="00084484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84484" w:rsidRPr="003F3892" w:rsidRDefault="003F3892" w:rsidP="0008448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84,032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:rsidR="00084484" w:rsidRPr="00243332" w:rsidRDefault="00084484" w:rsidP="0008448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:rsidR="00084484" w:rsidRPr="00FB6B8C" w:rsidRDefault="003F3892" w:rsidP="0008448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14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8785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51403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84484" w:rsidRPr="00243332" w:rsidRDefault="00084484" w:rsidP="00084484">
            <w:pPr>
              <w:pStyle w:val="a6"/>
              <w:ind w:left="-157" w:right="-38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084484" w:rsidRPr="00FB6B8C" w:rsidRDefault="00A5179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</w:rPr>
              <w:t>99,160</w:t>
            </w:r>
          </w:p>
        </w:tc>
      </w:tr>
      <w:tr w:rsidR="00084484" w:rsidRPr="00F40FAE" w:rsidTr="004A1EA9">
        <w:trPr>
          <w:cantSplit/>
        </w:trPr>
        <w:tc>
          <w:tcPr>
            <w:tcW w:w="3687" w:type="dxa"/>
          </w:tcPr>
          <w:p w:rsidR="00084484" w:rsidRPr="00A77F9E" w:rsidRDefault="00084484" w:rsidP="00084484">
            <w:pPr>
              <w:ind w:left="120" w:hanging="22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กำไร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(ขาดทุน) 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84484" w:rsidRPr="003F3892" w:rsidRDefault="00084484" w:rsidP="00084484">
            <w:pPr>
              <w:tabs>
                <w:tab w:val="left" w:pos="1050"/>
              </w:tabs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3F389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F389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F389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65F3D">
              <w:rPr>
                <w:rFonts w:ascii="Browallia New" w:hAnsi="Browallia New" w:cs="Browallia New"/>
                <w:sz w:val="24"/>
                <w:szCs w:val="24"/>
              </w:rPr>
              <w:t>1954</w:t>
            </w:r>
            <w:r w:rsidRPr="003F389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84484" w:rsidRPr="00243332" w:rsidRDefault="00084484" w:rsidP="0008448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084484" w:rsidRPr="003F3892" w:rsidRDefault="00084484" w:rsidP="0008448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389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F389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3F3892">
              <w:rPr>
                <w:rFonts w:ascii="Browallia New" w:hAnsi="Browallia New" w:cs="Browallia New"/>
                <w:sz w:val="24"/>
                <w:szCs w:val="24"/>
              </w:rPr>
              <w:t>01529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:rsidR="00084484" w:rsidRPr="00243332" w:rsidRDefault="00084484" w:rsidP="00084484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084484" w:rsidRPr="00FB6B8C" w:rsidRDefault="00084484" w:rsidP="00084484">
            <w:pPr>
              <w:tabs>
                <w:tab w:val="clear" w:pos="907"/>
                <w:tab w:val="left" w:pos="825"/>
              </w:tabs>
              <w:ind w:left="-157"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B6B8C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B6B8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B6B8C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E7ACB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="00D51403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FB6B8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84484" w:rsidRPr="00243332" w:rsidRDefault="00084484" w:rsidP="00084484">
            <w:pPr>
              <w:pStyle w:val="a6"/>
              <w:ind w:left="-108" w:right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084484" w:rsidRPr="00FB6B8C" w:rsidRDefault="00084484" w:rsidP="00084484">
            <w:pPr>
              <w:ind w:left="-15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6B8C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B6B8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51794" w:rsidRPr="00FB6B8C">
              <w:rPr>
                <w:rFonts w:ascii="Browallia New" w:hAnsi="Browallia New" w:cs="Browallia New"/>
                <w:sz w:val="24"/>
                <w:szCs w:val="24"/>
              </w:rPr>
              <w:t>01804</w:t>
            </w:r>
          </w:p>
        </w:tc>
      </w:tr>
    </w:tbl>
    <w:p w:rsidR="000E7ACB" w:rsidRDefault="000E7ACB" w:rsidP="00DA4F7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FE6977" w:rsidRDefault="008C5882" w:rsidP="000E7ACB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D24697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</w:rPr>
        <w:t>บริษัทได้ลดทุนหุ้นสามัญ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ที่ชำระแล้ว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เนื่องจาก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F40FAE">
        <w:rPr>
          <w:rFonts w:ascii="Browallia New" w:hAnsi="Browallia New" w:cs="Browallia New"/>
          <w:sz w:val="28"/>
          <w:szCs w:val="28"/>
          <w:cs/>
        </w:rPr>
        <w:t>ไม่สามารถจำหน่ายหุ้นสามัญซื้อคืนได้ภายในระยะเวลาที่กำหนด อย่างไรก็ตาม</w:t>
      </w:r>
      <w:r w:rsidR="00D24697">
        <w:rPr>
          <w:rFonts w:ascii="Browallia New" w:hAnsi="Browallia New" w:cs="Browallia New"/>
          <w:sz w:val="28"/>
          <w:szCs w:val="28"/>
        </w:rPr>
        <w:t xml:space="preserve"> </w:t>
      </w:r>
      <w:r w:rsidRPr="00F40FAE">
        <w:rPr>
          <w:rFonts w:ascii="Browallia New" w:hAnsi="Browallia New" w:cs="Browallia New"/>
          <w:sz w:val="28"/>
          <w:szCs w:val="28"/>
          <w:cs/>
        </w:rPr>
        <w:t>การลดทุนดังกล่าวไม่ส่งผลกระทบต่อจำนวนหุ้นสามัญในระหว่าง</w:t>
      </w:r>
      <w:r w:rsidR="00D24697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เนื่องจากรายการหุ้นสามัญซื้อคืนดังกล่าวได้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นำไปลดจำนวนหุ้นและ</w:t>
      </w:r>
      <w:r w:rsidRPr="00F40FAE">
        <w:rPr>
          <w:rFonts w:ascii="Browallia New" w:hAnsi="Browallia New" w:cs="Browallia New"/>
          <w:sz w:val="28"/>
          <w:szCs w:val="28"/>
          <w:cs/>
        </w:rPr>
        <w:t>ถัวเฉลี่ยในระหว่าง</w:t>
      </w:r>
      <w:r w:rsidRPr="00F40FAE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F40FAE">
        <w:rPr>
          <w:rFonts w:ascii="Browallia New" w:hAnsi="Browallia New" w:cs="Browallia New"/>
          <w:sz w:val="28"/>
          <w:szCs w:val="28"/>
          <w:cs/>
        </w:rPr>
        <w:t>ก่อนแล้ว</w:t>
      </w:r>
    </w:p>
    <w:p w:rsidR="006F7506" w:rsidRPr="000E7ACB" w:rsidRDefault="006F7506" w:rsidP="000E7ACB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:rsidR="00371706" w:rsidRPr="00F40FAE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0FAE">
        <w:rPr>
          <w:rFonts w:ascii="Browallia New" w:hAnsi="Browallia New" w:cs="Browallia New"/>
          <w:b/>
          <w:bCs/>
          <w:sz w:val="28"/>
          <w:szCs w:val="28"/>
          <w:cs/>
        </w:rPr>
        <w:t>การเปิดเผยข้อมูลเครื่องมือทางการเงิน</w:t>
      </w:r>
    </w:p>
    <w:p w:rsidR="00371706" w:rsidRPr="00F40FAE" w:rsidRDefault="00371706" w:rsidP="00530D0F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ind w:left="448" w:firstLine="6"/>
        <w:jc w:val="thaiDistribute"/>
        <w:rPr>
          <w:rFonts w:ascii="Browallia New" w:hAnsi="Browallia New" w:cs="Browallia New"/>
          <w:sz w:val="20"/>
          <w:szCs w:val="20"/>
        </w:rPr>
      </w:pPr>
    </w:p>
    <w:p w:rsidR="00CA3DC0" w:rsidRPr="00645CE9" w:rsidRDefault="00CA3DC0" w:rsidP="00AA68D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firstLine="66"/>
        <w:jc w:val="thaiDistribute"/>
        <w:rPr>
          <w:rFonts w:ascii="Browallia New" w:hAnsi="Browallia New" w:cs="Browallia New"/>
          <w:sz w:val="28"/>
          <w:szCs w:val="28"/>
        </w:rPr>
      </w:pPr>
      <w:r w:rsidRPr="00645CE9">
        <w:rPr>
          <w:rFonts w:ascii="Browallia New" w:hAnsi="Browallia New" w:cs="Browallia New"/>
          <w:sz w:val="28"/>
          <w:szCs w:val="28"/>
          <w:cs/>
        </w:rPr>
        <w:t>นโยบายจัดการความเสี่ยงทางด้านการเงิน</w:t>
      </w: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บริษัทและบริษัทย่อยไม่มีการออก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p w:rsidR="00CA3DC0" w:rsidRPr="00645CE9" w:rsidRDefault="00CA3DC0" w:rsidP="00AA68D0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firstLine="66"/>
        <w:jc w:val="thaiDistribute"/>
        <w:rPr>
          <w:rFonts w:ascii="Browallia New" w:hAnsi="Browallia New" w:cs="Browallia New"/>
          <w:sz w:val="28"/>
          <w:szCs w:val="28"/>
        </w:rPr>
      </w:pPr>
      <w:r w:rsidRPr="00645CE9">
        <w:rPr>
          <w:rFonts w:ascii="Browallia New" w:hAnsi="Browallia New" w:cs="Browallia New"/>
          <w:sz w:val="28"/>
          <w:szCs w:val="28"/>
          <w:cs/>
        </w:rPr>
        <w:t>ความเสี่ยงด้านสภาพคล่อง</w:t>
      </w: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10401C" w:rsidRPr="00F40FAE" w:rsidRDefault="0010401C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:rsidR="00CA3DC0" w:rsidRPr="00F40FAE" w:rsidRDefault="00CA3DC0" w:rsidP="00645CE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firstLine="6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ความเสี่ยงจากการให้สินเชื่อ</w:t>
      </w: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:rsidR="00CA3DC0" w:rsidRPr="00A77F9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บริษัทและบริษัทย่อย ซึ่งบริษัทและบริษัทย่อยได้มีนโยบายในการป้องกันความเสี่ยงนี้โดยการวิเคราะห์ฐานะทางการเงินของคู่ค้าและจำกัดการอนุมัติวงเงินสินเชื่อ มูลค่าสูงสุดของความเสี่ยงด้านการให้สินเชื่อคือมูลค่าที่แสดงไว้ในราคาตามบัญชี ณ วันที่ในงบแสดงฐานะการเงิน</w:t>
      </w:r>
    </w:p>
    <w:p w:rsidR="00CA3DC0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:rsidR="006F7506" w:rsidRDefault="006F75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:rsidR="006F7506" w:rsidRPr="00A77F9E" w:rsidRDefault="006F75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:rsidR="00CA3DC0" w:rsidRPr="00A77F9E" w:rsidRDefault="00CA3DC0" w:rsidP="00645CE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firstLine="66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:rsidR="00CA3DC0" w:rsidRPr="00A77F9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:rsidR="00CA3DC0" w:rsidRPr="00A77F9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:rsidR="003E4154" w:rsidRPr="00A77F9E" w:rsidRDefault="003E4154" w:rsidP="00530D0F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371706" w:rsidRPr="00A77F9E" w:rsidRDefault="00371706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A77F9E">
        <w:rPr>
          <w:rFonts w:ascii="Browallia New" w:hAnsi="Browallia New" w:cs="Browallia New"/>
          <w:sz w:val="28"/>
          <w:szCs w:val="28"/>
        </w:rPr>
        <w:t>31</w:t>
      </w:r>
      <w:r w:rsidR="00812CA0"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DC0" w:rsidRPr="00A77F9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A77F9E">
        <w:rPr>
          <w:rFonts w:ascii="Browallia New" w:hAnsi="Browallia New" w:cs="Browallia New"/>
          <w:sz w:val="28"/>
          <w:szCs w:val="28"/>
        </w:rPr>
        <w:t>25</w:t>
      </w:r>
      <w:r w:rsidR="005E4B81" w:rsidRPr="00A77F9E">
        <w:rPr>
          <w:rFonts w:ascii="Browallia New" w:hAnsi="Browallia New" w:cs="Browallia New"/>
          <w:sz w:val="28"/>
          <w:szCs w:val="28"/>
        </w:rPr>
        <w:t>60</w:t>
      </w:r>
      <w:r w:rsidR="00812CA0"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  <w:cs/>
        </w:rPr>
        <w:t>บริษัท</w:t>
      </w:r>
      <w:r w:rsidR="002324F3" w:rsidRPr="00A77F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A77F9E">
        <w:rPr>
          <w:rFonts w:ascii="Browallia New" w:hAnsi="Browallia New" w:cs="Browallia New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A77F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ดังนี้  </w:t>
      </w:r>
    </w:p>
    <w:p w:rsidR="00FC7663" w:rsidRPr="00A77F9E" w:rsidRDefault="00FC7663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tbl>
      <w:tblPr>
        <w:tblW w:w="840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621"/>
        <w:gridCol w:w="236"/>
        <w:gridCol w:w="1699"/>
        <w:gridCol w:w="1845"/>
      </w:tblGrid>
      <w:tr w:rsidR="00BC0E77" w:rsidRPr="00A77F9E" w:rsidTr="00A50107">
        <w:trPr>
          <w:cantSplit/>
        </w:trPr>
        <w:tc>
          <w:tcPr>
            <w:tcW w:w="4621" w:type="dxa"/>
            <w:vAlign w:val="bottom"/>
          </w:tcPr>
          <w:p w:rsidR="00FC7663" w:rsidRPr="00A77F9E" w:rsidRDefault="00FC7663" w:rsidP="005C4E3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C7663" w:rsidRPr="00A77F9E" w:rsidRDefault="00FC7663" w:rsidP="005C4E3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FC7663" w:rsidRPr="00197FE6" w:rsidRDefault="00425E34" w:rsidP="00197FE6">
            <w:pPr>
              <w:pBdr>
                <w:bottom w:val="single" w:sz="4" w:space="1" w:color="auto"/>
              </w:pBd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77F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</w:t>
            </w:r>
            <w:r w:rsidRPr="00A77F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นรวม</w:t>
            </w:r>
            <w:r w:rsidR="004806A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 w:rsidR="00FC7663" w:rsidRPr="00A77F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="00FC7663" w:rsidRPr="00A77F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BC0E77" w:rsidRPr="00A77F9E" w:rsidTr="00A50107">
        <w:tc>
          <w:tcPr>
            <w:tcW w:w="4621" w:type="dxa"/>
            <w:vAlign w:val="bottom"/>
          </w:tcPr>
          <w:p w:rsidR="00FC7663" w:rsidRPr="00A77F9E" w:rsidRDefault="00FC7663" w:rsidP="005C4E3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C7663" w:rsidRPr="00A77F9E" w:rsidRDefault="00FC7663" w:rsidP="005C4E3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vAlign w:val="bottom"/>
          </w:tcPr>
          <w:p w:rsidR="00FC7663" w:rsidRPr="00A77F9E" w:rsidRDefault="00FC7663" w:rsidP="005C4E3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5" w:type="dxa"/>
            <w:vAlign w:val="bottom"/>
          </w:tcPr>
          <w:p w:rsidR="00FC7663" w:rsidRPr="00A77F9E" w:rsidRDefault="00FC7663" w:rsidP="005C4E3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</w:p>
        </w:tc>
      </w:tr>
      <w:tr w:rsidR="00BC0E77" w:rsidRPr="00A77F9E" w:rsidTr="00A50107">
        <w:tc>
          <w:tcPr>
            <w:tcW w:w="4621" w:type="dxa"/>
            <w:vAlign w:val="bottom"/>
          </w:tcPr>
          <w:p w:rsidR="00FC7663" w:rsidRPr="00A77F9E" w:rsidRDefault="00FC7663" w:rsidP="005C4E38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  <w:vAlign w:val="bottom"/>
          </w:tcPr>
          <w:p w:rsidR="00FC7663" w:rsidRPr="00A77F9E" w:rsidRDefault="00FC7663" w:rsidP="005C4E3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vAlign w:val="bottom"/>
          </w:tcPr>
          <w:p w:rsidR="00FC7663" w:rsidRPr="00A77F9E" w:rsidRDefault="00FC7663" w:rsidP="005C4E38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45" w:type="dxa"/>
            <w:vAlign w:val="bottom"/>
          </w:tcPr>
          <w:p w:rsidR="00FC7663" w:rsidRPr="00A77F9E" w:rsidRDefault="00FC7663" w:rsidP="005C4E38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</w:tr>
      <w:tr w:rsidR="00BC0E77" w:rsidRPr="00A77F9E" w:rsidTr="00A50107">
        <w:tc>
          <w:tcPr>
            <w:tcW w:w="4621" w:type="dxa"/>
            <w:vAlign w:val="bottom"/>
          </w:tcPr>
          <w:p w:rsidR="00FC7663" w:rsidRPr="00A77F9E" w:rsidRDefault="00FC7663" w:rsidP="005C4E38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FC7663" w:rsidRPr="00A77F9E" w:rsidRDefault="00FC7663" w:rsidP="005C4E38">
            <w:pPr>
              <w:tabs>
                <w:tab w:val="decimal" w:pos="1152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9" w:type="dxa"/>
            <w:vAlign w:val="bottom"/>
          </w:tcPr>
          <w:p w:rsidR="00FC7663" w:rsidRPr="00A77F9E" w:rsidRDefault="00FC7663" w:rsidP="005C4E38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FC7663" w:rsidRPr="00A77F9E" w:rsidRDefault="00FC7663" w:rsidP="005C4E38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0807" w:rsidRPr="00A77F9E" w:rsidTr="00A50107">
        <w:tc>
          <w:tcPr>
            <w:tcW w:w="4621" w:type="dxa"/>
            <w:vAlign w:val="bottom"/>
          </w:tcPr>
          <w:p w:rsidR="00BF0807" w:rsidRPr="00A77F9E" w:rsidRDefault="00BF0807" w:rsidP="00BF0807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77F9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  <w:vAlign w:val="bottom"/>
          </w:tcPr>
          <w:p w:rsidR="00BF0807" w:rsidRPr="00A77F9E" w:rsidRDefault="00BF0807" w:rsidP="00BF080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vAlign w:val="bottom"/>
          </w:tcPr>
          <w:p w:rsidR="00BF0807" w:rsidRPr="00B35F74" w:rsidRDefault="00B35F74" w:rsidP="00BF0807">
            <w:pPr>
              <w:tabs>
                <w:tab w:val="decimal" w:pos="1152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:rsidR="00BF0807" w:rsidRPr="00862DEB" w:rsidRDefault="00BF0807" w:rsidP="00BF0807">
            <w:pPr>
              <w:tabs>
                <w:tab w:val="decimal" w:pos="1152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5F74">
              <w:rPr>
                <w:rFonts w:ascii="Browallia New" w:hAnsi="Browallia New" w:cs="Browallia New"/>
                <w:sz w:val="28"/>
                <w:szCs w:val="28"/>
                <w:lang w:val="en-GB"/>
              </w:rPr>
              <w:t>3,727,000</w:t>
            </w:r>
          </w:p>
        </w:tc>
      </w:tr>
      <w:tr w:rsidR="00BF0807" w:rsidRPr="00A77F9E" w:rsidTr="00A50107">
        <w:tc>
          <w:tcPr>
            <w:tcW w:w="4621" w:type="dxa"/>
            <w:vAlign w:val="bottom"/>
          </w:tcPr>
          <w:p w:rsidR="00BF0807" w:rsidRPr="00A77F9E" w:rsidRDefault="00BF0807" w:rsidP="00BF0807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A77F9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236" w:type="dxa"/>
            <w:vAlign w:val="bottom"/>
          </w:tcPr>
          <w:p w:rsidR="00BF0807" w:rsidRPr="00A77F9E" w:rsidRDefault="00BF0807" w:rsidP="00BF080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vAlign w:val="bottom"/>
          </w:tcPr>
          <w:p w:rsidR="00BF0807" w:rsidRPr="00B35F74" w:rsidRDefault="00BF0807" w:rsidP="00BF0807">
            <w:pPr>
              <w:tabs>
                <w:tab w:val="decimal" w:pos="1152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5F74">
              <w:rPr>
                <w:rFonts w:ascii="Browallia New" w:hAnsi="Browallia New" w:cs="Browallia New"/>
                <w:sz w:val="28"/>
                <w:szCs w:val="28"/>
                <w:lang w:val="en-GB"/>
              </w:rPr>
              <w:t>23,596</w:t>
            </w:r>
          </w:p>
        </w:tc>
        <w:tc>
          <w:tcPr>
            <w:tcW w:w="1845" w:type="dxa"/>
            <w:vAlign w:val="bottom"/>
          </w:tcPr>
          <w:p w:rsidR="00BF0807" w:rsidRPr="00B35F74" w:rsidRDefault="00BF0807" w:rsidP="00BF0807">
            <w:pPr>
              <w:tabs>
                <w:tab w:val="decimal" w:pos="1152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5F74">
              <w:rPr>
                <w:rFonts w:ascii="Browallia New" w:hAnsi="Browallia New" w:cs="Browallia New"/>
                <w:sz w:val="28"/>
                <w:szCs w:val="28"/>
              </w:rPr>
              <w:t>132,85</w:t>
            </w:r>
            <w:r w:rsidR="009B3A36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</w:tbl>
    <w:p w:rsidR="00FE6977" w:rsidRPr="006F7506" w:rsidRDefault="00FE6977" w:rsidP="006F7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A3DC0" w:rsidRPr="00A77F9E" w:rsidRDefault="00CA3DC0" w:rsidP="00645CE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firstLine="66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ความเสี่ยงของอัตราดอกเบี้ย</w:t>
      </w: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ซึ่งส่งผลกระทบต่อกระแสเงินสดของบริษัทและบริษัทย่อย เนื่องจากเงินกู้ยืมส่วนใหญ่มีอัตราดอกเบี้ยแบบลอยตัว บริษัทและบริษัทย่อยมีความเสี่ยงด้านอัตราดอกเบี้ยของกระแสเงินสดที่เกิดจากเงินกู้ยืม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:rsidR="005E24DB" w:rsidRPr="00F40FAE" w:rsidRDefault="005E24DB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CA3DC0" w:rsidRPr="00F40FAE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F40FA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E49DE" w:rsidRPr="00F40FAE">
        <w:rPr>
          <w:rFonts w:ascii="Browallia New" w:hAnsi="Browallia New" w:cs="Browallia New"/>
          <w:sz w:val="28"/>
          <w:szCs w:val="28"/>
        </w:rPr>
        <w:t>31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7E49DE" w:rsidRPr="00F40FAE">
        <w:rPr>
          <w:rFonts w:ascii="Browallia New" w:hAnsi="Browallia New" w:cs="Browallia New"/>
          <w:sz w:val="28"/>
          <w:szCs w:val="28"/>
        </w:rPr>
        <w:t>25</w:t>
      </w:r>
      <w:r w:rsidR="00B63587" w:rsidRPr="00F40FAE">
        <w:rPr>
          <w:rFonts w:ascii="Browallia New" w:hAnsi="Browallia New" w:cs="Browallia New"/>
          <w:sz w:val="28"/>
          <w:szCs w:val="28"/>
        </w:rPr>
        <w:t>60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E49DE" w:rsidRPr="00F40FAE">
        <w:rPr>
          <w:rFonts w:ascii="Browallia New" w:hAnsi="Browallia New" w:cs="Browallia New"/>
          <w:sz w:val="28"/>
          <w:szCs w:val="28"/>
        </w:rPr>
        <w:t>255</w:t>
      </w:r>
      <w:r w:rsidR="00B63587" w:rsidRPr="00F40FAE">
        <w:rPr>
          <w:rFonts w:ascii="Browallia New" w:hAnsi="Browallia New" w:cs="Browallia New"/>
          <w:sz w:val="28"/>
          <w:szCs w:val="28"/>
        </w:rPr>
        <w:t>9</w:t>
      </w:r>
      <w:r w:rsidRPr="00F40FAE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:rsidR="00695D48" w:rsidRPr="00F40FAE" w:rsidRDefault="00695D48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695D48" w:rsidRPr="00F40FAE" w:rsidSect="004A2200">
          <w:footerReference w:type="even" r:id="rId11"/>
          <w:footerReference w:type="default" r:id="rId12"/>
          <w:footerReference w:type="first" r:id="rId13"/>
          <w:pgSz w:w="11909" w:h="16834" w:code="9"/>
          <w:pgMar w:top="1618" w:right="1134" w:bottom="709" w:left="1440" w:header="992" w:footer="565" w:gutter="0"/>
          <w:pgNumType w:start="10"/>
          <w:cols w:space="720"/>
          <w:rtlGutter/>
          <w:docGrid w:linePitch="245"/>
        </w:sectPr>
      </w:pPr>
    </w:p>
    <w:tbl>
      <w:tblPr>
        <w:tblW w:w="14621" w:type="dxa"/>
        <w:tblInd w:w="108" w:type="dxa"/>
        <w:tblLook w:val="01E0" w:firstRow="1" w:lastRow="1" w:firstColumn="1" w:lastColumn="1" w:noHBand="0" w:noVBand="0"/>
      </w:tblPr>
      <w:tblGrid>
        <w:gridCol w:w="2302"/>
        <w:gridCol w:w="1272"/>
        <w:gridCol w:w="1148"/>
        <w:gridCol w:w="1138"/>
        <w:gridCol w:w="1413"/>
        <w:gridCol w:w="1172"/>
        <w:gridCol w:w="1260"/>
        <w:gridCol w:w="1196"/>
        <w:gridCol w:w="1141"/>
        <w:gridCol w:w="1440"/>
        <w:gridCol w:w="1123"/>
        <w:gridCol w:w="16"/>
      </w:tblGrid>
      <w:tr w:rsidR="00E20E49" w:rsidRPr="00F40FAE" w:rsidTr="006F7506">
        <w:tc>
          <w:tcPr>
            <w:tcW w:w="230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E20E49" w:rsidRPr="00F40FAE" w:rsidTr="006F7506">
        <w:tc>
          <w:tcPr>
            <w:tcW w:w="230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9" w:type="dxa"/>
            <w:gridSpan w:val="11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E20E49" w:rsidRPr="00F40FAE" w:rsidTr="006F7506">
        <w:trPr>
          <w:gridAfter w:val="1"/>
          <w:wAfter w:w="20" w:type="dxa"/>
        </w:trPr>
        <w:tc>
          <w:tcPr>
            <w:tcW w:w="230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43" w:type="dxa"/>
            <w:gridSpan w:val="5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156" w:type="dxa"/>
            <w:gridSpan w:val="5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E20E49" w:rsidRPr="00F40FA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58" w:type="dxa"/>
            <w:gridSpan w:val="3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85" w:type="dxa"/>
            <w:gridSpan w:val="2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97" w:type="dxa"/>
            <w:gridSpan w:val="3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563" w:type="dxa"/>
            <w:gridSpan w:val="2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E20E49" w:rsidRPr="00F40FA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F40FAE" w:rsidRDefault="00E20E49" w:rsidP="00C45A5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FAE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</w:tr>
      <w:tr w:rsidR="00E20E49" w:rsidRPr="00F40FA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F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:rsidR="00E20E49" w:rsidRPr="00F40FA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- เงินฝากออมทรัพย์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932F27" w:rsidRDefault="000A21B4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7020A5" w:rsidRPr="00932F27">
              <w:rPr>
                <w:rFonts w:ascii="Browallia New" w:hAnsi="Browallia New" w:cs="Browallia New"/>
                <w:sz w:val="24"/>
                <w:szCs w:val="24"/>
              </w:rPr>
              <w:t>,306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932F27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932F27" w:rsidRDefault="007020A5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</w:rPr>
              <w:t>29,306</w:t>
            </w:r>
          </w:p>
        </w:tc>
        <w:tc>
          <w:tcPr>
            <w:tcW w:w="1413" w:type="dxa"/>
            <w:shd w:val="clear" w:color="auto" w:fill="auto"/>
          </w:tcPr>
          <w:p w:rsidR="00E20E49" w:rsidRPr="00932F27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32F2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25 </w:t>
            </w:r>
            <w:r w:rsidR="00CF33C1"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932F2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32F2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</w:tcPr>
          <w:p w:rsidR="00E20E49" w:rsidRPr="00932F27" w:rsidRDefault="00E20E49" w:rsidP="00C45A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932F27" w:rsidRDefault="007020A5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</w:rPr>
              <w:t>17,55</w:t>
            </w:r>
            <w:r w:rsidR="00F7538D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932F27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932F27" w:rsidRDefault="007020A5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</w:rPr>
              <w:t>17,55</w:t>
            </w:r>
            <w:r w:rsidR="00F7538D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E20E49" w:rsidRPr="00932F27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32F2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25 </w:t>
            </w:r>
            <w:r w:rsidR="00CF33C1"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932F2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32F2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32F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</w:tcPr>
          <w:p w:rsidR="00E20E49" w:rsidRPr="005B0CED" w:rsidRDefault="00E20E49" w:rsidP="00C45A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F7538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="00F7538D">
              <w:rPr>
                <w:rFonts w:ascii="Browallia New" w:hAnsi="Browallia New" w:cs="Browallia New" w:hint="cs"/>
                <w:sz w:val="24"/>
                <w:szCs w:val="24"/>
                <w:cs/>
              </w:rPr>
              <w:t>ธนาคาร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ที่มีข้อจำกัด</w:t>
            </w:r>
          </w:p>
          <w:p w:rsidR="00E20E49" w:rsidRPr="00A77F9E" w:rsidRDefault="00F7538D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20E49"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ในการใช้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413" w:type="dxa"/>
            <w:shd w:val="clear" w:color="auto" w:fill="auto"/>
          </w:tcPr>
          <w:p w:rsidR="00F7538D" w:rsidRDefault="00F7538D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F33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27,930</w:t>
            </w:r>
          </w:p>
        </w:tc>
        <w:tc>
          <w:tcPr>
            <w:tcW w:w="1440" w:type="dxa"/>
            <w:shd w:val="clear" w:color="auto" w:fill="auto"/>
          </w:tcPr>
          <w:p w:rsidR="00F7538D" w:rsidRDefault="00F7538D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F33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13" w:type="dxa"/>
            <w:shd w:val="clear" w:color="auto" w:fill="auto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3" w:type="dxa"/>
            <w:shd w:val="clear" w:color="auto" w:fill="auto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243332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E20E49" w:rsidRDefault="00CF33C1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2D3E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E20E49" w:rsidRDefault="00CF33C1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40,682</w:t>
            </w:r>
          </w:p>
        </w:tc>
        <w:tc>
          <w:tcPr>
            <w:tcW w:w="1413" w:type="dxa"/>
            <w:shd w:val="clear" w:color="auto" w:fill="auto"/>
          </w:tcPr>
          <w:p w:rsidR="00CF33C1" w:rsidRDefault="00CF33C1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75 </w:t>
            </w:r>
            <w:r w:rsidR="00CF33C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29,458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29,458</w:t>
            </w:r>
          </w:p>
        </w:tc>
        <w:tc>
          <w:tcPr>
            <w:tcW w:w="1440" w:type="dxa"/>
            <w:shd w:val="clear" w:color="auto" w:fill="auto"/>
          </w:tcPr>
          <w:p w:rsidR="00C719E8" w:rsidRDefault="00C719E8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75 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E20E49" w:rsidRDefault="00CF33C1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710,085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E20E49" w:rsidRDefault="00CF33C1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710,085</w:t>
            </w:r>
          </w:p>
        </w:tc>
        <w:tc>
          <w:tcPr>
            <w:tcW w:w="1413" w:type="dxa"/>
            <w:shd w:val="clear" w:color="auto" w:fill="auto"/>
          </w:tcPr>
          <w:p w:rsidR="00CF33C1" w:rsidRDefault="00CF33C1" w:rsidP="00CF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E20E49" w:rsidRPr="00E20E49" w:rsidRDefault="00E20E49" w:rsidP="00CF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MLR -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0.5</w:t>
            </w:r>
            <w:r w:rsidRPr="00E20E4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CF33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20E49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386,679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386,679</w:t>
            </w:r>
          </w:p>
        </w:tc>
        <w:tc>
          <w:tcPr>
            <w:tcW w:w="1440" w:type="dxa"/>
            <w:shd w:val="clear" w:color="auto" w:fill="auto"/>
          </w:tcPr>
          <w:p w:rsidR="00CF33C1" w:rsidRDefault="00CF33C1" w:rsidP="00CF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E20E49" w:rsidRPr="005B0CED" w:rsidRDefault="00E20E49" w:rsidP="00CF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MLR -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0.5</w:t>
            </w:r>
            <w:r w:rsidR="00CF33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CF33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E20E49" w:rsidRPr="00E20E49" w:rsidRDefault="00E20E49" w:rsidP="00A5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2" w:hanging="18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413" w:type="dxa"/>
            <w:shd w:val="clear" w:color="auto" w:fill="auto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20E49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E20E49" w:rsidRPr="00A77F9E" w:rsidTr="006F7506">
        <w:trPr>
          <w:gridAfter w:val="1"/>
          <w:wAfter w:w="16" w:type="dxa"/>
        </w:trPr>
        <w:tc>
          <w:tcPr>
            <w:tcW w:w="2302" w:type="dxa"/>
            <w:shd w:val="clear" w:color="auto" w:fill="auto"/>
          </w:tcPr>
          <w:p w:rsidR="00E20E49" w:rsidRPr="00A77F9E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เงินกู้ยืม 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72" w:type="dxa"/>
            <w:shd w:val="clear" w:color="auto" w:fill="auto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E20E49" w:rsidRPr="00E20E49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0E4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259,500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</w:rPr>
              <w:t>259,500</w:t>
            </w:r>
          </w:p>
        </w:tc>
        <w:tc>
          <w:tcPr>
            <w:tcW w:w="1440" w:type="dxa"/>
            <w:shd w:val="clear" w:color="auto" w:fill="auto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B0C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5B0CED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20E49" w:rsidRPr="005B0CED" w:rsidRDefault="00E20E49" w:rsidP="00C45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0CE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B63587" w:rsidRDefault="00B63587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20E49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20E49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20E49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20E49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20E49" w:rsidRDefault="00E20E49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ED78D4" w:rsidRPr="00A77F9E" w:rsidRDefault="00ED78D4" w:rsidP="00E2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B63587" w:rsidRPr="00A77F9E" w:rsidRDefault="00B63587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14493" w:type="dxa"/>
        <w:tblInd w:w="108" w:type="dxa"/>
        <w:tblLook w:val="01E0" w:firstRow="1" w:lastRow="1" w:firstColumn="1" w:lastColumn="1" w:noHBand="0" w:noVBand="0"/>
      </w:tblPr>
      <w:tblGrid>
        <w:gridCol w:w="2430"/>
        <w:gridCol w:w="1350"/>
        <w:gridCol w:w="1080"/>
        <w:gridCol w:w="990"/>
        <w:gridCol w:w="1440"/>
        <w:gridCol w:w="1260"/>
        <w:gridCol w:w="1260"/>
        <w:gridCol w:w="997"/>
        <w:gridCol w:w="935"/>
        <w:gridCol w:w="1617"/>
        <w:gridCol w:w="1134"/>
      </w:tblGrid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A77F9E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3" w:type="dxa"/>
            <w:gridSpan w:val="10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3" w:type="dxa"/>
            <w:gridSpan w:val="10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gridSpan w:val="5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5943" w:type="dxa"/>
            <w:gridSpan w:val="5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192" w:type="dxa"/>
            <w:gridSpan w:val="3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2751" w:type="dxa"/>
            <w:gridSpan w:val="2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ปรับขึ้นลงตามอัตราตลาด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คงที่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 เงินฝากออมทรัพย์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58,049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58,049</w:t>
            </w: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26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54,904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54,904</w:t>
            </w: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25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เงินฝากประจำ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50,001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50,001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50,001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50,001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CD1FEB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="00CD1FEB">
              <w:rPr>
                <w:rFonts w:ascii="Browallia New" w:hAnsi="Browallia New" w:cs="Browallia New" w:hint="cs"/>
                <w:sz w:val="24"/>
                <w:szCs w:val="24"/>
                <w:cs/>
              </w:rPr>
              <w:t>ธนาคาร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ที่มีข้อจำกัด</w:t>
            </w:r>
          </w:p>
          <w:p w:rsidR="00B63587" w:rsidRPr="000C4FF1" w:rsidRDefault="00CD1FEB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 w:rsidR="00B63587"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ในการใช้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65,100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65,100</w:t>
            </w:r>
          </w:p>
        </w:tc>
        <w:tc>
          <w:tcPr>
            <w:tcW w:w="1440" w:type="dxa"/>
            <w:shd w:val="clear" w:color="auto" w:fill="auto"/>
          </w:tcPr>
          <w:p w:rsidR="00513511" w:rsidRDefault="00513511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65,100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65,100</w:t>
            </w:r>
          </w:p>
        </w:tc>
        <w:tc>
          <w:tcPr>
            <w:tcW w:w="1617" w:type="dxa"/>
            <w:shd w:val="clear" w:color="auto" w:fill="auto"/>
          </w:tcPr>
          <w:p w:rsidR="00513511" w:rsidRDefault="00513511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119,213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119,213</w:t>
            </w: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50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1,173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1,173</w:t>
            </w: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50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284,109</w:t>
            </w: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B63587" w:rsidRPr="000C4FF1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B63587" w:rsidRPr="00A77F9E" w:rsidTr="00A50107">
        <w:tc>
          <w:tcPr>
            <w:tcW w:w="243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C4FF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เงินกู้ยืม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</w:t>
            </w:r>
            <w:r w:rsidRPr="000C4FF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259,500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</w:rPr>
              <w:t>259,500</w:t>
            </w:r>
          </w:p>
        </w:tc>
        <w:tc>
          <w:tcPr>
            <w:tcW w:w="1617" w:type="dxa"/>
            <w:shd w:val="clear" w:color="auto" w:fill="auto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122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– 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C4FF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0C4FF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63587" w:rsidRPr="000C4FF1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4FF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B63587" w:rsidRPr="00A77F9E" w:rsidRDefault="00B63587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4713E4" w:rsidRPr="00A77F9E" w:rsidRDefault="004713E4"/>
    <w:p w:rsidR="00A44461" w:rsidRPr="00A77F9E" w:rsidRDefault="00A444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A44461" w:rsidRPr="00A77F9E" w:rsidSect="00A44461">
          <w:pgSz w:w="16834" w:h="11909" w:orient="landscape" w:code="9"/>
          <w:pgMar w:top="1560" w:right="1083" w:bottom="990" w:left="1170" w:header="720" w:footer="431" w:gutter="0"/>
          <w:cols w:space="720"/>
        </w:sectPr>
      </w:pPr>
    </w:p>
    <w:p w:rsidR="00FF2961" w:rsidRPr="00A77F9E" w:rsidRDefault="00FF2961" w:rsidP="00645CE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</w:tabs>
        <w:spacing w:line="240" w:lineRule="auto"/>
        <w:ind w:firstLine="6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การวัดมูลค่ายุติธรรม</w:t>
      </w: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="007E49DE" w:rsidRPr="00A77F9E">
        <w:rPr>
          <w:rFonts w:ascii="Browallia New" w:hAnsi="Browallia New" w:cs="Browallia New"/>
          <w:sz w:val="28"/>
          <w:szCs w:val="28"/>
        </w:rPr>
        <w:t>3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1E55CD" w:rsidRPr="00A77F9E" w:rsidRDefault="001E55CD" w:rsidP="001C7D4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7E49DE" w:rsidRPr="00A77F9E">
        <w:rPr>
          <w:rFonts w:ascii="Browallia New" w:hAnsi="Browallia New" w:cs="Browallia New"/>
          <w:sz w:val="28"/>
          <w:szCs w:val="28"/>
        </w:rPr>
        <w:t>1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1E55CD" w:rsidRPr="00A77F9E" w:rsidRDefault="001E55CD" w:rsidP="001C7D4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7E49DE" w:rsidRPr="00A77F9E">
        <w:rPr>
          <w:rFonts w:ascii="Browallia New" w:hAnsi="Browallia New" w:cs="Browallia New"/>
          <w:sz w:val="28"/>
          <w:szCs w:val="28"/>
        </w:rPr>
        <w:t>2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="007E49DE" w:rsidRPr="00A77F9E">
        <w:rPr>
          <w:rFonts w:ascii="Browallia New" w:hAnsi="Browallia New" w:cs="Browallia New"/>
          <w:sz w:val="28"/>
          <w:szCs w:val="28"/>
        </w:rPr>
        <w:t>1</w:t>
      </w:r>
      <w:r w:rsidR="00495483"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  <w:cs/>
        </w:rPr>
        <w:t>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:rsidR="00045633" w:rsidRPr="00A77F9E" w:rsidRDefault="00045633" w:rsidP="001C7D4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ind w:left="1350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 w:hint="cs"/>
          <w:sz w:val="28"/>
          <w:szCs w:val="28"/>
          <w:cs/>
        </w:rPr>
        <w:t xml:space="preserve">ข้อมูลระดับ </w:t>
      </w:r>
      <w:r w:rsidRPr="00A77F9E">
        <w:rPr>
          <w:rFonts w:ascii="Browallia New" w:hAnsi="Browallia New" w:cs="Browallia New"/>
          <w:sz w:val="28"/>
          <w:szCs w:val="28"/>
        </w:rPr>
        <w:t>3</w:t>
      </w:r>
      <w:r w:rsidR="00495483"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:rsidR="00FF2961" w:rsidRPr="00A77F9E" w:rsidRDefault="00FF2961" w:rsidP="00495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3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 xml:space="preserve">สินทรัพย์ที่วัดมูลค่าด้วยมูลค่ายุติธรรม ณ วันที่ </w:t>
      </w:r>
      <w:r w:rsidR="007E49DE" w:rsidRPr="00A77F9E">
        <w:rPr>
          <w:rFonts w:ascii="Browallia New" w:hAnsi="Browallia New" w:cs="Browallia New"/>
          <w:sz w:val="28"/>
          <w:szCs w:val="28"/>
        </w:rPr>
        <w:t>31</w:t>
      </w:r>
      <w:r w:rsidR="00D1618E"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E49DE" w:rsidRPr="00A77F9E">
        <w:rPr>
          <w:rFonts w:ascii="Browallia New" w:hAnsi="Browallia New" w:cs="Browallia New"/>
          <w:sz w:val="28"/>
          <w:szCs w:val="28"/>
        </w:rPr>
        <w:t>25</w:t>
      </w:r>
      <w:r w:rsidR="00B63587" w:rsidRPr="00A77F9E">
        <w:rPr>
          <w:rFonts w:ascii="Browallia New" w:hAnsi="Browallia New" w:cs="Browallia New"/>
          <w:sz w:val="28"/>
          <w:szCs w:val="28"/>
        </w:rPr>
        <w:t>60</w:t>
      </w:r>
      <w:r w:rsidR="00495483"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3622" w:rsidRPr="00A77F9E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53622" w:rsidRPr="00A77F9E">
        <w:rPr>
          <w:rFonts w:ascii="Browallia New" w:hAnsi="Browallia New" w:cs="Browallia New"/>
          <w:sz w:val="28"/>
          <w:szCs w:val="28"/>
          <w:lang w:val="en-GB"/>
        </w:rPr>
        <w:t xml:space="preserve"> 255</w:t>
      </w:r>
      <w:r w:rsidR="00B63587" w:rsidRPr="00A77F9E">
        <w:rPr>
          <w:rFonts w:ascii="Browallia New" w:hAnsi="Browallia New" w:cs="Browallia New"/>
          <w:sz w:val="28"/>
          <w:szCs w:val="28"/>
          <w:lang w:val="en-GB"/>
        </w:rPr>
        <w:t>9</w:t>
      </w:r>
      <w:r w:rsidR="00D53622" w:rsidRPr="00A77F9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53622" w:rsidRPr="00A77F9E">
        <w:rPr>
          <w:rFonts w:ascii="Browallia New" w:hAnsi="Browallia New" w:cs="Browallia New" w:hint="cs"/>
          <w:sz w:val="28"/>
          <w:szCs w:val="28"/>
          <w:cs/>
          <w:lang w:val="en-GB"/>
        </w:rPr>
        <w:t>ป</w:t>
      </w:r>
      <w:r w:rsidRPr="00A77F9E">
        <w:rPr>
          <w:rFonts w:ascii="Browallia New" w:hAnsi="Browallia New" w:cs="Browallia New"/>
          <w:sz w:val="28"/>
          <w:szCs w:val="28"/>
          <w:cs/>
        </w:rPr>
        <w:t>ระกอบด้วยรายการดังต่อไปนี้</w:t>
      </w:r>
    </w:p>
    <w:p w:rsidR="00FF2961" w:rsidRPr="00A77F9E" w:rsidRDefault="00FF2961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28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110"/>
        <w:gridCol w:w="283"/>
        <w:gridCol w:w="1843"/>
        <w:gridCol w:w="283"/>
        <w:gridCol w:w="1767"/>
      </w:tblGrid>
      <w:tr w:rsidR="00E744E5" w:rsidRPr="00A77F9E" w:rsidTr="00FE3D12">
        <w:trPr>
          <w:trHeight w:val="329"/>
        </w:trPr>
        <w:tc>
          <w:tcPr>
            <w:tcW w:w="4110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893" w:type="dxa"/>
            <w:gridSpan w:val="3"/>
            <w:vAlign w:val="bottom"/>
          </w:tcPr>
          <w:p w:rsidR="00E744E5" w:rsidRPr="00A77F9E" w:rsidRDefault="00E744E5" w:rsidP="00E74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744E5" w:rsidRPr="00A77F9E" w:rsidTr="00FE3D12">
        <w:trPr>
          <w:trHeight w:val="329"/>
        </w:trPr>
        <w:tc>
          <w:tcPr>
            <w:tcW w:w="4110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893" w:type="dxa"/>
            <w:gridSpan w:val="3"/>
            <w:tcBorders>
              <w:bottom w:val="single" w:sz="4" w:space="0" w:color="auto"/>
            </w:tcBorders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E744E5" w:rsidRPr="00A77F9E" w:rsidTr="00B63587">
        <w:trPr>
          <w:trHeight w:val="329"/>
        </w:trPr>
        <w:tc>
          <w:tcPr>
            <w:tcW w:w="4110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893" w:type="dxa"/>
            <w:gridSpan w:val="3"/>
            <w:tcBorders>
              <w:bottom w:val="single" w:sz="4" w:space="0" w:color="auto"/>
            </w:tcBorders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ข้อมูลระดับที่ </w:t>
            </w:r>
            <w:r w:rsidRPr="00A77F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E744E5" w:rsidRPr="00A77F9E" w:rsidTr="00B63587">
        <w:trPr>
          <w:trHeight w:val="329"/>
        </w:trPr>
        <w:tc>
          <w:tcPr>
            <w:tcW w:w="4110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B63587" w:rsidRPr="00A77F9E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A77F9E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255</w:t>
            </w:r>
            <w:r w:rsidR="00B63587" w:rsidRPr="00A77F9E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9</w:t>
            </w:r>
          </w:p>
        </w:tc>
      </w:tr>
      <w:tr w:rsidR="00E744E5" w:rsidRPr="00A77F9E" w:rsidTr="00B63587">
        <w:trPr>
          <w:trHeight w:val="329"/>
        </w:trPr>
        <w:tc>
          <w:tcPr>
            <w:tcW w:w="4110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สินทรัพย์</w:t>
            </w:r>
            <w:r w:rsidRPr="00A77F9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ทางการเงิน</w:t>
            </w: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67" w:type="dxa"/>
            <w:vAlign w:val="bottom"/>
          </w:tcPr>
          <w:p w:rsidR="00E744E5" w:rsidRPr="00A77F9E" w:rsidRDefault="00E744E5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63587" w:rsidRPr="00A77F9E" w:rsidTr="00B63587">
        <w:trPr>
          <w:trHeight w:val="329"/>
        </w:trPr>
        <w:tc>
          <w:tcPr>
            <w:tcW w:w="4110" w:type="dxa"/>
            <w:vAlign w:val="bottom"/>
          </w:tcPr>
          <w:p w:rsidR="00B63587" w:rsidRPr="00A77F9E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เงินลงทุน </w:t>
            </w:r>
            <w:r w:rsidRPr="00A77F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– หลักทรัพย์เผื่อขาย</w:t>
            </w:r>
          </w:p>
        </w:tc>
        <w:tc>
          <w:tcPr>
            <w:tcW w:w="283" w:type="dxa"/>
            <w:vAlign w:val="bottom"/>
          </w:tcPr>
          <w:p w:rsidR="00B63587" w:rsidRPr="00A77F9E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bottom"/>
          </w:tcPr>
          <w:p w:rsidR="00B63587" w:rsidRPr="00A77F9E" w:rsidRDefault="004E3DCD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  <w:tc>
          <w:tcPr>
            <w:tcW w:w="283" w:type="dxa"/>
            <w:vAlign w:val="bottom"/>
          </w:tcPr>
          <w:p w:rsidR="00B63587" w:rsidRPr="00A77F9E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67" w:type="dxa"/>
            <w:tcBorders>
              <w:bottom w:val="single" w:sz="12" w:space="0" w:color="auto"/>
            </w:tcBorders>
            <w:vAlign w:val="bottom"/>
          </w:tcPr>
          <w:p w:rsidR="00B63587" w:rsidRPr="00A77F9E" w:rsidRDefault="00B63587" w:rsidP="00B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lang w:val="en-GB"/>
              </w:rPr>
              <w:t>1,147,159</w:t>
            </w:r>
          </w:p>
        </w:tc>
      </w:tr>
    </w:tbl>
    <w:p w:rsidR="00F10CDF" w:rsidRDefault="00F10CDF" w:rsidP="00F1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371706" w:rsidRPr="001A3520" w:rsidRDefault="00371706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7F9E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</w:t>
      </w:r>
      <w:r w:rsidRPr="00A77F9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1A3520" w:rsidRPr="00A77F9E" w:rsidRDefault="001A3520" w:rsidP="001A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675E47" w:rsidRDefault="001A3520" w:rsidP="0067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t xml:space="preserve">      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pacing w:val="-4"/>
          <w:sz w:val="28"/>
          <w:szCs w:val="28"/>
        </w:rPr>
        <w:t>2560</w:t>
      </w:r>
    </w:p>
    <w:p w:rsidR="001A3520" w:rsidRPr="00A77F9E" w:rsidRDefault="001A3520" w:rsidP="0067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675E47" w:rsidRPr="00070546" w:rsidRDefault="00371706" w:rsidP="00070546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70546">
        <w:rPr>
          <w:rFonts w:ascii="Browallia New" w:hAnsi="Browallia New" w:cs="Browallia New"/>
          <w:spacing w:val="-4"/>
          <w:sz w:val="28"/>
          <w:szCs w:val="28"/>
          <w:cs/>
        </w:rPr>
        <w:t>บริษัทมีสัญญาขายสินค้าและให้บริการกับลูกค้าซึ่งยังไม่ได้ส่งมอบสินค</w:t>
      </w:r>
      <w:r w:rsidR="001022F0" w:rsidRPr="00070546">
        <w:rPr>
          <w:rFonts w:ascii="Browallia New" w:hAnsi="Browallia New" w:cs="Browallia New"/>
          <w:spacing w:val="-4"/>
          <w:sz w:val="28"/>
          <w:szCs w:val="28"/>
          <w:cs/>
        </w:rPr>
        <w:t>้า</w:t>
      </w:r>
      <w:r w:rsidR="004D2921" w:rsidRPr="00070546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070546">
        <w:rPr>
          <w:rFonts w:ascii="Browallia New" w:hAnsi="Browallia New" w:cs="Browallia New"/>
          <w:spacing w:val="-4"/>
          <w:sz w:val="28"/>
          <w:szCs w:val="28"/>
          <w:cs/>
        </w:rPr>
        <w:t>บริการเป็นจำนวนเงินรวม</w:t>
      </w:r>
      <w:r w:rsidR="00495483" w:rsidRPr="0007054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72FC8" w:rsidRPr="00070546">
        <w:rPr>
          <w:rFonts w:ascii="Browallia New" w:hAnsi="Browallia New" w:cs="Browallia New"/>
          <w:spacing w:val="-4"/>
          <w:sz w:val="28"/>
          <w:szCs w:val="28"/>
        </w:rPr>
        <w:t>1,982.46</w:t>
      </w:r>
      <w:r w:rsidR="00745029" w:rsidRPr="0007054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70546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</w:p>
    <w:p w:rsidR="00675E47" w:rsidRPr="00A77F9E" w:rsidRDefault="00675E47" w:rsidP="00675E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F10CDF" w:rsidRPr="00070546" w:rsidRDefault="00371706" w:rsidP="00070546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70546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E1048D" w:rsidRPr="00070546">
        <w:rPr>
          <w:rFonts w:ascii="Browallia New" w:hAnsi="Browallia New" w:cs="Browallia New" w:hint="cs"/>
          <w:spacing w:val="-4"/>
          <w:sz w:val="28"/>
          <w:szCs w:val="28"/>
          <w:cs/>
        </w:rPr>
        <w:t>และบริษัทย่อย</w:t>
      </w:r>
      <w:r w:rsidRPr="00070546">
        <w:rPr>
          <w:rFonts w:ascii="Browallia New" w:hAnsi="Browallia New" w:cs="Browallia New"/>
          <w:spacing w:val="-4"/>
          <w:sz w:val="28"/>
          <w:szCs w:val="28"/>
          <w:cs/>
        </w:rPr>
        <w:t>มีหนี้สินที่อาจเกิดขึ้นจากการที่ธนาคารออกหนังสือค้ำประกันบริษัท</w:t>
      </w:r>
      <w:r w:rsidR="00E1048D" w:rsidRPr="00070546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และบริษัทย่อยสำหรับการปฏิบัติตามสัญญาและการใช้ไฟฟ้าจำนวนเงินรวม </w:t>
      </w:r>
      <w:r w:rsidR="00E20E49" w:rsidRPr="00070546">
        <w:rPr>
          <w:rFonts w:ascii="Browallia New" w:hAnsi="Browallia New" w:cs="Browallia New"/>
          <w:spacing w:val="-4"/>
          <w:sz w:val="28"/>
          <w:szCs w:val="28"/>
        </w:rPr>
        <w:t xml:space="preserve">212.46 </w:t>
      </w:r>
      <w:r w:rsidR="00E20E49" w:rsidRPr="00070546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E1048D" w:rsidRPr="00070546">
        <w:rPr>
          <w:rFonts w:ascii="Browallia New" w:hAnsi="Browallia New" w:cs="Browallia New"/>
          <w:spacing w:val="-4"/>
          <w:sz w:val="28"/>
          <w:szCs w:val="28"/>
          <w:cs/>
        </w:rPr>
        <w:t xml:space="preserve">พร้อมทั้งได้นำเงินฝากประจำของบริษัทจำนวน </w:t>
      </w:r>
      <w:r w:rsidR="00526642">
        <w:rPr>
          <w:rFonts w:ascii="Browallia New" w:hAnsi="Browallia New" w:cs="Browallia New"/>
          <w:spacing w:val="-4"/>
          <w:sz w:val="28"/>
          <w:szCs w:val="28"/>
        </w:rPr>
        <w:t>27.93</w:t>
      </w:r>
      <w:r w:rsidR="00E20E49" w:rsidRPr="0007054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1048D" w:rsidRPr="00070546">
        <w:rPr>
          <w:rFonts w:ascii="Browallia New" w:hAnsi="Browallia New" w:cs="Browallia New"/>
          <w:spacing w:val="-4"/>
          <w:sz w:val="28"/>
          <w:szCs w:val="28"/>
          <w:cs/>
        </w:rPr>
        <w:t>ล้านบาท และที่ดินบางส่วนพร้อมสิ่งปลูกสร้างของบริษัทไปเป็นหลักประกันหนังสือค้ำประกันดังกล่าว</w:t>
      </w:r>
    </w:p>
    <w:p w:rsidR="00F10CDF" w:rsidRDefault="00F10CDF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E57A58" w:rsidRDefault="00E57A58" w:rsidP="00675E47">
      <w:pPr>
        <w:pStyle w:val="ListParagraph"/>
        <w:rPr>
          <w:rFonts w:ascii="Browallia New" w:hAnsi="Browallia New" w:cs="Browallia New"/>
          <w:sz w:val="20"/>
          <w:szCs w:val="20"/>
        </w:rPr>
      </w:pPr>
    </w:p>
    <w:p w:rsidR="00371706" w:rsidRPr="00A77F9E" w:rsidRDefault="002D25EA" w:rsidP="00070546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77F9E">
        <w:rPr>
          <w:rFonts w:ascii="Browallia New" w:hAnsi="Browallia New" w:cs="Browallia New"/>
          <w:spacing w:val="-4"/>
          <w:sz w:val="28"/>
          <w:szCs w:val="28"/>
          <w:cs/>
        </w:rPr>
        <w:t>บริษัทมีภาระผูกพันเกี่ยวกับสัญญาเช่า</w:t>
      </w:r>
      <w:r w:rsidRPr="00A77F9E">
        <w:rPr>
          <w:rFonts w:ascii="Browallia New" w:hAnsi="Browallia New" w:cs="Browallia New" w:hint="cs"/>
          <w:spacing w:val="-4"/>
          <w:sz w:val="28"/>
          <w:szCs w:val="28"/>
          <w:cs/>
        </w:rPr>
        <w:t>ที่ดิน</w:t>
      </w:r>
      <w:r w:rsidRPr="00A77F9E">
        <w:rPr>
          <w:rFonts w:ascii="Browallia New" w:hAnsi="Browallia New" w:cs="Browallia New"/>
          <w:spacing w:val="-4"/>
          <w:sz w:val="28"/>
          <w:szCs w:val="28"/>
          <w:cs/>
        </w:rPr>
        <w:t>และรถยนต์ จำนวนเงินที่ต้องจ่ายในอนาคตตามสัญญาเช่าดำเนินงานที่ไม่สามารถยกเลิกได้ มีดังนี้</w:t>
      </w:r>
    </w:p>
    <w:p w:rsidR="00371706" w:rsidRPr="00A77F9E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8354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9"/>
        <w:gridCol w:w="1980"/>
        <w:gridCol w:w="180"/>
        <w:gridCol w:w="2225"/>
      </w:tblGrid>
      <w:tr w:rsidR="002D25EA" w:rsidRPr="00A77F9E" w:rsidTr="001E34F0">
        <w:trPr>
          <w:cantSplit/>
          <w:trHeight w:val="24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A77F9E" w:rsidRDefault="002D25EA" w:rsidP="001E34F0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2D25EA" w:rsidRPr="00A77F9E" w:rsidRDefault="002D25EA" w:rsidP="001E34F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:rsidR="002D25EA" w:rsidRPr="00A77F9E" w:rsidRDefault="002D25EA" w:rsidP="001E34F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5" w:type="dxa"/>
            <w:tcBorders>
              <w:left w:val="nil"/>
            </w:tcBorders>
          </w:tcPr>
          <w:p w:rsidR="002D25EA" w:rsidRPr="00A77F9E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(หน่วย : พันบาท)</w:t>
            </w:r>
          </w:p>
        </w:tc>
      </w:tr>
      <w:tr w:rsidR="002D25EA" w:rsidRPr="00A77F9E" w:rsidTr="001E34F0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A77F9E" w:rsidRDefault="002D25EA" w:rsidP="001E34F0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D25EA" w:rsidRPr="00A77F9E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2D25EA" w:rsidRPr="00A77F9E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25EA" w:rsidRPr="00A77F9E" w:rsidRDefault="002D25EA" w:rsidP="001E34F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7F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D25EA" w:rsidRPr="00A77F9E" w:rsidTr="001E34F0">
        <w:trPr>
          <w:cantSplit/>
          <w:trHeight w:val="8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A77F9E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D25EA" w:rsidRPr="00A77F9E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D25EA" w:rsidRPr="00A77F9E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A77F9E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25EA" w:rsidRPr="008F6A02" w:rsidTr="001E34F0">
        <w:trPr>
          <w:cantSplit/>
          <w:trHeight w:val="80"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8F6A02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8F6A02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8F6A0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:rsidR="002D25EA" w:rsidRPr="008F6A02" w:rsidRDefault="002D25EA" w:rsidP="001E34F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F6A02" w:rsidRPr="008F6A02">
              <w:rPr>
                <w:rFonts w:ascii="Browallia New" w:hAnsi="Browallia New" w:cs="Browallia New"/>
                <w:sz w:val="28"/>
                <w:szCs w:val="28"/>
              </w:rPr>
              <w:t>,637</w:t>
            </w:r>
          </w:p>
        </w:tc>
        <w:tc>
          <w:tcPr>
            <w:tcW w:w="180" w:type="dxa"/>
          </w:tcPr>
          <w:p w:rsidR="002D25EA" w:rsidRPr="008F6A02" w:rsidRDefault="002D25EA" w:rsidP="001E34F0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25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8F6A02" w:rsidRDefault="002D25EA" w:rsidP="00E6423D">
            <w:pPr>
              <w:tabs>
                <w:tab w:val="center" w:pos="160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</w:rPr>
              <w:t>15,671</w:t>
            </w:r>
          </w:p>
        </w:tc>
      </w:tr>
      <w:tr w:rsidR="00190319" w:rsidRPr="008F6A02" w:rsidTr="001E34F0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8F6A02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8F6A0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F6A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8F6A0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F6A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D25EA" w:rsidRPr="008F6A02" w:rsidRDefault="002D25EA" w:rsidP="001E34F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F6A02" w:rsidRPr="008F6A02">
              <w:rPr>
                <w:rFonts w:ascii="Browallia New" w:hAnsi="Browallia New" w:cs="Browallia New"/>
                <w:sz w:val="28"/>
                <w:szCs w:val="28"/>
              </w:rPr>
              <w:t>1,340</w:t>
            </w:r>
          </w:p>
        </w:tc>
        <w:tc>
          <w:tcPr>
            <w:tcW w:w="180" w:type="dxa"/>
          </w:tcPr>
          <w:p w:rsidR="002D25EA" w:rsidRPr="008F6A02" w:rsidRDefault="002D25EA" w:rsidP="001E34F0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5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8F6A02" w:rsidRDefault="002D25EA" w:rsidP="00190319">
            <w:pPr>
              <w:tabs>
                <w:tab w:val="center" w:pos="160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0319" w:rsidRPr="008F6A02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F6A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0319" w:rsidRPr="008F6A02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</w:tr>
      <w:tr w:rsidR="00190319" w:rsidRPr="00A77F9E" w:rsidTr="001E34F0">
        <w:trPr>
          <w:cantSplit/>
        </w:trPr>
        <w:tc>
          <w:tcPr>
            <w:tcW w:w="396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8F6A02" w:rsidRDefault="002D25EA" w:rsidP="001E34F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:rsidR="002D25EA" w:rsidRPr="008F6A02" w:rsidRDefault="008F6A02" w:rsidP="001E34F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</w:rPr>
              <w:t>47,977</w:t>
            </w:r>
          </w:p>
        </w:tc>
        <w:tc>
          <w:tcPr>
            <w:tcW w:w="180" w:type="dxa"/>
          </w:tcPr>
          <w:p w:rsidR="002D25EA" w:rsidRPr="008F6A02" w:rsidRDefault="002D25EA" w:rsidP="001E34F0">
            <w:pPr>
              <w:spacing w:line="240" w:lineRule="auto"/>
              <w:ind w:left="426" w:right="7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:rsidR="002D25EA" w:rsidRPr="008F6A02" w:rsidRDefault="00190319" w:rsidP="00190319">
            <w:pPr>
              <w:tabs>
                <w:tab w:val="center" w:pos="160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6A02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2D25EA" w:rsidRPr="008F6A0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F6A02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</w:tbl>
    <w:p w:rsidR="002D25EA" w:rsidRPr="00A77F9E" w:rsidRDefault="002D25EA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16"/>
          <w:szCs w:val="16"/>
          <w:cs/>
        </w:rPr>
      </w:pPr>
    </w:p>
    <w:p w:rsidR="00FC7663" w:rsidRPr="00A77F9E" w:rsidRDefault="00E849E9" w:rsidP="00FC7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  <w:r>
        <w:rPr>
          <w:rFonts w:ascii="Browallia New" w:hAnsi="Browallia New" w:cs="Browallia New"/>
          <w:spacing w:val="-4"/>
          <w:sz w:val="20"/>
          <w:szCs w:val="20"/>
        </w:rPr>
        <w:t>`</w:t>
      </w:r>
    </w:p>
    <w:p w:rsidR="00371706" w:rsidRPr="00A77F9E" w:rsidRDefault="00371706" w:rsidP="00070546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77F9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6E7830" w:rsidRPr="00A77F9E"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 w:rsidR="006E7830" w:rsidRPr="00A77F9E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1A5A62" w:rsidRPr="00A77F9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E49DE" w:rsidRPr="00A77F9E">
        <w:rPr>
          <w:rFonts w:ascii="Browallia New" w:hAnsi="Browallia New" w:cs="Browallia New"/>
          <w:spacing w:val="-4"/>
          <w:sz w:val="28"/>
          <w:szCs w:val="28"/>
        </w:rPr>
        <w:t>25</w:t>
      </w:r>
      <w:r w:rsidR="00B63587" w:rsidRPr="00A77F9E">
        <w:rPr>
          <w:rFonts w:ascii="Browallia New" w:hAnsi="Browallia New" w:cs="Browallia New"/>
          <w:spacing w:val="-4"/>
          <w:sz w:val="28"/>
          <w:szCs w:val="28"/>
        </w:rPr>
        <w:t>60</w:t>
      </w:r>
      <w:r w:rsidR="001A5A62" w:rsidRPr="00A77F9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7E49DE" w:rsidRPr="00A77F9E">
        <w:rPr>
          <w:rFonts w:ascii="Browallia New" w:hAnsi="Browallia New" w:cs="Browallia New"/>
          <w:spacing w:val="-4"/>
          <w:sz w:val="28"/>
          <w:szCs w:val="28"/>
        </w:rPr>
        <w:t>255</w:t>
      </w:r>
      <w:r w:rsidR="00B63587" w:rsidRPr="00A77F9E">
        <w:rPr>
          <w:rFonts w:ascii="Browallia New" w:hAnsi="Browallia New" w:cs="Browallia New"/>
          <w:spacing w:val="-4"/>
          <w:sz w:val="28"/>
          <w:szCs w:val="28"/>
        </w:rPr>
        <w:t>9</w:t>
      </w:r>
      <w:r w:rsidRPr="00A77F9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บริษัทและบริษัทย่อยมีวงเงินสินเชื่อ ดังต่อไปนี้</w:t>
      </w:r>
    </w:p>
    <w:p w:rsidR="00371706" w:rsidRPr="00A77F9E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36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810"/>
        <w:gridCol w:w="900"/>
        <w:gridCol w:w="900"/>
        <w:gridCol w:w="900"/>
        <w:gridCol w:w="810"/>
      </w:tblGrid>
      <w:tr w:rsidR="00947B85" w:rsidRPr="00A77F9E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47B85" w:rsidRPr="00A77F9E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47B85" w:rsidRPr="00A77F9E" w:rsidTr="00172F56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587" w:rsidRPr="00A77F9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B63587" w:rsidRPr="00A77F9E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947B85" w:rsidRPr="00A77F9E" w:rsidTr="00172F56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:rsidR="00371706" w:rsidRPr="00A77F9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947B85" w:rsidRPr="00A77F9E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:rsidR="00371706" w:rsidRPr="00A77F9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47B85" w:rsidRPr="00A77F9E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:rsidR="00947B85" w:rsidRPr="00A77F9E" w:rsidRDefault="00947B85" w:rsidP="00947B8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447175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7175">
              <w:rPr>
                <w:rFonts w:ascii="Browallia New" w:hAnsi="Browallia New" w:cs="Browallia New"/>
                <w:sz w:val="24"/>
                <w:szCs w:val="24"/>
              </w:rPr>
              <w:t>854,326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447175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717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47175">
              <w:rPr>
                <w:rFonts w:ascii="Browallia New" w:hAnsi="Browallia New" w:cs="Browallia New"/>
                <w:sz w:val="24"/>
                <w:szCs w:val="24"/>
              </w:rPr>
              <w:t>212,462</w:t>
            </w:r>
            <w:r w:rsidRPr="0044717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447175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7175">
              <w:rPr>
                <w:rFonts w:ascii="Browallia New" w:hAnsi="Browallia New" w:cs="Browallia New"/>
                <w:sz w:val="24"/>
                <w:szCs w:val="24"/>
              </w:rPr>
              <w:t>641,864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370,382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141,288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229,094</w:t>
            </w:r>
          </w:p>
        </w:tc>
      </w:tr>
      <w:tr w:rsidR="00947B85" w:rsidRPr="00A77F9E" w:rsidTr="00172F56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:rsidR="00947B85" w:rsidRPr="00A77F9E" w:rsidRDefault="00947B85" w:rsidP="00947B8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447175" w:rsidRDefault="00947B85" w:rsidP="00947B85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7175">
              <w:rPr>
                <w:rFonts w:ascii="Browallia New" w:hAnsi="Browallia New" w:cs="Browallia New"/>
                <w:sz w:val="24"/>
                <w:szCs w:val="24"/>
              </w:rPr>
              <w:t>1,896,508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447175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717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47175">
              <w:rPr>
                <w:rFonts w:ascii="Browallia New" w:hAnsi="Browallia New" w:cs="Browallia New"/>
                <w:sz w:val="24"/>
                <w:szCs w:val="24"/>
              </w:rPr>
              <w:t>929,483</w:t>
            </w:r>
            <w:r w:rsidRPr="0044717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447175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7175">
              <w:rPr>
                <w:rFonts w:ascii="Browallia New" w:hAnsi="Browallia New" w:cs="Browallia New"/>
                <w:sz w:val="24"/>
                <w:szCs w:val="24"/>
              </w:rPr>
              <w:t>967,025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1,184,000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508,039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675,961</w:t>
            </w:r>
          </w:p>
        </w:tc>
      </w:tr>
    </w:tbl>
    <w:p w:rsidR="009A1DB3" w:rsidRPr="00A77F9E" w:rsidRDefault="009A1DB3" w:rsidP="0067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36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810"/>
        <w:gridCol w:w="900"/>
        <w:gridCol w:w="900"/>
        <w:gridCol w:w="900"/>
        <w:gridCol w:w="810"/>
      </w:tblGrid>
      <w:tr w:rsidR="00947B85" w:rsidRPr="00A77F9E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706" w:rsidRPr="00A77F9E" w:rsidRDefault="00371706" w:rsidP="00530D0F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47B85" w:rsidRPr="00A77F9E" w:rsidTr="00172F56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47B85" w:rsidRPr="00A77F9E" w:rsidTr="00172F56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:rsidR="00371706" w:rsidRPr="00A77F9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2580"/>
                <w:tab w:val="clear" w:pos="28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587" w:rsidRPr="00A77F9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7E49DE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2580"/>
                <w:tab w:val="clear" w:pos="28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10873" w:rsidRPr="00A77F9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63587" w:rsidRPr="00A77F9E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947B85" w:rsidRPr="00A77F9E" w:rsidTr="00172F56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:rsidR="00371706" w:rsidRPr="00A77F9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947B85" w:rsidRPr="00A77F9E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:rsidR="00371706" w:rsidRPr="00A77F9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71706" w:rsidRPr="00A77F9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47B85" w:rsidRPr="00A77F9E" w:rsidTr="00172F56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:rsidR="00947B85" w:rsidRPr="00A77F9E" w:rsidRDefault="00947B85" w:rsidP="00947B8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587,326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212,462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374,864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370,382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141,288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229,094</w:t>
            </w:r>
          </w:p>
        </w:tc>
      </w:tr>
      <w:tr w:rsidR="00947B85" w:rsidRPr="00A77F9E" w:rsidTr="00172F56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:rsidR="00947B85" w:rsidRPr="00A77F9E" w:rsidRDefault="00947B85" w:rsidP="00947B8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594,569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300,431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958,500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A77F9E">
              <w:rPr>
                <w:rFonts w:ascii="Browallia New" w:hAnsi="Browallia New" w:cs="Browallia New"/>
                <w:sz w:val="24"/>
                <w:szCs w:val="24"/>
              </w:rPr>
              <w:t>390,000</w:t>
            </w: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47B85" w:rsidRPr="00A77F9E" w:rsidRDefault="00947B85" w:rsidP="00947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</w:rPr>
              <w:t>568,500</w:t>
            </w:r>
          </w:p>
        </w:tc>
      </w:tr>
    </w:tbl>
    <w:p w:rsidR="00371706" w:rsidRPr="00A77F9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:rsidR="002857C4" w:rsidRPr="00A77F9E" w:rsidRDefault="002857C4" w:rsidP="00530D0F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99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1D7A9A" w:rsidRDefault="00371706" w:rsidP="001D7A9A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77F9E">
        <w:rPr>
          <w:rFonts w:ascii="Browallia New" w:hAnsi="Browallia New" w:cs="Browallia New"/>
          <w:sz w:val="28"/>
          <w:szCs w:val="28"/>
          <w:cs/>
          <w:lang w:val="en-GB"/>
        </w:rPr>
        <w:t>ภาระผูกพันดังกล่าวข้างต้นค้ำประกันโดยการจดจำนองที่ดินบางส่วนพร้อมสิ่งปลูกสร้าง ตามที่กล่าวไว้ใน</w:t>
      </w:r>
      <w:r w:rsidRPr="00480156">
        <w:rPr>
          <w:rFonts w:ascii="Browallia New" w:hAnsi="Browallia New" w:cs="Browallia New"/>
          <w:sz w:val="28"/>
          <w:szCs w:val="28"/>
          <w:cs/>
          <w:lang w:val="en-GB"/>
        </w:rPr>
        <w:t xml:space="preserve">หมายเหตุ </w:t>
      </w:r>
      <w:r w:rsidR="00C94735" w:rsidRPr="00480156">
        <w:rPr>
          <w:rFonts w:ascii="Browallia New" w:hAnsi="Browallia New" w:cs="Browallia New"/>
          <w:sz w:val="28"/>
          <w:szCs w:val="28"/>
          <w:lang w:val="en-GB"/>
        </w:rPr>
        <w:t>1</w:t>
      </w:r>
      <w:r w:rsidR="0034008E">
        <w:rPr>
          <w:rFonts w:ascii="Browallia New" w:hAnsi="Browallia New" w:cs="Browallia New"/>
          <w:sz w:val="28"/>
          <w:szCs w:val="28"/>
          <w:lang w:val="en-GB"/>
        </w:rPr>
        <w:t>8</w:t>
      </w:r>
    </w:p>
    <w:p w:rsidR="001D7A9A" w:rsidRPr="00A77F9E" w:rsidRDefault="001D7A9A" w:rsidP="001D7A9A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p w:rsidR="00E90C2A" w:rsidRPr="00E90C2A" w:rsidRDefault="00E90C2A" w:rsidP="00070546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90C2A">
        <w:rPr>
          <w:rFonts w:ascii="Browallia New" w:hAnsi="Browallia New" w:cs="Browallia New"/>
          <w:spacing w:val="-4"/>
          <w:sz w:val="28"/>
          <w:szCs w:val="28"/>
          <w:cs/>
        </w:rPr>
        <w:t>บริษัทมีภาระผูกพันจากการออกหนังสือค้ำประกัน (</w:t>
      </w:r>
      <w:r w:rsidRPr="00E90C2A">
        <w:rPr>
          <w:rFonts w:ascii="Browallia New" w:hAnsi="Browallia New" w:cs="Browallia New"/>
          <w:spacing w:val="-4"/>
          <w:sz w:val="28"/>
          <w:szCs w:val="28"/>
        </w:rPr>
        <w:t>Letter of credit</w:t>
      </w:r>
      <w:r w:rsidRPr="00E90C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) กับธนาคารแห่งหนึ่งร่วมกับบริษัทที่เกี่ยวข้องกันจำนวน </w:t>
      </w:r>
      <w:r w:rsidRPr="00E90C2A">
        <w:rPr>
          <w:rFonts w:ascii="Browallia New" w:hAnsi="Browallia New" w:cs="Browallia New"/>
          <w:spacing w:val="-4"/>
          <w:sz w:val="28"/>
          <w:szCs w:val="28"/>
        </w:rPr>
        <w:t>6</w:t>
      </w:r>
      <w:r w:rsidRPr="00E90C2A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E90C2A">
        <w:rPr>
          <w:rFonts w:ascii="Browallia New" w:hAnsi="Browallia New" w:cs="Browallia New"/>
          <w:spacing w:val="-4"/>
          <w:sz w:val="28"/>
          <w:szCs w:val="28"/>
        </w:rPr>
        <w:t>07</w:t>
      </w:r>
      <w:r w:rsidRPr="00E90C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ล้านเหรียญสหรัฐ เพื่อค้ำประกันวงเงินสินเชื่อของการร่วมค้า วงเงินดังกล่าวค้ำประกันโดยหุ้นสามัญของบริษัทที่ถืออยู่ใน </w:t>
      </w:r>
      <w:r w:rsidRPr="00E90C2A">
        <w:rPr>
          <w:rFonts w:ascii="Browallia New" w:hAnsi="Browallia New" w:cs="Browallia New"/>
          <w:spacing w:val="-4"/>
          <w:sz w:val="28"/>
          <w:szCs w:val="28"/>
        </w:rPr>
        <w:t>Wisdom Tree Investment (S) PTE. Limited</w:t>
      </w:r>
    </w:p>
    <w:p w:rsidR="005E3E96" w:rsidRDefault="005E3E96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F10CDF" w:rsidRDefault="00F10CDF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57A58" w:rsidRDefault="00E57A58" w:rsidP="005E3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737039" w:rsidRDefault="009D44E9" w:rsidP="00070546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บริษัทและบริษัทย่อย</w:t>
      </w:r>
      <w:r w:rsidR="00371706" w:rsidRPr="00A77F9E">
        <w:rPr>
          <w:rFonts w:ascii="Browallia New" w:hAnsi="Browallia New" w:cs="Browallia New"/>
          <w:spacing w:val="-4"/>
          <w:sz w:val="28"/>
          <w:szCs w:val="28"/>
          <w:cs/>
        </w:rPr>
        <w:t>มีภาระผูกพันในการจ่ายชำระค่า</w:t>
      </w:r>
      <w:r w:rsidR="00737039" w:rsidRPr="00A77F9E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สินทรัพย์ดังนี้</w:t>
      </w:r>
    </w:p>
    <w:p w:rsidR="009D44E9" w:rsidRDefault="009D44E9" w:rsidP="009D44E9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  <w:bookmarkStart w:id="5" w:name="_Hlk507250541"/>
    </w:p>
    <w:tbl>
      <w:tblPr>
        <w:tblW w:w="8342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7"/>
        <w:gridCol w:w="1170"/>
        <w:gridCol w:w="180"/>
        <w:gridCol w:w="1890"/>
        <w:gridCol w:w="180"/>
        <w:gridCol w:w="2135"/>
      </w:tblGrid>
      <w:tr w:rsidR="009D44E9" w:rsidTr="00526642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9D44E9" w:rsidRPr="00F31148" w:rsidRDefault="009D44E9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44E9" w:rsidRPr="00F31148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3114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0" w:type="dxa"/>
          </w:tcPr>
          <w:p w:rsidR="009D44E9" w:rsidRPr="00F31148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44E9" w:rsidRPr="00F31148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3114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9D44E9" w:rsidRPr="00F31148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44E9" w:rsidRPr="00F31148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3114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D44E9" w:rsidTr="00526642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9D44E9" w:rsidRPr="00F31148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D44E9" w:rsidRPr="00F31148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80" w:type="dxa"/>
          </w:tcPr>
          <w:p w:rsidR="009D44E9" w:rsidRPr="00F31148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:rsidR="009D44E9" w:rsidRPr="00F31148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:rsidR="009D44E9" w:rsidRPr="00F31148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</w:tcPr>
          <w:p w:rsidR="009D44E9" w:rsidRPr="00F31148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</w:tr>
      <w:tr w:rsidR="009D44E9" w:rsidTr="009D44E9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9D44E9" w:rsidRPr="00546E7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0" w:type="dxa"/>
            <w:hideMark/>
          </w:tcPr>
          <w:p w:rsidR="009D44E9" w:rsidRPr="00546E7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</w:tcPr>
          <w:p w:rsidR="009D44E9" w:rsidRPr="00546E7A" w:rsidRDefault="009D44E9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9D44E9" w:rsidRPr="00546E7A" w:rsidRDefault="0002338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46E7A" w:rsidRPr="00546E7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46E7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546E7A" w:rsidRPr="00546E7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80" w:type="dxa"/>
          </w:tcPr>
          <w:p w:rsidR="009D44E9" w:rsidRPr="00546E7A" w:rsidRDefault="009D44E9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35" w:type="dxa"/>
          </w:tcPr>
          <w:p w:rsidR="009D44E9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D44E9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9D44E9" w:rsidRPr="00546E7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ค่าที่ปรึกษาการก่อสร้างโรงงาน</w:t>
            </w:r>
          </w:p>
        </w:tc>
        <w:tc>
          <w:tcPr>
            <w:tcW w:w="1170" w:type="dxa"/>
            <w:hideMark/>
          </w:tcPr>
          <w:p w:rsidR="009D44E9" w:rsidRPr="00546E7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180" w:type="dxa"/>
          </w:tcPr>
          <w:p w:rsidR="009D44E9" w:rsidRPr="00546E7A" w:rsidRDefault="009D44E9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9D44E9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32.15</w:t>
            </w:r>
          </w:p>
        </w:tc>
        <w:tc>
          <w:tcPr>
            <w:tcW w:w="180" w:type="dxa"/>
          </w:tcPr>
          <w:p w:rsidR="009D44E9" w:rsidRPr="00546E7A" w:rsidRDefault="009D44E9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5" w:type="dxa"/>
          </w:tcPr>
          <w:p w:rsidR="009D44E9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D44E9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9D44E9" w:rsidRPr="00546E7A" w:rsidRDefault="009D44E9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0" w:type="dxa"/>
            <w:hideMark/>
          </w:tcPr>
          <w:p w:rsidR="009D44E9" w:rsidRPr="00546E7A" w:rsidRDefault="009D44E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</w:tcPr>
          <w:p w:rsidR="009D44E9" w:rsidRPr="00546E7A" w:rsidRDefault="009D44E9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9D44E9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96933">
              <w:rPr>
                <w:rFonts w:ascii="Browallia New" w:hAnsi="Browallia New" w:cs="Browallia New" w:hint="cs"/>
                <w:sz w:val="28"/>
                <w:szCs w:val="28"/>
                <w:cs/>
              </w:rPr>
              <w:t>3</w:t>
            </w:r>
            <w:r w:rsidRPr="00546E7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96933">
              <w:rPr>
                <w:rFonts w:ascii="Browallia New" w:hAnsi="Browallia New" w:cs="Browallia New" w:hint="cs"/>
                <w:sz w:val="28"/>
                <w:szCs w:val="28"/>
                <w:cs/>
              </w:rPr>
              <w:t>10</w:t>
            </w:r>
          </w:p>
        </w:tc>
        <w:tc>
          <w:tcPr>
            <w:tcW w:w="180" w:type="dxa"/>
          </w:tcPr>
          <w:p w:rsidR="009D44E9" w:rsidRPr="00546E7A" w:rsidRDefault="009D44E9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:rsidR="009D44E9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10.76</w:t>
            </w:r>
          </w:p>
        </w:tc>
      </w:tr>
      <w:tr w:rsidR="00546E7A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546E7A" w:rsidRPr="00546E7A" w:rsidRDefault="00546E7A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46E7A" w:rsidRPr="00546E7A" w:rsidRDefault="00546E7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6E7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ล้านดอลลาร์</w:t>
            </w:r>
          </w:p>
        </w:tc>
        <w:tc>
          <w:tcPr>
            <w:tcW w:w="180" w:type="dxa"/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3.68</w:t>
            </w:r>
          </w:p>
        </w:tc>
        <w:tc>
          <w:tcPr>
            <w:tcW w:w="180" w:type="dxa"/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46E7A" w:rsidTr="009D44E9">
        <w:trPr>
          <w:cantSplit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546E7A" w:rsidRPr="00546E7A" w:rsidRDefault="00546E7A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46E7A" w:rsidRPr="00546E7A" w:rsidRDefault="00546E7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6E7A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ล้านยูโร</w:t>
            </w:r>
          </w:p>
        </w:tc>
        <w:tc>
          <w:tcPr>
            <w:tcW w:w="180" w:type="dxa"/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0.0</w:t>
            </w:r>
            <w:r w:rsidR="00296933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:rsidR="00546E7A" w:rsidRPr="00546E7A" w:rsidRDefault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bookmarkEnd w:id="5"/>
      <w:tr w:rsidR="00546E7A" w:rsidTr="00F31148">
        <w:trPr>
          <w:cantSplit/>
          <w:trHeight w:val="80"/>
        </w:trPr>
        <w:tc>
          <w:tcPr>
            <w:tcW w:w="2787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546E7A" w:rsidRPr="00546E7A" w:rsidRDefault="00546E7A" w:rsidP="00546E7A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hideMark/>
          </w:tcPr>
          <w:p w:rsidR="00546E7A" w:rsidRPr="00546E7A" w:rsidRDefault="00546E7A" w:rsidP="00546E7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</w:tcPr>
          <w:p w:rsidR="00546E7A" w:rsidRPr="00546E7A" w:rsidRDefault="00546E7A" w:rsidP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:rsidR="00546E7A" w:rsidRPr="00546E7A" w:rsidRDefault="00546E7A" w:rsidP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0.37</w:t>
            </w:r>
          </w:p>
        </w:tc>
        <w:tc>
          <w:tcPr>
            <w:tcW w:w="180" w:type="dxa"/>
          </w:tcPr>
          <w:p w:rsidR="00546E7A" w:rsidRPr="00546E7A" w:rsidRDefault="00546E7A" w:rsidP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5" w:type="dxa"/>
          </w:tcPr>
          <w:p w:rsidR="00546E7A" w:rsidRPr="00546E7A" w:rsidRDefault="00546E7A" w:rsidP="00546E7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46E7A">
              <w:rPr>
                <w:rFonts w:ascii="Browallia New" w:hAnsi="Browallia New" w:cs="Browallia New"/>
                <w:sz w:val="28"/>
                <w:szCs w:val="28"/>
              </w:rPr>
              <w:t>0.37</w:t>
            </w:r>
          </w:p>
        </w:tc>
      </w:tr>
    </w:tbl>
    <w:p w:rsidR="00737039" w:rsidRPr="009D44E9" w:rsidRDefault="00737039" w:rsidP="009D44E9">
      <w:pPr>
        <w:rPr>
          <w:rFonts w:ascii="Browallia New" w:hAnsi="Browallia New" w:cs="Browallia New"/>
          <w:spacing w:val="-4"/>
          <w:sz w:val="28"/>
          <w:szCs w:val="28"/>
        </w:rPr>
      </w:pPr>
    </w:p>
    <w:p w:rsidR="00D2078C" w:rsidRPr="00A77F9E" w:rsidRDefault="00D2078C" w:rsidP="007D46B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7F9E">
        <w:rPr>
          <w:rFonts w:ascii="Browallia New" w:hAnsi="Browallia New" w:cs="Browallia New"/>
          <w:b/>
          <w:bCs/>
          <w:sz w:val="28"/>
          <w:szCs w:val="28"/>
          <w:cs/>
        </w:rPr>
        <w:t>การจัดประเภทรายการบัญชีใหม่</w:t>
      </w:r>
    </w:p>
    <w:p w:rsidR="00D2078C" w:rsidRPr="00A77F9E" w:rsidRDefault="00D2078C" w:rsidP="00D2078C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:rsidR="00D2078C" w:rsidRPr="00A77F9E" w:rsidRDefault="00D2078C" w:rsidP="00D2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8"/>
          <w:szCs w:val="28"/>
          <w:cs/>
        </w:rPr>
        <w:t>บริษัทจัดประเภทงบ</w:t>
      </w:r>
      <w:r w:rsidR="001E34F0" w:rsidRPr="00A77F9E">
        <w:rPr>
          <w:rFonts w:ascii="Browallia New" w:hAnsi="Browallia New" w:cs="Browallia New" w:hint="cs"/>
          <w:sz w:val="28"/>
          <w:szCs w:val="28"/>
          <w:cs/>
        </w:rPr>
        <w:t>กำไรขาดทุนสำหรับปีสิ้นสุดวันที่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</w:rPr>
        <w:t xml:space="preserve">31 </w:t>
      </w:r>
      <w:r w:rsidRPr="00A77F9E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A77F9E">
        <w:rPr>
          <w:rFonts w:ascii="Browallia New" w:hAnsi="Browallia New" w:cs="Browallia New"/>
          <w:sz w:val="28"/>
          <w:szCs w:val="28"/>
        </w:rPr>
        <w:t>255</w:t>
      </w:r>
      <w:r w:rsidR="000D52DE" w:rsidRPr="00A77F9E">
        <w:rPr>
          <w:rFonts w:ascii="Browallia New" w:hAnsi="Browallia New" w:cs="Browallia New"/>
          <w:sz w:val="28"/>
          <w:szCs w:val="28"/>
        </w:rPr>
        <w:t>9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ใหม่</w:t>
      </w:r>
      <w:r w:rsidRPr="00A77F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77F9E">
        <w:rPr>
          <w:rFonts w:ascii="Browallia New" w:hAnsi="Browallia New" w:cs="Browallia New"/>
          <w:sz w:val="28"/>
          <w:szCs w:val="28"/>
          <w:cs/>
        </w:rPr>
        <w:t>เพื่อให้สอดคล้องกับรายการใน</w:t>
      </w:r>
      <w:r w:rsidR="001E34F0" w:rsidRPr="00A77F9E">
        <w:rPr>
          <w:rFonts w:ascii="Browallia New" w:hAnsi="Browallia New" w:cs="Browallia New"/>
          <w:sz w:val="28"/>
          <w:szCs w:val="28"/>
          <w:cs/>
        </w:rPr>
        <w:t>งบ</w:t>
      </w:r>
      <w:r w:rsidR="001E34F0" w:rsidRPr="00A77F9E">
        <w:rPr>
          <w:rFonts w:ascii="Browallia New" w:hAnsi="Browallia New" w:cs="Browallia New" w:hint="cs"/>
          <w:sz w:val="28"/>
          <w:szCs w:val="28"/>
          <w:cs/>
        </w:rPr>
        <w:t>กำไรขาดทุนสำหรับปี</w:t>
      </w:r>
      <w:r w:rsidR="004E1472">
        <w:rPr>
          <w:rFonts w:ascii="Browallia New" w:hAnsi="Browallia New" w:cs="Browallia New" w:hint="cs"/>
          <w:sz w:val="28"/>
          <w:szCs w:val="28"/>
          <w:cs/>
        </w:rPr>
        <w:t>ปัจจุบัน</w:t>
      </w:r>
      <w:r w:rsidRPr="00A77F9E">
        <w:rPr>
          <w:rFonts w:ascii="Browallia New" w:hAnsi="Browallia New" w:cs="Browallia New"/>
          <w:sz w:val="28"/>
          <w:szCs w:val="28"/>
          <w:cs/>
        </w:rPr>
        <w:t xml:space="preserve"> โดยมีผลกระทบต่องบการเงินดังนี้</w:t>
      </w:r>
    </w:p>
    <w:p w:rsidR="00D2078C" w:rsidRPr="00A77F9E" w:rsidRDefault="00D2078C" w:rsidP="00D2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:rsidR="00D2078C" w:rsidRPr="00A77F9E" w:rsidRDefault="00D2078C" w:rsidP="00D2078C">
      <w:pPr>
        <w:ind w:right="-3"/>
        <w:jc w:val="right"/>
        <w:rPr>
          <w:rFonts w:ascii="Browallia New" w:hAnsi="Browallia New" w:cs="Browallia New"/>
          <w:sz w:val="28"/>
          <w:szCs w:val="28"/>
        </w:rPr>
      </w:pPr>
      <w:r w:rsidRPr="00A77F9E">
        <w:rPr>
          <w:rFonts w:ascii="Browallia New" w:hAnsi="Browallia New" w:cs="Browallia New"/>
          <w:sz w:val="24"/>
          <w:szCs w:val="24"/>
          <w:cs/>
        </w:rPr>
        <w:t xml:space="preserve">(หน่วย : </w:t>
      </w:r>
      <w:r w:rsidRPr="00A77F9E">
        <w:rPr>
          <w:rFonts w:ascii="Browallia New" w:hAnsi="Browallia New" w:cs="Browallia New" w:hint="cs"/>
          <w:sz w:val="24"/>
          <w:szCs w:val="24"/>
          <w:cs/>
        </w:rPr>
        <w:t>พัน</w:t>
      </w:r>
      <w:r w:rsidRPr="00A77F9E">
        <w:rPr>
          <w:rFonts w:ascii="Browallia New" w:hAnsi="Browallia New" w:cs="Browallia New"/>
          <w:sz w:val="24"/>
          <w:szCs w:val="24"/>
          <w:cs/>
        </w:rPr>
        <w:t>บาท)</w:t>
      </w:r>
    </w:p>
    <w:tbl>
      <w:tblPr>
        <w:tblW w:w="89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84"/>
        <w:gridCol w:w="1133"/>
        <w:gridCol w:w="278"/>
        <w:gridCol w:w="1275"/>
        <w:gridCol w:w="239"/>
        <w:gridCol w:w="1276"/>
        <w:gridCol w:w="236"/>
        <w:gridCol w:w="1276"/>
      </w:tblGrid>
      <w:tr w:rsidR="00565A68" w:rsidRPr="00A77F9E" w:rsidTr="005A6055">
        <w:trPr>
          <w:cantSplit/>
        </w:trPr>
        <w:tc>
          <w:tcPr>
            <w:tcW w:w="3284" w:type="dxa"/>
          </w:tcPr>
          <w:p w:rsidR="00D2078C" w:rsidRPr="00A77F9E" w:rsidRDefault="00D2078C" w:rsidP="005C4E38">
            <w:pPr>
              <w:ind w:left="-108" w:righ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78C" w:rsidRPr="00A77F9E" w:rsidRDefault="00D2078C" w:rsidP="005C4E3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D2078C" w:rsidRPr="00A77F9E" w:rsidRDefault="00D2078C" w:rsidP="005C4E38">
            <w:pPr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78C" w:rsidRPr="00A77F9E" w:rsidRDefault="00D2078C" w:rsidP="005C4E3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65A68" w:rsidRPr="00A77F9E" w:rsidTr="005A6055">
        <w:trPr>
          <w:cantSplit/>
        </w:trPr>
        <w:tc>
          <w:tcPr>
            <w:tcW w:w="3284" w:type="dxa"/>
          </w:tcPr>
          <w:p w:rsidR="00D2078C" w:rsidRPr="00A77F9E" w:rsidRDefault="00D2078C" w:rsidP="005C4E38">
            <w:pPr>
              <w:ind w:left="-108" w:righ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78C" w:rsidRPr="00A77F9E" w:rsidRDefault="00D2078C" w:rsidP="005C4E38">
            <w:pPr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8" w:type="dxa"/>
          </w:tcPr>
          <w:p w:rsidR="00D2078C" w:rsidRPr="00A77F9E" w:rsidRDefault="00D2078C" w:rsidP="005C4E38">
            <w:pPr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78C" w:rsidRPr="00A77F9E" w:rsidRDefault="00D2078C" w:rsidP="005C4E38">
            <w:pPr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39" w:type="dxa"/>
          </w:tcPr>
          <w:p w:rsidR="00D2078C" w:rsidRPr="00A77F9E" w:rsidRDefault="00D2078C" w:rsidP="005C4E38">
            <w:pPr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78C" w:rsidRPr="00A77F9E" w:rsidRDefault="00D2078C" w:rsidP="005C4E38">
            <w:pPr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36" w:type="dxa"/>
          </w:tcPr>
          <w:p w:rsidR="00D2078C" w:rsidRPr="00A77F9E" w:rsidRDefault="00D2078C" w:rsidP="005C4E38">
            <w:pPr>
              <w:ind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78C" w:rsidRPr="00A77F9E" w:rsidRDefault="00D2078C" w:rsidP="005C4E38">
            <w:pPr>
              <w:ind w:left="-108" w:right="-10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565A68" w:rsidRPr="00A77F9E" w:rsidTr="005A6055">
        <w:tc>
          <w:tcPr>
            <w:tcW w:w="3284" w:type="dxa"/>
            <w:hideMark/>
          </w:tcPr>
          <w:p w:rsidR="00D2078C" w:rsidRPr="00A77F9E" w:rsidRDefault="00D2078C" w:rsidP="005C4E38">
            <w:pPr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D36C20" w:rsidRPr="00A77F9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:rsidR="00D2078C" w:rsidRPr="00A77F9E" w:rsidRDefault="00D2078C" w:rsidP="005C4E38">
            <w:pPr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78" w:type="dxa"/>
          </w:tcPr>
          <w:p w:rsidR="00D2078C" w:rsidRPr="00A77F9E" w:rsidRDefault="00D2078C" w:rsidP="005C4E3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D2078C" w:rsidRPr="00A77F9E" w:rsidRDefault="00D2078C" w:rsidP="005C4E38">
            <w:pPr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39" w:type="dxa"/>
          </w:tcPr>
          <w:p w:rsidR="00D2078C" w:rsidRPr="00A77F9E" w:rsidRDefault="00D2078C" w:rsidP="005C4E3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D2078C" w:rsidRPr="00A77F9E" w:rsidRDefault="00D2078C" w:rsidP="005C4E3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:rsidR="00D2078C" w:rsidRPr="00A77F9E" w:rsidRDefault="00D2078C" w:rsidP="005C4E3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:rsidR="00D2078C" w:rsidRPr="00A77F9E" w:rsidRDefault="00D2078C" w:rsidP="005C4E3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565A68" w:rsidRPr="00A77F9E" w:rsidTr="005A6055">
        <w:tc>
          <w:tcPr>
            <w:tcW w:w="3284" w:type="dxa"/>
          </w:tcPr>
          <w:p w:rsidR="00565A68" w:rsidRPr="00A77F9E" w:rsidRDefault="00565A68" w:rsidP="00565A68">
            <w:pPr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ต้นทุนขาย</w:t>
            </w:r>
            <w:r w:rsidR="002D3E6C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val="en-GB"/>
              </w:rPr>
              <w:t>1,314,830</w:t>
            </w:r>
          </w:p>
        </w:tc>
        <w:tc>
          <w:tcPr>
            <w:tcW w:w="278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val="en-GB"/>
              </w:rPr>
              <w:t>1,428,304</w:t>
            </w:r>
          </w:p>
        </w:tc>
        <w:tc>
          <w:tcPr>
            <w:tcW w:w="239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val="en-GB"/>
              </w:rPr>
              <w:t>1,314,830</w:t>
            </w:r>
          </w:p>
        </w:tc>
        <w:tc>
          <w:tcPr>
            <w:tcW w:w="236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val="en-GB"/>
              </w:rPr>
              <w:t>1,428,304</w:t>
            </w:r>
          </w:p>
        </w:tc>
      </w:tr>
      <w:tr w:rsidR="00565A68" w:rsidRPr="00A77F9E" w:rsidTr="005A6055">
        <w:tc>
          <w:tcPr>
            <w:tcW w:w="3284" w:type="dxa"/>
          </w:tcPr>
          <w:p w:rsidR="00565A68" w:rsidRPr="00A77F9E" w:rsidRDefault="00565A68" w:rsidP="00565A68">
            <w:pPr>
              <w:ind w:left="342" w:hanging="3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</w:rPr>
              <w:t>8,987</w:t>
            </w:r>
          </w:p>
        </w:tc>
        <w:tc>
          <w:tcPr>
            <w:tcW w:w="278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</w:rPr>
              <w:t>37,917</w:t>
            </w:r>
          </w:p>
        </w:tc>
        <w:tc>
          <w:tcPr>
            <w:tcW w:w="239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</w:rPr>
              <w:t>8,987</w:t>
            </w:r>
          </w:p>
        </w:tc>
        <w:tc>
          <w:tcPr>
            <w:tcW w:w="236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</w:rPr>
              <w:t>37,917</w:t>
            </w:r>
          </w:p>
        </w:tc>
      </w:tr>
      <w:tr w:rsidR="00565A68" w:rsidRPr="00A77F9E" w:rsidTr="005A6055">
        <w:tc>
          <w:tcPr>
            <w:tcW w:w="3284" w:type="dxa"/>
            <w:hideMark/>
          </w:tcPr>
          <w:p w:rsidR="00565A68" w:rsidRPr="00A77F9E" w:rsidRDefault="00565A68" w:rsidP="00565A68">
            <w:pPr>
              <w:ind w:left="342" w:hanging="36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77F9E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236,186</w:t>
            </w:r>
          </w:p>
        </w:tc>
        <w:tc>
          <w:tcPr>
            <w:tcW w:w="278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="008060C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2,533</w:t>
            </w:r>
          </w:p>
        </w:tc>
        <w:tc>
          <w:tcPr>
            <w:tcW w:w="239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232,584</w:t>
            </w:r>
          </w:p>
        </w:tc>
        <w:tc>
          <w:tcPr>
            <w:tcW w:w="236" w:type="dxa"/>
          </w:tcPr>
          <w:p w:rsidR="00565A68" w:rsidRPr="00BE7A4D" w:rsidRDefault="00565A68" w:rsidP="00565A68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:rsidR="00565A68" w:rsidRPr="00BE7A4D" w:rsidRDefault="00565A68" w:rsidP="00565A68">
            <w:pPr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E7A4D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90,180</w:t>
            </w:r>
          </w:p>
        </w:tc>
      </w:tr>
    </w:tbl>
    <w:p w:rsidR="00031ABC" w:rsidRPr="00A77F9E" w:rsidRDefault="00031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cs/>
        </w:rPr>
      </w:pPr>
    </w:p>
    <w:p w:rsidR="00E22D06" w:rsidRPr="00A77F9E" w:rsidRDefault="002B4408" w:rsidP="002857C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7F9E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BA4AA0" w:rsidRPr="00A77F9E" w:rsidRDefault="00BA4AA0" w:rsidP="006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880EB5" w:rsidRPr="002D446B" w:rsidRDefault="00880EB5" w:rsidP="002D446B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446B"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>ประชุมคณะกรรมการ</w:t>
      </w:r>
      <w:r w:rsidRPr="002D446B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2D446B">
        <w:rPr>
          <w:rFonts w:ascii="Browallia New" w:hAnsi="Browallia New" w:cs="Browallia New" w:hint="cs"/>
          <w:sz w:val="28"/>
          <w:szCs w:val="28"/>
          <w:cs/>
          <w:lang w:val="en-GB"/>
        </w:rPr>
        <w:t>ย่อย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 xml:space="preserve">ครั้งที่ </w:t>
      </w:r>
      <w:r w:rsidRPr="002D446B">
        <w:rPr>
          <w:rFonts w:ascii="Browallia New" w:hAnsi="Browallia New" w:cs="Browallia New"/>
          <w:sz w:val="28"/>
          <w:szCs w:val="28"/>
          <w:lang w:val="en-GB"/>
        </w:rPr>
        <w:t>1/25</w:t>
      </w:r>
      <w:r w:rsidRPr="002D446B">
        <w:rPr>
          <w:rFonts w:ascii="Browallia New" w:hAnsi="Browallia New" w:cs="Browallia New"/>
          <w:sz w:val="28"/>
          <w:szCs w:val="28"/>
        </w:rPr>
        <w:t>61</w:t>
      </w:r>
      <w:r w:rsidRPr="002D44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2D446B">
        <w:rPr>
          <w:rFonts w:ascii="Browallia New" w:hAnsi="Browallia New" w:cs="Browallia New"/>
          <w:sz w:val="28"/>
          <w:szCs w:val="28"/>
          <w:lang w:val="en-GB"/>
        </w:rPr>
        <w:t xml:space="preserve">13 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Pr="002D446B">
        <w:rPr>
          <w:rFonts w:ascii="Browallia New" w:hAnsi="Browallia New" w:cs="Browallia New"/>
          <w:sz w:val="28"/>
          <w:szCs w:val="28"/>
          <w:lang w:val="en-GB"/>
        </w:rPr>
        <w:t xml:space="preserve"> 25</w:t>
      </w:r>
      <w:r w:rsidRPr="002D446B">
        <w:rPr>
          <w:rFonts w:ascii="Browallia New" w:hAnsi="Browallia New" w:cs="Browallia New"/>
          <w:sz w:val="28"/>
          <w:szCs w:val="28"/>
        </w:rPr>
        <w:t>61</w:t>
      </w:r>
      <w:r w:rsidRPr="002D44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D446B">
        <w:rPr>
          <w:rFonts w:ascii="Browallia New" w:hAnsi="Browallia New" w:cs="Browallia New" w:hint="cs"/>
          <w:sz w:val="28"/>
          <w:szCs w:val="28"/>
          <w:cs/>
          <w:lang w:val="en-GB"/>
        </w:rPr>
        <w:t>อนุมัติ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 xml:space="preserve">รับวงเงินสินเชื่อจากธนาคารแห่งหนึ่งจำนวน </w:t>
      </w:r>
      <w:r w:rsidRPr="002D446B">
        <w:rPr>
          <w:rFonts w:ascii="Browallia New" w:hAnsi="Browallia New" w:cs="Browallia New"/>
          <w:sz w:val="28"/>
          <w:szCs w:val="28"/>
          <w:lang w:val="en-GB"/>
        </w:rPr>
        <w:t xml:space="preserve">717 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>ล้านบาท ซึ่งค้ำประกันโดย</w:t>
      </w:r>
      <w:r w:rsidRPr="002D44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สิทธิเรียกร้องที่จะได้รับชำระหนี้ </w:t>
      </w:r>
      <w:r w:rsidRPr="002D446B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เครื่องจักรและที่ดินพร้อมสิ่งปลูกสร้างของบริษัท</w:t>
      </w:r>
      <w:r w:rsidRPr="002D44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ย่อย </w:t>
      </w:r>
    </w:p>
    <w:p w:rsidR="002D446B" w:rsidRDefault="002D446B" w:rsidP="002D446B">
      <w:pPr>
        <w:tabs>
          <w:tab w:val="clear" w:pos="227"/>
          <w:tab w:val="clear" w:pos="454"/>
          <w:tab w:val="clear" w:pos="907"/>
          <w:tab w:val="clear" w:pos="5387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031ABC" w:rsidRPr="00A77F9E" w:rsidRDefault="00B9179F" w:rsidP="00B9179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7F9E">
        <w:rPr>
          <w:rFonts w:ascii="Browallia New" w:hAnsi="Browallia New" w:cs="Browallia New" w:hint="cs"/>
          <w:b/>
          <w:bCs/>
          <w:sz w:val="28"/>
          <w:szCs w:val="28"/>
          <w:cs/>
        </w:rPr>
        <w:t>การอนุมัติงบการเงิน</w:t>
      </w:r>
    </w:p>
    <w:p w:rsidR="00B9179F" w:rsidRPr="00A77F9E" w:rsidRDefault="00B9179F" w:rsidP="00B91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p w:rsidR="0083780C" w:rsidRPr="009C6262" w:rsidRDefault="0083780C" w:rsidP="0083780C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C6262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งบการเงินรวมและงบการเงินเฉพาะของบริษัทสำหรับปีสิ้นสุดวันที่ </w:t>
      </w:r>
      <w:r w:rsidRPr="009C626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C6262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9C6262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9C6262">
        <w:rPr>
          <w:rFonts w:ascii="Browallia New" w:hAnsi="Browallia New" w:cs="Browallia New"/>
          <w:sz w:val="28"/>
          <w:szCs w:val="28"/>
          <w:cs/>
          <w:lang w:val="th-TH"/>
        </w:rPr>
        <w:t xml:space="preserve"> ได้รับอนุมัติจากคณะกรรมการของบริษัท เมื่อวันที่ </w:t>
      </w:r>
      <w:r w:rsidRPr="009C6262">
        <w:rPr>
          <w:rFonts w:ascii="Browallia New" w:hAnsi="Browallia New" w:cs="Browallia New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z w:val="28"/>
          <w:szCs w:val="28"/>
        </w:rPr>
        <w:t>7</w:t>
      </w:r>
      <w:r w:rsidRPr="009C626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9C6262">
        <w:rPr>
          <w:rFonts w:ascii="Browallia New" w:hAnsi="Browallia New" w:cs="Browallia New"/>
          <w:sz w:val="28"/>
          <w:szCs w:val="28"/>
          <w:cs/>
          <w:lang w:val="th-TH"/>
        </w:rPr>
        <w:t xml:space="preserve">กุมภาพันธ์ </w:t>
      </w:r>
      <w:r w:rsidRPr="009C6262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9C6262">
        <w:rPr>
          <w:rFonts w:ascii="Browallia New" w:hAnsi="Browallia New" w:cs="Browallia New"/>
          <w:sz w:val="28"/>
          <w:szCs w:val="28"/>
        </w:rPr>
        <w:t>1</w:t>
      </w:r>
    </w:p>
    <w:p w:rsidR="00B9179F" w:rsidRPr="00BC0E77" w:rsidRDefault="00B9179F" w:rsidP="00B91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:rsidR="000915D2" w:rsidRPr="00BC0E77" w:rsidRDefault="000915D2" w:rsidP="00530D0F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:rsidR="00982981" w:rsidRPr="00BC0E77" w:rsidRDefault="000915D2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BC0E77">
        <w:rPr>
          <w:rFonts w:ascii="Browallia New" w:hAnsi="Browallia New" w:cs="Browallia New"/>
          <w:sz w:val="28"/>
          <w:szCs w:val="28"/>
          <w:lang w:val="en-GB"/>
        </w:rPr>
        <w:tab/>
      </w:r>
    </w:p>
    <w:sectPr w:rsidR="00982981" w:rsidRPr="00BC0E77" w:rsidSect="00606001">
      <w:pgSz w:w="11909" w:h="16834" w:code="9"/>
      <w:pgMar w:top="1616" w:right="1134" w:bottom="709" w:left="1440" w:header="992" w:footer="47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58B" w:rsidRDefault="00FB158B">
      <w:r>
        <w:separator/>
      </w:r>
    </w:p>
  </w:endnote>
  <w:endnote w:type="continuationSeparator" w:id="0">
    <w:p w:rsidR="00FB158B" w:rsidRDefault="00FB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F31" w:rsidRDefault="00F60F31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F60F31" w:rsidRDefault="00F60F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F31" w:rsidRPr="004D5A33" w:rsidRDefault="00F60F31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3A560D">
      <w:rPr>
        <w:rStyle w:val="PageNumber"/>
        <w:rFonts w:ascii="Browallia New" w:hAnsi="Browallia New" w:cs="Browallia New"/>
        <w:noProof/>
        <w:sz w:val="28"/>
        <w:szCs w:val="28"/>
      </w:rPr>
      <w:t>10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:rsidR="00F60F31" w:rsidRDefault="00F60F31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:rsidR="00F60F31" w:rsidRDefault="00F60F31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F31" w:rsidRDefault="00F60F31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58B" w:rsidRDefault="00FB158B">
      <w:r>
        <w:separator/>
      </w:r>
    </w:p>
  </w:footnote>
  <w:footnote w:type="continuationSeparator" w:id="0">
    <w:p w:rsidR="00FB158B" w:rsidRDefault="00FB1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D42213"/>
    <w:multiLevelType w:val="multilevel"/>
    <w:tmpl w:val="CB5E7E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042A74A9"/>
    <w:multiLevelType w:val="multilevel"/>
    <w:tmpl w:val="EF008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none"/>
      <w:lvlText w:val="25.1%2"/>
      <w:lvlJc w:val="left"/>
      <w:pPr>
        <w:tabs>
          <w:tab w:val="num" w:pos="990"/>
        </w:tabs>
        <w:ind w:left="990" w:hanging="540"/>
      </w:pPr>
      <w:rPr>
        <w:rFonts w:hint="default"/>
        <w:b w:val="0"/>
        <w:bCs w:val="0"/>
        <w:lang w:val="en-US"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2" w15:restartNumberingAfterBreak="0">
    <w:nsid w:val="07365EAE"/>
    <w:multiLevelType w:val="multilevel"/>
    <w:tmpl w:val="DE587882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3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0C775510"/>
    <w:multiLevelType w:val="multilevel"/>
    <w:tmpl w:val="251E69D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0DCD2E91"/>
    <w:multiLevelType w:val="hybridMultilevel"/>
    <w:tmpl w:val="E390884E"/>
    <w:lvl w:ilvl="0" w:tplc="3D729F2A">
      <w:start w:val="17"/>
      <w:numFmt w:val="bullet"/>
      <w:lvlText w:val="-"/>
      <w:lvlJc w:val="left"/>
      <w:pPr>
        <w:ind w:left="1267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1E9A3D96"/>
    <w:multiLevelType w:val="multilevel"/>
    <w:tmpl w:val="CC6258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A524FB7"/>
    <w:multiLevelType w:val="multilevel"/>
    <w:tmpl w:val="B03EC45C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D3472BB"/>
    <w:multiLevelType w:val="multilevel"/>
    <w:tmpl w:val="BA18C8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0" w15:restartNumberingAfterBreak="0">
    <w:nsid w:val="32B2099D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372A32"/>
    <w:multiLevelType w:val="multilevel"/>
    <w:tmpl w:val="EC1EFC7E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7" w15:restartNumberingAfterBreak="0">
    <w:nsid w:val="692A3D82"/>
    <w:multiLevelType w:val="hybridMultilevel"/>
    <w:tmpl w:val="48101556"/>
    <w:lvl w:ilvl="0" w:tplc="5D7E226E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7B2ED8"/>
    <w:multiLevelType w:val="multilevel"/>
    <w:tmpl w:val="7B5C02B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F5A11AE"/>
    <w:multiLevelType w:val="multilevel"/>
    <w:tmpl w:val="ED100C7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5BD2E07"/>
    <w:multiLevelType w:val="multilevel"/>
    <w:tmpl w:val="0C1C02DA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A1D7A67"/>
    <w:multiLevelType w:val="multilevel"/>
    <w:tmpl w:val="4AB0A06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EA14088"/>
    <w:multiLevelType w:val="multilevel"/>
    <w:tmpl w:val="C4FA40F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26"/>
  </w:num>
  <w:num w:numId="14">
    <w:abstractNumId w:val="21"/>
  </w:num>
  <w:num w:numId="15">
    <w:abstractNumId w:val="25"/>
  </w:num>
  <w:num w:numId="16">
    <w:abstractNumId w:val="11"/>
  </w:num>
  <w:num w:numId="17">
    <w:abstractNumId w:val="13"/>
  </w:num>
  <w:num w:numId="18">
    <w:abstractNumId w:val="22"/>
  </w:num>
  <w:num w:numId="19">
    <w:abstractNumId w:val="15"/>
  </w:num>
  <w:num w:numId="20">
    <w:abstractNumId w:val="20"/>
  </w:num>
  <w:num w:numId="21">
    <w:abstractNumId w:val="16"/>
  </w:num>
  <w:num w:numId="22">
    <w:abstractNumId w:val="19"/>
  </w:num>
  <w:num w:numId="23">
    <w:abstractNumId w:val="27"/>
  </w:num>
  <w:num w:numId="24">
    <w:abstractNumId w:val="30"/>
  </w:num>
  <w:num w:numId="25">
    <w:abstractNumId w:val="12"/>
  </w:num>
  <w:num w:numId="26">
    <w:abstractNumId w:val="32"/>
  </w:num>
  <w:num w:numId="27">
    <w:abstractNumId w:val="14"/>
  </w:num>
  <w:num w:numId="28">
    <w:abstractNumId w:val="18"/>
  </w:num>
  <w:num w:numId="29">
    <w:abstractNumId w:val="29"/>
  </w:num>
  <w:num w:numId="30">
    <w:abstractNumId w:val="28"/>
  </w:num>
  <w:num w:numId="31">
    <w:abstractNumId w:val="10"/>
  </w:num>
  <w:num w:numId="32">
    <w:abstractNumId w:val="23"/>
  </w:num>
  <w:num w:numId="33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3D0"/>
    <w:rsid w:val="0000082D"/>
    <w:rsid w:val="0000086B"/>
    <w:rsid w:val="00002045"/>
    <w:rsid w:val="000028E7"/>
    <w:rsid w:val="000030A8"/>
    <w:rsid w:val="0000344E"/>
    <w:rsid w:val="00004AB9"/>
    <w:rsid w:val="00004DC8"/>
    <w:rsid w:val="00004FCC"/>
    <w:rsid w:val="00004FD8"/>
    <w:rsid w:val="00005C27"/>
    <w:rsid w:val="0000608E"/>
    <w:rsid w:val="00006714"/>
    <w:rsid w:val="00006965"/>
    <w:rsid w:val="00006E8A"/>
    <w:rsid w:val="000071C3"/>
    <w:rsid w:val="00010346"/>
    <w:rsid w:val="00010808"/>
    <w:rsid w:val="00010873"/>
    <w:rsid w:val="0001139C"/>
    <w:rsid w:val="0001182A"/>
    <w:rsid w:val="00011A1D"/>
    <w:rsid w:val="0001223E"/>
    <w:rsid w:val="000128FA"/>
    <w:rsid w:val="00012ECC"/>
    <w:rsid w:val="00013288"/>
    <w:rsid w:val="0001339E"/>
    <w:rsid w:val="000138E1"/>
    <w:rsid w:val="00014838"/>
    <w:rsid w:val="00014C5F"/>
    <w:rsid w:val="00015D2C"/>
    <w:rsid w:val="00016131"/>
    <w:rsid w:val="000164BD"/>
    <w:rsid w:val="00016777"/>
    <w:rsid w:val="000201A4"/>
    <w:rsid w:val="0002025E"/>
    <w:rsid w:val="000207D1"/>
    <w:rsid w:val="00020CE2"/>
    <w:rsid w:val="00021705"/>
    <w:rsid w:val="0002174D"/>
    <w:rsid w:val="00021D07"/>
    <w:rsid w:val="0002208E"/>
    <w:rsid w:val="0002228C"/>
    <w:rsid w:val="0002245C"/>
    <w:rsid w:val="00023380"/>
    <w:rsid w:val="00023763"/>
    <w:rsid w:val="00023CCC"/>
    <w:rsid w:val="000244F1"/>
    <w:rsid w:val="00024602"/>
    <w:rsid w:val="00024B4F"/>
    <w:rsid w:val="0002717D"/>
    <w:rsid w:val="0002720A"/>
    <w:rsid w:val="000276EA"/>
    <w:rsid w:val="000277DA"/>
    <w:rsid w:val="00027E09"/>
    <w:rsid w:val="0003038B"/>
    <w:rsid w:val="00030BF3"/>
    <w:rsid w:val="00030E07"/>
    <w:rsid w:val="00030E46"/>
    <w:rsid w:val="00031350"/>
    <w:rsid w:val="00031ABC"/>
    <w:rsid w:val="000325C3"/>
    <w:rsid w:val="000326E3"/>
    <w:rsid w:val="000327EE"/>
    <w:rsid w:val="00032BA4"/>
    <w:rsid w:val="00032F2F"/>
    <w:rsid w:val="00033041"/>
    <w:rsid w:val="00033410"/>
    <w:rsid w:val="0003453B"/>
    <w:rsid w:val="000346AC"/>
    <w:rsid w:val="00034741"/>
    <w:rsid w:val="00034C7F"/>
    <w:rsid w:val="00034CA0"/>
    <w:rsid w:val="00034F52"/>
    <w:rsid w:val="00034F7A"/>
    <w:rsid w:val="00035678"/>
    <w:rsid w:val="000357CE"/>
    <w:rsid w:val="00036C74"/>
    <w:rsid w:val="00037249"/>
    <w:rsid w:val="000373FF"/>
    <w:rsid w:val="0004010C"/>
    <w:rsid w:val="00041946"/>
    <w:rsid w:val="000423CB"/>
    <w:rsid w:val="00042F8E"/>
    <w:rsid w:val="000435DE"/>
    <w:rsid w:val="0004361D"/>
    <w:rsid w:val="00043DF3"/>
    <w:rsid w:val="00044FCA"/>
    <w:rsid w:val="00045146"/>
    <w:rsid w:val="00045633"/>
    <w:rsid w:val="00045A67"/>
    <w:rsid w:val="00046865"/>
    <w:rsid w:val="000468BB"/>
    <w:rsid w:val="00046DAE"/>
    <w:rsid w:val="00047995"/>
    <w:rsid w:val="00050A67"/>
    <w:rsid w:val="00050A77"/>
    <w:rsid w:val="00052A28"/>
    <w:rsid w:val="0005390F"/>
    <w:rsid w:val="00053C98"/>
    <w:rsid w:val="00053F76"/>
    <w:rsid w:val="00054AE8"/>
    <w:rsid w:val="00055141"/>
    <w:rsid w:val="00055B4C"/>
    <w:rsid w:val="00055D7D"/>
    <w:rsid w:val="000563D7"/>
    <w:rsid w:val="000565C3"/>
    <w:rsid w:val="00056791"/>
    <w:rsid w:val="000567C4"/>
    <w:rsid w:val="0005780C"/>
    <w:rsid w:val="00057E91"/>
    <w:rsid w:val="00060AEC"/>
    <w:rsid w:val="0006131C"/>
    <w:rsid w:val="00061C20"/>
    <w:rsid w:val="00061C4D"/>
    <w:rsid w:val="00061C62"/>
    <w:rsid w:val="00061CFE"/>
    <w:rsid w:val="000620C7"/>
    <w:rsid w:val="00062636"/>
    <w:rsid w:val="00062D2B"/>
    <w:rsid w:val="0006359D"/>
    <w:rsid w:val="00063BFE"/>
    <w:rsid w:val="00064BAD"/>
    <w:rsid w:val="00064E6C"/>
    <w:rsid w:val="00065005"/>
    <w:rsid w:val="00065555"/>
    <w:rsid w:val="00065567"/>
    <w:rsid w:val="0006628D"/>
    <w:rsid w:val="0006699D"/>
    <w:rsid w:val="000676DF"/>
    <w:rsid w:val="00067E17"/>
    <w:rsid w:val="000704D4"/>
    <w:rsid w:val="00070546"/>
    <w:rsid w:val="00070F21"/>
    <w:rsid w:val="0007175C"/>
    <w:rsid w:val="00071846"/>
    <w:rsid w:val="00071B38"/>
    <w:rsid w:val="00071DB4"/>
    <w:rsid w:val="000729E9"/>
    <w:rsid w:val="000737B8"/>
    <w:rsid w:val="000739A4"/>
    <w:rsid w:val="00073B12"/>
    <w:rsid w:val="00073ED7"/>
    <w:rsid w:val="00074AA5"/>
    <w:rsid w:val="00074BC4"/>
    <w:rsid w:val="00075711"/>
    <w:rsid w:val="0007590C"/>
    <w:rsid w:val="000767F0"/>
    <w:rsid w:val="000768AA"/>
    <w:rsid w:val="00076A01"/>
    <w:rsid w:val="00076A22"/>
    <w:rsid w:val="00076A7E"/>
    <w:rsid w:val="00076A94"/>
    <w:rsid w:val="00077B83"/>
    <w:rsid w:val="000807A5"/>
    <w:rsid w:val="000808AE"/>
    <w:rsid w:val="00080C2E"/>
    <w:rsid w:val="00080C71"/>
    <w:rsid w:val="0008140E"/>
    <w:rsid w:val="0008172E"/>
    <w:rsid w:val="00081D62"/>
    <w:rsid w:val="00081E2D"/>
    <w:rsid w:val="00082258"/>
    <w:rsid w:val="00082E2B"/>
    <w:rsid w:val="00082E8A"/>
    <w:rsid w:val="00083752"/>
    <w:rsid w:val="00084484"/>
    <w:rsid w:val="00085CEC"/>
    <w:rsid w:val="000863BC"/>
    <w:rsid w:val="000877B8"/>
    <w:rsid w:val="000900E7"/>
    <w:rsid w:val="000915D2"/>
    <w:rsid w:val="0009178F"/>
    <w:rsid w:val="00091C5C"/>
    <w:rsid w:val="00091D4F"/>
    <w:rsid w:val="00091E58"/>
    <w:rsid w:val="00092288"/>
    <w:rsid w:val="00093975"/>
    <w:rsid w:val="00093DC4"/>
    <w:rsid w:val="00093DF3"/>
    <w:rsid w:val="00094169"/>
    <w:rsid w:val="000944BD"/>
    <w:rsid w:val="00097E3D"/>
    <w:rsid w:val="000A01F0"/>
    <w:rsid w:val="000A03A3"/>
    <w:rsid w:val="000A0782"/>
    <w:rsid w:val="000A135D"/>
    <w:rsid w:val="000A1A35"/>
    <w:rsid w:val="000A20F5"/>
    <w:rsid w:val="000A218C"/>
    <w:rsid w:val="000A21B4"/>
    <w:rsid w:val="000A23A5"/>
    <w:rsid w:val="000A27FC"/>
    <w:rsid w:val="000A2D12"/>
    <w:rsid w:val="000A3AE8"/>
    <w:rsid w:val="000A5333"/>
    <w:rsid w:val="000A54BE"/>
    <w:rsid w:val="000A5C2F"/>
    <w:rsid w:val="000A6BFF"/>
    <w:rsid w:val="000A6C85"/>
    <w:rsid w:val="000A6E21"/>
    <w:rsid w:val="000A732B"/>
    <w:rsid w:val="000A7505"/>
    <w:rsid w:val="000A7768"/>
    <w:rsid w:val="000A7826"/>
    <w:rsid w:val="000A78CD"/>
    <w:rsid w:val="000A79C6"/>
    <w:rsid w:val="000B028F"/>
    <w:rsid w:val="000B1828"/>
    <w:rsid w:val="000B221A"/>
    <w:rsid w:val="000B25A4"/>
    <w:rsid w:val="000B2CFA"/>
    <w:rsid w:val="000B350E"/>
    <w:rsid w:val="000B36A1"/>
    <w:rsid w:val="000B3742"/>
    <w:rsid w:val="000B3A26"/>
    <w:rsid w:val="000B3E74"/>
    <w:rsid w:val="000B40B1"/>
    <w:rsid w:val="000B4B47"/>
    <w:rsid w:val="000B5042"/>
    <w:rsid w:val="000B55EE"/>
    <w:rsid w:val="000B5E03"/>
    <w:rsid w:val="000B6F57"/>
    <w:rsid w:val="000B7094"/>
    <w:rsid w:val="000B741C"/>
    <w:rsid w:val="000B7A68"/>
    <w:rsid w:val="000B7B9E"/>
    <w:rsid w:val="000C0D06"/>
    <w:rsid w:val="000C1122"/>
    <w:rsid w:val="000C11A2"/>
    <w:rsid w:val="000C12EF"/>
    <w:rsid w:val="000C1804"/>
    <w:rsid w:val="000C1DF0"/>
    <w:rsid w:val="000C236B"/>
    <w:rsid w:val="000C2438"/>
    <w:rsid w:val="000C24FC"/>
    <w:rsid w:val="000C2707"/>
    <w:rsid w:val="000C2CCE"/>
    <w:rsid w:val="000C3B07"/>
    <w:rsid w:val="000C3E61"/>
    <w:rsid w:val="000C4167"/>
    <w:rsid w:val="000C4301"/>
    <w:rsid w:val="000C4F8D"/>
    <w:rsid w:val="000C4FF1"/>
    <w:rsid w:val="000C6751"/>
    <w:rsid w:val="000C6898"/>
    <w:rsid w:val="000C6A8F"/>
    <w:rsid w:val="000C6B88"/>
    <w:rsid w:val="000D00E2"/>
    <w:rsid w:val="000D0132"/>
    <w:rsid w:val="000D1648"/>
    <w:rsid w:val="000D27F7"/>
    <w:rsid w:val="000D2B79"/>
    <w:rsid w:val="000D2D6A"/>
    <w:rsid w:val="000D2E75"/>
    <w:rsid w:val="000D326E"/>
    <w:rsid w:val="000D3400"/>
    <w:rsid w:val="000D36B4"/>
    <w:rsid w:val="000D3BA6"/>
    <w:rsid w:val="000D52DE"/>
    <w:rsid w:val="000D5DD3"/>
    <w:rsid w:val="000D710F"/>
    <w:rsid w:val="000D7E4A"/>
    <w:rsid w:val="000E0A70"/>
    <w:rsid w:val="000E21A2"/>
    <w:rsid w:val="000E2571"/>
    <w:rsid w:val="000E300E"/>
    <w:rsid w:val="000E34D7"/>
    <w:rsid w:val="000E3920"/>
    <w:rsid w:val="000E4441"/>
    <w:rsid w:val="000E4A00"/>
    <w:rsid w:val="000E5321"/>
    <w:rsid w:val="000E6657"/>
    <w:rsid w:val="000E6B33"/>
    <w:rsid w:val="000E6E34"/>
    <w:rsid w:val="000E7ACB"/>
    <w:rsid w:val="000E7D98"/>
    <w:rsid w:val="000F07D5"/>
    <w:rsid w:val="000F0925"/>
    <w:rsid w:val="000F0D4D"/>
    <w:rsid w:val="000F1431"/>
    <w:rsid w:val="000F1BB6"/>
    <w:rsid w:val="000F2E76"/>
    <w:rsid w:val="000F3567"/>
    <w:rsid w:val="000F35F6"/>
    <w:rsid w:val="000F3C9A"/>
    <w:rsid w:val="000F3F08"/>
    <w:rsid w:val="000F4998"/>
    <w:rsid w:val="000F4F18"/>
    <w:rsid w:val="000F527F"/>
    <w:rsid w:val="000F6888"/>
    <w:rsid w:val="000F72E9"/>
    <w:rsid w:val="0010082A"/>
    <w:rsid w:val="00100BC2"/>
    <w:rsid w:val="00100C8A"/>
    <w:rsid w:val="00100DA3"/>
    <w:rsid w:val="00100DF4"/>
    <w:rsid w:val="001019BA"/>
    <w:rsid w:val="00102292"/>
    <w:rsid w:val="001022F0"/>
    <w:rsid w:val="0010401C"/>
    <w:rsid w:val="00104843"/>
    <w:rsid w:val="00104E6C"/>
    <w:rsid w:val="00105686"/>
    <w:rsid w:val="001064A4"/>
    <w:rsid w:val="001069F3"/>
    <w:rsid w:val="00107012"/>
    <w:rsid w:val="0010750F"/>
    <w:rsid w:val="001077F5"/>
    <w:rsid w:val="00111B78"/>
    <w:rsid w:val="00111C57"/>
    <w:rsid w:val="00111E93"/>
    <w:rsid w:val="001122FD"/>
    <w:rsid w:val="001124BA"/>
    <w:rsid w:val="00112629"/>
    <w:rsid w:val="00112A59"/>
    <w:rsid w:val="00112C13"/>
    <w:rsid w:val="001132C2"/>
    <w:rsid w:val="00113572"/>
    <w:rsid w:val="0011409B"/>
    <w:rsid w:val="00114A34"/>
    <w:rsid w:val="00114AF8"/>
    <w:rsid w:val="00114B33"/>
    <w:rsid w:val="00114CC8"/>
    <w:rsid w:val="001150A1"/>
    <w:rsid w:val="00115199"/>
    <w:rsid w:val="00115351"/>
    <w:rsid w:val="00115E65"/>
    <w:rsid w:val="001162E6"/>
    <w:rsid w:val="00116306"/>
    <w:rsid w:val="001167AA"/>
    <w:rsid w:val="00116B6C"/>
    <w:rsid w:val="001172BA"/>
    <w:rsid w:val="0011757D"/>
    <w:rsid w:val="001176BE"/>
    <w:rsid w:val="00117D00"/>
    <w:rsid w:val="001206FF"/>
    <w:rsid w:val="00120CC9"/>
    <w:rsid w:val="001214C8"/>
    <w:rsid w:val="0012174C"/>
    <w:rsid w:val="00122210"/>
    <w:rsid w:val="00122876"/>
    <w:rsid w:val="001230A1"/>
    <w:rsid w:val="00123ED6"/>
    <w:rsid w:val="00124725"/>
    <w:rsid w:val="00125243"/>
    <w:rsid w:val="001252BA"/>
    <w:rsid w:val="00125834"/>
    <w:rsid w:val="001259F6"/>
    <w:rsid w:val="001261CD"/>
    <w:rsid w:val="0012690B"/>
    <w:rsid w:val="001305E9"/>
    <w:rsid w:val="00130E65"/>
    <w:rsid w:val="00130ED8"/>
    <w:rsid w:val="001312C0"/>
    <w:rsid w:val="001324FA"/>
    <w:rsid w:val="00132BB8"/>
    <w:rsid w:val="00133048"/>
    <w:rsid w:val="001335AC"/>
    <w:rsid w:val="00133EC9"/>
    <w:rsid w:val="001344BB"/>
    <w:rsid w:val="00134679"/>
    <w:rsid w:val="0013476A"/>
    <w:rsid w:val="001347A8"/>
    <w:rsid w:val="00134BBD"/>
    <w:rsid w:val="00136966"/>
    <w:rsid w:val="001371FC"/>
    <w:rsid w:val="00137D74"/>
    <w:rsid w:val="001403EC"/>
    <w:rsid w:val="00141202"/>
    <w:rsid w:val="00141416"/>
    <w:rsid w:val="00141AE3"/>
    <w:rsid w:val="00142225"/>
    <w:rsid w:val="00142529"/>
    <w:rsid w:val="0014255B"/>
    <w:rsid w:val="0014258D"/>
    <w:rsid w:val="00142D28"/>
    <w:rsid w:val="00142DB5"/>
    <w:rsid w:val="0014388D"/>
    <w:rsid w:val="00143E1A"/>
    <w:rsid w:val="0014454A"/>
    <w:rsid w:val="00144A02"/>
    <w:rsid w:val="00144C14"/>
    <w:rsid w:val="001460BA"/>
    <w:rsid w:val="001463BA"/>
    <w:rsid w:val="001464A2"/>
    <w:rsid w:val="001466C1"/>
    <w:rsid w:val="0014696A"/>
    <w:rsid w:val="00146E78"/>
    <w:rsid w:val="00147262"/>
    <w:rsid w:val="0014757A"/>
    <w:rsid w:val="0014782A"/>
    <w:rsid w:val="00147FCA"/>
    <w:rsid w:val="0015001F"/>
    <w:rsid w:val="00151AFA"/>
    <w:rsid w:val="00151C58"/>
    <w:rsid w:val="001520C7"/>
    <w:rsid w:val="001525EE"/>
    <w:rsid w:val="0015277E"/>
    <w:rsid w:val="00152975"/>
    <w:rsid w:val="00152B1F"/>
    <w:rsid w:val="00152EEC"/>
    <w:rsid w:val="00153DC0"/>
    <w:rsid w:val="0015478B"/>
    <w:rsid w:val="00154C8A"/>
    <w:rsid w:val="00155252"/>
    <w:rsid w:val="001556E9"/>
    <w:rsid w:val="00155BF8"/>
    <w:rsid w:val="00155CE4"/>
    <w:rsid w:val="00157B91"/>
    <w:rsid w:val="00157DF3"/>
    <w:rsid w:val="00160642"/>
    <w:rsid w:val="0016249E"/>
    <w:rsid w:val="001628D8"/>
    <w:rsid w:val="0016323C"/>
    <w:rsid w:val="00163984"/>
    <w:rsid w:val="0016423E"/>
    <w:rsid w:val="00164266"/>
    <w:rsid w:val="00165649"/>
    <w:rsid w:val="00165810"/>
    <w:rsid w:val="00165D71"/>
    <w:rsid w:val="00166860"/>
    <w:rsid w:val="00166BBB"/>
    <w:rsid w:val="00166C88"/>
    <w:rsid w:val="00166FFF"/>
    <w:rsid w:val="00167C7C"/>
    <w:rsid w:val="00170378"/>
    <w:rsid w:val="00171412"/>
    <w:rsid w:val="00172874"/>
    <w:rsid w:val="00172897"/>
    <w:rsid w:val="001729DF"/>
    <w:rsid w:val="00172D62"/>
    <w:rsid w:val="00172F56"/>
    <w:rsid w:val="00173756"/>
    <w:rsid w:val="00174665"/>
    <w:rsid w:val="0017472A"/>
    <w:rsid w:val="00174B27"/>
    <w:rsid w:val="00174E2A"/>
    <w:rsid w:val="001757FE"/>
    <w:rsid w:val="00176B91"/>
    <w:rsid w:val="001805DA"/>
    <w:rsid w:val="00180A4B"/>
    <w:rsid w:val="00180A9E"/>
    <w:rsid w:val="00181AFB"/>
    <w:rsid w:val="00181B99"/>
    <w:rsid w:val="00181FE2"/>
    <w:rsid w:val="0018286A"/>
    <w:rsid w:val="00182B0B"/>
    <w:rsid w:val="00182BB7"/>
    <w:rsid w:val="00184008"/>
    <w:rsid w:val="00184011"/>
    <w:rsid w:val="001853CF"/>
    <w:rsid w:val="00186C51"/>
    <w:rsid w:val="00186D14"/>
    <w:rsid w:val="001871DA"/>
    <w:rsid w:val="001879B4"/>
    <w:rsid w:val="00187A91"/>
    <w:rsid w:val="001902E6"/>
    <w:rsid w:val="00190319"/>
    <w:rsid w:val="001905CA"/>
    <w:rsid w:val="0019063E"/>
    <w:rsid w:val="00190DAF"/>
    <w:rsid w:val="001910FE"/>
    <w:rsid w:val="001912C3"/>
    <w:rsid w:val="0019167C"/>
    <w:rsid w:val="001923F1"/>
    <w:rsid w:val="0019260E"/>
    <w:rsid w:val="0019284D"/>
    <w:rsid w:val="00192996"/>
    <w:rsid w:val="00192AA2"/>
    <w:rsid w:val="00192BF9"/>
    <w:rsid w:val="00192CCD"/>
    <w:rsid w:val="00193700"/>
    <w:rsid w:val="00193E9A"/>
    <w:rsid w:val="00194342"/>
    <w:rsid w:val="00194431"/>
    <w:rsid w:val="00194E14"/>
    <w:rsid w:val="00195295"/>
    <w:rsid w:val="00195673"/>
    <w:rsid w:val="001964ED"/>
    <w:rsid w:val="0019677F"/>
    <w:rsid w:val="001969A0"/>
    <w:rsid w:val="00197450"/>
    <w:rsid w:val="00197FE6"/>
    <w:rsid w:val="001A00D2"/>
    <w:rsid w:val="001A08A7"/>
    <w:rsid w:val="001A14DB"/>
    <w:rsid w:val="001A16B9"/>
    <w:rsid w:val="001A296E"/>
    <w:rsid w:val="001A3520"/>
    <w:rsid w:val="001A357F"/>
    <w:rsid w:val="001A4651"/>
    <w:rsid w:val="001A4AF4"/>
    <w:rsid w:val="001A5344"/>
    <w:rsid w:val="001A596B"/>
    <w:rsid w:val="001A59BF"/>
    <w:rsid w:val="001A5A62"/>
    <w:rsid w:val="001A6182"/>
    <w:rsid w:val="001A66D6"/>
    <w:rsid w:val="001A68E1"/>
    <w:rsid w:val="001A729A"/>
    <w:rsid w:val="001B0112"/>
    <w:rsid w:val="001B0DC6"/>
    <w:rsid w:val="001B1055"/>
    <w:rsid w:val="001B12AA"/>
    <w:rsid w:val="001B151E"/>
    <w:rsid w:val="001B1F66"/>
    <w:rsid w:val="001B20E6"/>
    <w:rsid w:val="001B3801"/>
    <w:rsid w:val="001B3B99"/>
    <w:rsid w:val="001B619B"/>
    <w:rsid w:val="001B63CF"/>
    <w:rsid w:val="001B760D"/>
    <w:rsid w:val="001B7D47"/>
    <w:rsid w:val="001C002C"/>
    <w:rsid w:val="001C0B96"/>
    <w:rsid w:val="001C247A"/>
    <w:rsid w:val="001C376E"/>
    <w:rsid w:val="001C3C2B"/>
    <w:rsid w:val="001C43CD"/>
    <w:rsid w:val="001C5070"/>
    <w:rsid w:val="001C6799"/>
    <w:rsid w:val="001C68D1"/>
    <w:rsid w:val="001C6B26"/>
    <w:rsid w:val="001C6D0C"/>
    <w:rsid w:val="001C6FD5"/>
    <w:rsid w:val="001C6FEE"/>
    <w:rsid w:val="001C7D4B"/>
    <w:rsid w:val="001D037A"/>
    <w:rsid w:val="001D06B8"/>
    <w:rsid w:val="001D08BF"/>
    <w:rsid w:val="001D0A17"/>
    <w:rsid w:val="001D164E"/>
    <w:rsid w:val="001D19C1"/>
    <w:rsid w:val="001D2976"/>
    <w:rsid w:val="001D3177"/>
    <w:rsid w:val="001D3232"/>
    <w:rsid w:val="001D41B6"/>
    <w:rsid w:val="001D4A80"/>
    <w:rsid w:val="001D5767"/>
    <w:rsid w:val="001D5E0B"/>
    <w:rsid w:val="001D5E25"/>
    <w:rsid w:val="001D5EA6"/>
    <w:rsid w:val="001D62A2"/>
    <w:rsid w:val="001D6B43"/>
    <w:rsid w:val="001D6C03"/>
    <w:rsid w:val="001D6D10"/>
    <w:rsid w:val="001D7696"/>
    <w:rsid w:val="001D7881"/>
    <w:rsid w:val="001D7A9A"/>
    <w:rsid w:val="001E05B8"/>
    <w:rsid w:val="001E0676"/>
    <w:rsid w:val="001E0942"/>
    <w:rsid w:val="001E0DE2"/>
    <w:rsid w:val="001E0E8A"/>
    <w:rsid w:val="001E1334"/>
    <w:rsid w:val="001E1C8E"/>
    <w:rsid w:val="001E25B3"/>
    <w:rsid w:val="001E26E2"/>
    <w:rsid w:val="001E288E"/>
    <w:rsid w:val="001E2D0D"/>
    <w:rsid w:val="001E2F89"/>
    <w:rsid w:val="001E316F"/>
    <w:rsid w:val="001E34F0"/>
    <w:rsid w:val="001E3CE0"/>
    <w:rsid w:val="001E3F8A"/>
    <w:rsid w:val="001E482B"/>
    <w:rsid w:val="001E5381"/>
    <w:rsid w:val="001E55CD"/>
    <w:rsid w:val="001E5B56"/>
    <w:rsid w:val="001E5F1E"/>
    <w:rsid w:val="001E618D"/>
    <w:rsid w:val="001E66A8"/>
    <w:rsid w:val="001E70F6"/>
    <w:rsid w:val="001F14AF"/>
    <w:rsid w:val="001F17AC"/>
    <w:rsid w:val="001F2503"/>
    <w:rsid w:val="001F41C7"/>
    <w:rsid w:val="001F537F"/>
    <w:rsid w:val="001F5488"/>
    <w:rsid w:val="001F55D3"/>
    <w:rsid w:val="001F6595"/>
    <w:rsid w:val="001F6619"/>
    <w:rsid w:val="001F6877"/>
    <w:rsid w:val="001F6DE8"/>
    <w:rsid w:val="001F70FF"/>
    <w:rsid w:val="001F767B"/>
    <w:rsid w:val="002005CD"/>
    <w:rsid w:val="00200709"/>
    <w:rsid w:val="0020141A"/>
    <w:rsid w:val="002015D5"/>
    <w:rsid w:val="0020186A"/>
    <w:rsid w:val="002023E5"/>
    <w:rsid w:val="00203569"/>
    <w:rsid w:val="00203B20"/>
    <w:rsid w:val="00203DFB"/>
    <w:rsid w:val="00204639"/>
    <w:rsid w:val="00204B57"/>
    <w:rsid w:val="00204D0D"/>
    <w:rsid w:val="00204FAA"/>
    <w:rsid w:val="00205083"/>
    <w:rsid w:val="00205CB8"/>
    <w:rsid w:val="00205F5E"/>
    <w:rsid w:val="002065E3"/>
    <w:rsid w:val="002067EE"/>
    <w:rsid w:val="002067FE"/>
    <w:rsid w:val="002070B7"/>
    <w:rsid w:val="00207575"/>
    <w:rsid w:val="00207CAF"/>
    <w:rsid w:val="002101E7"/>
    <w:rsid w:val="00210A9E"/>
    <w:rsid w:val="00210CE8"/>
    <w:rsid w:val="00210E5D"/>
    <w:rsid w:val="00210F4A"/>
    <w:rsid w:val="00211204"/>
    <w:rsid w:val="002114C3"/>
    <w:rsid w:val="00211D25"/>
    <w:rsid w:val="002122CF"/>
    <w:rsid w:val="00212500"/>
    <w:rsid w:val="00212964"/>
    <w:rsid w:val="00212AF1"/>
    <w:rsid w:val="00213CAF"/>
    <w:rsid w:val="00214286"/>
    <w:rsid w:val="0021499B"/>
    <w:rsid w:val="002156C7"/>
    <w:rsid w:val="0021583C"/>
    <w:rsid w:val="002158DC"/>
    <w:rsid w:val="00215DBC"/>
    <w:rsid w:val="002160B1"/>
    <w:rsid w:val="00216185"/>
    <w:rsid w:val="002161F7"/>
    <w:rsid w:val="002169B0"/>
    <w:rsid w:val="00216B45"/>
    <w:rsid w:val="00217681"/>
    <w:rsid w:val="00217F2B"/>
    <w:rsid w:val="00220765"/>
    <w:rsid w:val="002207C5"/>
    <w:rsid w:val="0022173B"/>
    <w:rsid w:val="00221807"/>
    <w:rsid w:val="002223F0"/>
    <w:rsid w:val="00222B2C"/>
    <w:rsid w:val="00223799"/>
    <w:rsid w:val="0022391D"/>
    <w:rsid w:val="002239DC"/>
    <w:rsid w:val="00224737"/>
    <w:rsid w:val="00225D4B"/>
    <w:rsid w:val="00225FD6"/>
    <w:rsid w:val="00226B3B"/>
    <w:rsid w:val="002301B7"/>
    <w:rsid w:val="0023088C"/>
    <w:rsid w:val="00230B29"/>
    <w:rsid w:val="00230E6A"/>
    <w:rsid w:val="00230F6F"/>
    <w:rsid w:val="00232276"/>
    <w:rsid w:val="002324F3"/>
    <w:rsid w:val="0023259D"/>
    <w:rsid w:val="00232934"/>
    <w:rsid w:val="00232940"/>
    <w:rsid w:val="00232CDF"/>
    <w:rsid w:val="00232ECA"/>
    <w:rsid w:val="00233F66"/>
    <w:rsid w:val="0023415F"/>
    <w:rsid w:val="00234BC6"/>
    <w:rsid w:val="00234CBB"/>
    <w:rsid w:val="002352CF"/>
    <w:rsid w:val="002352F6"/>
    <w:rsid w:val="00235361"/>
    <w:rsid w:val="0023666D"/>
    <w:rsid w:val="002368B1"/>
    <w:rsid w:val="00236B4A"/>
    <w:rsid w:val="0023733D"/>
    <w:rsid w:val="002378C9"/>
    <w:rsid w:val="00237AAF"/>
    <w:rsid w:val="00240CEF"/>
    <w:rsid w:val="00240DB3"/>
    <w:rsid w:val="00240FCD"/>
    <w:rsid w:val="00241C9A"/>
    <w:rsid w:val="0024216A"/>
    <w:rsid w:val="00242B1D"/>
    <w:rsid w:val="00243332"/>
    <w:rsid w:val="002434E1"/>
    <w:rsid w:val="00243BB9"/>
    <w:rsid w:val="002440D8"/>
    <w:rsid w:val="0024419B"/>
    <w:rsid w:val="002453EB"/>
    <w:rsid w:val="002458FD"/>
    <w:rsid w:val="002466C5"/>
    <w:rsid w:val="0024699E"/>
    <w:rsid w:val="002471D8"/>
    <w:rsid w:val="002473D9"/>
    <w:rsid w:val="00247E09"/>
    <w:rsid w:val="0025043D"/>
    <w:rsid w:val="002508AE"/>
    <w:rsid w:val="00251B22"/>
    <w:rsid w:val="00251EAF"/>
    <w:rsid w:val="00252BA8"/>
    <w:rsid w:val="00252CF1"/>
    <w:rsid w:val="00253151"/>
    <w:rsid w:val="00253CF7"/>
    <w:rsid w:val="002546C6"/>
    <w:rsid w:val="00254D77"/>
    <w:rsid w:val="00254F64"/>
    <w:rsid w:val="00254FA7"/>
    <w:rsid w:val="0025619B"/>
    <w:rsid w:val="002562C7"/>
    <w:rsid w:val="002568BB"/>
    <w:rsid w:val="00257171"/>
    <w:rsid w:val="00257831"/>
    <w:rsid w:val="00257B4B"/>
    <w:rsid w:val="00257BE5"/>
    <w:rsid w:val="00257CB2"/>
    <w:rsid w:val="002603C1"/>
    <w:rsid w:val="00260DDF"/>
    <w:rsid w:val="00261650"/>
    <w:rsid w:val="00262034"/>
    <w:rsid w:val="00262496"/>
    <w:rsid w:val="00262AC5"/>
    <w:rsid w:val="00262C82"/>
    <w:rsid w:val="002632A0"/>
    <w:rsid w:val="00264119"/>
    <w:rsid w:val="00264265"/>
    <w:rsid w:val="002642F3"/>
    <w:rsid w:val="0026474B"/>
    <w:rsid w:val="0026488C"/>
    <w:rsid w:val="00264DAD"/>
    <w:rsid w:val="00265138"/>
    <w:rsid w:val="002652F8"/>
    <w:rsid w:val="00265797"/>
    <w:rsid w:val="00265E75"/>
    <w:rsid w:val="00265F3D"/>
    <w:rsid w:val="0026661B"/>
    <w:rsid w:val="00266CC1"/>
    <w:rsid w:val="00267235"/>
    <w:rsid w:val="00267373"/>
    <w:rsid w:val="00267792"/>
    <w:rsid w:val="00267A03"/>
    <w:rsid w:val="00267BF4"/>
    <w:rsid w:val="00271F38"/>
    <w:rsid w:val="00272313"/>
    <w:rsid w:val="0027268F"/>
    <w:rsid w:val="00272A07"/>
    <w:rsid w:val="00272C30"/>
    <w:rsid w:val="00273E57"/>
    <w:rsid w:val="00273EC1"/>
    <w:rsid w:val="002749F4"/>
    <w:rsid w:val="00274BCA"/>
    <w:rsid w:val="00275095"/>
    <w:rsid w:val="0027510B"/>
    <w:rsid w:val="002751C8"/>
    <w:rsid w:val="00275579"/>
    <w:rsid w:val="002757DE"/>
    <w:rsid w:val="00275B21"/>
    <w:rsid w:val="00276311"/>
    <w:rsid w:val="00276B2B"/>
    <w:rsid w:val="002770E0"/>
    <w:rsid w:val="0027762B"/>
    <w:rsid w:val="002777F1"/>
    <w:rsid w:val="00277CEB"/>
    <w:rsid w:val="00280382"/>
    <w:rsid w:val="002806A4"/>
    <w:rsid w:val="00280E18"/>
    <w:rsid w:val="002822E3"/>
    <w:rsid w:val="002850F2"/>
    <w:rsid w:val="002857C4"/>
    <w:rsid w:val="0028587C"/>
    <w:rsid w:val="002858EA"/>
    <w:rsid w:val="00286091"/>
    <w:rsid w:val="00286DD5"/>
    <w:rsid w:val="00287070"/>
    <w:rsid w:val="002874E7"/>
    <w:rsid w:val="002878AF"/>
    <w:rsid w:val="00287D7F"/>
    <w:rsid w:val="00287E61"/>
    <w:rsid w:val="00290739"/>
    <w:rsid w:val="002907DE"/>
    <w:rsid w:val="00291700"/>
    <w:rsid w:val="0029199F"/>
    <w:rsid w:val="002919CF"/>
    <w:rsid w:val="00291CA1"/>
    <w:rsid w:val="00292072"/>
    <w:rsid w:val="00292211"/>
    <w:rsid w:val="00292AE1"/>
    <w:rsid w:val="00292CCC"/>
    <w:rsid w:val="0029326C"/>
    <w:rsid w:val="0029340D"/>
    <w:rsid w:val="00293D8C"/>
    <w:rsid w:val="0029459D"/>
    <w:rsid w:val="00294642"/>
    <w:rsid w:val="00295B60"/>
    <w:rsid w:val="00295BEE"/>
    <w:rsid w:val="00296805"/>
    <w:rsid w:val="00296933"/>
    <w:rsid w:val="002969ED"/>
    <w:rsid w:val="00296F8F"/>
    <w:rsid w:val="002974FD"/>
    <w:rsid w:val="0029754F"/>
    <w:rsid w:val="002979F4"/>
    <w:rsid w:val="00297B73"/>
    <w:rsid w:val="00297E27"/>
    <w:rsid w:val="002A1406"/>
    <w:rsid w:val="002A1C30"/>
    <w:rsid w:val="002A28DE"/>
    <w:rsid w:val="002A29AB"/>
    <w:rsid w:val="002A2A6A"/>
    <w:rsid w:val="002A2E4A"/>
    <w:rsid w:val="002A3929"/>
    <w:rsid w:val="002A4640"/>
    <w:rsid w:val="002A4AA4"/>
    <w:rsid w:val="002A4CF6"/>
    <w:rsid w:val="002A519D"/>
    <w:rsid w:val="002A5D62"/>
    <w:rsid w:val="002A6249"/>
    <w:rsid w:val="002A63B8"/>
    <w:rsid w:val="002A6C4D"/>
    <w:rsid w:val="002A6F10"/>
    <w:rsid w:val="002A7C83"/>
    <w:rsid w:val="002B0071"/>
    <w:rsid w:val="002B0240"/>
    <w:rsid w:val="002B070C"/>
    <w:rsid w:val="002B0933"/>
    <w:rsid w:val="002B1218"/>
    <w:rsid w:val="002B162E"/>
    <w:rsid w:val="002B16B4"/>
    <w:rsid w:val="002B27F5"/>
    <w:rsid w:val="002B2B49"/>
    <w:rsid w:val="002B38DC"/>
    <w:rsid w:val="002B427E"/>
    <w:rsid w:val="002B4408"/>
    <w:rsid w:val="002B447C"/>
    <w:rsid w:val="002B4775"/>
    <w:rsid w:val="002B4A58"/>
    <w:rsid w:val="002B4FEA"/>
    <w:rsid w:val="002B5103"/>
    <w:rsid w:val="002B5937"/>
    <w:rsid w:val="002B5D33"/>
    <w:rsid w:val="002B62A4"/>
    <w:rsid w:val="002B63FD"/>
    <w:rsid w:val="002B6CD0"/>
    <w:rsid w:val="002B73D1"/>
    <w:rsid w:val="002B7A95"/>
    <w:rsid w:val="002C0052"/>
    <w:rsid w:val="002C0AA3"/>
    <w:rsid w:val="002C104A"/>
    <w:rsid w:val="002C1130"/>
    <w:rsid w:val="002C1903"/>
    <w:rsid w:val="002C2122"/>
    <w:rsid w:val="002C31EA"/>
    <w:rsid w:val="002C3232"/>
    <w:rsid w:val="002C4D4C"/>
    <w:rsid w:val="002C517E"/>
    <w:rsid w:val="002C5351"/>
    <w:rsid w:val="002C551D"/>
    <w:rsid w:val="002C557B"/>
    <w:rsid w:val="002C5AE4"/>
    <w:rsid w:val="002C5DED"/>
    <w:rsid w:val="002C5E13"/>
    <w:rsid w:val="002C63EC"/>
    <w:rsid w:val="002C672D"/>
    <w:rsid w:val="002C6A80"/>
    <w:rsid w:val="002C6FED"/>
    <w:rsid w:val="002C72E0"/>
    <w:rsid w:val="002C7877"/>
    <w:rsid w:val="002D02EA"/>
    <w:rsid w:val="002D08C2"/>
    <w:rsid w:val="002D127D"/>
    <w:rsid w:val="002D25EA"/>
    <w:rsid w:val="002D2758"/>
    <w:rsid w:val="002D3E6C"/>
    <w:rsid w:val="002D40B0"/>
    <w:rsid w:val="002D443D"/>
    <w:rsid w:val="002D446B"/>
    <w:rsid w:val="002D4E1E"/>
    <w:rsid w:val="002D5F51"/>
    <w:rsid w:val="002D5F73"/>
    <w:rsid w:val="002D625F"/>
    <w:rsid w:val="002D6299"/>
    <w:rsid w:val="002D6802"/>
    <w:rsid w:val="002D7697"/>
    <w:rsid w:val="002D77FA"/>
    <w:rsid w:val="002D7AE0"/>
    <w:rsid w:val="002E003D"/>
    <w:rsid w:val="002E0986"/>
    <w:rsid w:val="002E0D1B"/>
    <w:rsid w:val="002E1438"/>
    <w:rsid w:val="002E1479"/>
    <w:rsid w:val="002E161A"/>
    <w:rsid w:val="002E17B0"/>
    <w:rsid w:val="002E1F66"/>
    <w:rsid w:val="002E25A6"/>
    <w:rsid w:val="002E26C2"/>
    <w:rsid w:val="002E2A3C"/>
    <w:rsid w:val="002E3050"/>
    <w:rsid w:val="002E35CC"/>
    <w:rsid w:val="002E35FD"/>
    <w:rsid w:val="002E3BB0"/>
    <w:rsid w:val="002E3C88"/>
    <w:rsid w:val="002E3ECF"/>
    <w:rsid w:val="002E4172"/>
    <w:rsid w:val="002E4DE0"/>
    <w:rsid w:val="002E5BE5"/>
    <w:rsid w:val="002E5C25"/>
    <w:rsid w:val="002E5C4C"/>
    <w:rsid w:val="002E6832"/>
    <w:rsid w:val="002E7306"/>
    <w:rsid w:val="002E7AE1"/>
    <w:rsid w:val="002E7D0E"/>
    <w:rsid w:val="002E7D7C"/>
    <w:rsid w:val="002E7DE6"/>
    <w:rsid w:val="002F0111"/>
    <w:rsid w:val="002F18FF"/>
    <w:rsid w:val="002F206C"/>
    <w:rsid w:val="002F2A36"/>
    <w:rsid w:val="002F3311"/>
    <w:rsid w:val="002F33D8"/>
    <w:rsid w:val="002F3A5C"/>
    <w:rsid w:val="002F4050"/>
    <w:rsid w:val="002F42E6"/>
    <w:rsid w:val="002F4BC7"/>
    <w:rsid w:val="002F50BD"/>
    <w:rsid w:val="002F607C"/>
    <w:rsid w:val="002F775E"/>
    <w:rsid w:val="003003B1"/>
    <w:rsid w:val="00300E2B"/>
    <w:rsid w:val="00301C46"/>
    <w:rsid w:val="0030289B"/>
    <w:rsid w:val="00304903"/>
    <w:rsid w:val="00304BD5"/>
    <w:rsid w:val="00304F83"/>
    <w:rsid w:val="00305133"/>
    <w:rsid w:val="003051D6"/>
    <w:rsid w:val="0030619E"/>
    <w:rsid w:val="00306B2C"/>
    <w:rsid w:val="00306E51"/>
    <w:rsid w:val="00306F66"/>
    <w:rsid w:val="0030731E"/>
    <w:rsid w:val="0030749E"/>
    <w:rsid w:val="00307733"/>
    <w:rsid w:val="00307FCA"/>
    <w:rsid w:val="0031050C"/>
    <w:rsid w:val="003119C1"/>
    <w:rsid w:val="00311E99"/>
    <w:rsid w:val="00312411"/>
    <w:rsid w:val="00313BD2"/>
    <w:rsid w:val="00313FA1"/>
    <w:rsid w:val="003149D6"/>
    <w:rsid w:val="00315D12"/>
    <w:rsid w:val="00316029"/>
    <w:rsid w:val="003167F6"/>
    <w:rsid w:val="00317531"/>
    <w:rsid w:val="0031771A"/>
    <w:rsid w:val="00317FB8"/>
    <w:rsid w:val="00320735"/>
    <w:rsid w:val="00320B08"/>
    <w:rsid w:val="00320F6F"/>
    <w:rsid w:val="0032114C"/>
    <w:rsid w:val="00321F47"/>
    <w:rsid w:val="00322713"/>
    <w:rsid w:val="003250AD"/>
    <w:rsid w:val="003252C5"/>
    <w:rsid w:val="00326500"/>
    <w:rsid w:val="003269B3"/>
    <w:rsid w:val="00326A91"/>
    <w:rsid w:val="00326EA7"/>
    <w:rsid w:val="00327770"/>
    <w:rsid w:val="003302B4"/>
    <w:rsid w:val="00330D23"/>
    <w:rsid w:val="00330D27"/>
    <w:rsid w:val="00330E4D"/>
    <w:rsid w:val="00331126"/>
    <w:rsid w:val="003320F9"/>
    <w:rsid w:val="003321FA"/>
    <w:rsid w:val="003328F3"/>
    <w:rsid w:val="003329DC"/>
    <w:rsid w:val="00332F60"/>
    <w:rsid w:val="00334296"/>
    <w:rsid w:val="00334FFC"/>
    <w:rsid w:val="00335FF0"/>
    <w:rsid w:val="00336489"/>
    <w:rsid w:val="0033692E"/>
    <w:rsid w:val="00337512"/>
    <w:rsid w:val="003376AC"/>
    <w:rsid w:val="00337858"/>
    <w:rsid w:val="00337D1A"/>
    <w:rsid w:val="0034002B"/>
    <w:rsid w:val="0034008E"/>
    <w:rsid w:val="003403A1"/>
    <w:rsid w:val="0034140C"/>
    <w:rsid w:val="00341D20"/>
    <w:rsid w:val="00341E29"/>
    <w:rsid w:val="00342712"/>
    <w:rsid w:val="003427EE"/>
    <w:rsid w:val="00342DDC"/>
    <w:rsid w:val="0034423E"/>
    <w:rsid w:val="003448A8"/>
    <w:rsid w:val="0034518E"/>
    <w:rsid w:val="00345647"/>
    <w:rsid w:val="003460B2"/>
    <w:rsid w:val="003465DA"/>
    <w:rsid w:val="00346FAD"/>
    <w:rsid w:val="00347146"/>
    <w:rsid w:val="003471AC"/>
    <w:rsid w:val="00350139"/>
    <w:rsid w:val="003507ED"/>
    <w:rsid w:val="00350A20"/>
    <w:rsid w:val="00350E5A"/>
    <w:rsid w:val="00351129"/>
    <w:rsid w:val="0035123A"/>
    <w:rsid w:val="00352695"/>
    <w:rsid w:val="00352EAB"/>
    <w:rsid w:val="003542A3"/>
    <w:rsid w:val="00354A66"/>
    <w:rsid w:val="00355101"/>
    <w:rsid w:val="00355512"/>
    <w:rsid w:val="0035697B"/>
    <w:rsid w:val="00357324"/>
    <w:rsid w:val="003575D4"/>
    <w:rsid w:val="00357EBA"/>
    <w:rsid w:val="003607AB"/>
    <w:rsid w:val="003609D9"/>
    <w:rsid w:val="00360EFB"/>
    <w:rsid w:val="00361283"/>
    <w:rsid w:val="0036137C"/>
    <w:rsid w:val="00361FC5"/>
    <w:rsid w:val="003631B8"/>
    <w:rsid w:val="003635A3"/>
    <w:rsid w:val="00363896"/>
    <w:rsid w:val="00364367"/>
    <w:rsid w:val="0036446B"/>
    <w:rsid w:val="00364492"/>
    <w:rsid w:val="00364AD8"/>
    <w:rsid w:val="00364B80"/>
    <w:rsid w:val="00364B9B"/>
    <w:rsid w:val="00365050"/>
    <w:rsid w:val="00365B15"/>
    <w:rsid w:val="00365DEE"/>
    <w:rsid w:val="00365F59"/>
    <w:rsid w:val="00365F5D"/>
    <w:rsid w:val="0036604F"/>
    <w:rsid w:val="00366381"/>
    <w:rsid w:val="003664D7"/>
    <w:rsid w:val="00366846"/>
    <w:rsid w:val="00366C10"/>
    <w:rsid w:val="00367226"/>
    <w:rsid w:val="0037041C"/>
    <w:rsid w:val="00370B2D"/>
    <w:rsid w:val="003710C3"/>
    <w:rsid w:val="00371706"/>
    <w:rsid w:val="00371802"/>
    <w:rsid w:val="003720D3"/>
    <w:rsid w:val="003723F3"/>
    <w:rsid w:val="00372573"/>
    <w:rsid w:val="00372B76"/>
    <w:rsid w:val="00373042"/>
    <w:rsid w:val="003733BD"/>
    <w:rsid w:val="00373B2A"/>
    <w:rsid w:val="003751DB"/>
    <w:rsid w:val="0037560F"/>
    <w:rsid w:val="0037594E"/>
    <w:rsid w:val="003764AE"/>
    <w:rsid w:val="00376631"/>
    <w:rsid w:val="00376A1E"/>
    <w:rsid w:val="00376B4E"/>
    <w:rsid w:val="003771E3"/>
    <w:rsid w:val="00377627"/>
    <w:rsid w:val="003801A2"/>
    <w:rsid w:val="003804EB"/>
    <w:rsid w:val="00380839"/>
    <w:rsid w:val="003819E6"/>
    <w:rsid w:val="003821A1"/>
    <w:rsid w:val="00382442"/>
    <w:rsid w:val="00382D4D"/>
    <w:rsid w:val="00382F12"/>
    <w:rsid w:val="00382F46"/>
    <w:rsid w:val="003831B3"/>
    <w:rsid w:val="00383E64"/>
    <w:rsid w:val="003846DB"/>
    <w:rsid w:val="00384E78"/>
    <w:rsid w:val="00385685"/>
    <w:rsid w:val="00385BD6"/>
    <w:rsid w:val="00386331"/>
    <w:rsid w:val="00390455"/>
    <w:rsid w:val="003906FB"/>
    <w:rsid w:val="00390709"/>
    <w:rsid w:val="003907FD"/>
    <w:rsid w:val="00391960"/>
    <w:rsid w:val="003926F9"/>
    <w:rsid w:val="00392973"/>
    <w:rsid w:val="00392AB1"/>
    <w:rsid w:val="00393EF5"/>
    <w:rsid w:val="00394FA5"/>
    <w:rsid w:val="00396059"/>
    <w:rsid w:val="003965DF"/>
    <w:rsid w:val="0039684A"/>
    <w:rsid w:val="00396AC5"/>
    <w:rsid w:val="003972F9"/>
    <w:rsid w:val="003978E3"/>
    <w:rsid w:val="003A0C97"/>
    <w:rsid w:val="003A0C9F"/>
    <w:rsid w:val="003A0D62"/>
    <w:rsid w:val="003A14D7"/>
    <w:rsid w:val="003A1E5A"/>
    <w:rsid w:val="003A1ED3"/>
    <w:rsid w:val="003A2CFB"/>
    <w:rsid w:val="003A43F2"/>
    <w:rsid w:val="003A44CF"/>
    <w:rsid w:val="003A4AD2"/>
    <w:rsid w:val="003A4D7F"/>
    <w:rsid w:val="003A509E"/>
    <w:rsid w:val="003A5551"/>
    <w:rsid w:val="003A560D"/>
    <w:rsid w:val="003A5A94"/>
    <w:rsid w:val="003A6A62"/>
    <w:rsid w:val="003A6C7E"/>
    <w:rsid w:val="003A76CA"/>
    <w:rsid w:val="003A7D69"/>
    <w:rsid w:val="003B08B0"/>
    <w:rsid w:val="003B0BCA"/>
    <w:rsid w:val="003B0FE9"/>
    <w:rsid w:val="003B10D4"/>
    <w:rsid w:val="003B1250"/>
    <w:rsid w:val="003B1553"/>
    <w:rsid w:val="003B22B8"/>
    <w:rsid w:val="003B37A2"/>
    <w:rsid w:val="003B37C3"/>
    <w:rsid w:val="003B454D"/>
    <w:rsid w:val="003B49D8"/>
    <w:rsid w:val="003B4E0F"/>
    <w:rsid w:val="003B612E"/>
    <w:rsid w:val="003B726D"/>
    <w:rsid w:val="003B7AF8"/>
    <w:rsid w:val="003B7E53"/>
    <w:rsid w:val="003B7EFA"/>
    <w:rsid w:val="003C0401"/>
    <w:rsid w:val="003C0C27"/>
    <w:rsid w:val="003C0C8B"/>
    <w:rsid w:val="003C187D"/>
    <w:rsid w:val="003C25AA"/>
    <w:rsid w:val="003C25DE"/>
    <w:rsid w:val="003C3055"/>
    <w:rsid w:val="003C43B0"/>
    <w:rsid w:val="003C4537"/>
    <w:rsid w:val="003C48EF"/>
    <w:rsid w:val="003C4A3E"/>
    <w:rsid w:val="003C61E4"/>
    <w:rsid w:val="003C6615"/>
    <w:rsid w:val="003C68E2"/>
    <w:rsid w:val="003C6D5D"/>
    <w:rsid w:val="003C7607"/>
    <w:rsid w:val="003D0ED1"/>
    <w:rsid w:val="003D102E"/>
    <w:rsid w:val="003D122B"/>
    <w:rsid w:val="003D1A9F"/>
    <w:rsid w:val="003D27F8"/>
    <w:rsid w:val="003D3665"/>
    <w:rsid w:val="003D493C"/>
    <w:rsid w:val="003D4BA4"/>
    <w:rsid w:val="003D4F87"/>
    <w:rsid w:val="003D5310"/>
    <w:rsid w:val="003D55A6"/>
    <w:rsid w:val="003D588A"/>
    <w:rsid w:val="003D58CB"/>
    <w:rsid w:val="003D66F1"/>
    <w:rsid w:val="003D6AC2"/>
    <w:rsid w:val="003D6B53"/>
    <w:rsid w:val="003D6BF5"/>
    <w:rsid w:val="003D6D16"/>
    <w:rsid w:val="003E020A"/>
    <w:rsid w:val="003E076C"/>
    <w:rsid w:val="003E1EBC"/>
    <w:rsid w:val="003E21D1"/>
    <w:rsid w:val="003E28AF"/>
    <w:rsid w:val="003E338E"/>
    <w:rsid w:val="003E345A"/>
    <w:rsid w:val="003E34F2"/>
    <w:rsid w:val="003E3CE1"/>
    <w:rsid w:val="003E4154"/>
    <w:rsid w:val="003E41DD"/>
    <w:rsid w:val="003E46B2"/>
    <w:rsid w:val="003E4E71"/>
    <w:rsid w:val="003E51B1"/>
    <w:rsid w:val="003E5EBC"/>
    <w:rsid w:val="003E782B"/>
    <w:rsid w:val="003F0B0F"/>
    <w:rsid w:val="003F0FB4"/>
    <w:rsid w:val="003F1067"/>
    <w:rsid w:val="003F1175"/>
    <w:rsid w:val="003F1D03"/>
    <w:rsid w:val="003F1F7F"/>
    <w:rsid w:val="003F216A"/>
    <w:rsid w:val="003F2E97"/>
    <w:rsid w:val="003F3892"/>
    <w:rsid w:val="003F3E43"/>
    <w:rsid w:val="003F417F"/>
    <w:rsid w:val="003F5EEA"/>
    <w:rsid w:val="003F6BB2"/>
    <w:rsid w:val="003F6C3C"/>
    <w:rsid w:val="003F6CA7"/>
    <w:rsid w:val="003F7670"/>
    <w:rsid w:val="00400ACC"/>
    <w:rsid w:val="00400AFB"/>
    <w:rsid w:val="00401F97"/>
    <w:rsid w:val="00401FBF"/>
    <w:rsid w:val="004029F8"/>
    <w:rsid w:val="00402EA0"/>
    <w:rsid w:val="00402EC5"/>
    <w:rsid w:val="00402FB8"/>
    <w:rsid w:val="00403212"/>
    <w:rsid w:val="0040333F"/>
    <w:rsid w:val="0040470C"/>
    <w:rsid w:val="0040476E"/>
    <w:rsid w:val="004051D9"/>
    <w:rsid w:val="00405D46"/>
    <w:rsid w:val="0040639E"/>
    <w:rsid w:val="00406885"/>
    <w:rsid w:val="00407496"/>
    <w:rsid w:val="00407A59"/>
    <w:rsid w:val="00407CCB"/>
    <w:rsid w:val="0041099F"/>
    <w:rsid w:val="00410B6E"/>
    <w:rsid w:val="00410EE5"/>
    <w:rsid w:val="004113BA"/>
    <w:rsid w:val="00411ABF"/>
    <w:rsid w:val="004124D1"/>
    <w:rsid w:val="00413A9F"/>
    <w:rsid w:val="00413C07"/>
    <w:rsid w:val="00413EF1"/>
    <w:rsid w:val="0041481D"/>
    <w:rsid w:val="00415194"/>
    <w:rsid w:val="00415300"/>
    <w:rsid w:val="00415690"/>
    <w:rsid w:val="00415755"/>
    <w:rsid w:val="00415892"/>
    <w:rsid w:val="004159E0"/>
    <w:rsid w:val="00416829"/>
    <w:rsid w:val="004171A4"/>
    <w:rsid w:val="004173E0"/>
    <w:rsid w:val="00417B00"/>
    <w:rsid w:val="00417B0A"/>
    <w:rsid w:val="0042027D"/>
    <w:rsid w:val="00420310"/>
    <w:rsid w:val="00420530"/>
    <w:rsid w:val="004208A5"/>
    <w:rsid w:val="00420ACC"/>
    <w:rsid w:val="004223BB"/>
    <w:rsid w:val="00422A69"/>
    <w:rsid w:val="00422F7C"/>
    <w:rsid w:val="00423112"/>
    <w:rsid w:val="00423977"/>
    <w:rsid w:val="0042414E"/>
    <w:rsid w:val="00424791"/>
    <w:rsid w:val="00424DEA"/>
    <w:rsid w:val="004252FF"/>
    <w:rsid w:val="004259CB"/>
    <w:rsid w:val="00425E34"/>
    <w:rsid w:val="00426972"/>
    <w:rsid w:val="004272B7"/>
    <w:rsid w:val="00427356"/>
    <w:rsid w:val="00427FF3"/>
    <w:rsid w:val="00430335"/>
    <w:rsid w:val="00430CFD"/>
    <w:rsid w:val="00431CF7"/>
    <w:rsid w:val="00432720"/>
    <w:rsid w:val="004334F7"/>
    <w:rsid w:val="0043435D"/>
    <w:rsid w:val="00434A53"/>
    <w:rsid w:val="00435EEB"/>
    <w:rsid w:val="00436523"/>
    <w:rsid w:val="00436AB4"/>
    <w:rsid w:val="00436E3C"/>
    <w:rsid w:val="00436F55"/>
    <w:rsid w:val="004370BD"/>
    <w:rsid w:val="00437323"/>
    <w:rsid w:val="00437965"/>
    <w:rsid w:val="00437AA6"/>
    <w:rsid w:val="00437F9B"/>
    <w:rsid w:val="004403CB"/>
    <w:rsid w:val="004408B3"/>
    <w:rsid w:val="00440D17"/>
    <w:rsid w:val="00443060"/>
    <w:rsid w:val="004439B7"/>
    <w:rsid w:val="00443E9E"/>
    <w:rsid w:val="00444031"/>
    <w:rsid w:val="004454D1"/>
    <w:rsid w:val="00445BC6"/>
    <w:rsid w:val="00445C51"/>
    <w:rsid w:val="004460A0"/>
    <w:rsid w:val="004465CA"/>
    <w:rsid w:val="00446815"/>
    <w:rsid w:val="00446853"/>
    <w:rsid w:val="004469A1"/>
    <w:rsid w:val="00447175"/>
    <w:rsid w:val="0044731C"/>
    <w:rsid w:val="00447380"/>
    <w:rsid w:val="0044743D"/>
    <w:rsid w:val="00447979"/>
    <w:rsid w:val="00447B79"/>
    <w:rsid w:val="0045024E"/>
    <w:rsid w:val="004504B6"/>
    <w:rsid w:val="0045082C"/>
    <w:rsid w:val="00451415"/>
    <w:rsid w:val="0045161F"/>
    <w:rsid w:val="0045288A"/>
    <w:rsid w:val="004546B0"/>
    <w:rsid w:val="004546BC"/>
    <w:rsid w:val="004547D0"/>
    <w:rsid w:val="00454A81"/>
    <w:rsid w:val="00454DC5"/>
    <w:rsid w:val="004554A9"/>
    <w:rsid w:val="004556F0"/>
    <w:rsid w:val="00455C11"/>
    <w:rsid w:val="004568EA"/>
    <w:rsid w:val="004576CF"/>
    <w:rsid w:val="00457798"/>
    <w:rsid w:val="00457AE1"/>
    <w:rsid w:val="00457AF4"/>
    <w:rsid w:val="0046027F"/>
    <w:rsid w:val="0046034D"/>
    <w:rsid w:val="00460910"/>
    <w:rsid w:val="0046098A"/>
    <w:rsid w:val="00460DD5"/>
    <w:rsid w:val="00461389"/>
    <w:rsid w:val="00461F67"/>
    <w:rsid w:val="00462642"/>
    <w:rsid w:val="00462BCF"/>
    <w:rsid w:val="00462F65"/>
    <w:rsid w:val="00463BE9"/>
    <w:rsid w:val="0046406B"/>
    <w:rsid w:val="00464BC6"/>
    <w:rsid w:val="00466563"/>
    <w:rsid w:val="00466765"/>
    <w:rsid w:val="00466F93"/>
    <w:rsid w:val="00467100"/>
    <w:rsid w:val="00467263"/>
    <w:rsid w:val="004673D3"/>
    <w:rsid w:val="0046773B"/>
    <w:rsid w:val="00467A5F"/>
    <w:rsid w:val="00467C10"/>
    <w:rsid w:val="0047018B"/>
    <w:rsid w:val="004709CF"/>
    <w:rsid w:val="004709E9"/>
    <w:rsid w:val="004711AE"/>
    <w:rsid w:val="004713E4"/>
    <w:rsid w:val="004714C7"/>
    <w:rsid w:val="00471748"/>
    <w:rsid w:val="00471E5F"/>
    <w:rsid w:val="00471F9F"/>
    <w:rsid w:val="00472201"/>
    <w:rsid w:val="0047256C"/>
    <w:rsid w:val="0047280C"/>
    <w:rsid w:val="00472CDA"/>
    <w:rsid w:val="00473D92"/>
    <w:rsid w:val="00474C9B"/>
    <w:rsid w:val="00475B19"/>
    <w:rsid w:val="00476ED1"/>
    <w:rsid w:val="00477470"/>
    <w:rsid w:val="00477B1F"/>
    <w:rsid w:val="00477FA3"/>
    <w:rsid w:val="00480156"/>
    <w:rsid w:val="0048033C"/>
    <w:rsid w:val="004806A7"/>
    <w:rsid w:val="004808E1"/>
    <w:rsid w:val="00480A16"/>
    <w:rsid w:val="00481A60"/>
    <w:rsid w:val="004820CF"/>
    <w:rsid w:val="00482328"/>
    <w:rsid w:val="0048286D"/>
    <w:rsid w:val="00483E27"/>
    <w:rsid w:val="004840CF"/>
    <w:rsid w:val="00484140"/>
    <w:rsid w:val="004845A6"/>
    <w:rsid w:val="00485138"/>
    <w:rsid w:val="00485335"/>
    <w:rsid w:val="004859BA"/>
    <w:rsid w:val="004860EE"/>
    <w:rsid w:val="0048616E"/>
    <w:rsid w:val="00486B2F"/>
    <w:rsid w:val="00486C0A"/>
    <w:rsid w:val="00486CE2"/>
    <w:rsid w:val="0048784B"/>
    <w:rsid w:val="00487DA8"/>
    <w:rsid w:val="00487F98"/>
    <w:rsid w:val="004909A3"/>
    <w:rsid w:val="004918E5"/>
    <w:rsid w:val="0049191C"/>
    <w:rsid w:val="0049206E"/>
    <w:rsid w:val="0049224D"/>
    <w:rsid w:val="0049265E"/>
    <w:rsid w:val="00493095"/>
    <w:rsid w:val="00495483"/>
    <w:rsid w:val="00495787"/>
    <w:rsid w:val="00495ECE"/>
    <w:rsid w:val="00496AD3"/>
    <w:rsid w:val="004A043C"/>
    <w:rsid w:val="004A0774"/>
    <w:rsid w:val="004A0874"/>
    <w:rsid w:val="004A0BB3"/>
    <w:rsid w:val="004A103E"/>
    <w:rsid w:val="004A1214"/>
    <w:rsid w:val="004A15CA"/>
    <w:rsid w:val="004A1EA9"/>
    <w:rsid w:val="004A20CA"/>
    <w:rsid w:val="004A2200"/>
    <w:rsid w:val="004A366E"/>
    <w:rsid w:val="004A3DC0"/>
    <w:rsid w:val="004A4EF2"/>
    <w:rsid w:val="004A5142"/>
    <w:rsid w:val="004A51DA"/>
    <w:rsid w:val="004A532B"/>
    <w:rsid w:val="004A5A93"/>
    <w:rsid w:val="004A6723"/>
    <w:rsid w:val="004A6798"/>
    <w:rsid w:val="004A6A52"/>
    <w:rsid w:val="004A7625"/>
    <w:rsid w:val="004A7DBE"/>
    <w:rsid w:val="004A7FAF"/>
    <w:rsid w:val="004B03B8"/>
    <w:rsid w:val="004B0684"/>
    <w:rsid w:val="004B09D7"/>
    <w:rsid w:val="004B0C01"/>
    <w:rsid w:val="004B0CEA"/>
    <w:rsid w:val="004B1012"/>
    <w:rsid w:val="004B25E4"/>
    <w:rsid w:val="004B26BC"/>
    <w:rsid w:val="004B2D9C"/>
    <w:rsid w:val="004B2DFC"/>
    <w:rsid w:val="004B3453"/>
    <w:rsid w:val="004B42DB"/>
    <w:rsid w:val="004B443F"/>
    <w:rsid w:val="004B48BB"/>
    <w:rsid w:val="004B4AB9"/>
    <w:rsid w:val="004B560B"/>
    <w:rsid w:val="004B629F"/>
    <w:rsid w:val="004B69A6"/>
    <w:rsid w:val="004B6CA0"/>
    <w:rsid w:val="004B6DE2"/>
    <w:rsid w:val="004B74BB"/>
    <w:rsid w:val="004B7FEF"/>
    <w:rsid w:val="004C0116"/>
    <w:rsid w:val="004C016A"/>
    <w:rsid w:val="004C11A9"/>
    <w:rsid w:val="004C185E"/>
    <w:rsid w:val="004C21FF"/>
    <w:rsid w:val="004C2AF7"/>
    <w:rsid w:val="004C3057"/>
    <w:rsid w:val="004C498D"/>
    <w:rsid w:val="004C4B41"/>
    <w:rsid w:val="004C4F23"/>
    <w:rsid w:val="004C52BD"/>
    <w:rsid w:val="004C560F"/>
    <w:rsid w:val="004C6C06"/>
    <w:rsid w:val="004C6D61"/>
    <w:rsid w:val="004C6FF1"/>
    <w:rsid w:val="004C7164"/>
    <w:rsid w:val="004D006C"/>
    <w:rsid w:val="004D00B3"/>
    <w:rsid w:val="004D0DAC"/>
    <w:rsid w:val="004D2170"/>
    <w:rsid w:val="004D243F"/>
    <w:rsid w:val="004D25B8"/>
    <w:rsid w:val="004D2921"/>
    <w:rsid w:val="004D3070"/>
    <w:rsid w:val="004D3344"/>
    <w:rsid w:val="004D3424"/>
    <w:rsid w:val="004D35EC"/>
    <w:rsid w:val="004D3753"/>
    <w:rsid w:val="004D3CE6"/>
    <w:rsid w:val="004D4064"/>
    <w:rsid w:val="004D4172"/>
    <w:rsid w:val="004D41E7"/>
    <w:rsid w:val="004D4584"/>
    <w:rsid w:val="004D4774"/>
    <w:rsid w:val="004D4D7C"/>
    <w:rsid w:val="004D54A6"/>
    <w:rsid w:val="004D575F"/>
    <w:rsid w:val="004D5A33"/>
    <w:rsid w:val="004D60A5"/>
    <w:rsid w:val="004D63CC"/>
    <w:rsid w:val="004D6A06"/>
    <w:rsid w:val="004D6E92"/>
    <w:rsid w:val="004D6FDE"/>
    <w:rsid w:val="004D7B40"/>
    <w:rsid w:val="004D7C4F"/>
    <w:rsid w:val="004D7D92"/>
    <w:rsid w:val="004E0C49"/>
    <w:rsid w:val="004E1472"/>
    <w:rsid w:val="004E150E"/>
    <w:rsid w:val="004E17F1"/>
    <w:rsid w:val="004E25CD"/>
    <w:rsid w:val="004E2A5E"/>
    <w:rsid w:val="004E2AA4"/>
    <w:rsid w:val="004E2CDE"/>
    <w:rsid w:val="004E2FFB"/>
    <w:rsid w:val="004E3B38"/>
    <w:rsid w:val="004E3B43"/>
    <w:rsid w:val="004E3DCD"/>
    <w:rsid w:val="004E48CF"/>
    <w:rsid w:val="004E4A4C"/>
    <w:rsid w:val="004E50C4"/>
    <w:rsid w:val="004E55A3"/>
    <w:rsid w:val="004E577A"/>
    <w:rsid w:val="004E5E39"/>
    <w:rsid w:val="004E5F14"/>
    <w:rsid w:val="004E68D8"/>
    <w:rsid w:val="004E697F"/>
    <w:rsid w:val="004E6DD4"/>
    <w:rsid w:val="004E7836"/>
    <w:rsid w:val="004E7970"/>
    <w:rsid w:val="004F0A58"/>
    <w:rsid w:val="004F0BCB"/>
    <w:rsid w:val="004F1CE2"/>
    <w:rsid w:val="004F1D0B"/>
    <w:rsid w:val="004F1EAA"/>
    <w:rsid w:val="004F2DB4"/>
    <w:rsid w:val="004F2F3B"/>
    <w:rsid w:val="004F4607"/>
    <w:rsid w:val="004F46F6"/>
    <w:rsid w:val="004F58A8"/>
    <w:rsid w:val="004F60F7"/>
    <w:rsid w:val="004F6904"/>
    <w:rsid w:val="004F7032"/>
    <w:rsid w:val="004F7A88"/>
    <w:rsid w:val="004F7AB1"/>
    <w:rsid w:val="005000E5"/>
    <w:rsid w:val="005004AC"/>
    <w:rsid w:val="00500C65"/>
    <w:rsid w:val="00500D79"/>
    <w:rsid w:val="00501ECA"/>
    <w:rsid w:val="005022C5"/>
    <w:rsid w:val="00502398"/>
    <w:rsid w:val="00502798"/>
    <w:rsid w:val="00502CAA"/>
    <w:rsid w:val="00503170"/>
    <w:rsid w:val="005037B0"/>
    <w:rsid w:val="00503EB9"/>
    <w:rsid w:val="0050414D"/>
    <w:rsid w:val="005042CD"/>
    <w:rsid w:val="005042F1"/>
    <w:rsid w:val="005043FB"/>
    <w:rsid w:val="00504980"/>
    <w:rsid w:val="00504CA8"/>
    <w:rsid w:val="00505041"/>
    <w:rsid w:val="005052C0"/>
    <w:rsid w:val="0050547F"/>
    <w:rsid w:val="00506D94"/>
    <w:rsid w:val="00507178"/>
    <w:rsid w:val="005074FC"/>
    <w:rsid w:val="00511223"/>
    <w:rsid w:val="00511F50"/>
    <w:rsid w:val="0051280E"/>
    <w:rsid w:val="00513511"/>
    <w:rsid w:val="005139EC"/>
    <w:rsid w:val="00513AA1"/>
    <w:rsid w:val="00513F2C"/>
    <w:rsid w:val="00513FE9"/>
    <w:rsid w:val="005145A0"/>
    <w:rsid w:val="00514939"/>
    <w:rsid w:val="00514980"/>
    <w:rsid w:val="00514CDB"/>
    <w:rsid w:val="005155F0"/>
    <w:rsid w:val="00515930"/>
    <w:rsid w:val="00515AB0"/>
    <w:rsid w:val="00516C57"/>
    <w:rsid w:val="005172DC"/>
    <w:rsid w:val="005174E7"/>
    <w:rsid w:val="005204D6"/>
    <w:rsid w:val="00520BC0"/>
    <w:rsid w:val="00520FF6"/>
    <w:rsid w:val="0052171F"/>
    <w:rsid w:val="005218C4"/>
    <w:rsid w:val="00521CFE"/>
    <w:rsid w:val="00521F09"/>
    <w:rsid w:val="005224A0"/>
    <w:rsid w:val="005228B1"/>
    <w:rsid w:val="005230CE"/>
    <w:rsid w:val="005233E3"/>
    <w:rsid w:val="0052368B"/>
    <w:rsid w:val="005237F4"/>
    <w:rsid w:val="0052394A"/>
    <w:rsid w:val="0052409C"/>
    <w:rsid w:val="005241AA"/>
    <w:rsid w:val="005245CE"/>
    <w:rsid w:val="00524803"/>
    <w:rsid w:val="0052496C"/>
    <w:rsid w:val="00524B40"/>
    <w:rsid w:val="00524FB3"/>
    <w:rsid w:val="00525FE1"/>
    <w:rsid w:val="005261CA"/>
    <w:rsid w:val="00526642"/>
    <w:rsid w:val="00527261"/>
    <w:rsid w:val="00527BBA"/>
    <w:rsid w:val="005302F2"/>
    <w:rsid w:val="0053094D"/>
    <w:rsid w:val="00530C48"/>
    <w:rsid w:val="00530D0F"/>
    <w:rsid w:val="005311C6"/>
    <w:rsid w:val="005314CD"/>
    <w:rsid w:val="00531B0E"/>
    <w:rsid w:val="00532479"/>
    <w:rsid w:val="00532793"/>
    <w:rsid w:val="005336F3"/>
    <w:rsid w:val="00533B3F"/>
    <w:rsid w:val="00533E01"/>
    <w:rsid w:val="005342B5"/>
    <w:rsid w:val="00534BF0"/>
    <w:rsid w:val="00534D7D"/>
    <w:rsid w:val="0053518E"/>
    <w:rsid w:val="0053567B"/>
    <w:rsid w:val="00535890"/>
    <w:rsid w:val="00535D8D"/>
    <w:rsid w:val="00535D9D"/>
    <w:rsid w:val="005379C7"/>
    <w:rsid w:val="00537AE6"/>
    <w:rsid w:val="00541550"/>
    <w:rsid w:val="00541EC6"/>
    <w:rsid w:val="0054200C"/>
    <w:rsid w:val="005422FE"/>
    <w:rsid w:val="005428A8"/>
    <w:rsid w:val="005428BB"/>
    <w:rsid w:val="00542EEA"/>
    <w:rsid w:val="00542F62"/>
    <w:rsid w:val="00543B79"/>
    <w:rsid w:val="00543ED5"/>
    <w:rsid w:val="0054409D"/>
    <w:rsid w:val="0054419C"/>
    <w:rsid w:val="005441BB"/>
    <w:rsid w:val="00544278"/>
    <w:rsid w:val="00544C47"/>
    <w:rsid w:val="00544CAA"/>
    <w:rsid w:val="00545A2B"/>
    <w:rsid w:val="00546214"/>
    <w:rsid w:val="00546E7A"/>
    <w:rsid w:val="00547E13"/>
    <w:rsid w:val="005507E5"/>
    <w:rsid w:val="00550D7A"/>
    <w:rsid w:val="00550E4D"/>
    <w:rsid w:val="00552ED6"/>
    <w:rsid w:val="00553495"/>
    <w:rsid w:val="005537AE"/>
    <w:rsid w:val="00553FC9"/>
    <w:rsid w:val="0055468E"/>
    <w:rsid w:val="00554750"/>
    <w:rsid w:val="00554AAB"/>
    <w:rsid w:val="00554E46"/>
    <w:rsid w:val="005554F1"/>
    <w:rsid w:val="0055555F"/>
    <w:rsid w:val="005557EF"/>
    <w:rsid w:val="00555822"/>
    <w:rsid w:val="00556CF0"/>
    <w:rsid w:val="00556DF4"/>
    <w:rsid w:val="00557472"/>
    <w:rsid w:val="005575D8"/>
    <w:rsid w:val="00557616"/>
    <w:rsid w:val="00557B08"/>
    <w:rsid w:val="00557EEB"/>
    <w:rsid w:val="00560554"/>
    <w:rsid w:val="0056103E"/>
    <w:rsid w:val="005610D3"/>
    <w:rsid w:val="0056195F"/>
    <w:rsid w:val="00563599"/>
    <w:rsid w:val="005648D0"/>
    <w:rsid w:val="00564D65"/>
    <w:rsid w:val="00565A68"/>
    <w:rsid w:val="00565B08"/>
    <w:rsid w:val="00565BCC"/>
    <w:rsid w:val="00566128"/>
    <w:rsid w:val="005668C0"/>
    <w:rsid w:val="0056742A"/>
    <w:rsid w:val="0056764A"/>
    <w:rsid w:val="00567C7E"/>
    <w:rsid w:val="00570427"/>
    <w:rsid w:val="005709FC"/>
    <w:rsid w:val="00572C0C"/>
    <w:rsid w:val="00572E8C"/>
    <w:rsid w:val="005733C6"/>
    <w:rsid w:val="00573EB6"/>
    <w:rsid w:val="005740A0"/>
    <w:rsid w:val="005745E2"/>
    <w:rsid w:val="0057472A"/>
    <w:rsid w:val="00574A8F"/>
    <w:rsid w:val="00574F1E"/>
    <w:rsid w:val="0057549E"/>
    <w:rsid w:val="00576290"/>
    <w:rsid w:val="005771A2"/>
    <w:rsid w:val="0057740D"/>
    <w:rsid w:val="00577C92"/>
    <w:rsid w:val="00577C94"/>
    <w:rsid w:val="00580258"/>
    <w:rsid w:val="00580AC4"/>
    <w:rsid w:val="0058380D"/>
    <w:rsid w:val="00583C18"/>
    <w:rsid w:val="00583FA3"/>
    <w:rsid w:val="00584A64"/>
    <w:rsid w:val="00584A6B"/>
    <w:rsid w:val="00585322"/>
    <w:rsid w:val="0058633F"/>
    <w:rsid w:val="0058637E"/>
    <w:rsid w:val="005863D2"/>
    <w:rsid w:val="005866BE"/>
    <w:rsid w:val="00586D9A"/>
    <w:rsid w:val="00586E6E"/>
    <w:rsid w:val="0058715F"/>
    <w:rsid w:val="005871CA"/>
    <w:rsid w:val="0058785D"/>
    <w:rsid w:val="00590FD5"/>
    <w:rsid w:val="005910C0"/>
    <w:rsid w:val="005917B8"/>
    <w:rsid w:val="005919AA"/>
    <w:rsid w:val="00591D2E"/>
    <w:rsid w:val="00593897"/>
    <w:rsid w:val="00594722"/>
    <w:rsid w:val="00594AF2"/>
    <w:rsid w:val="00594EFD"/>
    <w:rsid w:val="00594F95"/>
    <w:rsid w:val="00595257"/>
    <w:rsid w:val="0059607E"/>
    <w:rsid w:val="00596831"/>
    <w:rsid w:val="00597552"/>
    <w:rsid w:val="00597E60"/>
    <w:rsid w:val="005A08DC"/>
    <w:rsid w:val="005A0D99"/>
    <w:rsid w:val="005A1084"/>
    <w:rsid w:val="005A13E8"/>
    <w:rsid w:val="005A1F7B"/>
    <w:rsid w:val="005A27D8"/>
    <w:rsid w:val="005A32F0"/>
    <w:rsid w:val="005A405B"/>
    <w:rsid w:val="005A417A"/>
    <w:rsid w:val="005A450C"/>
    <w:rsid w:val="005A4BC2"/>
    <w:rsid w:val="005A5162"/>
    <w:rsid w:val="005A53E1"/>
    <w:rsid w:val="005A5AEA"/>
    <w:rsid w:val="005A6055"/>
    <w:rsid w:val="005A6573"/>
    <w:rsid w:val="005A6F6F"/>
    <w:rsid w:val="005A787E"/>
    <w:rsid w:val="005A79D7"/>
    <w:rsid w:val="005B0302"/>
    <w:rsid w:val="005B04B0"/>
    <w:rsid w:val="005B06F9"/>
    <w:rsid w:val="005B0AA1"/>
    <w:rsid w:val="005B0CED"/>
    <w:rsid w:val="005B0E35"/>
    <w:rsid w:val="005B21D6"/>
    <w:rsid w:val="005B2275"/>
    <w:rsid w:val="005B237C"/>
    <w:rsid w:val="005B2470"/>
    <w:rsid w:val="005B2594"/>
    <w:rsid w:val="005B2953"/>
    <w:rsid w:val="005B2D8C"/>
    <w:rsid w:val="005B305C"/>
    <w:rsid w:val="005B3846"/>
    <w:rsid w:val="005B4137"/>
    <w:rsid w:val="005B4159"/>
    <w:rsid w:val="005B42F6"/>
    <w:rsid w:val="005B4DD8"/>
    <w:rsid w:val="005B53F4"/>
    <w:rsid w:val="005B56EB"/>
    <w:rsid w:val="005B5D42"/>
    <w:rsid w:val="005B62B8"/>
    <w:rsid w:val="005B632F"/>
    <w:rsid w:val="005B6385"/>
    <w:rsid w:val="005B6627"/>
    <w:rsid w:val="005B68C5"/>
    <w:rsid w:val="005B6A80"/>
    <w:rsid w:val="005B7517"/>
    <w:rsid w:val="005B77FB"/>
    <w:rsid w:val="005B7F47"/>
    <w:rsid w:val="005C02F7"/>
    <w:rsid w:val="005C05E8"/>
    <w:rsid w:val="005C1AEF"/>
    <w:rsid w:val="005C23DA"/>
    <w:rsid w:val="005C2850"/>
    <w:rsid w:val="005C329D"/>
    <w:rsid w:val="005C3768"/>
    <w:rsid w:val="005C3D37"/>
    <w:rsid w:val="005C44EA"/>
    <w:rsid w:val="005C471E"/>
    <w:rsid w:val="005C4BE1"/>
    <w:rsid w:val="005C4E38"/>
    <w:rsid w:val="005C530D"/>
    <w:rsid w:val="005C605A"/>
    <w:rsid w:val="005C60F4"/>
    <w:rsid w:val="005C6DFE"/>
    <w:rsid w:val="005C7455"/>
    <w:rsid w:val="005C7469"/>
    <w:rsid w:val="005C7BFE"/>
    <w:rsid w:val="005D17D8"/>
    <w:rsid w:val="005D19C4"/>
    <w:rsid w:val="005D1F5B"/>
    <w:rsid w:val="005D23E6"/>
    <w:rsid w:val="005D2515"/>
    <w:rsid w:val="005D2524"/>
    <w:rsid w:val="005D267D"/>
    <w:rsid w:val="005D3913"/>
    <w:rsid w:val="005D3921"/>
    <w:rsid w:val="005D565D"/>
    <w:rsid w:val="005D576C"/>
    <w:rsid w:val="005D6040"/>
    <w:rsid w:val="005D6189"/>
    <w:rsid w:val="005D6361"/>
    <w:rsid w:val="005D6580"/>
    <w:rsid w:val="005D66DA"/>
    <w:rsid w:val="005E010A"/>
    <w:rsid w:val="005E080B"/>
    <w:rsid w:val="005E09F4"/>
    <w:rsid w:val="005E120C"/>
    <w:rsid w:val="005E14BC"/>
    <w:rsid w:val="005E24DB"/>
    <w:rsid w:val="005E24F2"/>
    <w:rsid w:val="005E2E27"/>
    <w:rsid w:val="005E3063"/>
    <w:rsid w:val="005E3220"/>
    <w:rsid w:val="005E3E1A"/>
    <w:rsid w:val="005E3E96"/>
    <w:rsid w:val="005E3FE8"/>
    <w:rsid w:val="005E4416"/>
    <w:rsid w:val="005E4B81"/>
    <w:rsid w:val="005E4D8A"/>
    <w:rsid w:val="005E5BA1"/>
    <w:rsid w:val="005E69DE"/>
    <w:rsid w:val="005E6D61"/>
    <w:rsid w:val="005E75F8"/>
    <w:rsid w:val="005E76D8"/>
    <w:rsid w:val="005E790E"/>
    <w:rsid w:val="005E79B9"/>
    <w:rsid w:val="005E7B4D"/>
    <w:rsid w:val="005E7E18"/>
    <w:rsid w:val="005F0203"/>
    <w:rsid w:val="005F14FB"/>
    <w:rsid w:val="005F216E"/>
    <w:rsid w:val="005F2C31"/>
    <w:rsid w:val="005F35DE"/>
    <w:rsid w:val="005F3F56"/>
    <w:rsid w:val="005F4450"/>
    <w:rsid w:val="005F475E"/>
    <w:rsid w:val="005F5245"/>
    <w:rsid w:val="005F59DA"/>
    <w:rsid w:val="005F6681"/>
    <w:rsid w:val="005F67D0"/>
    <w:rsid w:val="005F709B"/>
    <w:rsid w:val="005F7491"/>
    <w:rsid w:val="005F76F3"/>
    <w:rsid w:val="005F7C82"/>
    <w:rsid w:val="005F7DC2"/>
    <w:rsid w:val="005F7F12"/>
    <w:rsid w:val="006003CA"/>
    <w:rsid w:val="00600EB4"/>
    <w:rsid w:val="00601071"/>
    <w:rsid w:val="00601324"/>
    <w:rsid w:val="00601356"/>
    <w:rsid w:val="00601410"/>
    <w:rsid w:val="00601959"/>
    <w:rsid w:val="00602169"/>
    <w:rsid w:val="006021A0"/>
    <w:rsid w:val="0060246B"/>
    <w:rsid w:val="00602C93"/>
    <w:rsid w:val="00602D76"/>
    <w:rsid w:val="00603235"/>
    <w:rsid w:val="006034C2"/>
    <w:rsid w:val="0060378F"/>
    <w:rsid w:val="006055F3"/>
    <w:rsid w:val="00605609"/>
    <w:rsid w:val="00605D29"/>
    <w:rsid w:val="00605E2A"/>
    <w:rsid w:val="00606001"/>
    <w:rsid w:val="0060610F"/>
    <w:rsid w:val="00606345"/>
    <w:rsid w:val="00606746"/>
    <w:rsid w:val="00607822"/>
    <w:rsid w:val="00610213"/>
    <w:rsid w:val="006102A3"/>
    <w:rsid w:val="006122A4"/>
    <w:rsid w:val="00612DA7"/>
    <w:rsid w:val="0061341C"/>
    <w:rsid w:val="0061358B"/>
    <w:rsid w:val="00613CB6"/>
    <w:rsid w:val="00613F63"/>
    <w:rsid w:val="006143A8"/>
    <w:rsid w:val="00614B2B"/>
    <w:rsid w:val="00615094"/>
    <w:rsid w:val="006152B0"/>
    <w:rsid w:val="00615808"/>
    <w:rsid w:val="00616113"/>
    <w:rsid w:val="00616A53"/>
    <w:rsid w:val="00616A61"/>
    <w:rsid w:val="00617442"/>
    <w:rsid w:val="00617A52"/>
    <w:rsid w:val="00617BDF"/>
    <w:rsid w:val="0062019E"/>
    <w:rsid w:val="00620A95"/>
    <w:rsid w:val="00620B48"/>
    <w:rsid w:val="00620D0C"/>
    <w:rsid w:val="0062159C"/>
    <w:rsid w:val="00621841"/>
    <w:rsid w:val="0062209B"/>
    <w:rsid w:val="0062268A"/>
    <w:rsid w:val="00622BA2"/>
    <w:rsid w:val="00622BE7"/>
    <w:rsid w:val="006237ED"/>
    <w:rsid w:val="00623BEF"/>
    <w:rsid w:val="0062402E"/>
    <w:rsid w:val="00624EFF"/>
    <w:rsid w:val="006252AD"/>
    <w:rsid w:val="006264C8"/>
    <w:rsid w:val="00626C3C"/>
    <w:rsid w:val="00627113"/>
    <w:rsid w:val="006271A4"/>
    <w:rsid w:val="00627738"/>
    <w:rsid w:val="00627860"/>
    <w:rsid w:val="00630553"/>
    <w:rsid w:val="00631281"/>
    <w:rsid w:val="00631298"/>
    <w:rsid w:val="0063184C"/>
    <w:rsid w:val="00631913"/>
    <w:rsid w:val="00631A00"/>
    <w:rsid w:val="00631C87"/>
    <w:rsid w:val="00631E83"/>
    <w:rsid w:val="00631F7A"/>
    <w:rsid w:val="006328FC"/>
    <w:rsid w:val="006341CF"/>
    <w:rsid w:val="0063457B"/>
    <w:rsid w:val="00634D75"/>
    <w:rsid w:val="00635614"/>
    <w:rsid w:val="006362DA"/>
    <w:rsid w:val="0063632E"/>
    <w:rsid w:val="006365A0"/>
    <w:rsid w:val="00637942"/>
    <w:rsid w:val="00637D8E"/>
    <w:rsid w:val="00640608"/>
    <w:rsid w:val="00640666"/>
    <w:rsid w:val="0064162C"/>
    <w:rsid w:val="0064163A"/>
    <w:rsid w:val="00641819"/>
    <w:rsid w:val="006422F3"/>
    <w:rsid w:val="0064230E"/>
    <w:rsid w:val="006425F3"/>
    <w:rsid w:val="00643B5B"/>
    <w:rsid w:val="0064460F"/>
    <w:rsid w:val="00644A43"/>
    <w:rsid w:val="00644A69"/>
    <w:rsid w:val="00644E16"/>
    <w:rsid w:val="006451FD"/>
    <w:rsid w:val="006455B5"/>
    <w:rsid w:val="00645926"/>
    <w:rsid w:val="00645CD6"/>
    <w:rsid w:val="00645CE9"/>
    <w:rsid w:val="00646255"/>
    <w:rsid w:val="006468B1"/>
    <w:rsid w:val="00646CE9"/>
    <w:rsid w:val="00646F12"/>
    <w:rsid w:val="00647DC2"/>
    <w:rsid w:val="00647E70"/>
    <w:rsid w:val="0065009E"/>
    <w:rsid w:val="006501A0"/>
    <w:rsid w:val="00650533"/>
    <w:rsid w:val="00650DE0"/>
    <w:rsid w:val="00651780"/>
    <w:rsid w:val="0065186D"/>
    <w:rsid w:val="006520CB"/>
    <w:rsid w:val="0065244C"/>
    <w:rsid w:val="00652A9F"/>
    <w:rsid w:val="00652DC0"/>
    <w:rsid w:val="006530CD"/>
    <w:rsid w:val="006539CB"/>
    <w:rsid w:val="00653B2C"/>
    <w:rsid w:val="00653FB1"/>
    <w:rsid w:val="00653FEF"/>
    <w:rsid w:val="006541DA"/>
    <w:rsid w:val="00654BDC"/>
    <w:rsid w:val="006560BD"/>
    <w:rsid w:val="00657020"/>
    <w:rsid w:val="006571DA"/>
    <w:rsid w:val="0065737E"/>
    <w:rsid w:val="006573CE"/>
    <w:rsid w:val="006577EA"/>
    <w:rsid w:val="00657CED"/>
    <w:rsid w:val="00660016"/>
    <w:rsid w:val="0066005E"/>
    <w:rsid w:val="00660596"/>
    <w:rsid w:val="00662E8E"/>
    <w:rsid w:val="00663EAB"/>
    <w:rsid w:val="00664F3D"/>
    <w:rsid w:val="00666662"/>
    <w:rsid w:val="00667C7D"/>
    <w:rsid w:val="006708F0"/>
    <w:rsid w:val="00670979"/>
    <w:rsid w:val="00670AA2"/>
    <w:rsid w:val="00670FE5"/>
    <w:rsid w:val="00671188"/>
    <w:rsid w:val="00671319"/>
    <w:rsid w:val="00671329"/>
    <w:rsid w:val="0067175B"/>
    <w:rsid w:val="00672146"/>
    <w:rsid w:val="00672A1C"/>
    <w:rsid w:val="00672B99"/>
    <w:rsid w:val="00672F40"/>
    <w:rsid w:val="00674E06"/>
    <w:rsid w:val="00675DEE"/>
    <w:rsid w:val="00675DF5"/>
    <w:rsid w:val="00675E47"/>
    <w:rsid w:val="00676CC8"/>
    <w:rsid w:val="00677983"/>
    <w:rsid w:val="00680308"/>
    <w:rsid w:val="006804B2"/>
    <w:rsid w:val="00680C40"/>
    <w:rsid w:val="006811F2"/>
    <w:rsid w:val="00681AA9"/>
    <w:rsid w:val="00681B8F"/>
    <w:rsid w:val="00681F32"/>
    <w:rsid w:val="00681F80"/>
    <w:rsid w:val="006820CA"/>
    <w:rsid w:val="006824D9"/>
    <w:rsid w:val="00683502"/>
    <w:rsid w:val="00683B94"/>
    <w:rsid w:val="00683C77"/>
    <w:rsid w:val="00683E1F"/>
    <w:rsid w:val="006846AC"/>
    <w:rsid w:val="006873A6"/>
    <w:rsid w:val="00687E0C"/>
    <w:rsid w:val="00690055"/>
    <w:rsid w:val="006915DD"/>
    <w:rsid w:val="006916CB"/>
    <w:rsid w:val="00692849"/>
    <w:rsid w:val="00692D65"/>
    <w:rsid w:val="00692D8F"/>
    <w:rsid w:val="006936A3"/>
    <w:rsid w:val="00693907"/>
    <w:rsid w:val="006942C1"/>
    <w:rsid w:val="006943B1"/>
    <w:rsid w:val="00694510"/>
    <w:rsid w:val="006957BA"/>
    <w:rsid w:val="0069596C"/>
    <w:rsid w:val="00695B24"/>
    <w:rsid w:val="00695D48"/>
    <w:rsid w:val="006966C8"/>
    <w:rsid w:val="00696D40"/>
    <w:rsid w:val="00697220"/>
    <w:rsid w:val="006A0111"/>
    <w:rsid w:val="006A03D7"/>
    <w:rsid w:val="006A099F"/>
    <w:rsid w:val="006A17A2"/>
    <w:rsid w:val="006A1AD5"/>
    <w:rsid w:val="006A2A18"/>
    <w:rsid w:val="006A2B03"/>
    <w:rsid w:val="006A2FCB"/>
    <w:rsid w:val="006A361A"/>
    <w:rsid w:val="006A3E6E"/>
    <w:rsid w:val="006A41E8"/>
    <w:rsid w:val="006A524E"/>
    <w:rsid w:val="006A5B9D"/>
    <w:rsid w:val="006A6646"/>
    <w:rsid w:val="006A691F"/>
    <w:rsid w:val="006A7230"/>
    <w:rsid w:val="006A761C"/>
    <w:rsid w:val="006A7771"/>
    <w:rsid w:val="006B0ABA"/>
    <w:rsid w:val="006B0D9C"/>
    <w:rsid w:val="006B0FF6"/>
    <w:rsid w:val="006B1B18"/>
    <w:rsid w:val="006B23DC"/>
    <w:rsid w:val="006B2B2C"/>
    <w:rsid w:val="006B2EC0"/>
    <w:rsid w:val="006B3306"/>
    <w:rsid w:val="006B4B03"/>
    <w:rsid w:val="006B5197"/>
    <w:rsid w:val="006B5886"/>
    <w:rsid w:val="006B5D35"/>
    <w:rsid w:val="006B66F0"/>
    <w:rsid w:val="006C0215"/>
    <w:rsid w:val="006C06F0"/>
    <w:rsid w:val="006C0859"/>
    <w:rsid w:val="006C17F4"/>
    <w:rsid w:val="006C1890"/>
    <w:rsid w:val="006C1C97"/>
    <w:rsid w:val="006C29B2"/>
    <w:rsid w:val="006C3763"/>
    <w:rsid w:val="006C3DC4"/>
    <w:rsid w:val="006C3E23"/>
    <w:rsid w:val="006C40A9"/>
    <w:rsid w:val="006C4E0C"/>
    <w:rsid w:val="006C54BA"/>
    <w:rsid w:val="006C576F"/>
    <w:rsid w:val="006C5E2B"/>
    <w:rsid w:val="006C6167"/>
    <w:rsid w:val="006C71C5"/>
    <w:rsid w:val="006C750A"/>
    <w:rsid w:val="006C7772"/>
    <w:rsid w:val="006D2C98"/>
    <w:rsid w:val="006D32A7"/>
    <w:rsid w:val="006D48CE"/>
    <w:rsid w:val="006D4E8A"/>
    <w:rsid w:val="006D5260"/>
    <w:rsid w:val="006D5861"/>
    <w:rsid w:val="006D58A4"/>
    <w:rsid w:val="006D5AD2"/>
    <w:rsid w:val="006D5FD4"/>
    <w:rsid w:val="006D6036"/>
    <w:rsid w:val="006D6042"/>
    <w:rsid w:val="006D6181"/>
    <w:rsid w:val="006D6638"/>
    <w:rsid w:val="006D66C9"/>
    <w:rsid w:val="006D6874"/>
    <w:rsid w:val="006D6A63"/>
    <w:rsid w:val="006D6D7E"/>
    <w:rsid w:val="006D72CD"/>
    <w:rsid w:val="006D746A"/>
    <w:rsid w:val="006D7EE8"/>
    <w:rsid w:val="006E050E"/>
    <w:rsid w:val="006E1C21"/>
    <w:rsid w:val="006E1D81"/>
    <w:rsid w:val="006E1E6C"/>
    <w:rsid w:val="006E21C7"/>
    <w:rsid w:val="006E22E5"/>
    <w:rsid w:val="006E2E9E"/>
    <w:rsid w:val="006E33C6"/>
    <w:rsid w:val="006E3681"/>
    <w:rsid w:val="006E3D11"/>
    <w:rsid w:val="006E3FC5"/>
    <w:rsid w:val="006E4B87"/>
    <w:rsid w:val="006E5B19"/>
    <w:rsid w:val="006E679A"/>
    <w:rsid w:val="006E67E6"/>
    <w:rsid w:val="006E6859"/>
    <w:rsid w:val="006E7830"/>
    <w:rsid w:val="006F0438"/>
    <w:rsid w:val="006F0BED"/>
    <w:rsid w:val="006F0D7B"/>
    <w:rsid w:val="006F22F5"/>
    <w:rsid w:val="006F3093"/>
    <w:rsid w:val="006F3749"/>
    <w:rsid w:val="006F4772"/>
    <w:rsid w:val="006F543F"/>
    <w:rsid w:val="006F5855"/>
    <w:rsid w:val="006F6738"/>
    <w:rsid w:val="006F6CFB"/>
    <w:rsid w:val="006F7506"/>
    <w:rsid w:val="006F7D71"/>
    <w:rsid w:val="0070065D"/>
    <w:rsid w:val="00700B76"/>
    <w:rsid w:val="00700D23"/>
    <w:rsid w:val="007011B1"/>
    <w:rsid w:val="00701342"/>
    <w:rsid w:val="007020A5"/>
    <w:rsid w:val="00702139"/>
    <w:rsid w:val="007024FD"/>
    <w:rsid w:val="0070250F"/>
    <w:rsid w:val="00702CC0"/>
    <w:rsid w:val="0070323B"/>
    <w:rsid w:val="007033AF"/>
    <w:rsid w:val="007033C5"/>
    <w:rsid w:val="007033DE"/>
    <w:rsid w:val="00703C0B"/>
    <w:rsid w:val="007043D4"/>
    <w:rsid w:val="00704532"/>
    <w:rsid w:val="007046C9"/>
    <w:rsid w:val="00704760"/>
    <w:rsid w:val="00704A21"/>
    <w:rsid w:val="00705341"/>
    <w:rsid w:val="00705C29"/>
    <w:rsid w:val="0070658A"/>
    <w:rsid w:val="00706884"/>
    <w:rsid w:val="00706A6D"/>
    <w:rsid w:val="00706B18"/>
    <w:rsid w:val="00707629"/>
    <w:rsid w:val="00710040"/>
    <w:rsid w:val="007104F7"/>
    <w:rsid w:val="00711079"/>
    <w:rsid w:val="007116F1"/>
    <w:rsid w:val="00711EBB"/>
    <w:rsid w:val="00713348"/>
    <w:rsid w:val="00713FA4"/>
    <w:rsid w:val="00713FD5"/>
    <w:rsid w:val="00713FD6"/>
    <w:rsid w:val="00713FE8"/>
    <w:rsid w:val="0071598F"/>
    <w:rsid w:val="00716774"/>
    <w:rsid w:val="00716B2C"/>
    <w:rsid w:val="00717AB0"/>
    <w:rsid w:val="00720C2B"/>
    <w:rsid w:val="007213C2"/>
    <w:rsid w:val="00721547"/>
    <w:rsid w:val="007215A3"/>
    <w:rsid w:val="00721E18"/>
    <w:rsid w:val="0072211B"/>
    <w:rsid w:val="007234BF"/>
    <w:rsid w:val="00724E04"/>
    <w:rsid w:val="00724E2D"/>
    <w:rsid w:val="00725062"/>
    <w:rsid w:val="00725334"/>
    <w:rsid w:val="00725652"/>
    <w:rsid w:val="0072576D"/>
    <w:rsid w:val="007272D0"/>
    <w:rsid w:val="00727774"/>
    <w:rsid w:val="00727F1F"/>
    <w:rsid w:val="007300A5"/>
    <w:rsid w:val="007304A6"/>
    <w:rsid w:val="00730506"/>
    <w:rsid w:val="0073071D"/>
    <w:rsid w:val="00730759"/>
    <w:rsid w:val="0073245D"/>
    <w:rsid w:val="00732707"/>
    <w:rsid w:val="007327B7"/>
    <w:rsid w:val="00732C37"/>
    <w:rsid w:val="00732C66"/>
    <w:rsid w:val="007336AF"/>
    <w:rsid w:val="00734A5F"/>
    <w:rsid w:val="00735073"/>
    <w:rsid w:val="00735E5A"/>
    <w:rsid w:val="00736042"/>
    <w:rsid w:val="00736758"/>
    <w:rsid w:val="00736DBB"/>
    <w:rsid w:val="00737039"/>
    <w:rsid w:val="007373B0"/>
    <w:rsid w:val="00737957"/>
    <w:rsid w:val="00737BB0"/>
    <w:rsid w:val="007404D2"/>
    <w:rsid w:val="00740D2A"/>
    <w:rsid w:val="00741224"/>
    <w:rsid w:val="00742071"/>
    <w:rsid w:val="00742996"/>
    <w:rsid w:val="00742A62"/>
    <w:rsid w:val="00742DA8"/>
    <w:rsid w:val="007430C9"/>
    <w:rsid w:val="00743554"/>
    <w:rsid w:val="00744358"/>
    <w:rsid w:val="00745029"/>
    <w:rsid w:val="00745518"/>
    <w:rsid w:val="0074574E"/>
    <w:rsid w:val="00745CE0"/>
    <w:rsid w:val="00745D9F"/>
    <w:rsid w:val="00745FA2"/>
    <w:rsid w:val="00746BC6"/>
    <w:rsid w:val="00750705"/>
    <w:rsid w:val="00750BB3"/>
    <w:rsid w:val="0075178C"/>
    <w:rsid w:val="0075223A"/>
    <w:rsid w:val="00752F8B"/>
    <w:rsid w:val="00753FF9"/>
    <w:rsid w:val="007543D8"/>
    <w:rsid w:val="00754BA6"/>
    <w:rsid w:val="0075588B"/>
    <w:rsid w:val="00755C07"/>
    <w:rsid w:val="0075606B"/>
    <w:rsid w:val="0075610D"/>
    <w:rsid w:val="0075672B"/>
    <w:rsid w:val="00756971"/>
    <w:rsid w:val="00756AEE"/>
    <w:rsid w:val="00756DE2"/>
    <w:rsid w:val="007576FF"/>
    <w:rsid w:val="0076176B"/>
    <w:rsid w:val="007617D5"/>
    <w:rsid w:val="00761DDD"/>
    <w:rsid w:val="00761ED1"/>
    <w:rsid w:val="00761F6F"/>
    <w:rsid w:val="00762526"/>
    <w:rsid w:val="0076391C"/>
    <w:rsid w:val="007646B5"/>
    <w:rsid w:val="00764DE5"/>
    <w:rsid w:val="0076599A"/>
    <w:rsid w:val="007660E0"/>
    <w:rsid w:val="00766258"/>
    <w:rsid w:val="0076652F"/>
    <w:rsid w:val="00766C64"/>
    <w:rsid w:val="007679C3"/>
    <w:rsid w:val="00767DE4"/>
    <w:rsid w:val="00770333"/>
    <w:rsid w:val="00770CC9"/>
    <w:rsid w:val="007715B9"/>
    <w:rsid w:val="00772ED7"/>
    <w:rsid w:val="00773B1F"/>
    <w:rsid w:val="00773E30"/>
    <w:rsid w:val="00774D48"/>
    <w:rsid w:val="007755FF"/>
    <w:rsid w:val="00775AFF"/>
    <w:rsid w:val="00775FA6"/>
    <w:rsid w:val="007765EF"/>
    <w:rsid w:val="00776664"/>
    <w:rsid w:val="00776BE4"/>
    <w:rsid w:val="00776D6A"/>
    <w:rsid w:val="007800E6"/>
    <w:rsid w:val="007803CE"/>
    <w:rsid w:val="0078072F"/>
    <w:rsid w:val="00781773"/>
    <w:rsid w:val="00781807"/>
    <w:rsid w:val="00781BF4"/>
    <w:rsid w:val="0078213C"/>
    <w:rsid w:val="00782BFF"/>
    <w:rsid w:val="00784CC6"/>
    <w:rsid w:val="007859C3"/>
    <w:rsid w:val="00785E62"/>
    <w:rsid w:val="00786E6B"/>
    <w:rsid w:val="00787407"/>
    <w:rsid w:val="0078774C"/>
    <w:rsid w:val="00790050"/>
    <w:rsid w:val="00790393"/>
    <w:rsid w:val="00790664"/>
    <w:rsid w:val="00791F2B"/>
    <w:rsid w:val="00791F35"/>
    <w:rsid w:val="00793281"/>
    <w:rsid w:val="00793317"/>
    <w:rsid w:val="00793410"/>
    <w:rsid w:val="00795037"/>
    <w:rsid w:val="007955D0"/>
    <w:rsid w:val="0079581B"/>
    <w:rsid w:val="00795CFD"/>
    <w:rsid w:val="00796628"/>
    <w:rsid w:val="00796723"/>
    <w:rsid w:val="00796973"/>
    <w:rsid w:val="00796A72"/>
    <w:rsid w:val="00796DC0"/>
    <w:rsid w:val="00797A77"/>
    <w:rsid w:val="00797BF5"/>
    <w:rsid w:val="00797DF4"/>
    <w:rsid w:val="007A0106"/>
    <w:rsid w:val="007A0FCB"/>
    <w:rsid w:val="007A2251"/>
    <w:rsid w:val="007A2837"/>
    <w:rsid w:val="007A28BF"/>
    <w:rsid w:val="007A2BBE"/>
    <w:rsid w:val="007A2F06"/>
    <w:rsid w:val="007A30BE"/>
    <w:rsid w:val="007A31E4"/>
    <w:rsid w:val="007A4045"/>
    <w:rsid w:val="007A5627"/>
    <w:rsid w:val="007A5C32"/>
    <w:rsid w:val="007A5CC3"/>
    <w:rsid w:val="007A6C51"/>
    <w:rsid w:val="007B0EA8"/>
    <w:rsid w:val="007B11CE"/>
    <w:rsid w:val="007B1581"/>
    <w:rsid w:val="007B21B1"/>
    <w:rsid w:val="007B23DF"/>
    <w:rsid w:val="007B2875"/>
    <w:rsid w:val="007B3285"/>
    <w:rsid w:val="007B4CA7"/>
    <w:rsid w:val="007B4EC3"/>
    <w:rsid w:val="007B7010"/>
    <w:rsid w:val="007B7980"/>
    <w:rsid w:val="007B7B5E"/>
    <w:rsid w:val="007C0B8A"/>
    <w:rsid w:val="007C122E"/>
    <w:rsid w:val="007C131A"/>
    <w:rsid w:val="007C173A"/>
    <w:rsid w:val="007C201C"/>
    <w:rsid w:val="007C23FE"/>
    <w:rsid w:val="007C266E"/>
    <w:rsid w:val="007C3188"/>
    <w:rsid w:val="007C37DC"/>
    <w:rsid w:val="007C382F"/>
    <w:rsid w:val="007C3BFD"/>
    <w:rsid w:val="007C3E1C"/>
    <w:rsid w:val="007C3EF5"/>
    <w:rsid w:val="007C4CEB"/>
    <w:rsid w:val="007C51C9"/>
    <w:rsid w:val="007C5384"/>
    <w:rsid w:val="007C5690"/>
    <w:rsid w:val="007C5B42"/>
    <w:rsid w:val="007C6033"/>
    <w:rsid w:val="007C63F3"/>
    <w:rsid w:val="007C6A6F"/>
    <w:rsid w:val="007C6B7F"/>
    <w:rsid w:val="007C6C10"/>
    <w:rsid w:val="007C6E88"/>
    <w:rsid w:val="007C71E2"/>
    <w:rsid w:val="007C7904"/>
    <w:rsid w:val="007D017C"/>
    <w:rsid w:val="007D0478"/>
    <w:rsid w:val="007D070E"/>
    <w:rsid w:val="007D0942"/>
    <w:rsid w:val="007D0E6C"/>
    <w:rsid w:val="007D0F72"/>
    <w:rsid w:val="007D2F75"/>
    <w:rsid w:val="007D2FB6"/>
    <w:rsid w:val="007D469E"/>
    <w:rsid w:val="007D46B3"/>
    <w:rsid w:val="007D49F6"/>
    <w:rsid w:val="007D566B"/>
    <w:rsid w:val="007D602B"/>
    <w:rsid w:val="007D634A"/>
    <w:rsid w:val="007D75E7"/>
    <w:rsid w:val="007D7E62"/>
    <w:rsid w:val="007E00E0"/>
    <w:rsid w:val="007E02EE"/>
    <w:rsid w:val="007E0567"/>
    <w:rsid w:val="007E06F4"/>
    <w:rsid w:val="007E09F8"/>
    <w:rsid w:val="007E0BC1"/>
    <w:rsid w:val="007E14E7"/>
    <w:rsid w:val="007E1646"/>
    <w:rsid w:val="007E26C0"/>
    <w:rsid w:val="007E315F"/>
    <w:rsid w:val="007E3378"/>
    <w:rsid w:val="007E346A"/>
    <w:rsid w:val="007E3663"/>
    <w:rsid w:val="007E444E"/>
    <w:rsid w:val="007E47AC"/>
    <w:rsid w:val="007E49DE"/>
    <w:rsid w:val="007E4D04"/>
    <w:rsid w:val="007E5124"/>
    <w:rsid w:val="007E526B"/>
    <w:rsid w:val="007E5D50"/>
    <w:rsid w:val="007E7682"/>
    <w:rsid w:val="007F02EC"/>
    <w:rsid w:val="007F0EB6"/>
    <w:rsid w:val="007F12C5"/>
    <w:rsid w:val="007F2E47"/>
    <w:rsid w:val="007F3ABF"/>
    <w:rsid w:val="007F3D6F"/>
    <w:rsid w:val="007F3D82"/>
    <w:rsid w:val="007F3E06"/>
    <w:rsid w:val="007F4BE8"/>
    <w:rsid w:val="007F4D35"/>
    <w:rsid w:val="007F4FFB"/>
    <w:rsid w:val="007F579C"/>
    <w:rsid w:val="007F608A"/>
    <w:rsid w:val="007F671B"/>
    <w:rsid w:val="007F707E"/>
    <w:rsid w:val="008007D4"/>
    <w:rsid w:val="008018CA"/>
    <w:rsid w:val="00801AFD"/>
    <w:rsid w:val="008022D3"/>
    <w:rsid w:val="00802A49"/>
    <w:rsid w:val="00802BDB"/>
    <w:rsid w:val="00802E41"/>
    <w:rsid w:val="008031F0"/>
    <w:rsid w:val="00803527"/>
    <w:rsid w:val="00804A19"/>
    <w:rsid w:val="008053B8"/>
    <w:rsid w:val="00805BBB"/>
    <w:rsid w:val="008060CD"/>
    <w:rsid w:val="008061C7"/>
    <w:rsid w:val="008064D9"/>
    <w:rsid w:val="00806AA2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F3D"/>
    <w:rsid w:val="00811565"/>
    <w:rsid w:val="008119E3"/>
    <w:rsid w:val="00811F34"/>
    <w:rsid w:val="00811F4B"/>
    <w:rsid w:val="00812325"/>
    <w:rsid w:val="00812CA0"/>
    <w:rsid w:val="00812DD8"/>
    <w:rsid w:val="00813AE8"/>
    <w:rsid w:val="00813B40"/>
    <w:rsid w:val="00813B47"/>
    <w:rsid w:val="00813E45"/>
    <w:rsid w:val="0081450C"/>
    <w:rsid w:val="00814BC0"/>
    <w:rsid w:val="00815105"/>
    <w:rsid w:val="008156FD"/>
    <w:rsid w:val="00815B24"/>
    <w:rsid w:val="00816A73"/>
    <w:rsid w:val="00816DA4"/>
    <w:rsid w:val="00820CE1"/>
    <w:rsid w:val="00820FB9"/>
    <w:rsid w:val="00821B08"/>
    <w:rsid w:val="00823B96"/>
    <w:rsid w:val="00823C7F"/>
    <w:rsid w:val="008242AA"/>
    <w:rsid w:val="00825DDB"/>
    <w:rsid w:val="008262B8"/>
    <w:rsid w:val="00826EAC"/>
    <w:rsid w:val="00827172"/>
    <w:rsid w:val="0082721D"/>
    <w:rsid w:val="0082727A"/>
    <w:rsid w:val="0082753E"/>
    <w:rsid w:val="00830517"/>
    <w:rsid w:val="00830936"/>
    <w:rsid w:val="0083234B"/>
    <w:rsid w:val="008323D0"/>
    <w:rsid w:val="008330FF"/>
    <w:rsid w:val="00833623"/>
    <w:rsid w:val="0083488A"/>
    <w:rsid w:val="008353FC"/>
    <w:rsid w:val="0083560C"/>
    <w:rsid w:val="00836752"/>
    <w:rsid w:val="00836876"/>
    <w:rsid w:val="00836908"/>
    <w:rsid w:val="00837055"/>
    <w:rsid w:val="0083780C"/>
    <w:rsid w:val="00837B67"/>
    <w:rsid w:val="00840528"/>
    <w:rsid w:val="00840887"/>
    <w:rsid w:val="0084135E"/>
    <w:rsid w:val="00841911"/>
    <w:rsid w:val="00842668"/>
    <w:rsid w:val="00843398"/>
    <w:rsid w:val="008438DE"/>
    <w:rsid w:val="00843B0E"/>
    <w:rsid w:val="00843D48"/>
    <w:rsid w:val="0084574A"/>
    <w:rsid w:val="00845C23"/>
    <w:rsid w:val="0084644C"/>
    <w:rsid w:val="00846941"/>
    <w:rsid w:val="008470CF"/>
    <w:rsid w:val="00847657"/>
    <w:rsid w:val="00847E4D"/>
    <w:rsid w:val="00850034"/>
    <w:rsid w:val="00850CF3"/>
    <w:rsid w:val="0085381D"/>
    <w:rsid w:val="00855B1F"/>
    <w:rsid w:val="008561D2"/>
    <w:rsid w:val="00857D42"/>
    <w:rsid w:val="0086029A"/>
    <w:rsid w:val="0086111C"/>
    <w:rsid w:val="0086120D"/>
    <w:rsid w:val="00861A61"/>
    <w:rsid w:val="008623C0"/>
    <w:rsid w:val="00862DEB"/>
    <w:rsid w:val="00863D66"/>
    <w:rsid w:val="00864448"/>
    <w:rsid w:val="00864EF0"/>
    <w:rsid w:val="0087031D"/>
    <w:rsid w:val="0087198B"/>
    <w:rsid w:val="00871CDC"/>
    <w:rsid w:val="00871E0B"/>
    <w:rsid w:val="00872730"/>
    <w:rsid w:val="0087350B"/>
    <w:rsid w:val="008735C0"/>
    <w:rsid w:val="0087485E"/>
    <w:rsid w:val="00874C97"/>
    <w:rsid w:val="0087508A"/>
    <w:rsid w:val="008755C4"/>
    <w:rsid w:val="00875A29"/>
    <w:rsid w:val="008764C7"/>
    <w:rsid w:val="00876D26"/>
    <w:rsid w:val="008778A7"/>
    <w:rsid w:val="008800B7"/>
    <w:rsid w:val="00880EB5"/>
    <w:rsid w:val="00881465"/>
    <w:rsid w:val="0088175B"/>
    <w:rsid w:val="00881E96"/>
    <w:rsid w:val="00881F1C"/>
    <w:rsid w:val="0088264E"/>
    <w:rsid w:val="00882A48"/>
    <w:rsid w:val="00883910"/>
    <w:rsid w:val="00883CE6"/>
    <w:rsid w:val="00883F66"/>
    <w:rsid w:val="008840EA"/>
    <w:rsid w:val="00884641"/>
    <w:rsid w:val="008850E0"/>
    <w:rsid w:val="008852EE"/>
    <w:rsid w:val="00885699"/>
    <w:rsid w:val="008857E7"/>
    <w:rsid w:val="00885943"/>
    <w:rsid w:val="00886982"/>
    <w:rsid w:val="00887993"/>
    <w:rsid w:val="00887A23"/>
    <w:rsid w:val="00890BC7"/>
    <w:rsid w:val="008919DC"/>
    <w:rsid w:val="00891AD7"/>
    <w:rsid w:val="00891D4C"/>
    <w:rsid w:val="00892532"/>
    <w:rsid w:val="00892688"/>
    <w:rsid w:val="008926E0"/>
    <w:rsid w:val="00892943"/>
    <w:rsid w:val="0089304D"/>
    <w:rsid w:val="0089314D"/>
    <w:rsid w:val="008939C8"/>
    <w:rsid w:val="00893CF5"/>
    <w:rsid w:val="00894809"/>
    <w:rsid w:val="00895041"/>
    <w:rsid w:val="00895A92"/>
    <w:rsid w:val="00895D05"/>
    <w:rsid w:val="00895E9C"/>
    <w:rsid w:val="008962C6"/>
    <w:rsid w:val="0089742E"/>
    <w:rsid w:val="0089752F"/>
    <w:rsid w:val="008979D2"/>
    <w:rsid w:val="008A05BF"/>
    <w:rsid w:val="008A1C90"/>
    <w:rsid w:val="008A1FCA"/>
    <w:rsid w:val="008A293B"/>
    <w:rsid w:val="008A3634"/>
    <w:rsid w:val="008A3927"/>
    <w:rsid w:val="008A3BAD"/>
    <w:rsid w:val="008A52C1"/>
    <w:rsid w:val="008A6997"/>
    <w:rsid w:val="008B00F8"/>
    <w:rsid w:val="008B0D26"/>
    <w:rsid w:val="008B0F8A"/>
    <w:rsid w:val="008B0FC7"/>
    <w:rsid w:val="008B0FEA"/>
    <w:rsid w:val="008B12E5"/>
    <w:rsid w:val="008B223E"/>
    <w:rsid w:val="008B24CA"/>
    <w:rsid w:val="008B2B19"/>
    <w:rsid w:val="008B2E16"/>
    <w:rsid w:val="008B48D4"/>
    <w:rsid w:val="008B50C5"/>
    <w:rsid w:val="008B5107"/>
    <w:rsid w:val="008B616E"/>
    <w:rsid w:val="008B6EC9"/>
    <w:rsid w:val="008B716D"/>
    <w:rsid w:val="008C0229"/>
    <w:rsid w:val="008C0EB6"/>
    <w:rsid w:val="008C1157"/>
    <w:rsid w:val="008C141B"/>
    <w:rsid w:val="008C1B66"/>
    <w:rsid w:val="008C3D15"/>
    <w:rsid w:val="008C4F4E"/>
    <w:rsid w:val="008C5882"/>
    <w:rsid w:val="008C59EC"/>
    <w:rsid w:val="008C617E"/>
    <w:rsid w:val="008D0C99"/>
    <w:rsid w:val="008D1AA1"/>
    <w:rsid w:val="008D20C1"/>
    <w:rsid w:val="008D2784"/>
    <w:rsid w:val="008D27D1"/>
    <w:rsid w:val="008D32F8"/>
    <w:rsid w:val="008D3879"/>
    <w:rsid w:val="008D453F"/>
    <w:rsid w:val="008D4B6A"/>
    <w:rsid w:val="008D5523"/>
    <w:rsid w:val="008D58C8"/>
    <w:rsid w:val="008D5928"/>
    <w:rsid w:val="008D5B86"/>
    <w:rsid w:val="008D61FE"/>
    <w:rsid w:val="008D649E"/>
    <w:rsid w:val="008D676D"/>
    <w:rsid w:val="008D749B"/>
    <w:rsid w:val="008D7660"/>
    <w:rsid w:val="008D7B04"/>
    <w:rsid w:val="008E0785"/>
    <w:rsid w:val="008E084A"/>
    <w:rsid w:val="008E1458"/>
    <w:rsid w:val="008E14CE"/>
    <w:rsid w:val="008E198D"/>
    <w:rsid w:val="008E236D"/>
    <w:rsid w:val="008E23D8"/>
    <w:rsid w:val="008E2881"/>
    <w:rsid w:val="008E2952"/>
    <w:rsid w:val="008E3644"/>
    <w:rsid w:val="008E38B8"/>
    <w:rsid w:val="008E39B4"/>
    <w:rsid w:val="008E3E44"/>
    <w:rsid w:val="008E3EC3"/>
    <w:rsid w:val="008E4822"/>
    <w:rsid w:val="008E4B0F"/>
    <w:rsid w:val="008E5463"/>
    <w:rsid w:val="008E582E"/>
    <w:rsid w:val="008E5B2A"/>
    <w:rsid w:val="008E5BA2"/>
    <w:rsid w:val="008E61C1"/>
    <w:rsid w:val="008E7582"/>
    <w:rsid w:val="008E7634"/>
    <w:rsid w:val="008E7F38"/>
    <w:rsid w:val="008F0799"/>
    <w:rsid w:val="008F0CBD"/>
    <w:rsid w:val="008F0E02"/>
    <w:rsid w:val="008F1AB8"/>
    <w:rsid w:val="008F20AA"/>
    <w:rsid w:val="008F2238"/>
    <w:rsid w:val="008F260A"/>
    <w:rsid w:val="008F2B79"/>
    <w:rsid w:val="008F32DD"/>
    <w:rsid w:val="008F3F25"/>
    <w:rsid w:val="008F3FCD"/>
    <w:rsid w:val="008F4887"/>
    <w:rsid w:val="008F54D0"/>
    <w:rsid w:val="008F5A84"/>
    <w:rsid w:val="008F644E"/>
    <w:rsid w:val="008F672C"/>
    <w:rsid w:val="008F67D3"/>
    <w:rsid w:val="008F6A02"/>
    <w:rsid w:val="008F6C8B"/>
    <w:rsid w:val="008F74C4"/>
    <w:rsid w:val="008F7659"/>
    <w:rsid w:val="008F7812"/>
    <w:rsid w:val="008F78CC"/>
    <w:rsid w:val="00900620"/>
    <w:rsid w:val="00900811"/>
    <w:rsid w:val="00901A50"/>
    <w:rsid w:val="009022BA"/>
    <w:rsid w:val="00902612"/>
    <w:rsid w:val="00902818"/>
    <w:rsid w:val="00902B81"/>
    <w:rsid w:val="00903487"/>
    <w:rsid w:val="00904827"/>
    <w:rsid w:val="00904964"/>
    <w:rsid w:val="00904E04"/>
    <w:rsid w:val="00904F37"/>
    <w:rsid w:val="00905788"/>
    <w:rsid w:val="00906938"/>
    <w:rsid w:val="00906D37"/>
    <w:rsid w:val="00907F1B"/>
    <w:rsid w:val="0091017D"/>
    <w:rsid w:val="009101C6"/>
    <w:rsid w:val="009106D3"/>
    <w:rsid w:val="0091079F"/>
    <w:rsid w:val="00910801"/>
    <w:rsid w:val="00910D4C"/>
    <w:rsid w:val="00910DE9"/>
    <w:rsid w:val="00911068"/>
    <w:rsid w:val="00912392"/>
    <w:rsid w:val="0091269B"/>
    <w:rsid w:val="00912898"/>
    <w:rsid w:val="009135C1"/>
    <w:rsid w:val="009137BF"/>
    <w:rsid w:val="0091392C"/>
    <w:rsid w:val="00913B5E"/>
    <w:rsid w:val="009142E9"/>
    <w:rsid w:val="0091489E"/>
    <w:rsid w:val="0091589C"/>
    <w:rsid w:val="00915D3C"/>
    <w:rsid w:val="0091604E"/>
    <w:rsid w:val="00916B13"/>
    <w:rsid w:val="00916FC8"/>
    <w:rsid w:val="00917856"/>
    <w:rsid w:val="00917C75"/>
    <w:rsid w:val="009203AF"/>
    <w:rsid w:val="00920A29"/>
    <w:rsid w:val="00920CED"/>
    <w:rsid w:val="0092154E"/>
    <w:rsid w:val="009219BF"/>
    <w:rsid w:val="00922338"/>
    <w:rsid w:val="00922F3B"/>
    <w:rsid w:val="0092304B"/>
    <w:rsid w:val="00923194"/>
    <w:rsid w:val="0092319A"/>
    <w:rsid w:val="0092323E"/>
    <w:rsid w:val="00923317"/>
    <w:rsid w:val="009239D7"/>
    <w:rsid w:val="00924527"/>
    <w:rsid w:val="009246E1"/>
    <w:rsid w:val="00924BD8"/>
    <w:rsid w:val="00925475"/>
    <w:rsid w:val="00925B38"/>
    <w:rsid w:val="00925E5E"/>
    <w:rsid w:val="009271AB"/>
    <w:rsid w:val="00927B81"/>
    <w:rsid w:val="00930733"/>
    <w:rsid w:val="00930807"/>
    <w:rsid w:val="00930951"/>
    <w:rsid w:val="0093121A"/>
    <w:rsid w:val="00931F22"/>
    <w:rsid w:val="0093227B"/>
    <w:rsid w:val="009328AB"/>
    <w:rsid w:val="00932BD5"/>
    <w:rsid w:val="00932F27"/>
    <w:rsid w:val="0093470C"/>
    <w:rsid w:val="0093517E"/>
    <w:rsid w:val="0093538A"/>
    <w:rsid w:val="009354E8"/>
    <w:rsid w:val="009358F8"/>
    <w:rsid w:val="00936235"/>
    <w:rsid w:val="00936D48"/>
    <w:rsid w:val="009372D4"/>
    <w:rsid w:val="0093784D"/>
    <w:rsid w:val="00937A92"/>
    <w:rsid w:val="00941F32"/>
    <w:rsid w:val="009423FF"/>
    <w:rsid w:val="00942663"/>
    <w:rsid w:val="00944455"/>
    <w:rsid w:val="0094472C"/>
    <w:rsid w:val="00944965"/>
    <w:rsid w:val="00944F0C"/>
    <w:rsid w:val="0094577C"/>
    <w:rsid w:val="00945DF4"/>
    <w:rsid w:val="0094693A"/>
    <w:rsid w:val="00947B85"/>
    <w:rsid w:val="00947BAF"/>
    <w:rsid w:val="0095022A"/>
    <w:rsid w:val="00951CDC"/>
    <w:rsid w:val="00952891"/>
    <w:rsid w:val="009530CB"/>
    <w:rsid w:val="0095335F"/>
    <w:rsid w:val="009541F2"/>
    <w:rsid w:val="009542AF"/>
    <w:rsid w:val="00954704"/>
    <w:rsid w:val="00955856"/>
    <w:rsid w:val="009560EC"/>
    <w:rsid w:val="0095610A"/>
    <w:rsid w:val="009564E3"/>
    <w:rsid w:val="0095667C"/>
    <w:rsid w:val="00956E99"/>
    <w:rsid w:val="00957239"/>
    <w:rsid w:val="00957AC9"/>
    <w:rsid w:val="00957E7D"/>
    <w:rsid w:val="009600E7"/>
    <w:rsid w:val="0096091A"/>
    <w:rsid w:val="00961C14"/>
    <w:rsid w:val="009624C2"/>
    <w:rsid w:val="0096277B"/>
    <w:rsid w:val="00962982"/>
    <w:rsid w:val="00963641"/>
    <w:rsid w:val="0096392D"/>
    <w:rsid w:val="00963969"/>
    <w:rsid w:val="00963BF9"/>
    <w:rsid w:val="009646FC"/>
    <w:rsid w:val="00964ABE"/>
    <w:rsid w:val="00964D26"/>
    <w:rsid w:val="00964E5C"/>
    <w:rsid w:val="00965939"/>
    <w:rsid w:val="00965FCB"/>
    <w:rsid w:val="009668A9"/>
    <w:rsid w:val="00966A5B"/>
    <w:rsid w:val="00966A78"/>
    <w:rsid w:val="00966B9C"/>
    <w:rsid w:val="00966F4E"/>
    <w:rsid w:val="0096784B"/>
    <w:rsid w:val="00970D35"/>
    <w:rsid w:val="0097109E"/>
    <w:rsid w:val="00971BD6"/>
    <w:rsid w:val="00973881"/>
    <w:rsid w:val="00974624"/>
    <w:rsid w:val="00974785"/>
    <w:rsid w:val="00974B3A"/>
    <w:rsid w:val="00974D35"/>
    <w:rsid w:val="009754FF"/>
    <w:rsid w:val="00976438"/>
    <w:rsid w:val="00976D78"/>
    <w:rsid w:val="009778A3"/>
    <w:rsid w:val="009802EA"/>
    <w:rsid w:val="009804E6"/>
    <w:rsid w:val="00980A8A"/>
    <w:rsid w:val="00980EF9"/>
    <w:rsid w:val="00981B2B"/>
    <w:rsid w:val="00981D7A"/>
    <w:rsid w:val="00982981"/>
    <w:rsid w:val="009835F0"/>
    <w:rsid w:val="0098386C"/>
    <w:rsid w:val="00983A69"/>
    <w:rsid w:val="00984228"/>
    <w:rsid w:val="0098443D"/>
    <w:rsid w:val="00984C00"/>
    <w:rsid w:val="00984C29"/>
    <w:rsid w:val="009865C0"/>
    <w:rsid w:val="0098748E"/>
    <w:rsid w:val="009879A6"/>
    <w:rsid w:val="00990711"/>
    <w:rsid w:val="00990893"/>
    <w:rsid w:val="00990FEC"/>
    <w:rsid w:val="009913F8"/>
    <w:rsid w:val="00991F4D"/>
    <w:rsid w:val="00992134"/>
    <w:rsid w:val="00992215"/>
    <w:rsid w:val="009928E5"/>
    <w:rsid w:val="00993373"/>
    <w:rsid w:val="009936AF"/>
    <w:rsid w:val="00994B0A"/>
    <w:rsid w:val="00994EE3"/>
    <w:rsid w:val="009950B6"/>
    <w:rsid w:val="00997CE7"/>
    <w:rsid w:val="00997FED"/>
    <w:rsid w:val="009A0267"/>
    <w:rsid w:val="009A02F0"/>
    <w:rsid w:val="009A087B"/>
    <w:rsid w:val="009A0DEF"/>
    <w:rsid w:val="009A1DB3"/>
    <w:rsid w:val="009A1E1D"/>
    <w:rsid w:val="009A217A"/>
    <w:rsid w:val="009A28A4"/>
    <w:rsid w:val="009A2A7F"/>
    <w:rsid w:val="009A32E5"/>
    <w:rsid w:val="009A36C3"/>
    <w:rsid w:val="009A37E0"/>
    <w:rsid w:val="009A3F0E"/>
    <w:rsid w:val="009A4B9F"/>
    <w:rsid w:val="009A5361"/>
    <w:rsid w:val="009A587C"/>
    <w:rsid w:val="009A5DA4"/>
    <w:rsid w:val="009A610C"/>
    <w:rsid w:val="009A61E5"/>
    <w:rsid w:val="009A6685"/>
    <w:rsid w:val="009A67E0"/>
    <w:rsid w:val="009A76C9"/>
    <w:rsid w:val="009A7C0C"/>
    <w:rsid w:val="009A7C0F"/>
    <w:rsid w:val="009A7ED9"/>
    <w:rsid w:val="009B0C9D"/>
    <w:rsid w:val="009B1F2B"/>
    <w:rsid w:val="009B33A0"/>
    <w:rsid w:val="009B3A36"/>
    <w:rsid w:val="009B4C39"/>
    <w:rsid w:val="009B5A29"/>
    <w:rsid w:val="009B6201"/>
    <w:rsid w:val="009B6610"/>
    <w:rsid w:val="009B6668"/>
    <w:rsid w:val="009B66FD"/>
    <w:rsid w:val="009B6D46"/>
    <w:rsid w:val="009B6FD1"/>
    <w:rsid w:val="009B76D2"/>
    <w:rsid w:val="009B7C13"/>
    <w:rsid w:val="009C0187"/>
    <w:rsid w:val="009C07AE"/>
    <w:rsid w:val="009C0994"/>
    <w:rsid w:val="009C0A2F"/>
    <w:rsid w:val="009C0FD6"/>
    <w:rsid w:val="009C1EF0"/>
    <w:rsid w:val="009C2B47"/>
    <w:rsid w:val="009C2C1D"/>
    <w:rsid w:val="009C2D08"/>
    <w:rsid w:val="009C3684"/>
    <w:rsid w:val="009C3A0C"/>
    <w:rsid w:val="009C3C00"/>
    <w:rsid w:val="009C44F0"/>
    <w:rsid w:val="009C474B"/>
    <w:rsid w:val="009C49F5"/>
    <w:rsid w:val="009C4B4C"/>
    <w:rsid w:val="009C5477"/>
    <w:rsid w:val="009C5AF0"/>
    <w:rsid w:val="009C638E"/>
    <w:rsid w:val="009C67F3"/>
    <w:rsid w:val="009C6EA9"/>
    <w:rsid w:val="009C717A"/>
    <w:rsid w:val="009C7DFC"/>
    <w:rsid w:val="009C7E27"/>
    <w:rsid w:val="009D0BB0"/>
    <w:rsid w:val="009D1F83"/>
    <w:rsid w:val="009D33B1"/>
    <w:rsid w:val="009D33B2"/>
    <w:rsid w:val="009D35E1"/>
    <w:rsid w:val="009D3A7C"/>
    <w:rsid w:val="009D44CB"/>
    <w:rsid w:val="009D44E9"/>
    <w:rsid w:val="009D4A6A"/>
    <w:rsid w:val="009D4D36"/>
    <w:rsid w:val="009D4DAD"/>
    <w:rsid w:val="009D5270"/>
    <w:rsid w:val="009D5364"/>
    <w:rsid w:val="009D5672"/>
    <w:rsid w:val="009D56D5"/>
    <w:rsid w:val="009D6405"/>
    <w:rsid w:val="009D687D"/>
    <w:rsid w:val="009D7461"/>
    <w:rsid w:val="009D7477"/>
    <w:rsid w:val="009E1B94"/>
    <w:rsid w:val="009E1C46"/>
    <w:rsid w:val="009E2366"/>
    <w:rsid w:val="009E35E5"/>
    <w:rsid w:val="009E3944"/>
    <w:rsid w:val="009E3F3A"/>
    <w:rsid w:val="009E4354"/>
    <w:rsid w:val="009E4465"/>
    <w:rsid w:val="009E4553"/>
    <w:rsid w:val="009E4684"/>
    <w:rsid w:val="009E5518"/>
    <w:rsid w:val="009E5ECB"/>
    <w:rsid w:val="009E6228"/>
    <w:rsid w:val="009E64EF"/>
    <w:rsid w:val="009E685B"/>
    <w:rsid w:val="009E6898"/>
    <w:rsid w:val="009E6C17"/>
    <w:rsid w:val="009E72C3"/>
    <w:rsid w:val="009E7646"/>
    <w:rsid w:val="009E7BAF"/>
    <w:rsid w:val="009E7ECF"/>
    <w:rsid w:val="009F0AD4"/>
    <w:rsid w:val="009F14C8"/>
    <w:rsid w:val="009F1C0B"/>
    <w:rsid w:val="009F26F6"/>
    <w:rsid w:val="009F2A4B"/>
    <w:rsid w:val="009F2D3A"/>
    <w:rsid w:val="009F2FB2"/>
    <w:rsid w:val="009F380D"/>
    <w:rsid w:val="009F38F0"/>
    <w:rsid w:val="009F4695"/>
    <w:rsid w:val="009F4D2C"/>
    <w:rsid w:val="009F4F68"/>
    <w:rsid w:val="009F5D84"/>
    <w:rsid w:val="009F616C"/>
    <w:rsid w:val="009F653B"/>
    <w:rsid w:val="009F65FB"/>
    <w:rsid w:val="009F6A73"/>
    <w:rsid w:val="009F71D6"/>
    <w:rsid w:val="00A00F9B"/>
    <w:rsid w:val="00A013F2"/>
    <w:rsid w:val="00A01513"/>
    <w:rsid w:val="00A026E5"/>
    <w:rsid w:val="00A02710"/>
    <w:rsid w:val="00A0292E"/>
    <w:rsid w:val="00A0293B"/>
    <w:rsid w:val="00A02E96"/>
    <w:rsid w:val="00A030A7"/>
    <w:rsid w:val="00A035DF"/>
    <w:rsid w:val="00A039FD"/>
    <w:rsid w:val="00A03C84"/>
    <w:rsid w:val="00A040BE"/>
    <w:rsid w:val="00A04F96"/>
    <w:rsid w:val="00A059B4"/>
    <w:rsid w:val="00A05D24"/>
    <w:rsid w:val="00A0617C"/>
    <w:rsid w:val="00A0671D"/>
    <w:rsid w:val="00A06A17"/>
    <w:rsid w:val="00A06F22"/>
    <w:rsid w:val="00A0729C"/>
    <w:rsid w:val="00A101FC"/>
    <w:rsid w:val="00A10510"/>
    <w:rsid w:val="00A10649"/>
    <w:rsid w:val="00A10A09"/>
    <w:rsid w:val="00A11B63"/>
    <w:rsid w:val="00A124FD"/>
    <w:rsid w:val="00A1391C"/>
    <w:rsid w:val="00A139D9"/>
    <w:rsid w:val="00A13EEE"/>
    <w:rsid w:val="00A143E1"/>
    <w:rsid w:val="00A14A44"/>
    <w:rsid w:val="00A14C60"/>
    <w:rsid w:val="00A14DBE"/>
    <w:rsid w:val="00A15C2E"/>
    <w:rsid w:val="00A15E45"/>
    <w:rsid w:val="00A161AE"/>
    <w:rsid w:val="00A20279"/>
    <w:rsid w:val="00A207BA"/>
    <w:rsid w:val="00A208D1"/>
    <w:rsid w:val="00A20BD1"/>
    <w:rsid w:val="00A2122C"/>
    <w:rsid w:val="00A224DE"/>
    <w:rsid w:val="00A22899"/>
    <w:rsid w:val="00A22D65"/>
    <w:rsid w:val="00A23775"/>
    <w:rsid w:val="00A24C4C"/>
    <w:rsid w:val="00A256D2"/>
    <w:rsid w:val="00A258D1"/>
    <w:rsid w:val="00A25F1E"/>
    <w:rsid w:val="00A26193"/>
    <w:rsid w:val="00A27423"/>
    <w:rsid w:val="00A274AC"/>
    <w:rsid w:val="00A277EC"/>
    <w:rsid w:val="00A30EE0"/>
    <w:rsid w:val="00A30EEA"/>
    <w:rsid w:val="00A317AA"/>
    <w:rsid w:val="00A320A3"/>
    <w:rsid w:val="00A32594"/>
    <w:rsid w:val="00A32BCC"/>
    <w:rsid w:val="00A34612"/>
    <w:rsid w:val="00A357B3"/>
    <w:rsid w:val="00A36A02"/>
    <w:rsid w:val="00A36DE1"/>
    <w:rsid w:val="00A373A1"/>
    <w:rsid w:val="00A374E4"/>
    <w:rsid w:val="00A4012E"/>
    <w:rsid w:val="00A4105D"/>
    <w:rsid w:val="00A41617"/>
    <w:rsid w:val="00A417DC"/>
    <w:rsid w:val="00A42673"/>
    <w:rsid w:val="00A4332A"/>
    <w:rsid w:val="00A43E93"/>
    <w:rsid w:val="00A44461"/>
    <w:rsid w:val="00A446E8"/>
    <w:rsid w:val="00A44C32"/>
    <w:rsid w:val="00A464AC"/>
    <w:rsid w:val="00A4753A"/>
    <w:rsid w:val="00A50107"/>
    <w:rsid w:val="00A50175"/>
    <w:rsid w:val="00A50916"/>
    <w:rsid w:val="00A5099E"/>
    <w:rsid w:val="00A51794"/>
    <w:rsid w:val="00A51F83"/>
    <w:rsid w:val="00A52043"/>
    <w:rsid w:val="00A52631"/>
    <w:rsid w:val="00A530FC"/>
    <w:rsid w:val="00A534EF"/>
    <w:rsid w:val="00A53D71"/>
    <w:rsid w:val="00A540D4"/>
    <w:rsid w:val="00A54230"/>
    <w:rsid w:val="00A54670"/>
    <w:rsid w:val="00A5496E"/>
    <w:rsid w:val="00A54B55"/>
    <w:rsid w:val="00A54DF3"/>
    <w:rsid w:val="00A554E7"/>
    <w:rsid w:val="00A55D14"/>
    <w:rsid w:val="00A55D81"/>
    <w:rsid w:val="00A56094"/>
    <w:rsid w:val="00A56BD3"/>
    <w:rsid w:val="00A57C2F"/>
    <w:rsid w:val="00A6106A"/>
    <w:rsid w:val="00A61A3A"/>
    <w:rsid w:val="00A62505"/>
    <w:rsid w:val="00A62575"/>
    <w:rsid w:val="00A625AF"/>
    <w:rsid w:val="00A629E8"/>
    <w:rsid w:val="00A62E18"/>
    <w:rsid w:val="00A62F25"/>
    <w:rsid w:val="00A631AB"/>
    <w:rsid w:val="00A63483"/>
    <w:rsid w:val="00A63D3E"/>
    <w:rsid w:val="00A63FCE"/>
    <w:rsid w:val="00A63FFA"/>
    <w:rsid w:val="00A64465"/>
    <w:rsid w:val="00A6447E"/>
    <w:rsid w:val="00A64579"/>
    <w:rsid w:val="00A64B3E"/>
    <w:rsid w:val="00A64EE8"/>
    <w:rsid w:val="00A65101"/>
    <w:rsid w:val="00A652E7"/>
    <w:rsid w:val="00A66343"/>
    <w:rsid w:val="00A66E86"/>
    <w:rsid w:val="00A6700A"/>
    <w:rsid w:val="00A672EB"/>
    <w:rsid w:val="00A70ECB"/>
    <w:rsid w:val="00A71206"/>
    <w:rsid w:val="00A71BBA"/>
    <w:rsid w:val="00A71F33"/>
    <w:rsid w:val="00A72097"/>
    <w:rsid w:val="00A72BAE"/>
    <w:rsid w:val="00A72FC8"/>
    <w:rsid w:val="00A73BC2"/>
    <w:rsid w:val="00A74B6F"/>
    <w:rsid w:val="00A74C21"/>
    <w:rsid w:val="00A754A0"/>
    <w:rsid w:val="00A7581D"/>
    <w:rsid w:val="00A75DF9"/>
    <w:rsid w:val="00A75F33"/>
    <w:rsid w:val="00A76496"/>
    <w:rsid w:val="00A76E8E"/>
    <w:rsid w:val="00A7769C"/>
    <w:rsid w:val="00A77A30"/>
    <w:rsid w:val="00A77F9E"/>
    <w:rsid w:val="00A80213"/>
    <w:rsid w:val="00A81002"/>
    <w:rsid w:val="00A8102A"/>
    <w:rsid w:val="00A815C8"/>
    <w:rsid w:val="00A815FB"/>
    <w:rsid w:val="00A81A9B"/>
    <w:rsid w:val="00A81E91"/>
    <w:rsid w:val="00A82470"/>
    <w:rsid w:val="00A82471"/>
    <w:rsid w:val="00A828B1"/>
    <w:rsid w:val="00A833DB"/>
    <w:rsid w:val="00A83DC6"/>
    <w:rsid w:val="00A83DF1"/>
    <w:rsid w:val="00A85064"/>
    <w:rsid w:val="00A856ED"/>
    <w:rsid w:val="00A85A23"/>
    <w:rsid w:val="00A8697F"/>
    <w:rsid w:val="00A86CE9"/>
    <w:rsid w:val="00A86ED0"/>
    <w:rsid w:val="00A872FE"/>
    <w:rsid w:val="00A87561"/>
    <w:rsid w:val="00A876C8"/>
    <w:rsid w:val="00A90082"/>
    <w:rsid w:val="00A90220"/>
    <w:rsid w:val="00A911FA"/>
    <w:rsid w:val="00A91855"/>
    <w:rsid w:val="00A934D7"/>
    <w:rsid w:val="00A93D71"/>
    <w:rsid w:val="00A941CF"/>
    <w:rsid w:val="00A9445B"/>
    <w:rsid w:val="00A94676"/>
    <w:rsid w:val="00A94AE9"/>
    <w:rsid w:val="00A94BCC"/>
    <w:rsid w:val="00A94DD9"/>
    <w:rsid w:val="00A94E8F"/>
    <w:rsid w:val="00A94EE6"/>
    <w:rsid w:val="00A950C9"/>
    <w:rsid w:val="00A95176"/>
    <w:rsid w:val="00A96C85"/>
    <w:rsid w:val="00A96F7E"/>
    <w:rsid w:val="00A97476"/>
    <w:rsid w:val="00A9798C"/>
    <w:rsid w:val="00AA1C4E"/>
    <w:rsid w:val="00AA20F2"/>
    <w:rsid w:val="00AA274A"/>
    <w:rsid w:val="00AA28BD"/>
    <w:rsid w:val="00AA2ED2"/>
    <w:rsid w:val="00AA3028"/>
    <w:rsid w:val="00AA39B8"/>
    <w:rsid w:val="00AA3CEF"/>
    <w:rsid w:val="00AA4364"/>
    <w:rsid w:val="00AA4F4D"/>
    <w:rsid w:val="00AA4F92"/>
    <w:rsid w:val="00AA5653"/>
    <w:rsid w:val="00AA5F41"/>
    <w:rsid w:val="00AA65EA"/>
    <w:rsid w:val="00AA6863"/>
    <w:rsid w:val="00AA68D0"/>
    <w:rsid w:val="00AA6E2E"/>
    <w:rsid w:val="00AB05ED"/>
    <w:rsid w:val="00AB061E"/>
    <w:rsid w:val="00AB151A"/>
    <w:rsid w:val="00AB1DE7"/>
    <w:rsid w:val="00AB3299"/>
    <w:rsid w:val="00AB36B2"/>
    <w:rsid w:val="00AB4AF1"/>
    <w:rsid w:val="00AB4ED8"/>
    <w:rsid w:val="00AB5231"/>
    <w:rsid w:val="00AB558D"/>
    <w:rsid w:val="00AB6282"/>
    <w:rsid w:val="00AB63A0"/>
    <w:rsid w:val="00AB6753"/>
    <w:rsid w:val="00AB6A13"/>
    <w:rsid w:val="00AB7441"/>
    <w:rsid w:val="00AB78B3"/>
    <w:rsid w:val="00AC0020"/>
    <w:rsid w:val="00AC02F9"/>
    <w:rsid w:val="00AC03C9"/>
    <w:rsid w:val="00AC0E33"/>
    <w:rsid w:val="00AC1A4D"/>
    <w:rsid w:val="00AC1B4F"/>
    <w:rsid w:val="00AC2678"/>
    <w:rsid w:val="00AC2B59"/>
    <w:rsid w:val="00AC2FAA"/>
    <w:rsid w:val="00AC3D56"/>
    <w:rsid w:val="00AC3EAB"/>
    <w:rsid w:val="00AC49F5"/>
    <w:rsid w:val="00AC4F9E"/>
    <w:rsid w:val="00AC5E8B"/>
    <w:rsid w:val="00AC5EA0"/>
    <w:rsid w:val="00AC5FBC"/>
    <w:rsid w:val="00AC600C"/>
    <w:rsid w:val="00AC688B"/>
    <w:rsid w:val="00AC6E2B"/>
    <w:rsid w:val="00AC7570"/>
    <w:rsid w:val="00AC780D"/>
    <w:rsid w:val="00AD1EFC"/>
    <w:rsid w:val="00AD24A0"/>
    <w:rsid w:val="00AD3221"/>
    <w:rsid w:val="00AD35F2"/>
    <w:rsid w:val="00AD361F"/>
    <w:rsid w:val="00AD3B4A"/>
    <w:rsid w:val="00AD3D8B"/>
    <w:rsid w:val="00AD46C0"/>
    <w:rsid w:val="00AD558B"/>
    <w:rsid w:val="00AD56E3"/>
    <w:rsid w:val="00AD6410"/>
    <w:rsid w:val="00AD6929"/>
    <w:rsid w:val="00AD7761"/>
    <w:rsid w:val="00AE06F7"/>
    <w:rsid w:val="00AE1684"/>
    <w:rsid w:val="00AE26A6"/>
    <w:rsid w:val="00AE2A12"/>
    <w:rsid w:val="00AE2EB9"/>
    <w:rsid w:val="00AE3D75"/>
    <w:rsid w:val="00AE4292"/>
    <w:rsid w:val="00AE4D6C"/>
    <w:rsid w:val="00AE58F9"/>
    <w:rsid w:val="00AE5978"/>
    <w:rsid w:val="00AE5A54"/>
    <w:rsid w:val="00AE6081"/>
    <w:rsid w:val="00AE6658"/>
    <w:rsid w:val="00AE7071"/>
    <w:rsid w:val="00AE75B8"/>
    <w:rsid w:val="00AE7889"/>
    <w:rsid w:val="00AF1038"/>
    <w:rsid w:val="00AF11C9"/>
    <w:rsid w:val="00AF1C22"/>
    <w:rsid w:val="00AF39DF"/>
    <w:rsid w:val="00AF3B2B"/>
    <w:rsid w:val="00AF48A9"/>
    <w:rsid w:val="00AF4BC4"/>
    <w:rsid w:val="00AF5463"/>
    <w:rsid w:val="00AF5D73"/>
    <w:rsid w:val="00AF63F6"/>
    <w:rsid w:val="00AF6479"/>
    <w:rsid w:val="00AF6C27"/>
    <w:rsid w:val="00AF6DF7"/>
    <w:rsid w:val="00AF6FB1"/>
    <w:rsid w:val="00AF739E"/>
    <w:rsid w:val="00AF7536"/>
    <w:rsid w:val="00AF77B9"/>
    <w:rsid w:val="00AF7EC6"/>
    <w:rsid w:val="00AF7F78"/>
    <w:rsid w:val="00AF7FCC"/>
    <w:rsid w:val="00B00EEA"/>
    <w:rsid w:val="00B00FA2"/>
    <w:rsid w:val="00B016FC"/>
    <w:rsid w:val="00B019CD"/>
    <w:rsid w:val="00B02836"/>
    <w:rsid w:val="00B02B81"/>
    <w:rsid w:val="00B02C8D"/>
    <w:rsid w:val="00B02D00"/>
    <w:rsid w:val="00B0311F"/>
    <w:rsid w:val="00B05500"/>
    <w:rsid w:val="00B0560A"/>
    <w:rsid w:val="00B063A6"/>
    <w:rsid w:val="00B06896"/>
    <w:rsid w:val="00B06926"/>
    <w:rsid w:val="00B06BF1"/>
    <w:rsid w:val="00B07443"/>
    <w:rsid w:val="00B075C0"/>
    <w:rsid w:val="00B07666"/>
    <w:rsid w:val="00B077D5"/>
    <w:rsid w:val="00B10830"/>
    <w:rsid w:val="00B10B37"/>
    <w:rsid w:val="00B114A4"/>
    <w:rsid w:val="00B11E92"/>
    <w:rsid w:val="00B11FEA"/>
    <w:rsid w:val="00B12681"/>
    <w:rsid w:val="00B13440"/>
    <w:rsid w:val="00B13781"/>
    <w:rsid w:val="00B138AC"/>
    <w:rsid w:val="00B138B4"/>
    <w:rsid w:val="00B13BF6"/>
    <w:rsid w:val="00B14D2B"/>
    <w:rsid w:val="00B15B78"/>
    <w:rsid w:val="00B15ECD"/>
    <w:rsid w:val="00B161E1"/>
    <w:rsid w:val="00B168DA"/>
    <w:rsid w:val="00B17144"/>
    <w:rsid w:val="00B17157"/>
    <w:rsid w:val="00B1772A"/>
    <w:rsid w:val="00B17B3A"/>
    <w:rsid w:val="00B2138F"/>
    <w:rsid w:val="00B21D68"/>
    <w:rsid w:val="00B2288D"/>
    <w:rsid w:val="00B22ADB"/>
    <w:rsid w:val="00B2373E"/>
    <w:rsid w:val="00B23D36"/>
    <w:rsid w:val="00B2413F"/>
    <w:rsid w:val="00B2495E"/>
    <w:rsid w:val="00B25309"/>
    <w:rsid w:val="00B2561F"/>
    <w:rsid w:val="00B26D05"/>
    <w:rsid w:val="00B26D94"/>
    <w:rsid w:val="00B27B83"/>
    <w:rsid w:val="00B30378"/>
    <w:rsid w:val="00B30E4B"/>
    <w:rsid w:val="00B31D49"/>
    <w:rsid w:val="00B3218D"/>
    <w:rsid w:val="00B337F0"/>
    <w:rsid w:val="00B343D0"/>
    <w:rsid w:val="00B34539"/>
    <w:rsid w:val="00B349C5"/>
    <w:rsid w:val="00B34DC3"/>
    <w:rsid w:val="00B35C42"/>
    <w:rsid w:val="00B35F74"/>
    <w:rsid w:val="00B3678A"/>
    <w:rsid w:val="00B3688C"/>
    <w:rsid w:val="00B37C5F"/>
    <w:rsid w:val="00B37D93"/>
    <w:rsid w:val="00B407E3"/>
    <w:rsid w:val="00B40CF3"/>
    <w:rsid w:val="00B40E96"/>
    <w:rsid w:val="00B41517"/>
    <w:rsid w:val="00B41BA4"/>
    <w:rsid w:val="00B425DB"/>
    <w:rsid w:val="00B427DD"/>
    <w:rsid w:val="00B43A7E"/>
    <w:rsid w:val="00B45C7E"/>
    <w:rsid w:val="00B45FA1"/>
    <w:rsid w:val="00B4665F"/>
    <w:rsid w:val="00B47210"/>
    <w:rsid w:val="00B473D9"/>
    <w:rsid w:val="00B4774A"/>
    <w:rsid w:val="00B47DDD"/>
    <w:rsid w:val="00B47EF4"/>
    <w:rsid w:val="00B5064B"/>
    <w:rsid w:val="00B51613"/>
    <w:rsid w:val="00B51FCA"/>
    <w:rsid w:val="00B52465"/>
    <w:rsid w:val="00B535D5"/>
    <w:rsid w:val="00B5360A"/>
    <w:rsid w:val="00B536A9"/>
    <w:rsid w:val="00B5389E"/>
    <w:rsid w:val="00B53F63"/>
    <w:rsid w:val="00B546A9"/>
    <w:rsid w:val="00B5750D"/>
    <w:rsid w:val="00B576FB"/>
    <w:rsid w:val="00B57847"/>
    <w:rsid w:val="00B57D3A"/>
    <w:rsid w:val="00B57EBC"/>
    <w:rsid w:val="00B60936"/>
    <w:rsid w:val="00B60973"/>
    <w:rsid w:val="00B60BE2"/>
    <w:rsid w:val="00B60E7C"/>
    <w:rsid w:val="00B60F75"/>
    <w:rsid w:val="00B61B5C"/>
    <w:rsid w:val="00B62468"/>
    <w:rsid w:val="00B62719"/>
    <w:rsid w:val="00B63587"/>
    <w:rsid w:val="00B6373B"/>
    <w:rsid w:val="00B63E79"/>
    <w:rsid w:val="00B63E8B"/>
    <w:rsid w:val="00B64380"/>
    <w:rsid w:val="00B64F26"/>
    <w:rsid w:val="00B65476"/>
    <w:rsid w:val="00B65ECA"/>
    <w:rsid w:val="00B65FC6"/>
    <w:rsid w:val="00B66256"/>
    <w:rsid w:val="00B6634D"/>
    <w:rsid w:val="00B6639D"/>
    <w:rsid w:val="00B665C7"/>
    <w:rsid w:val="00B667DA"/>
    <w:rsid w:val="00B671AA"/>
    <w:rsid w:val="00B700E4"/>
    <w:rsid w:val="00B70C49"/>
    <w:rsid w:val="00B711D8"/>
    <w:rsid w:val="00B714AF"/>
    <w:rsid w:val="00B71A5B"/>
    <w:rsid w:val="00B721F4"/>
    <w:rsid w:val="00B72336"/>
    <w:rsid w:val="00B7269B"/>
    <w:rsid w:val="00B726D5"/>
    <w:rsid w:val="00B729ED"/>
    <w:rsid w:val="00B7316E"/>
    <w:rsid w:val="00B73B2A"/>
    <w:rsid w:val="00B73C6C"/>
    <w:rsid w:val="00B73D4F"/>
    <w:rsid w:val="00B74D92"/>
    <w:rsid w:val="00B75ADE"/>
    <w:rsid w:val="00B76774"/>
    <w:rsid w:val="00B7685D"/>
    <w:rsid w:val="00B76893"/>
    <w:rsid w:val="00B76CEB"/>
    <w:rsid w:val="00B7715D"/>
    <w:rsid w:val="00B776E7"/>
    <w:rsid w:val="00B77929"/>
    <w:rsid w:val="00B77B12"/>
    <w:rsid w:val="00B77B6E"/>
    <w:rsid w:val="00B77C60"/>
    <w:rsid w:val="00B80251"/>
    <w:rsid w:val="00B81CDF"/>
    <w:rsid w:val="00B822A3"/>
    <w:rsid w:val="00B8254F"/>
    <w:rsid w:val="00B82D12"/>
    <w:rsid w:val="00B83584"/>
    <w:rsid w:val="00B83F2A"/>
    <w:rsid w:val="00B84340"/>
    <w:rsid w:val="00B84389"/>
    <w:rsid w:val="00B84785"/>
    <w:rsid w:val="00B86CFD"/>
    <w:rsid w:val="00B86DAD"/>
    <w:rsid w:val="00B875D3"/>
    <w:rsid w:val="00B87676"/>
    <w:rsid w:val="00B87B1D"/>
    <w:rsid w:val="00B9095F"/>
    <w:rsid w:val="00B90E9E"/>
    <w:rsid w:val="00B90F2D"/>
    <w:rsid w:val="00B9160B"/>
    <w:rsid w:val="00B9179F"/>
    <w:rsid w:val="00B92525"/>
    <w:rsid w:val="00B9283C"/>
    <w:rsid w:val="00B92C86"/>
    <w:rsid w:val="00B92FCD"/>
    <w:rsid w:val="00B930CD"/>
    <w:rsid w:val="00B93CB1"/>
    <w:rsid w:val="00B942D4"/>
    <w:rsid w:val="00B94B45"/>
    <w:rsid w:val="00B94CD3"/>
    <w:rsid w:val="00B95EB1"/>
    <w:rsid w:val="00B96125"/>
    <w:rsid w:val="00B9647D"/>
    <w:rsid w:val="00B964BD"/>
    <w:rsid w:val="00B96517"/>
    <w:rsid w:val="00B96B22"/>
    <w:rsid w:val="00B976D8"/>
    <w:rsid w:val="00BA0851"/>
    <w:rsid w:val="00BA0D39"/>
    <w:rsid w:val="00BA13B7"/>
    <w:rsid w:val="00BA20D2"/>
    <w:rsid w:val="00BA25BC"/>
    <w:rsid w:val="00BA2CA9"/>
    <w:rsid w:val="00BA31E4"/>
    <w:rsid w:val="00BA3300"/>
    <w:rsid w:val="00BA3F98"/>
    <w:rsid w:val="00BA4066"/>
    <w:rsid w:val="00BA45A6"/>
    <w:rsid w:val="00BA46D4"/>
    <w:rsid w:val="00BA4780"/>
    <w:rsid w:val="00BA4922"/>
    <w:rsid w:val="00BA49FB"/>
    <w:rsid w:val="00BA4AA0"/>
    <w:rsid w:val="00BA4E0E"/>
    <w:rsid w:val="00BA5361"/>
    <w:rsid w:val="00BA5AC4"/>
    <w:rsid w:val="00BA5C3B"/>
    <w:rsid w:val="00BA5DDE"/>
    <w:rsid w:val="00BA63B2"/>
    <w:rsid w:val="00BA63EF"/>
    <w:rsid w:val="00BA72B6"/>
    <w:rsid w:val="00BA7C54"/>
    <w:rsid w:val="00BB02C9"/>
    <w:rsid w:val="00BB0790"/>
    <w:rsid w:val="00BB0BEF"/>
    <w:rsid w:val="00BB0DAE"/>
    <w:rsid w:val="00BB1136"/>
    <w:rsid w:val="00BB133F"/>
    <w:rsid w:val="00BB17CB"/>
    <w:rsid w:val="00BB1C0C"/>
    <w:rsid w:val="00BB1CFD"/>
    <w:rsid w:val="00BB252D"/>
    <w:rsid w:val="00BB2748"/>
    <w:rsid w:val="00BB2FAE"/>
    <w:rsid w:val="00BB4603"/>
    <w:rsid w:val="00BB46BF"/>
    <w:rsid w:val="00BC02ED"/>
    <w:rsid w:val="00BC0650"/>
    <w:rsid w:val="00BC0C64"/>
    <w:rsid w:val="00BC0E77"/>
    <w:rsid w:val="00BC1456"/>
    <w:rsid w:val="00BC14D4"/>
    <w:rsid w:val="00BC3494"/>
    <w:rsid w:val="00BC3FF3"/>
    <w:rsid w:val="00BC44AB"/>
    <w:rsid w:val="00BC45D7"/>
    <w:rsid w:val="00BC46CC"/>
    <w:rsid w:val="00BC48B6"/>
    <w:rsid w:val="00BC4B8A"/>
    <w:rsid w:val="00BC4F50"/>
    <w:rsid w:val="00BC71F4"/>
    <w:rsid w:val="00BC7847"/>
    <w:rsid w:val="00BC7AF5"/>
    <w:rsid w:val="00BC7FD2"/>
    <w:rsid w:val="00BD0161"/>
    <w:rsid w:val="00BD0D26"/>
    <w:rsid w:val="00BD128B"/>
    <w:rsid w:val="00BD148F"/>
    <w:rsid w:val="00BD1505"/>
    <w:rsid w:val="00BD2CEF"/>
    <w:rsid w:val="00BD316F"/>
    <w:rsid w:val="00BD59DF"/>
    <w:rsid w:val="00BD5B2A"/>
    <w:rsid w:val="00BD5D2E"/>
    <w:rsid w:val="00BD6442"/>
    <w:rsid w:val="00BD6AC6"/>
    <w:rsid w:val="00BD6FE1"/>
    <w:rsid w:val="00BD7ED7"/>
    <w:rsid w:val="00BE0002"/>
    <w:rsid w:val="00BE10B6"/>
    <w:rsid w:val="00BE17A6"/>
    <w:rsid w:val="00BE19FE"/>
    <w:rsid w:val="00BE328D"/>
    <w:rsid w:val="00BE361B"/>
    <w:rsid w:val="00BE3977"/>
    <w:rsid w:val="00BE3E2C"/>
    <w:rsid w:val="00BE4A91"/>
    <w:rsid w:val="00BE4ADA"/>
    <w:rsid w:val="00BE4C7C"/>
    <w:rsid w:val="00BE5DC1"/>
    <w:rsid w:val="00BE5F2B"/>
    <w:rsid w:val="00BE5F37"/>
    <w:rsid w:val="00BE6038"/>
    <w:rsid w:val="00BE710C"/>
    <w:rsid w:val="00BE7255"/>
    <w:rsid w:val="00BE7A4D"/>
    <w:rsid w:val="00BF0807"/>
    <w:rsid w:val="00BF0E34"/>
    <w:rsid w:val="00BF0F47"/>
    <w:rsid w:val="00BF1682"/>
    <w:rsid w:val="00BF19EF"/>
    <w:rsid w:val="00BF220C"/>
    <w:rsid w:val="00BF2374"/>
    <w:rsid w:val="00BF2A45"/>
    <w:rsid w:val="00BF3F76"/>
    <w:rsid w:val="00BF45A6"/>
    <w:rsid w:val="00BF50D7"/>
    <w:rsid w:val="00BF5498"/>
    <w:rsid w:val="00BF5BE4"/>
    <w:rsid w:val="00BF6C08"/>
    <w:rsid w:val="00BF7DBD"/>
    <w:rsid w:val="00C00673"/>
    <w:rsid w:val="00C00721"/>
    <w:rsid w:val="00C00932"/>
    <w:rsid w:val="00C01293"/>
    <w:rsid w:val="00C01995"/>
    <w:rsid w:val="00C01E39"/>
    <w:rsid w:val="00C02308"/>
    <w:rsid w:val="00C0253F"/>
    <w:rsid w:val="00C02CC7"/>
    <w:rsid w:val="00C03621"/>
    <w:rsid w:val="00C036B5"/>
    <w:rsid w:val="00C03BEB"/>
    <w:rsid w:val="00C03C1B"/>
    <w:rsid w:val="00C0534D"/>
    <w:rsid w:val="00C05CDD"/>
    <w:rsid w:val="00C06191"/>
    <w:rsid w:val="00C065CB"/>
    <w:rsid w:val="00C06676"/>
    <w:rsid w:val="00C06B0A"/>
    <w:rsid w:val="00C06C39"/>
    <w:rsid w:val="00C0751A"/>
    <w:rsid w:val="00C07AF1"/>
    <w:rsid w:val="00C10E96"/>
    <w:rsid w:val="00C10F1F"/>
    <w:rsid w:val="00C11315"/>
    <w:rsid w:val="00C12101"/>
    <w:rsid w:val="00C125A7"/>
    <w:rsid w:val="00C130F0"/>
    <w:rsid w:val="00C138A5"/>
    <w:rsid w:val="00C15807"/>
    <w:rsid w:val="00C15A11"/>
    <w:rsid w:val="00C15D5E"/>
    <w:rsid w:val="00C1642F"/>
    <w:rsid w:val="00C16952"/>
    <w:rsid w:val="00C17563"/>
    <w:rsid w:val="00C175B4"/>
    <w:rsid w:val="00C2177B"/>
    <w:rsid w:val="00C21987"/>
    <w:rsid w:val="00C22736"/>
    <w:rsid w:val="00C23265"/>
    <w:rsid w:val="00C23706"/>
    <w:rsid w:val="00C239AA"/>
    <w:rsid w:val="00C256CC"/>
    <w:rsid w:val="00C25B9D"/>
    <w:rsid w:val="00C25CF5"/>
    <w:rsid w:val="00C2614B"/>
    <w:rsid w:val="00C27A45"/>
    <w:rsid w:val="00C27F4A"/>
    <w:rsid w:val="00C30E13"/>
    <w:rsid w:val="00C3114E"/>
    <w:rsid w:val="00C31549"/>
    <w:rsid w:val="00C3184F"/>
    <w:rsid w:val="00C32B9D"/>
    <w:rsid w:val="00C33661"/>
    <w:rsid w:val="00C33C93"/>
    <w:rsid w:val="00C3440B"/>
    <w:rsid w:val="00C351C3"/>
    <w:rsid w:val="00C36DE4"/>
    <w:rsid w:val="00C4016D"/>
    <w:rsid w:val="00C406BA"/>
    <w:rsid w:val="00C4090A"/>
    <w:rsid w:val="00C41667"/>
    <w:rsid w:val="00C41A62"/>
    <w:rsid w:val="00C422A3"/>
    <w:rsid w:val="00C422B8"/>
    <w:rsid w:val="00C4234F"/>
    <w:rsid w:val="00C42CCC"/>
    <w:rsid w:val="00C42E1B"/>
    <w:rsid w:val="00C430D5"/>
    <w:rsid w:val="00C4359E"/>
    <w:rsid w:val="00C443A7"/>
    <w:rsid w:val="00C444FE"/>
    <w:rsid w:val="00C448B4"/>
    <w:rsid w:val="00C44D8F"/>
    <w:rsid w:val="00C454C7"/>
    <w:rsid w:val="00C4597F"/>
    <w:rsid w:val="00C45A54"/>
    <w:rsid w:val="00C471CC"/>
    <w:rsid w:val="00C47869"/>
    <w:rsid w:val="00C47DD1"/>
    <w:rsid w:val="00C47FD5"/>
    <w:rsid w:val="00C50F27"/>
    <w:rsid w:val="00C510BC"/>
    <w:rsid w:val="00C51256"/>
    <w:rsid w:val="00C52066"/>
    <w:rsid w:val="00C527C6"/>
    <w:rsid w:val="00C52890"/>
    <w:rsid w:val="00C530E4"/>
    <w:rsid w:val="00C53284"/>
    <w:rsid w:val="00C545C4"/>
    <w:rsid w:val="00C5505A"/>
    <w:rsid w:val="00C56104"/>
    <w:rsid w:val="00C576ED"/>
    <w:rsid w:val="00C57C31"/>
    <w:rsid w:val="00C60066"/>
    <w:rsid w:val="00C60257"/>
    <w:rsid w:val="00C60285"/>
    <w:rsid w:val="00C61E01"/>
    <w:rsid w:val="00C6284B"/>
    <w:rsid w:val="00C63488"/>
    <w:rsid w:val="00C63E84"/>
    <w:rsid w:val="00C65764"/>
    <w:rsid w:val="00C66580"/>
    <w:rsid w:val="00C668E6"/>
    <w:rsid w:val="00C669AB"/>
    <w:rsid w:val="00C67288"/>
    <w:rsid w:val="00C67410"/>
    <w:rsid w:val="00C6749E"/>
    <w:rsid w:val="00C67BF4"/>
    <w:rsid w:val="00C7006D"/>
    <w:rsid w:val="00C70809"/>
    <w:rsid w:val="00C719E8"/>
    <w:rsid w:val="00C71E7F"/>
    <w:rsid w:val="00C72AEC"/>
    <w:rsid w:val="00C73009"/>
    <w:rsid w:val="00C73AA8"/>
    <w:rsid w:val="00C744B9"/>
    <w:rsid w:val="00C74DC4"/>
    <w:rsid w:val="00C74F59"/>
    <w:rsid w:val="00C75029"/>
    <w:rsid w:val="00C76341"/>
    <w:rsid w:val="00C763B1"/>
    <w:rsid w:val="00C766C9"/>
    <w:rsid w:val="00C76F2B"/>
    <w:rsid w:val="00C76F37"/>
    <w:rsid w:val="00C77082"/>
    <w:rsid w:val="00C77919"/>
    <w:rsid w:val="00C77B4F"/>
    <w:rsid w:val="00C8145E"/>
    <w:rsid w:val="00C81A62"/>
    <w:rsid w:val="00C8209D"/>
    <w:rsid w:val="00C833F0"/>
    <w:rsid w:val="00C83465"/>
    <w:rsid w:val="00C8381B"/>
    <w:rsid w:val="00C840AA"/>
    <w:rsid w:val="00C844F7"/>
    <w:rsid w:val="00C84834"/>
    <w:rsid w:val="00C852B3"/>
    <w:rsid w:val="00C85841"/>
    <w:rsid w:val="00C85F3E"/>
    <w:rsid w:val="00C862A0"/>
    <w:rsid w:val="00C86CC4"/>
    <w:rsid w:val="00C87288"/>
    <w:rsid w:val="00C90778"/>
    <w:rsid w:val="00C9115D"/>
    <w:rsid w:val="00C919B6"/>
    <w:rsid w:val="00C91A48"/>
    <w:rsid w:val="00C91BEB"/>
    <w:rsid w:val="00C92048"/>
    <w:rsid w:val="00C93593"/>
    <w:rsid w:val="00C93EC8"/>
    <w:rsid w:val="00C93FC3"/>
    <w:rsid w:val="00C941FC"/>
    <w:rsid w:val="00C94340"/>
    <w:rsid w:val="00C94735"/>
    <w:rsid w:val="00C94742"/>
    <w:rsid w:val="00C94F5B"/>
    <w:rsid w:val="00C96EB3"/>
    <w:rsid w:val="00C97503"/>
    <w:rsid w:val="00CA070A"/>
    <w:rsid w:val="00CA0A3D"/>
    <w:rsid w:val="00CA0AEC"/>
    <w:rsid w:val="00CA0CE8"/>
    <w:rsid w:val="00CA1BD6"/>
    <w:rsid w:val="00CA20EB"/>
    <w:rsid w:val="00CA3B6F"/>
    <w:rsid w:val="00CA3DC0"/>
    <w:rsid w:val="00CA3F77"/>
    <w:rsid w:val="00CA5534"/>
    <w:rsid w:val="00CA5D28"/>
    <w:rsid w:val="00CA6607"/>
    <w:rsid w:val="00CA698E"/>
    <w:rsid w:val="00CA6B43"/>
    <w:rsid w:val="00CA7465"/>
    <w:rsid w:val="00CA79C0"/>
    <w:rsid w:val="00CA7CD2"/>
    <w:rsid w:val="00CA7DF7"/>
    <w:rsid w:val="00CB0CDA"/>
    <w:rsid w:val="00CB178D"/>
    <w:rsid w:val="00CB19C3"/>
    <w:rsid w:val="00CB24AE"/>
    <w:rsid w:val="00CB2526"/>
    <w:rsid w:val="00CB2A4B"/>
    <w:rsid w:val="00CB3157"/>
    <w:rsid w:val="00CB3881"/>
    <w:rsid w:val="00CB419B"/>
    <w:rsid w:val="00CB47E3"/>
    <w:rsid w:val="00CB4A4B"/>
    <w:rsid w:val="00CB59DD"/>
    <w:rsid w:val="00CB5A4B"/>
    <w:rsid w:val="00CB60FF"/>
    <w:rsid w:val="00CB77E4"/>
    <w:rsid w:val="00CB78E5"/>
    <w:rsid w:val="00CC03A0"/>
    <w:rsid w:val="00CC195F"/>
    <w:rsid w:val="00CC1995"/>
    <w:rsid w:val="00CC4115"/>
    <w:rsid w:val="00CC44CB"/>
    <w:rsid w:val="00CC467B"/>
    <w:rsid w:val="00CC4962"/>
    <w:rsid w:val="00CC536E"/>
    <w:rsid w:val="00CC5D64"/>
    <w:rsid w:val="00CC6735"/>
    <w:rsid w:val="00CC6EAD"/>
    <w:rsid w:val="00CC7AB3"/>
    <w:rsid w:val="00CC7E4D"/>
    <w:rsid w:val="00CD0D60"/>
    <w:rsid w:val="00CD11D3"/>
    <w:rsid w:val="00CD1456"/>
    <w:rsid w:val="00CD1FEB"/>
    <w:rsid w:val="00CD25C7"/>
    <w:rsid w:val="00CD2AEE"/>
    <w:rsid w:val="00CD2EDE"/>
    <w:rsid w:val="00CD2F2B"/>
    <w:rsid w:val="00CD302A"/>
    <w:rsid w:val="00CD31DE"/>
    <w:rsid w:val="00CD4F0B"/>
    <w:rsid w:val="00CD5561"/>
    <w:rsid w:val="00CD5859"/>
    <w:rsid w:val="00CD61CB"/>
    <w:rsid w:val="00CD70EB"/>
    <w:rsid w:val="00CE0CCA"/>
    <w:rsid w:val="00CE0EA2"/>
    <w:rsid w:val="00CE2310"/>
    <w:rsid w:val="00CE2D85"/>
    <w:rsid w:val="00CE2F99"/>
    <w:rsid w:val="00CE4516"/>
    <w:rsid w:val="00CE4550"/>
    <w:rsid w:val="00CE4688"/>
    <w:rsid w:val="00CE475D"/>
    <w:rsid w:val="00CE57D9"/>
    <w:rsid w:val="00CE657B"/>
    <w:rsid w:val="00CE6752"/>
    <w:rsid w:val="00CE7152"/>
    <w:rsid w:val="00CE76FD"/>
    <w:rsid w:val="00CE7F89"/>
    <w:rsid w:val="00CF02F5"/>
    <w:rsid w:val="00CF0879"/>
    <w:rsid w:val="00CF091B"/>
    <w:rsid w:val="00CF16BF"/>
    <w:rsid w:val="00CF22E4"/>
    <w:rsid w:val="00CF2AE5"/>
    <w:rsid w:val="00CF2D46"/>
    <w:rsid w:val="00CF2F3A"/>
    <w:rsid w:val="00CF33C1"/>
    <w:rsid w:val="00CF3698"/>
    <w:rsid w:val="00CF3DC4"/>
    <w:rsid w:val="00CF3F7A"/>
    <w:rsid w:val="00CF4A26"/>
    <w:rsid w:val="00CF546F"/>
    <w:rsid w:val="00CF6735"/>
    <w:rsid w:val="00CF682F"/>
    <w:rsid w:val="00CF7521"/>
    <w:rsid w:val="00D00839"/>
    <w:rsid w:val="00D00A0C"/>
    <w:rsid w:val="00D00C6C"/>
    <w:rsid w:val="00D00E1A"/>
    <w:rsid w:val="00D0181F"/>
    <w:rsid w:val="00D01962"/>
    <w:rsid w:val="00D0257F"/>
    <w:rsid w:val="00D043A7"/>
    <w:rsid w:val="00D049AD"/>
    <w:rsid w:val="00D04C9D"/>
    <w:rsid w:val="00D05308"/>
    <w:rsid w:val="00D064E9"/>
    <w:rsid w:val="00D0677A"/>
    <w:rsid w:val="00D0698D"/>
    <w:rsid w:val="00D10140"/>
    <w:rsid w:val="00D1090C"/>
    <w:rsid w:val="00D109A0"/>
    <w:rsid w:val="00D114FF"/>
    <w:rsid w:val="00D1170A"/>
    <w:rsid w:val="00D12227"/>
    <w:rsid w:val="00D1266D"/>
    <w:rsid w:val="00D127D2"/>
    <w:rsid w:val="00D12AB3"/>
    <w:rsid w:val="00D12F1F"/>
    <w:rsid w:val="00D13339"/>
    <w:rsid w:val="00D14184"/>
    <w:rsid w:val="00D142FB"/>
    <w:rsid w:val="00D14309"/>
    <w:rsid w:val="00D1556E"/>
    <w:rsid w:val="00D159FD"/>
    <w:rsid w:val="00D1618E"/>
    <w:rsid w:val="00D17528"/>
    <w:rsid w:val="00D17610"/>
    <w:rsid w:val="00D17802"/>
    <w:rsid w:val="00D20694"/>
    <w:rsid w:val="00D2078C"/>
    <w:rsid w:val="00D21F75"/>
    <w:rsid w:val="00D22020"/>
    <w:rsid w:val="00D2206D"/>
    <w:rsid w:val="00D2326F"/>
    <w:rsid w:val="00D2385E"/>
    <w:rsid w:val="00D23B78"/>
    <w:rsid w:val="00D23E22"/>
    <w:rsid w:val="00D2411B"/>
    <w:rsid w:val="00D24697"/>
    <w:rsid w:val="00D24F1C"/>
    <w:rsid w:val="00D25653"/>
    <w:rsid w:val="00D25C70"/>
    <w:rsid w:val="00D26112"/>
    <w:rsid w:val="00D264E6"/>
    <w:rsid w:val="00D3045E"/>
    <w:rsid w:val="00D30837"/>
    <w:rsid w:val="00D30F74"/>
    <w:rsid w:val="00D31E3A"/>
    <w:rsid w:val="00D3292E"/>
    <w:rsid w:val="00D33528"/>
    <w:rsid w:val="00D33556"/>
    <w:rsid w:val="00D33C60"/>
    <w:rsid w:val="00D33D4C"/>
    <w:rsid w:val="00D33E99"/>
    <w:rsid w:val="00D340F1"/>
    <w:rsid w:val="00D345BD"/>
    <w:rsid w:val="00D3467B"/>
    <w:rsid w:val="00D34CE2"/>
    <w:rsid w:val="00D35432"/>
    <w:rsid w:val="00D35578"/>
    <w:rsid w:val="00D35E9A"/>
    <w:rsid w:val="00D365B5"/>
    <w:rsid w:val="00D36C20"/>
    <w:rsid w:val="00D36DFA"/>
    <w:rsid w:val="00D40CEB"/>
    <w:rsid w:val="00D41430"/>
    <w:rsid w:val="00D41618"/>
    <w:rsid w:val="00D42005"/>
    <w:rsid w:val="00D42452"/>
    <w:rsid w:val="00D437C0"/>
    <w:rsid w:val="00D43F84"/>
    <w:rsid w:val="00D43FE3"/>
    <w:rsid w:val="00D4626E"/>
    <w:rsid w:val="00D468C2"/>
    <w:rsid w:val="00D473C8"/>
    <w:rsid w:val="00D47E11"/>
    <w:rsid w:val="00D50976"/>
    <w:rsid w:val="00D50ACE"/>
    <w:rsid w:val="00D50C4D"/>
    <w:rsid w:val="00D50E67"/>
    <w:rsid w:val="00D51403"/>
    <w:rsid w:val="00D51477"/>
    <w:rsid w:val="00D5162A"/>
    <w:rsid w:val="00D51EBE"/>
    <w:rsid w:val="00D51EE3"/>
    <w:rsid w:val="00D52C8F"/>
    <w:rsid w:val="00D534C3"/>
    <w:rsid w:val="00D53622"/>
    <w:rsid w:val="00D543A1"/>
    <w:rsid w:val="00D54403"/>
    <w:rsid w:val="00D55A54"/>
    <w:rsid w:val="00D569FB"/>
    <w:rsid w:val="00D57ABA"/>
    <w:rsid w:val="00D6033B"/>
    <w:rsid w:val="00D60669"/>
    <w:rsid w:val="00D60C3F"/>
    <w:rsid w:val="00D61598"/>
    <w:rsid w:val="00D62573"/>
    <w:rsid w:val="00D63256"/>
    <w:rsid w:val="00D63609"/>
    <w:rsid w:val="00D63B60"/>
    <w:rsid w:val="00D63BD4"/>
    <w:rsid w:val="00D63D18"/>
    <w:rsid w:val="00D65095"/>
    <w:rsid w:val="00D65207"/>
    <w:rsid w:val="00D6568A"/>
    <w:rsid w:val="00D663CB"/>
    <w:rsid w:val="00D665C2"/>
    <w:rsid w:val="00D66BD6"/>
    <w:rsid w:val="00D673BF"/>
    <w:rsid w:val="00D67430"/>
    <w:rsid w:val="00D67F94"/>
    <w:rsid w:val="00D70A0D"/>
    <w:rsid w:val="00D70FCC"/>
    <w:rsid w:val="00D7106C"/>
    <w:rsid w:val="00D710DC"/>
    <w:rsid w:val="00D7164A"/>
    <w:rsid w:val="00D72110"/>
    <w:rsid w:val="00D72796"/>
    <w:rsid w:val="00D7404C"/>
    <w:rsid w:val="00D74310"/>
    <w:rsid w:val="00D74CF3"/>
    <w:rsid w:val="00D7592A"/>
    <w:rsid w:val="00D75ABF"/>
    <w:rsid w:val="00D76CC2"/>
    <w:rsid w:val="00D77342"/>
    <w:rsid w:val="00D8041C"/>
    <w:rsid w:val="00D81C2C"/>
    <w:rsid w:val="00D829F1"/>
    <w:rsid w:val="00D8343D"/>
    <w:rsid w:val="00D83D49"/>
    <w:rsid w:val="00D8489A"/>
    <w:rsid w:val="00D85624"/>
    <w:rsid w:val="00D8566F"/>
    <w:rsid w:val="00D85EA7"/>
    <w:rsid w:val="00D86A98"/>
    <w:rsid w:val="00D86BFD"/>
    <w:rsid w:val="00D86CC7"/>
    <w:rsid w:val="00D8705A"/>
    <w:rsid w:val="00D874E7"/>
    <w:rsid w:val="00D878AA"/>
    <w:rsid w:val="00D904B1"/>
    <w:rsid w:val="00D909C4"/>
    <w:rsid w:val="00D90B6E"/>
    <w:rsid w:val="00D90C99"/>
    <w:rsid w:val="00D91133"/>
    <w:rsid w:val="00D911E3"/>
    <w:rsid w:val="00D912D1"/>
    <w:rsid w:val="00D9184A"/>
    <w:rsid w:val="00D921AC"/>
    <w:rsid w:val="00D928C9"/>
    <w:rsid w:val="00D92B61"/>
    <w:rsid w:val="00D92B95"/>
    <w:rsid w:val="00D92F37"/>
    <w:rsid w:val="00D93025"/>
    <w:rsid w:val="00D939C7"/>
    <w:rsid w:val="00D93F4D"/>
    <w:rsid w:val="00D9472D"/>
    <w:rsid w:val="00D94778"/>
    <w:rsid w:val="00D94A2C"/>
    <w:rsid w:val="00D950F6"/>
    <w:rsid w:val="00D95A05"/>
    <w:rsid w:val="00D97909"/>
    <w:rsid w:val="00D97BDC"/>
    <w:rsid w:val="00D97D68"/>
    <w:rsid w:val="00DA0B17"/>
    <w:rsid w:val="00DA106C"/>
    <w:rsid w:val="00DA12D8"/>
    <w:rsid w:val="00DA145A"/>
    <w:rsid w:val="00DA178A"/>
    <w:rsid w:val="00DA18BB"/>
    <w:rsid w:val="00DA2012"/>
    <w:rsid w:val="00DA406E"/>
    <w:rsid w:val="00DA468A"/>
    <w:rsid w:val="00DA4CA3"/>
    <w:rsid w:val="00DA4F74"/>
    <w:rsid w:val="00DA5867"/>
    <w:rsid w:val="00DA5A35"/>
    <w:rsid w:val="00DA5BBF"/>
    <w:rsid w:val="00DA5D0A"/>
    <w:rsid w:val="00DA5E72"/>
    <w:rsid w:val="00DA6F01"/>
    <w:rsid w:val="00DA7C28"/>
    <w:rsid w:val="00DA7DBE"/>
    <w:rsid w:val="00DA7E0C"/>
    <w:rsid w:val="00DB0561"/>
    <w:rsid w:val="00DB0A5B"/>
    <w:rsid w:val="00DB31B1"/>
    <w:rsid w:val="00DB31CB"/>
    <w:rsid w:val="00DB3489"/>
    <w:rsid w:val="00DB3862"/>
    <w:rsid w:val="00DB3C8E"/>
    <w:rsid w:val="00DB4A42"/>
    <w:rsid w:val="00DB4A6B"/>
    <w:rsid w:val="00DB592E"/>
    <w:rsid w:val="00DB5EFE"/>
    <w:rsid w:val="00DB6591"/>
    <w:rsid w:val="00DB66B1"/>
    <w:rsid w:val="00DB6C56"/>
    <w:rsid w:val="00DB6D1A"/>
    <w:rsid w:val="00DB6DBB"/>
    <w:rsid w:val="00DB70D2"/>
    <w:rsid w:val="00DB7136"/>
    <w:rsid w:val="00DB7358"/>
    <w:rsid w:val="00DB75A5"/>
    <w:rsid w:val="00DB75CD"/>
    <w:rsid w:val="00DB76A0"/>
    <w:rsid w:val="00DB7E80"/>
    <w:rsid w:val="00DB7F03"/>
    <w:rsid w:val="00DC095F"/>
    <w:rsid w:val="00DC0BB9"/>
    <w:rsid w:val="00DC12D8"/>
    <w:rsid w:val="00DC1EDF"/>
    <w:rsid w:val="00DC3799"/>
    <w:rsid w:val="00DC3F3E"/>
    <w:rsid w:val="00DC4809"/>
    <w:rsid w:val="00DC4A94"/>
    <w:rsid w:val="00DC55FC"/>
    <w:rsid w:val="00DC5917"/>
    <w:rsid w:val="00DC5EF3"/>
    <w:rsid w:val="00DC6D5F"/>
    <w:rsid w:val="00DC6E9C"/>
    <w:rsid w:val="00DC76E9"/>
    <w:rsid w:val="00DC7A02"/>
    <w:rsid w:val="00DC7F8F"/>
    <w:rsid w:val="00DD0A42"/>
    <w:rsid w:val="00DD1C9E"/>
    <w:rsid w:val="00DD1E84"/>
    <w:rsid w:val="00DD235F"/>
    <w:rsid w:val="00DD25C3"/>
    <w:rsid w:val="00DD2AC0"/>
    <w:rsid w:val="00DD30AB"/>
    <w:rsid w:val="00DD33A5"/>
    <w:rsid w:val="00DD37E9"/>
    <w:rsid w:val="00DD3CD1"/>
    <w:rsid w:val="00DD3E67"/>
    <w:rsid w:val="00DD4089"/>
    <w:rsid w:val="00DD46B7"/>
    <w:rsid w:val="00DD5172"/>
    <w:rsid w:val="00DD529B"/>
    <w:rsid w:val="00DD6384"/>
    <w:rsid w:val="00DD67A9"/>
    <w:rsid w:val="00DD6DA6"/>
    <w:rsid w:val="00DD7455"/>
    <w:rsid w:val="00DD7CA8"/>
    <w:rsid w:val="00DE009C"/>
    <w:rsid w:val="00DE06A8"/>
    <w:rsid w:val="00DE10C1"/>
    <w:rsid w:val="00DE1478"/>
    <w:rsid w:val="00DE149F"/>
    <w:rsid w:val="00DE3DC5"/>
    <w:rsid w:val="00DE486A"/>
    <w:rsid w:val="00DE4ACC"/>
    <w:rsid w:val="00DE4D7A"/>
    <w:rsid w:val="00DE6AF9"/>
    <w:rsid w:val="00DE6CD2"/>
    <w:rsid w:val="00DE7040"/>
    <w:rsid w:val="00DE7287"/>
    <w:rsid w:val="00DE758D"/>
    <w:rsid w:val="00DF13D8"/>
    <w:rsid w:val="00DF14D0"/>
    <w:rsid w:val="00DF1679"/>
    <w:rsid w:val="00DF325F"/>
    <w:rsid w:val="00DF346E"/>
    <w:rsid w:val="00DF3552"/>
    <w:rsid w:val="00DF35A4"/>
    <w:rsid w:val="00DF3BDD"/>
    <w:rsid w:val="00DF4316"/>
    <w:rsid w:val="00DF5E28"/>
    <w:rsid w:val="00DF668A"/>
    <w:rsid w:val="00DF6B2B"/>
    <w:rsid w:val="00DF6EEB"/>
    <w:rsid w:val="00E016EE"/>
    <w:rsid w:val="00E0177F"/>
    <w:rsid w:val="00E0183E"/>
    <w:rsid w:val="00E01A5F"/>
    <w:rsid w:val="00E01BAD"/>
    <w:rsid w:val="00E01ECF"/>
    <w:rsid w:val="00E022B2"/>
    <w:rsid w:val="00E02B1A"/>
    <w:rsid w:val="00E0348D"/>
    <w:rsid w:val="00E03CD1"/>
    <w:rsid w:val="00E0514D"/>
    <w:rsid w:val="00E0529C"/>
    <w:rsid w:val="00E0612C"/>
    <w:rsid w:val="00E0667B"/>
    <w:rsid w:val="00E06899"/>
    <w:rsid w:val="00E070B5"/>
    <w:rsid w:val="00E07213"/>
    <w:rsid w:val="00E079A1"/>
    <w:rsid w:val="00E07F19"/>
    <w:rsid w:val="00E1048D"/>
    <w:rsid w:val="00E10A9E"/>
    <w:rsid w:val="00E10C4E"/>
    <w:rsid w:val="00E1241D"/>
    <w:rsid w:val="00E12816"/>
    <w:rsid w:val="00E12C21"/>
    <w:rsid w:val="00E137AC"/>
    <w:rsid w:val="00E13AA3"/>
    <w:rsid w:val="00E13BF1"/>
    <w:rsid w:val="00E13DEF"/>
    <w:rsid w:val="00E14491"/>
    <w:rsid w:val="00E14A4F"/>
    <w:rsid w:val="00E15237"/>
    <w:rsid w:val="00E152F6"/>
    <w:rsid w:val="00E15D0E"/>
    <w:rsid w:val="00E166E6"/>
    <w:rsid w:val="00E16D00"/>
    <w:rsid w:val="00E17135"/>
    <w:rsid w:val="00E2005B"/>
    <w:rsid w:val="00E2057D"/>
    <w:rsid w:val="00E20E49"/>
    <w:rsid w:val="00E21035"/>
    <w:rsid w:val="00E2148B"/>
    <w:rsid w:val="00E216A7"/>
    <w:rsid w:val="00E21AF4"/>
    <w:rsid w:val="00E2210F"/>
    <w:rsid w:val="00E221ED"/>
    <w:rsid w:val="00E222D6"/>
    <w:rsid w:val="00E22D06"/>
    <w:rsid w:val="00E22D6D"/>
    <w:rsid w:val="00E24BA5"/>
    <w:rsid w:val="00E24F75"/>
    <w:rsid w:val="00E25413"/>
    <w:rsid w:val="00E25A47"/>
    <w:rsid w:val="00E26540"/>
    <w:rsid w:val="00E2666B"/>
    <w:rsid w:val="00E2686A"/>
    <w:rsid w:val="00E26B07"/>
    <w:rsid w:val="00E274DB"/>
    <w:rsid w:val="00E2769E"/>
    <w:rsid w:val="00E27AE9"/>
    <w:rsid w:val="00E30060"/>
    <w:rsid w:val="00E3011B"/>
    <w:rsid w:val="00E30C96"/>
    <w:rsid w:val="00E32A08"/>
    <w:rsid w:val="00E33316"/>
    <w:rsid w:val="00E3399E"/>
    <w:rsid w:val="00E346FE"/>
    <w:rsid w:val="00E3483D"/>
    <w:rsid w:val="00E34B7E"/>
    <w:rsid w:val="00E351C0"/>
    <w:rsid w:val="00E35683"/>
    <w:rsid w:val="00E35CD9"/>
    <w:rsid w:val="00E361FD"/>
    <w:rsid w:val="00E36696"/>
    <w:rsid w:val="00E36E88"/>
    <w:rsid w:val="00E37423"/>
    <w:rsid w:val="00E401A6"/>
    <w:rsid w:val="00E4054D"/>
    <w:rsid w:val="00E409D2"/>
    <w:rsid w:val="00E4118F"/>
    <w:rsid w:val="00E4134F"/>
    <w:rsid w:val="00E41B18"/>
    <w:rsid w:val="00E41D20"/>
    <w:rsid w:val="00E41F91"/>
    <w:rsid w:val="00E420F0"/>
    <w:rsid w:val="00E421D7"/>
    <w:rsid w:val="00E42652"/>
    <w:rsid w:val="00E4321F"/>
    <w:rsid w:val="00E43D21"/>
    <w:rsid w:val="00E43FD9"/>
    <w:rsid w:val="00E441E0"/>
    <w:rsid w:val="00E4436E"/>
    <w:rsid w:val="00E447F7"/>
    <w:rsid w:val="00E44ABD"/>
    <w:rsid w:val="00E44D4C"/>
    <w:rsid w:val="00E45297"/>
    <w:rsid w:val="00E460A1"/>
    <w:rsid w:val="00E462BF"/>
    <w:rsid w:val="00E46549"/>
    <w:rsid w:val="00E472BC"/>
    <w:rsid w:val="00E5037B"/>
    <w:rsid w:val="00E508A9"/>
    <w:rsid w:val="00E50B2E"/>
    <w:rsid w:val="00E51BE3"/>
    <w:rsid w:val="00E52254"/>
    <w:rsid w:val="00E5277E"/>
    <w:rsid w:val="00E532B2"/>
    <w:rsid w:val="00E53840"/>
    <w:rsid w:val="00E53F25"/>
    <w:rsid w:val="00E54FAC"/>
    <w:rsid w:val="00E5524F"/>
    <w:rsid w:val="00E55669"/>
    <w:rsid w:val="00E55729"/>
    <w:rsid w:val="00E565C3"/>
    <w:rsid w:val="00E56A11"/>
    <w:rsid w:val="00E57A58"/>
    <w:rsid w:val="00E57BF4"/>
    <w:rsid w:val="00E57DF0"/>
    <w:rsid w:val="00E57E19"/>
    <w:rsid w:val="00E6160F"/>
    <w:rsid w:val="00E61B81"/>
    <w:rsid w:val="00E61FB8"/>
    <w:rsid w:val="00E6251D"/>
    <w:rsid w:val="00E626B4"/>
    <w:rsid w:val="00E62C29"/>
    <w:rsid w:val="00E62F9B"/>
    <w:rsid w:val="00E638BE"/>
    <w:rsid w:val="00E6394B"/>
    <w:rsid w:val="00E63BEC"/>
    <w:rsid w:val="00E6423D"/>
    <w:rsid w:val="00E64254"/>
    <w:rsid w:val="00E64546"/>
    <w:rsid w:val="00E6499A"/>
    <w:rsid w:val="00E649B5"/>
    <w:rsid w:val="00E649F3"/>
    <w:rsid w:val="00E6579F"/>
    <w:rsid w:val="00E66727"/>
    <w:rsid w:val="00E67257"/>
    <w:rsid w:val="00E67414"/>
    <w:rsid w:val="00E67498"/>
    <w:rsid w:val="00E6794B"/>
    <w:rsid w:val="00E679D0"/>
    <w:rsid w:val="00E7039F"/>
    <w:rsid w:val="00E70AAC"/>
    <w:rsid w:val="00E70D80"/>
    <w:rsid w:val="00E70EFD"/>
    <w:rsid w:val="00E71BC5"/>
    <w:rsid w:val="00E71F06"/>
    <w:rsid w:val="00E72A74"/>
    <w:rsid w:val="00E73386"/>
    <w:rsid w:val="00E734B6"/>
    <w:rsid w:val="00E736B7"/>
    <w:rsid w:val="00E7427C"/>
    <w:rsid w:val="00E743AB"/>
    <w:rsid w:val="00E744E0"/>
    <w:rsid w:val="00E744E5"/>
    <w:rsid w:val="00E7468E"/>
    <w:rsid w:val="00E75F3C"/>
    <w:rsid w:val="00E76630"/>
    <w:rsid w:val="00E773F6"/>
    <w:rsid w:val="00E77C49"/>
    <w:rsid w:val="00E80797"/>
    <w:rsid w:val="00E819F6"/>
    <w:rsid w:val="00E81C3D"/>
    <w:rsid w:val="00E81E03"/>
    <w:rsid w:val="00E822A2"/>
    <w:rsid w:val="00E82A1F"/>
    <w:rsid w:val="00E82D6F"/>
    <w:rsid w:val="00E8311E"/>
    <w:rsid w:val="00E83D8B"/>
    <w:rsid w:val="00E848D8"/>
    <w:rsid w:val="00E84903"/>
    <w:rsid w:val="00E849E9"/>
    <w:rsid w:val="00E854B6"/>
    <w:rsid w:val="00E86200"/>
    <w:rsid w:val="00E86B30"/>
    <w:rsid w:val="00E86E75"/>
    <w:rsid w:val="00E9055B"/>
    <w:rsid w:val="00E905A9"/>
    <w:rsid w:val="00E90C2A"/>
    <w:rsid w:val="00E914E1"/>
    <w:rsid w:val="00E914E5"/>
    <w:rsid w:val="00E92650"/>
    <w:rsid w:val="00E92AC2"/>
    <w:rsid w:val="00E93767"/>
    <w:rsid w:val="00E9397F"/>
    <w:rsid w:val="00E93F04"/>
    <w:rsid w:val="00E9469B"/>
    <w:rsid w:val="00E957D0"/>
    <w:rsid w:val="00E95F67"/>
    <w:rsid w:val="00E960E7"/>
    <w:rsid w:val="00E96185"/>
    <w:rsid w:val="00E9638A"/>
    <w:rsid w:val="00E96D43"/>
    <w:rsid w:val="00E96D82"/>
    <w:rsid w:val="00E970E7"/>
    <w:rsid w:val="00EA0462"/>
    <w:rsid w:val="00EA0512"/>
    <w:rsid w:val="00EA14C7"/>
    <w:rsid w:val="00EA1967"/>
    <w:rsid w:val="00EA225D"/>
    <w:rsid w:val="00EA2A27"/>
    <w:rsid w:val="00EA3359"/>
    <w:rsid w:val="00EA361D"/>
    <w:rsid w:val="00EA36FD"/>
    <w:rsid w:val="00EA3A7A"/>
    <w:rsid w:val="00EA3C26"/>
    <w:rsid w:val="00EA3C2D"/>
    <w:rsid w:val="00EA3CB9"/>
    <w:rsid w:val="00EA427A"/>
    <w:rsid w:val="00EA44F3"/>
    <w:rsid w:val="00EA563B"/>
    <w:rsid w:val="00EA5F0F"/>
    <w:rsid w:val="00EA62E5"/>
    <w:rsid w:val="00EA6924"/>
    <w:rsid w:val="00EA7020"/>
    <w:rsid w:val="00EA7994"/>
    <w:rsid w:val="00EA7EC2"/>
    <w:rsid w:val="00EB006B"/>
    <w:rsid w:val="00EB1B75"/>
    <w:rsid w:val="00EB1BF8"/>
    <w:rsid w:val="00EB225B"/>
    <w:rsid w:val="00EB2A81"/>
    <w:rsid w:val="00EB2C43"/>
    <w:rsid w:val="00EB2D52"/>
    <w:rsid w:val="00EB35DD"/>
    <w:rsid w:val="00EB39E9"/>
    <w:rsid w:val="00EB3E26"/>
    <w:rsid w:val="00EB3EFC"/>
    <w:rsid w:val="00EB3F73"/>
    <w:rsid w:val="00EB4BCB"/>
    <w:rsid w:val="00EB4C3C"/>
    <w:rsid w:val="00EB5467"/>
    <w:rsid w:val="00EB69CA"/>
    <w:rsid w:val="00EB69D1"/>
    <w:rsid w:val="00EB6D14"/>
    <w:rsid w:val="00EB7B2D"/>
    <w:rsid w:val="00EC0229"/>
    <w:rsid w:val="00EC2121"/>
    <w:rsid w:val="00EC21F0"/>
    <w:rsid w:val="00EC2866"/>
    <w:rsid w:val="00EC3742"/>
    <w:rsid w:val="00EC3C52"/>
    <w:rsid w:val="00EC496C"/>
    <w:rsid w:val="00EC50BF"/>
    <w:rsid w:val="00EC58F1"/>
    <w:rsid w:val="00EC6183"/>
    <w:rsid w:val="00EC64E0"/>
    <w:rsid w:val="00EC67EF"/>
    <w:rsid w:val="00EC7217"/>
    <w:rsid w:val="00EC77E5"/>
    <w:rsid w:val="00EC7906"/>
    <w:rsid w:val="00EC79BC"/>
    <w:rsid w:val="00EC7DF0"/>
    <w:rsid w:val="00ED0ACA"/>
    <w:rsid w:val="00ED0B8D"/>
    <w:rsid w:val="00ED1203"/>
    <w:rsid w:val="00ED17A5"/>
    <w:rsid w:val="00ED22CE"/>
    <w:rsid w:val="00ED30DC"/>
    <w:rsid w:val="00ED408F"/>
    <w:rsid w:val="00ED564F"/>
    <w:rsid w:val="00ED5B31"/>
    <w:rsid w:val="00ED64BD"/>
    <w:rsid w:val="00ED677F"/>
    <w:rsid w:val="00ED70D3"/>
    <w:rsid w:val="00ED74B6"/>
    <w:rsid w:val="00ED78D4"/>
    <w:rsid w:val="00EE0743"/>
    <w:rsid w:val="00EE08FC"/>
    <w:rsid w:val="00EE0A90"/>
    <w:rsid w:val="00EE192E"/>
    <w:rsid w:val="00EE1931"/>
    <w:rsid w:val="00EE2DE0"/>
    <w:rsid w:val="00EE386F"/>
    <w:rsid w:val="00EE5A84"/>
    <w:rsid w:val="00EE6490"/>
    <w:rsid w:val="00EE6D6A"/>
    <w:rsid w:val="00EF020C"/>
    <w:rsid w:val="00EF05A6"/>
    <w:rsid w:val="00EF0B1B"/>
    <w:rsid w:val="00EF0DBC"/>
    <w:rsid w:val="00EF14B7"/>
    <w:rsid w:val="00EF1661"/>
    <w:rsid w:val="00EF1B66"/>
    <w:rsid w:val="00EF1CE5"/>
    <w:rsid w:val="00EF229B"/>
    <w:rsid w:val="00EF26CA"/>
    <w:rsid w:val="00EF2BE7"/>
    <w:rsid w:val="00EF30CD"/>
    <w:rsid w:val="00EF30F6"/>
    <w:rsid w:val="00EF32F7"/>
    <w:rsid w:val="00EF409D"/>
    <w:rsid w:val="00EF41B2"/>
    <w:rsid w:val="00EF45DF"/>
    <w:rsid w:val="00EF5089"/>
    <w:rsid w:val="00EF5801"/>
    <w:rsid w:val="00EF612F"/>
    <w:rsid w:val="00EF6C28"/>
    <w:rsid w:val="00EF6FE0"/>
    <w:rsid w:val="00EF7018"/>
    <w:rsid w:val="00F0050D"/>
    <w:rsid w:val="00F0075C"/>
    <w:rsid w:val="00F01707"/>
    <w:rsid w:val="00F02D03"/>
    <w:rsid w:val="00F02FC2"/>
    <w:rsid w:val="00F03581"/>
    <w:rsid w:val="00F03B2F"/>
    <w:rsid w:val="00F0482B"/>
    <w:rsid w:val="00F0584E"/>
    <w:rsid w:val="00F05BCB"/>
    <w:rsid w:val="00F05FA2"/>
    <w:rsid w:val="00F0629B"/>
    <w:rsid w:val="00F069C7"/>
    <w:rsid w:val="00F06C5B"/>
    <w:rsid w:val="00F07047"/>
    <w:rsid w:val="00F07F07"/>
    <w:rsid w:val="00F1043C"/>
    <w:rsid w:val="00F10CDF"/>
    <w:rsid w:val="00F10CF2"/>
    <w:rsid w:val="00F10D87"/>
    <w:rsid w:val="00F11AF5"/>
    <w:rsid w:val="00F124B5"/>
    <w:rsid w:val="00F12849"/>
    <w:rsid w:val="00F12B2A"/>
    <w:rsid w:val="00F153EC"/>
    <w:rsid w:val="00F1565C"/>
    <w:rsid w:val="00F16CE2"/>
    <w:rsid w:val="00F17060"/>
    <w:rsid w:val="00F17072"/>
    <w:rsid w:val="00F17530"/>
    <w:rsid w:val="00F17B20"/>
    <w:rsid w:val="00F17D8E"/>
    <w:rsid w:val="00F20C40"/>
    <w:rsid w:val="00F210CF"/>
    <w:rsid w:val="00F214CF"/>
    <w:rsid w:val="00F217EA"/>
    <w:rsid w:val="00F21AC8"/>
    <w:rsid w:val="00F222C2"/>
    <w:rsid w:val="00F23414"/>
    <w:rsid w:val="00F234EE"/>
    <w:rsid w:val="00F2418A"/>
    <w:rsid w:val="00F24F6D"/>
    <w:rsid w:val="00F25EC3"/>
    <w:rsid w:val="00F25FF0"/>
    <w:rsid w:val="00F2613B"/>
    <w:rsid w:val="00F263FE"/>
    <w:rsid w:val="00F2643D"/>
    <w:rsid w:val="00F27054"/>
    <w:rsid w:val="00F2721E"/>
    <w:rsid w:val="00F2730D"/>
    <w:rsid w:val="00F27E0D"/>
    <w:rsid w:val="00F27FF4"/>
    <w:rsid w:val="00F3050F"/>
    <w:rsid w:val="00F309BD"/>
    <w:rsid w:val="00F30DAC"/>
    <w:rsid w:val="00F31148"/>
    <w:rsid w:val="00F31623"/>
    <w:rsid w:val="00F31BC7"/>
    <w:rsid w:val="00F32302"/>
    <w:rsid w:val="00F327B6"/>
    <w:rsid w:val="00F331B7"/>
    <w:rsid w:val="00F3399E"/>
    <w:rsid w:val="00F3473F"/>
    <w:rsid w:val="00F34AEB"/>
    <w:rsid w:val="00F35125"/>
    <w:rsid w:val="00F358A7"/>
    <w:rsid w:val="00F35A1E"/>
    <w:rsid w:val="00F35FCA"/>
    <w:rsid w:val="00F36FD9"/>
    <w:rsid w:val="00F372D5"/>
    <w:rsid w:val="00F37C5C"/>
    <w:rsid w:val="00F37E5C"/>
    <w:rsid w:val="00F40D9A"/>
    <w:rsid w:val="00F40FAE"/>
    <w:rsid w:val="00F40FF9"/>
    <w:rsid w:val="00F4184B"/>
    <w:rsid w:val="00F42B4D"/>
    <w:rsid w:val="00F4342D"/>
    <w:rsid w:val="00F44701"/>
    <w:rsid w:val="00F44D04"/>
    <w:rsid w:val="00F45235"/>
    <w:rsid w:val="00F464F2"/>
    <w:rsid w:val="00F46658"/>
    <w:rsid w:val="00F466E6"/>
    <w:rsid w:val="00F500A5"/>
    <w:rsid w:val="00F50D00"/>
    <w:rsid w:val="00F52623"/>
    <w:rsid w:val="00F52DFE"/>
    <w:rsid w:val="00F52E8D"/>
    <w:rsid w:val="00F53571"/>
    <w:rsid w:val="00F53593"/>
    <w:rsid w:val="00F5365A"/>
    <w:rsid w:val="00F54120"/>
    <w:rsid w:val="00F54B67"/>
    <w:rsid w:val="00F563EF"/>
    <w:rsid w:val="00F5643B"/>
    <w:rsid w:val="00F56A5A"/>
    <w:rsid w:val="00F57F6B"/>
    <w:rsid w:val="00F60A57"/>
    <w:rsid w:val="00F60F31"/>
    <w:rsid w:val="00F62218"/>
    <w:rsid w:val="00F62776"/>
    <w:rsid w:val="00F62863"/>
    <w:rsid w:val="00F62ECE"/>
    <w:rsid w:val="00F63487"/>
    <w:rsid w:val="00F638C1"/>
    <w:rsid w:val="00F63E0B"/>
    <w:rsid w:val="00F660BE"/>
    <w:rsid w:val="00F664E0"/>
    <w:rsid w:val="00F66D57"/>
    <w:rsid w:val="00F67060"/>
    <w:rsid w:val="00F70235"/>
    <w:rsid w:val="00F70F03"/>
    <w:rsid w:val="00F714EB"/>
    <w:rsid w:val="00F71529"/>
    <w:rsid w:val="00F717A7"/>
    <w:rsid w:val="00F72D74"/>
    <w:rsid w:val="00F72D82"/>
    <w:rsid w:val="00F73087"/>
    <w:rsid w:val="00F73389"/>
    <w:rsid w:val="00F73721"/>
    <w:rsid w:val="00F74091"/>
    <w:rsid w:val="00F74859"/>
    <w:rsid w:val="00F74BC2"/>
    <w:rsid w:val="00F7538D"/>
    <w:rsid w:val="00F760E3"/>
    <w:rsid w:val="00F76157"/>
    <w:rsid w:val="00F76861"/>
    <w:rsid w:val="00F77B02"/>
    <w:rsid w:val="00F802CD"/>
    <w:rsid w:val="00F8036C"/>
    <w:rsid w:val="00F819F6"/>
    <w:rsid w:val="00F81A94"/>
    <w:rsid w:val="00F81AD6"/>
    <w:rsid w:val="00F82CC1"/>
    <w:rsid w:val="00F8321B"/>
    <w:rsid w:val="00F83224"/>
    <w:rsid w:val="00F83752"/>
    <w:rsid w:val="00F83786"/>
    <w:rsid w:val="00F83C37"/>
    <w:rsid w:val="00F83FAB"/>
    <w:rsid w:val="00F84EAB"/>
    <w:rsid w:val="00F8541C"/>
    <w:rsid w:val="00F855CF"/>
    <w:rsid w:val="00F8560D"/>
    <w:rsid w:val="00F8627C"/>
    <w:rsid w:val="00F865DB"/>
    <w:rsid w:val="00F86F59"/>
    <w:rsid w:val="00F87856"/>
    <w:rsid w:val="00F87E4C"/>
    <w:rsid w:val="00F87F45"/>
    <w:rsid w:val="00F902C9"/>
    <w:rsid w:val="00F90334"/>
    <w:rsid w:val="00F9083B"/>
    <w:rsid w:val="00F9090E"/>
    <w:rsid w:val="00F90C39"/>
    <w:rsid w:val="00F90D11"/>
    <w:rsid w:val="00F92015"/>
    <w:rsid w:val="00F923A4"/>
    <w:rsid w:val="00F93488"/>
    <w:rsid w:val="00F940AC"/>
    <w:rsid w:val="00F941C7"/>
    <w:rsid w:val="00F94378"/>
    <w:rsid w:val="00F95115"/>
    <w:rsid w:val="00F962EC"/>
    <w:rsid w:val="00F96421"/>
    <w:rsid w:val="00F96B56"/>
    <w:rsid w:val="00F97508"/>
    <w:rsid w:val="00F97641"/>
    <w:rsid w:val="00F976C2"/>
    <w:rsid w:val="00F979C1"/>
    <w:rsid w:val="00FA0B01"/>
    <w:rsid w:val="00FA0D05"/>
    <w:rsid w:val="00FA0E87"/>
    <w:rsid w:val="00FA162E"/>
    <w:rsid w:val="00FA1900"/>
    <w:rsid w:val="00FA2AF2"/>
    <w:rsid w:val="00FA2C87"/>
    <w:rsid w:val="00FA2DC0"/>
    <w:rsid w:val="00FA399A"/>
    <w:rsid w:val="00FA39D6"/>
    <w:rsid w:val="00FA39F7"/>
    <w:rsid w:val="00FA3C32"/>
    <w:rsid w:val="00FA3EB4"/>
    <w:rsid w:val="00FA3FA6"/>
    <w:rsid w:val="00FA435B"/>
    <w:rsid w:val="00FA479B"/>
    <w:rsid w:val="00FA4CA9"/>
    <w:rsid w:val="00FA523B"/>
    <w:rsid w:val="00FA5E68"/>
    <w:rsid w:val="00FA65FC"/>
    <w:rsid w:val="00FA6BAD"/>
    <w:rsid w:val="00FA6C95"/>
    <w:rsid w:val="00FA70B0"/>
    <w:rsid w:val="00FA7360"/>
    <w:rsid w:val="00FA74B0"/>
    <w:rsid w:val="00FA7694"/>
    <w:rsid w:val="00FA7840"/>
    <w:rsid w:val="00FA7E75"/>
    <w:rsid w:val="00FA7EF3"/>
    <w:rsid w:val="00FB0597"/>
    <w:rsid w:val="00FB05B1"/>
    <w:rsid w:val="00FB0CF4"/>
    <w:rsid w:val="00FB0ED2"/>
    <w:rsid w:val="00FB158B"/>
    <w:rsid w:val="00FB1668"/>
    <w:rsid w:val="00FB1B56"/>
    <w:rsid w:val="00FB1D54"/>
    <w:rsid w:val="00FB2599"/>
    <w:rsid w:val="00FB259D"/>
    <w:rsid w:val="00FB25BE"/>
    <w:rsid w:val="00FB3284"/>
    <w:rsid w:val="00FB35D6"/>
    <w:rsid w:val="00FB3716"/>
    <w:rsid w:val="00FB37DE"/>
    <w:rsid w:val="00FB39A9"/>
    <w:rsid w:val="00FB40B2"/>
    <w:rsid w:val="00FB42F7"/>
    <w:rsid w:val="00FB47D2"/>
    <w:rsid w:val="00FB55C2"/>
    <w:rsid w:val="00FB5D8A"/>
    <w:rsid w:val="00FB62B3"/>
    <w:rsid w:val="00FB6B8C"/>
    <w:rsid w:val="00FB7E62"/>
    <w:rsid w:val="00FC0442"/>
    <w:rsid w:val="00FC04B5"/>
    <w:rsid w:val="00FC1410"/>
    <w:rsid w:val="00FC1F3E"/>
    <w:rsid w:val="00FC1FDB"/>
    <w:rsid w:val="00FC215E"/>
    <w:rsid w:val="00FC266C"/>
    <w:rsid w:val="00FC2D9C"/>
    <w:rsid w:val="00FC2F89"/>
    <w:rsid w:val="00FC35B3"/>
    <w:rsid w:val="00FC45B5"/>
    <w:rsid w:val="00FC5078"/>
    <w:rsid w:val="00FC54DD"/>
    <w:rsid w:val="00FC5E15"/>
    <w:rsid w:val="00FC63E6"/>
    <w:rsid w:val="00FC6457"/>
    <w:rsid w:val="00FC69D4"/>
    <w:rsid w:val="00FC704E"/>
    <w:rsid w:val="00FC7452"/>
    <w:rsid w:val="00FC7663"/>
    <w:rsid w:val="00FC771D"/>
    <w:rsid w:val="00FC7E94"/>
    <w:rsid w:val="00FD038E"/>
    <w:rsid w:val="00FD08F5"/>
    <w:rsid w:val="00FD0957"/>
    <w:rsid w:val="00FD16C1"/>
    <w:rsid w:val="00FD16F3"/>
    <w:rsid w:val="00FD26C5"/>
    <w:rsid w:val="00FD2C4A"/>
    <w:rsid w:val="00FD2DCD"/>
    <w:rsid w:val="00FD315D"/>
    <w:rsid w:val="00FD31CD"/>
    <w:rsid w:val="00FD323A"/>
    <w:rsid w:val="00FD3F33"/>
    <w:rsid w:val="00FD4ED5"/>
    <w:rsid w:val="00FD5170"/>
    <w:rsid w:val="00FD52E2"/>
    <w:rsid w:val="00FD541C"/>
    <w:rsid w:val="00FD5516"/>
    <w:rsid w:val="00FD6FC3"/>
    <w:rsid w:val="00FD7EA2"/>
    <w:rsid w:val="00FE0538"/>
    <w:rsid w:val="00FE06AD"/>
    <w:rsid w:val="00FE0732"/>
    <w:rsid w:val="00FE0ABA"/>
    <w:rsid w:val="00FE10F1"/>
    <w:rsid w:val="00FE1113"/>
    <w:rsid w:val="00FE1DF5"/>
    <w:rsid w:val="00FE2A31"/>
    <w:rsid w:val="00FE2AF3"/>
    <w:rsid w:val="00FE35F8"/>
    <w:rsid w:val="00FE3C47"/>
    <w:rsid w:val="00FE3D12"/>
    <w:rsid w:val="00FE3F93"/>
    <w:rsid w:val="00FE4799"/>
    <w:rsid w:val="00FE5065"/>
    <w:rsid w:val="00FE54BC"/>
    <w:rsid w:val="00FE5608"/>
    <w:rsid w:val="00FE5EB8"/>
    <w:rsid w:val="00FE612B"/>
    <w:rsid w:val="00FE636D"/>
    <w:rsid w:val="00FE6977"/>
    <w:rsid w:val="00FE6EE0"/>
    <w:rsid w:val="00FE6FCE"/>
    <w:rsid w:val="00FE7B0F"/>
    <w:rsid w:val="00FF0372"/>
    <w:rsid w:val="00FF04C2"/>
    <w:rsid w:val="00FF085F"/>
    <w:rsid w:val="00FF0C17"/>
    <w:rsid w:val="00FF16EB"/>
    <w:rsid w:val="00FF1B5D"/>
    <w:rsid w:val="00FF1E7D"/>
    <w:rsid w:val="00FF2961"/>
    <w:rsid w:val="00FF2C65"/>
    <w:rsid w:val="00FF2F7B"/>
    <w:rsid w:val="00FF42F0"/>
    <w:rsid w:val="00FF44DB"/>
    <w:rsid w:val="00FF4770"/>
    <w:rsid w:val="00FF48CA"/>
    <w:rsid w:val="00FF50CF"/>
    <w:rsid w:val="00FF549F"/>
    <w:rsid w:val="00FF61D7"/>
    <w:rsid w:val="00FF6AB1"/>
    <w:rsid w:val="00FF771B"/>
    <w:rsid w:val="00FF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66353D"/>
  <w15:docId w15:val="{76F88577-D66A-42BC-AB0A-13F68BA6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uiPriority w:val="99"/>
    <w:rsid w:val="00F85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CharCharCharCharCharCharCharCharCharCharCharCharCharCharCharCharCharCharCharCharCharCharCharCharCharCharCharChar1">
    <w:name w:val="Char Char1 Char Char Char Char Char Char Char Char Char Char Char Char Char Char Char Char Char Char Char Char Char Char Char Char Char Char Char Char1"/>
    <w:basedOn w:val="Normal"/>
    <w:rsid w:val="00F87F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C163-80B4-4947-A8C3-9F821AA11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321FF9-1B9D-467F-9CC5-DBB4489C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8965</TotalTime>
  <Pages>13</Pages>
  <Words>12046</Words>
  <Characters>68664</Characters>
  <Application>Microsoft Office Word</Application>
  <DocSecurity>0</DocSecurity>
  <Lines>572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80549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Wannisa Srisuchai</cp:lastModifiedBy>
  <cp:revision>1658</cp:revision>
  <cp:lastPrinted>2018-02-27T12:47:00Z</cp:lastPrinted>
  <dcterms:created xsi:type="dcterms:W3CDTF">2017-02-17T16:17:00Z</dcterms:created>
  <dcterms:modified xsi:type="dcterms:W3CDTF">2018-02-27T19:52:00Z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