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:rsidR="000D77DB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:rsidR="00034161" w:rsidRDefault="00034161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:rsidR="00467A19" w:rsidRDefault="00467A19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การซื้อบริษัทย่อย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เงินลงทุนอื่น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EA4DC6" w:rsidRPr="00EA4DC6" w:rsidRDefault="003776E4" w:rsidP="00EA4DC6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ED567E" w:rsidRPr="00ED567E" w:rsidRDefault="00ED567E" w:rsidP="00ED567E">
      <w:pPr>
        <w:numPr>
          <w:ilvl w:val="0"/>
          <w:numId w:val="4"/>
        </w:numPr>
        <w:rPr>
          <w:rFonts w:ascii="Angsana New" w:hAnsi="Angsana New"/>
          <w:sz w:val="30"/>
          <w:szCs w:val="30"/>
        </w:rPr>
      </w:pPr>
      <w:r w:rsidRPr="00ED567E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</w:p>
    <w:p w:rsidR="003776E4" w:rsidRDefault="004A5110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A5110">
        <w:rPr>
          <w:rFonts w:ascii="Angsana New" w:hAnsi="Angsana New" w:hint="cs"/>
          <w:sz w:val="30"/>
          <w:szCs w:val="30"/>
          <w:cs/>
        </w:rPr>
        <w:t>เงิ</w:t>
      </w:r>
      <w:r w:rsidR="0080164C" w:rsidRPr="004A5110">
        <w:rPr>
          <w:rFonts w:ascii="Angsana New" w:hAnsi="Angsana New"/>
          <w:sz w:val="30"/>
          <w:szCs w:val="30"/>
          <w:cs/>
        </w:rPr>
        <w:t>นลงทุน</w:t>
      </w:r>
      <w:r w:rsidR="0080164C" w:rsidRPr="004A5110">
        <w:rPr>
          <w:rFonts w:ascii="Angsana New" w:hAnsi="Angsana New" w:hint="cs"/>
          <w:sz w:val="30"/>
          <w:szCs w:val="30"/>
          <w:cs/>
        </w:rPr>
        <w:t>ในบริษัท</w:t>
      </w:r>
      <w:r w:rsidR="00ED567E">
        <w:rPr>
          <w:rFonts w:ascii="Angsana New" w:hAnsi="Angsana New" w:hint="cs"/>
          <w:sz w:val="30"/>
          <w:szCs w:val="30"/>
          <w:cs/>
        </w:rPr>
        <w:t>ย่อย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เงินลงทุนระยะยาวในกิจการที่เกี่ยวข้องกัน</w:t>
      </w:r>
    </w:p>
    <w:p w:rsidR="003776E4" w:rsidRPr="00275212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275212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F50929">
        <w:rPr>
          <w:rFonts w:ascii="Angsana New" w:hAnsi="Angsana New" w:hint="cs"/>
          <w:sz w:val="30"/>
          <w:szCs w:val="30"/>
          <w:cs/>
        </w:rPr>
        <w:t xml:space="preserve"> </w:t>
      </w:r>
    </w:p>
    <w:p w:rsidR="003776E4" w:rsidRPr="002D13A3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ภาษีเงินได้รอการตัดบัญชี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หนี้สิน</w:t>
      </w:r>
      <w:r w:rsidRPr="00F50929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3776E4" w:rsidRPr="006A42AE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:rsidR="003776E4" w:rsidRDefault="00467A19" w:rsidP="00394717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7F0D38">
        <w:rPr>
          <w:rFonts w:ascii="Angsana New" w:hAnsi="Angsana New" w:hint="cs"/>
          <w:sz w:val="30"/>
          <w:szCs w:val="30"/>
          <w:cs/>
        </w:rPr>
        <w:t>ไม่หมุนเวียน</w:t>
      </w:r>
      <w:r w:rsidR="00394717" w:rsidRPr="00394717">
        <w:rPr>
          <w:rFonts w:ascii="Angsana New" w:hAnsi="Angsana New"/>
          <w:sz w:val="30"/>
          <w:szCs w:val="30"/>
          <w:cs/>
        </w:rPr>
        <w:t>สำหรับผลประโยชน์พนักงาน</w:t>
      </w:r>
    </w:p>
    <w:p w:rsidR="003776E4" w:rsidRDefault="003776E4" w:rsidP="000C4E04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ทุนเรือนหุ้น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>ทุนซื้อคืน</w:t>
      </w:r>
      <w:r w:rsidRPr="00F50929">
        <w:rPr>
          <w:rFonts w:ascii="Angsana New" w:hAnsi="Angsana New"/>
          <w:sz w:val="30"/>
          <w:szCs w:val="30"/>
          <w:cs/>
        </w:rPr>
        <w:t>ที่ถือโดยบริษัทย่อย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สำรอง</w:t>
      </w:r>
    </w:p>
    <w:p w:rsidR="008114E8" w:rsidRDefault="008114E8" w:rsidP="008114E8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F964E0" w:rsidRPr="00D76DBD" w:rsidRDefault="00F964E0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รายได้จากการลงทุน</w:t>
      </w:r>
      <w:bookmarkStart w:id="0" w:name="_GoBack"/>
      <w:bookmarkEnd w:id="0"/>
    </w:p>
    <w:p w:rsidR="00F964E0" w:rsidRPr="008114E8" w:rsidRDefault="00F964E0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/>
          <w:sz w:val="30"/>
          <w:szCs w:val="30"/>
          <w:cs/>
        </w:rPr>
        <w:t>รายได้อื่น</w:t>
      </w:r>
    </w:p>
    <w:p w:rsidR="00F964E0" w:rsidRPr="00D76DBD" w:rsidRDefault="007F0D38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</w:p>
    <w:p w:rsidR="00F964E0" w:rsidRPr="00D76DBD" w:rsidRDefault="00F964E0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ค่าใช้จ่ายในการบริหาร</w:t>
      </w:r>
    </w:p>
    <w:p w:rsidR="00F964E0" w:rsidRPr="00F964E0" w:rsidRDefault="00F964E0" w:rsidP="00F964E0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ค่าใช้จ่ายผลประโยชน์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D76DBD">
        <w:rPr>
          <w:rFonts w:ascii="Angsana New" w:hAnsi="Angsana New" w:hint="cs"/>
          <w:sz w:val="30"/>
          <w:szCs w:val="30"/>
          <w:cs/>
        </w:rPr>
        <w:t>พนักงาน</w:t>
      </w:r>
    </w:p>
    <w:p w:rsidR="009E3AD9" w:rsidRPr="00907CA5" w:rsidRDefault="009E3AD9" w:rsidP="009E3AD9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:rsidR="009E3AD9" w:rsidRPr="00907CA5" w:rsidRDefault="009E3AD9" w:rsidP="009E3AD9">
      <w:pPr>
        <w:spacing w:line="320" w:lineRule="exact"/>
        <w:rPr>
          <w:sz w:val="20"/>
          <w:szCs w:val="20"/>
          <w:lang w:val="en-US"/>
        </w:rPr>
      </w:pPr>
    </w:p>
    <w:p w:rsidR="003776E4" w:rsidRPr="00D76DB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:rsidR="003776E4" w:rsidRPr="00D76DB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  <w:lang w:val="en-US"/>
        </w:rPr>
        <w:t>ต้นทุนทางการเงิน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สิทธิประโยชน์จากการ</w:t>
      </w:r>
      <w:r w:rsidRPr="00F50929">
        <w:rPr>
          <w:rFonts w:ascii="Angsana New" w:hAnsi="Angsana New"/>
          <w:sz w:val="30"/>
          <w:szCs w:val="30"/>
          <w:cs/>
        </w:rPr>
        <w:t>ส่งเสริมการลงทุน</w:t>
      </w:r>
    </w:p>
    <w:p w:rsidR="003776E4" w:rsidRPr="00DA15C2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กำไร</w:t>
      </w:r>
      <w:r w:rsidR="00ED567E">
        <w:rPr>
          <w:rFonts w:ascii="Angsana New" w:hAnsi="Angsana New" w:hint="cs"/>
          <w:sz w:val="30"/>
          <w:szCs w:val="30"/>
          <w:cs/>
        </w:rPr>
        <w:t xml:space="preserve"> (ขาดทุน</w:t>
      </w:r>
      <w:r w:rsidR="00ED567E">
        <w:rPr>
          <w:rFonts w:ascii="Angsana New" w:hAnsi="Angsana New"/>
          <w:sz w:val="30"/>
          <w:szCs w:val="30"/>
          <w:lang w:val="en-US"/>
        </w:rPr>
        <w:t xml:space="preserve">) </w:t>
      </w:r>
      <w:r w:rsidRPr="00F50929">
        <w:rPr>
          <w:rFonts w:ascii="Angsana New" w:hAnsi="Angsana New"/>
          <w:sz w:val="30"/>
          <w:szCs w:val="30"/>
          <w:cs/>
        </w:rPr>
        <w:t>ต่อหุ้น</w:t>
      </w:r>
      <w:r w:rsidR="0080164C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:rsidR="00996217" w:rsidRDefault="00996217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:rsidR="007B2482" w:rsidRPr="00E06DE8" w:rsidRDefault="000D77DB" w:rsidP="00602254">
      <w:pPr>
        <w:pStyle w:val="Bo-C1Content"/>
      </w:pPr>
      <w:r>
        <w:rPr>
          <w:cs/>
        </w:rPr>
        <w:br w:type="page"/>
      </w:r>
      <w:r w:rsidR="00203EEF" w:rsidRPr="00E06DE8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7B2482" w:rsidRPr="003713EA" w:rsidRDefault="007B2482" w:rsidP="001C3BBD">
      <w:pPr>
        <w:pStyle w:val="Bo-Blankline"/>
        <w:rPr>
          <w:sz w:val="18"/>
          <w:szCs w:val="18"/>
        </w:rPr>
      </w:pPr>
    </w:p>
    <w:p w:rsidR="007B2482" w:rsidRPr="00E06DE8" w:rsidRDefault="00203EEF" w:rsidP="00602254">
      <w:pPr>
        <w:pStyle w:val="Bo-C1Content"/>
        <w:rPr>
          <w:cs/>
          <w:lang w:val="en-US"/>
        </w:rPr>
      </w:pPr>
      <w:r w:rsidRPr="00E06DE8">
        <w:rPr>
          <w:cs/>
        </w:rPr>
        <w:t xml:space="preserve">งบการเงินนี้ได้รับอนุมัติให้ออกงบการเงินจากคณะกรรมการตรวจสอบตามการมอบหมายจากคณะกรรมการบริษัท เมื่อวันที่ </w:t>
      </w:r>
      <w:r w:rsidR="004E410B">
        <w:rPr>
          <w:lang w:val="en-US"/>
        </w:rPr>
        <w:t>27</w:t>
      </w:r>
      <w:r w:rsidR="00467A19">
        <w:rPr>
          <w:lang w:val="en-US"/>
        </w:rPr>
        <w:t xml:space="preserve"> </w:t>
      </w:r>
      <w:r w:rsidR="00467A19">
        <w:rPr>
          <w:rFonts w:hint="cs"/>
          <w:cs/>
          <w:lang w:val="en-US"/>
        </w:rPr>
        <w:t xml:space="preserve">กุมภาพันธ์ </w:t>
      </w:r>
      <w:r w:rsidR="00884953">
        <w:t>2560</w:t>
      </w:r>
    </w:p>
    <w:p w:rsidR="007B2482" w:rsidRPr="003713EA" w:rsidRDefault="007B2482" w:rsidP="00DE5792">
      <w:pPr>
        <w:pStyle w:val="BodyText"/>
        <w:spacing w:after="0" w:line="240" w:lineRule="auto"/>
        <w:ind w:right="-43"/>
        <w:jc w:val="thaiDistribute"/>
        <w:rPr>
          <w:rFonts w:ascii="Angsana New" w:hAnsi="Angsana New"/>
          <w:sz w:val="18"/>
          <w:szCs w:val="18"/>
          <w:cs/>
        </w:rPr>
      </w:pPr>
    </w:p>
    <w:p w:rsidR="007B2482" w:rsidRPr="00E06DE8" w:rsidRDefault="007B2482" w:rsidP="00C87474">
      <w:pPr>
        <w:pStyle w:val="Caption"/>
        <w:ind w:hanging="900"/>
      </w:pPr>
      <w:r w:rsidRPr="00E06DE8">
        <w:rPr>
          <w:cs/>
        </w:rPr>
        <w:t>ข้อมูลทั่วไป</w:t>
      </w:r>
    </w:p>
    <w:p w:rsidR="007B2482" w:rsidRPr="00E06DE8" w:rsidRDefault="007B2482" w:rsidP="001C3BBD">
      <w:pPr>
        <w:pStyle w:val="Bo-Blankline"/>
        <w:rPr>
          <w:cs/>
        </w:rPr>
      </w:pPr>
    </w:p>
    <w:p w:rsidR="007B2482" w:rsidRPr="00E06DE8" w:rsidRDefault="007B2482" w:rsidP="00602254">
      <w:pPr>
        <w:pStyle w:val="Bo-C1Content"/>
      </w:pPr>
      <w:r w:rsidRPr="00E06DE8">
        <w:rPr>
          <w:cs/>
        </w:rPr>
        <w:t>บริษัท ทีพีไอ โพ</w:t>
      </w:r>
      <w:proofErr w:type="spellStart"/>
      <w:r w:rsidRPr="00E06DE8">
        <w:rPr>
          <w:cs/>
        </w:rPr>
        <w:t>ลีน</w:t>
      </w:r>
      <w:proofErr w:type="spellEnd"/>
      <w:r w:rsidRPr="00E06DE8">
        <w:rPr>
          <w:cs/>
        </w:rPr>
        <w:t xml:space="preserve"> จำกัด </w:t>
      </w:r>
      <w:r w:rsidRPr="00E06DE8">
        <w:t>(</w:t>
      </w:r>
      <w:r w:rsidRPr="00E06DE8">
        <w:rPr>
          <w:cs/>
        </w:rPr>
        <w:t>มหาชน</w:t>
      </w:r>
      <w:r w:rsidRPr="00E06DE8">
        <w:t>) “</w:t>
      </w:r>
      <w:r w:rsidRPr="00E06DE8">
        <w:rPr>
          <w:cs/>
        </w:rPr>
        <w:t>บริษัท</w:t>
      </w:r>
      <w:r w:rsidRPr="00E06DE8">
        <w:rPr>
          <w:lang w:val="en-US"/>
        </w:rPr>
        <w:t xml:space="preserve">” </w:t>
      </w:r>
      <w:r w:rsidRPr="00E06DE8">
        <w:rPr>
          <w:cs/>
        </w:rPr>
        <w:t>เป็นนิติบุคคล</w:t>
      </w:r>
      <w:r w:rsidRPr="00E06DE8">
        <w:rPr>
          <w:cs/>
          <w:lang w:val="en-US"/>
        </w:rPr>
        <w:t>ที่จัดตั้งขึ้นใน</w:t>
      </w:r>
      <w:r w:rsidRPr="00E06DE8">
        <w:rPr>
          <w:cs/>
        </w:rPr>
        <w:t>ประเทศไทย</w:t>
      </w:r>
      <w:r w:rsidR="006C03F4" w:rsidRPr="00E06DE8">
        <w:rPr>
          <w:cs/>
        </w:rPr>
        <w:t xml:space="preserve"> </w:t>
      </w:r>
      <w:r w:rsidRPr="00E06DE8">
        <w:rPr>
          <w:cs/>
        </w:rPr>
        <w:t>และ</w:t>
      </w:r>
      <w:r w:rsidR="00010620" w:rsidRPr="00E06DE8">
        <w:rPr>
          <w:cs/>
        </w:rPr>
        <w:t>มี</w:t>
      </w:r>
      <w:r w:rsidRPr="00E06DE8">
        <w:rPr>
          <w:cs/>
        </w:rPr>
        <w:t xml:space="preserve">ที่อยู่จดทะเบียนตั้งอยู่เลขที่ </w:t>
      </w:r>
      <w:r w:rsidR="00884953">
        <w:t>26</w:t>
      </w:r>
      <w:r w:rsidRPr="00E06DE8">
        <w:t>/</w:t>
      </w:r>
      <w:r w:rsidR="00884953">
        <w:t>56</w:t>
      </w:r>
      <w:r w:rsidRPr="00E06DE8">
        <w:t xml:space="preserve"> </w:t>
      </w:r>
      <w:r w:rsidRPr="00E06DE8">
        <w:rPr>
          <w:cs/>
        </w:rPr>
        <w:t>อาคารทีพีไอ ทาว</w:t>
      </w:r>
      <w:proofErr w:type="spellStart"/>
      <w:r w:rsidRPr="00E06DE8">
        <w:rPr>
          <w:cs/>
        </w:rPr>
        <w:t>เวอร์</w:t>
      </w:r>
      <w:proofErr w:type="spellEnd"/>
      <w:r w:rsidRPr="00E06DE8">
        <w:rPr>
          <w:cs/>
        </w:rPr>
        <w:t xml:space="preserve"> ถนนจันทน์ตัดใหม่ ทุ่งมหาเมฆ สาทร กรุงเทพฯ</w:t>
      </w:r>
    </w:p>
    <w:p w:rsidR="007B2482" w:rsidRPr="003713EA" w:rsidRDefault="007B2482" w:rsidP="001C3BBD">
      <w:pPr>
        <w:pStyle w:val="Bo-Blankline"/>
        <w:rPr>
          <w:sz w:val="18"/>
          <w:szCs w:val="18"/>
          <w:cs/>
        </w:rPr>
      </w:pPr>
    </w:p>
    <w:p w:rsidR="00BB1643" w:rsidRPr="00E06DE8" w:rsidRDefault="007B2482" w:rsidP="00602254">
      <w:pPr>
        <w:pStyle w:val="Bo-C1Content"/>
        <w:rPr>
          <w:lang w:val="en-US"/>
        </w:rPr>
      </w:pPr>
      <w:r w:rsidRPr="00E06DE8">
        <w:rPr>
          <w:cs/>
        </w:rPr>
        <w:t>บริษัทจดทะเบียนกับตลาดหลักทรัพย์แห่งประเทศไทย</w:t>
      </w:r>
      <w:r w:rsidR="00415B89" w:rsidRPr="00E06DE8">
        <w:rPr>
          <w:cs/>
        </w:rPr>
        <w:t>เมื่อ</w:t>
      </w:r>
      <w:r w:rsidRPr="00E06DE8">
        <w:rPr>
          <w:cs/>
        </w:rPr>
        <w:t>เดือน</w:t>
      </w:r>
      <w:r w:rsidRPr="00E06DE8">
        <w:rPr>
          <w:cs/>
          <w:lang w:val="en-US"/>
        </w:rPr>
        <w:t>พฤศจิกายน</w:t>
      </w:r>
      <w:r w:rsidR="00BB1643" w:rsidRPr="00E06DE8">
        <w:rPr>
          <w:cs/>
          <w:lang w:val="en-US"/>
        </w:rPr>
        <w:t xml:space="preserve"> </w:t>
      </w:r>
      <w:r w:rsidR="00884953">
        <w:rPr>
          <w:cs/>
          <w:lang w:val="en-US"/>
        </w:rPr>
        <w:t>2533</w:t>
      </w:r>
    </w:p>
    <w:p w:rsidR="00BB1643" w:rsidRPr="003713EA" w:rsidRDefault="00BB1643" w:rsidP="001C3BBD">
      <w:pPr>
        <w:pStyle w:val="Bo-Blankline"/>
        <w:rPr>
          <w:sz w:val="18"/>
          <w:szCs w:val="18"/>
        </w:rPr>
      </w:pPr>
    </w:p>
    <w:p w:rsidR="00BB1643" w:rsidRPr="00E06DE8" w:rsidRDefault="00394717" w:rsidP="00602254">
      <w:pPr>
        <w:pStyle w:val="Bo-C1Content"/>
      </w:pPr>
      <w:r w:rsidRPr="00394717">
        <w:rPr>
          <w:cs/>
        </w:rPr>
        <w:t xml:space="preserve">บริษัทมีอุตสาหกรรมหลัก </w:t>
      </w:r>
      <w:r w:rsidR="00884953">
        <w:rPr>
          <w:cs/>
        </w:rPr>
        <w:t>3</w:t>
      </w:r>
      <w:r w:rsidRPr="00394717">
        <w:rPr>
          <w:cs/>
        </w:rPr>
        <w:t xml:space="preserve"> ประเภท และมีศูนย์จำหน่ายสินค้า </w:t>
      </w:r>
      <w:r w:rsidR="00884953">
        <w:rPr>
          <w:cs/>
        </w:rPr>
        <w:t>18</w:t>
      </w:r>
      <w:r w:rsidRPr="00394717">
        <w:rPr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 </w:t>
      </w:r>
      <w:r w:rsidR="00884953">
        <w:rPr>
          <w:cs/>
        </w:rPr>
        <w:t>8</w:t>
      </w:r>
      <w:r w:rsidRPr="00394717">
        <w:rPr>
          <w:cs/>
        </w:rPr>
        <w:t xml:space="preserve"> แห่ง ซึ่งประกอบด้วยโรงงานผลิตปูนซีเมนต์ </w:t>
      </w:r>
      <w:r w:rsidR="00884953">
        <w:rPr>
          <w:cs/>
        </w:rPr>
        <w:t>4</w:t>
      </w:r>
      <w:r w:rsidRPr="00394717">
        <w:rPr>
          <w:cs/>
        </w:rPr>
        <w:t xml:space="preserve"> แห่ง และโรงงานผลิตปูนสำเร็จรูป </w:t>
      </w:r>
      <w:r w:rsidR="00884953">
        <w:rPr>
          <w:cs/>
        </w:rPr>
        <w:t>4</w:t>
      </w:r>
      <w:r w:rsidRPr="00394717">
        <w:rPr>
          <w:cs/>
        </w:rPr>
        <w:t xml:space="preserve"> 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394717">
        <w:t xml:space="preserve">LDPE </w:t>
      </w:r>
      <w:r w:rsidRPr="00394717">
        <w:rPr>
          <w:cs/>
        </w:rPr>
        <w:t xml:space="preserve">และ </w:t>
      </w:r>
      <w:r w:rsidRPr="00394717">
        <w:t xml:space="preserve">EVA </w:t>
      </w:r>
      <w:r w:rsidR="00884953">
        <w:rPr>
          <w:cs/>
        </w:rPr>
        <w:t>2</w:t>
      </w:r>
      <w:r w:rsidRPr="00394717">
        <w:rPr>
          <w:cs/>
        </w:rPr>
        <w:t xml:space="preserve"> แห่ง </w:t>
      </w:r>
      <w:r w:rsidR="00D817F9" w:rsidRPr="00E06DE8">
        <w:rPr>
          <w:cs/>
        </w:rPr>
        <w:t>รายละเอียดของ</w:t>
      </w:r>
      <w:r w:rsidR="00BB1643" w:rsidRPr="00E06DE8">
        <w:rPr>
          <w:cs/>
        </w:rPr>
        <w:t>บริษัทย่อย</w:t>
      </w:r>
      <w:r w:rsidR="00CC3D39" w:rsidRPr="00E06DE8">
        <w:rPr>
          <w:cs/>
        </w:rPr>
        <w:t>ทางตรงและทางอ้อม</w:t>
      </w:r>
      <w:r w:rsidR="006D1BA1" w:rsidRPr="00E06DE8">
        <w:rPr>
          <w:cs/>
        </w:rPr>
        <w:t xml:space="preserve"> </w:t>
      </w:r>
      <w:r w:rsidR="000D77DB" w:rsidRPr="00E06DE8">
        <w:rPr>
          <w:cs/>
        </w:rPr>
        <w:t>ณ วันที่</w:t>
      </w:r>
      <w:r w:rsidR="00D83B21" w:rsidRPr="00E06DE8">
        <w:rPr>
          <w:cs/>
        </w:rPr>
        <w:t xml:space="preserve"> </w:t>
      </w:r>
      <w:r w:rsidR="00884953">
        <w:rPr>
          <w:cs/>
        </w:rPr>
        <w:t>31</w:t>
      </w:r>
      <w:r w:rsidR="00B929E4" w:rsidRPr="00E06DE8">
        <w:rPr>
          <w:cs/>
        </w:rPr>
        <w:t xml:space="preserve"> ธันวาคม </w:t>
      </w:r>
      <w:r w:rsidR="00884953">
        <w:rPr>
          <w:cs/>
        </w:rPr>
        <w:t>25</w:t>
      </w:r>
      <w:r w:rsidR="00884953">
        <w:t>60</w:t>
      </w:r>
      <w:r w:rsidR="00B929E4" w:rsidRPr="00E06DE8">
        <w:rPr>
          <w:cs/>
        </w:rPr>
        <w:t xml:space="preserve"> และ </w:t>
      </w:r>
      <w:r w:rsidR="00884953">
        <w:rPr>
          <w:cs/>
        </w:rPr>
        <w:t>255</w:t>
      </w:r>
      <w:r w:rsidR="00884953">
        <w:t>9</w:t>
      </w:r>
      <w:r w:rsidR="0014154A" w:rsidRPr="00E06DE8">
        <w:rPr>
          <w:cs/>
        </w:rPr>
        <w:t xml:space="preserve"> </w:t>
      </w:r>
      <w:r w:rsidR="00275DAE" w:rsidRPr="00E06DE8">
        <w:rPr>
          <w:cs/>
        </w:rPr>
        <w:t>มี</w:t>
      </w:r>
      <w:r w:rsidR="00BB1643" w:rsidRPr="00E06DE8">
        <w:rPr>
          <w:cs/>
        </w:rPr>
        <w:t>ดังนี้</w:t>
      </w:r>
    </w:p>
    <w:p w:rsidR="00DE5792" w:rsidRPr="003713EA" w:rsidRDefault="00DE5792" w:rsidP="001C3BBD">
      <w:pPr>
        <w:pStyle w:val="Bo-Blankline"/>
        <w:rPr>
          <w:sz w:val="18"/>
          <w:szCs w:val="18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080"/>
        <w:gridCol w:w="1080"/>
        <w:gridCol w:w="1089"/>
      </w:tblGrid>
      <w:tr w:rsidR="00EE4A92" w:rsidRPr="00610483" w:rsidTr="00467A19">
        <w:trPr>
          <w:cantSplit/>
          <w:tblHeader/>
        </w:trPr>
        <w:tc>
          <w:tcPr>
            <w:tcW w:w="2880" w:type="dxa"/>
            <w:vAlign w:val="bottom"/>
          </w:tcPr>
          <w:p w:rsidR="00EE4A92" w:rsidRPr="00610483" w:rsidRDefault="00A03FF7" w:rsidP="00DA7A3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ชื่อกิจการ</w:t>
            </w:r>
          </w:p>
        </w:tc>
        <w:tc>
          <w:tcPr>
            <w:tcW w:w="3060" w:type="dxa"/>
            <w:vAlign w:val="bottom"/>
          </w:tcPr>
          <w:p w:rsidR="00EE4A92" w:rsidRPr="00571A54" w:rsidRDefault="00A03FF7" w:rsidP="00A03FF7">
            <w:pPr>
              <w:pStyle w:val="zsubject"/>
              <w:tabs>
                <w:tab w:val="left" w:pos="-134"/>
              </w:tabs>
              <w:spacing w:after="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EE4A92" w:rsidRPr="00610483" w:rsidRDefault="00EE4A92" w:rsidP="001C3BB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  <w:r w:rsidR="00A03F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br/>
            </w:r>
            <w:r w:rsidR="00A03FF7" w:rsidRPr="006104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ที่กิจการจัดตั้ง</w:t>
            </w:r>
          </w:p>
        </w:tc>
        <w:tc>
          <w:tcPr>
            <w:tcW w:w="2169" w:type="dxa"/>
            <w:gridSpan w:val="2"/>
            <w:vAlign w:val="bottom"/>
          </w:tcPr>
          <w:p w:rsidR="00EE4A92" w:rsidRPr="00610483" w:rsidRDefault="00DA127B" w:rsidP="001C3BB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br/>
              <w:t xml:space="preserve">โดยตรง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 xml:space="preserve">/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โดยอ้อม</w:t>
            </w:r>
          </w:p>
        </w:tc>
      </w:tr>
      <w:tr w:rsidR="00EE4A92" w:rsidRPr="00610483" w:rsidTr="00467A19">
        <w:trPr>
          <w:cantSplit/>
          <w:tblHeader/>
        </w:trPr>
        <w:tc>
          <w:tcPr>
            <w:tcW w:w="2880" w:type="dxa"/>
          </w:tcPr>
          <w:p w:rsidR="00EE4A92" w:rsidRPr="00610483" w:rsidRDefault="00EE4A92" w:rsidP="001C3BB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60" w:type="dxa"/>
          </w:tcPr>
          <w:p w:rsidR="00EE4A92" w:rsidRPr="00610483" w:rsidRDefault="00EE4A92" w:rsidP="001C3BBD">
            <w:pPr>
              <w:pStyle w:val="zsubject"/>
              <w:tabs>
                <w:tab w:val="left" w:pos="-134"/>
              </w:tabs>
              <w:spacing w:after="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EE4A92" w:rsidRPr="00610483" w:rsidRDefault="00EE4A92" w:rsidP="001C3BB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EE4A92" w:rsidRPr="00610483" w:rsidRDefault="00884953" w:rsidP="0000532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089" w:type="dxa"/>
          </w:tcPr>
          <w:p w:rsidR="00EE4A92" w:rsidRPr="00610483" w:rsidRDefault="00884953" w:rsidP="0000532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</w:tr>
      <w:tr w:rsidR="00987E2D" w:rsidRPr="00610483" w:rsidTr="00467A19">
        <w:trPr>
          <w:cantSplit/>
          <w:tblHeader/>
        </w:trPr>
        <w:tc>
          <w:tcPr>
            <w:tcW w:w="2880" w:type="dxa"/>
          </w:tcPr>
          <w:p w:rsidR="00987E2D" w:rsidRPr="00610483" w:rsidRDefault="00987E2D" w:rsidP="001C3BB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3060" w:type="dxa"/>
          </w:tcPr>
          <w:p w:rsidR="00987E2D" w:rsidRPr="00610483" w:rsidRDefault="00987E2D" w:rsidP="001C3B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987E2D" w:rsidRPr="00610483" w:rsidRDefault="00987E2D" w:rsidP="001C3B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9" w:type="dxa"/>
            <w:gridSpan w:val="2"/>
          </w:tcPr>
          <w:p w:rsidR="00987E2D" w:rsidRPr="00987E2D" w:rsidRDefault="00987E2D" w:rsidP="001C3BB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987E2D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987E2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ร้อยละ)</w:t>
            </w:r>
          </w:p>
        </w:tc>
      </w:tr>
      <w:tr w:rsidR="00EE4A92" w:rsidRPr="00610483" w:rsidTr="00467A19">
        <w:trPr>
          <w:cantSplit/>
        </w:trPr>
        <w:tc>
          <w:tcPr>
            <w:tcW w:w="2880" w:type="dxa"/>
          </w:tcPr>
          <w:p w:rsidR="00EE4A92" w:rsidRPr="00610483" w:rsidRDefault="00EE4A92" w:rsidP="001C3BB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บริษัทย่อยทางตรง</w:t>
            </w:r>
          </w:p>
        </w:tc>
        <w:tc>
          <w:tcPr>
            <w:tcW w:w="3060" w:type="dxa"/>
          </w:tcPr>
          <w:p w:rsidR="00EE4A92" w:rsidRPr="00610483" w:rsidRDefault="00EE4A92" w:rsidP="001C3B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EE4A92" w:rsidRPr="00610483" w:rsidRDefault="00EE4A92" w:rsidP="001C3B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EE4A92" w:rsidRPr="00610483" w:rsidRDefault="00EE4A92" w:rsidP="001C3B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EE4A92" w:rsidRPr="00610483" w:rsidRDefault="00EE4A92" w:rsidP="001C3B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71A54" w:rsidRPr="00610483" w:rsidTr="00467A19">
        <w:trPr>
          <w:cantSplit/>
        </w:trPr>
        <w:tc>
          <w:tcPr>
            <w:tcW w:w="2880" w:type="dxa"/>
          </w:tcPr>
          <w:p w:rsidR="00571A54" w:rsidRPr="00610483" w:rsidRDefault="00571A54" w:rsidP="00571A54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คอนกรีต จำกัด</w:t>
            </w:r>
          </w:p>
        </w:tc>
        <w:tc>
          <w:tcPr>
            <w:tcW w:w="3060" w:type="dxa"/>
          </w:tcPr>
          <w:p w:rsidR="00571A54" w:rsidRPr="00610483" w:rsidRDefault="00571A54" w:rsidP="00571A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ผลิตและจำหน่ายคอนกรีตผสมเสร็จ</w:t>
            </w:r>
          </w:p>
        </w:tc>
        <w:tc>
          <w:tcPr>
            <w:tcW w:w="1080" w:type="dxa"/>
          </w:tcPr>
          <w:p w:rsidR="00571A54" w:rsidRPr="00610483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571A54" w:rsidRPr="009A176D" w:rsidRDefault="00884953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571A54" w:rsidRPr="009A176D" w:rsidRDefault="00884953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571A54" w:rsidRPr="00610483" w:rsidTr="00467A19">
        <w:trPr>
          <w:cantSplit/>
        </w:trPr>
        <w:tc>
          <w:tcPr>
            <w:tcW w:w="2880" w:type="dxa"/>
          </w:tcPr>
          <w:p w:rsidR="00571A54" w:rsidRPr="00610483" w:rsidRDefault="00571A54" w:rsidP="00571A54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โพ</w:t>
            </w:r>
            <w:proofErr w:type="spellStart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ลีน</w:t>
            </w:r>
            <w:proofErr w:type="spellEnd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เพาเวอร์ จำกัด  </w:t>
            </w:r>
          </w:p>
        </w:tc>
        <w:tc>
          <w:tcPr>
            <w:tcW w:w="3060" w:type="dxa"/>
          </w:tcPr>
          <w:p w:rsidR="00571A54" w:rsidRPr="00610483" w:rsidRDefault="00571A54" w:rsidP="00571A54">
            <w:pPr>
              <w:tabs>
                <w:tab w:val="left" w:pos="702"/>
                <w:tab w:val="center" w:pos="5511"/>
              </w:tabs>
              <w:spacing w:line="240" w:lineRule="atLeast"/>
              <w:ind w:right="33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จำหน่ายก๊าซโซ</w:t>
            </w:r>
            <w:proofErr w:type="spellStart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ลีน</w:t>
            </w:r>
            <w:proofErr w:type="spellEnd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น้ำมันดีเซล</w:t>
            </w:r>
          </w:p>
        </w:tc>
        <w:tc>
          <w:tcPr>
            <w:tcW w:w="1080" w:type="dxa"/>
          </w:tcPr>
          <w:p w:rsidR="00571A54" w:rsidRPr="00610483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571A54" w:rsidRPr="009A176D" w:rsidRDefault="00884953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70</w:t>
            </w:r>
            <w:r w:rsidR="00571A5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24</w:t>
            </w:r>
          </w:p>
        </w:tc>
        <w:tc>
          <w:tcPr>
            <w:tcW w:w="1089" w:type="dxa"/>
          </w:tcPr>
          <w:p w:rsidR="00571A54" w:rsidRPr="009A176D" w:rsidRDefault="00884953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00532C" w:rsidRPr="00610483" w:rsidTr="00467A19">
        <w:trPr>
          <w:cantSplit/>
        </w:trPr>
        <w:tc>
          <w:tcPr>
            <w:tcW w:w="2880" w:type="dxa"/>
          </w:tcPr>
          <w:p w:rsidR="0000532C" w:rsidRPr="00610483" w:rsidRDefault="0000532C" w:rsidP="00571A54">
            <w:pPr>
              <w:spacing w:line="240" w:lineRule="atLeast"/>
              <w:ind w:left="162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มหาชน) </w:t>
            </w:r>
            <w:r w:rsidR="00571A5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(ดูหมายเหตุ </w:t>
            </w:r>
            <w:r w:rsidR="0088495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12</w:t>
            </w:r>
            <w:r w:rsidR="00571A5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)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3060" w:type="dxa"/>
          </w:tcPr>
          <w:p w:rsidR="0000532C" w:rsidRPr="00A8222E" w:rsidRDefault="0000532C" w:rsidP="0000532C">
            <w:pPr>
              <w:spacing w:line="240" w:lineRule="atLeast"/>
              <w:ind w:left="158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A8222E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และก๊าซธรรมชาติ / ผลิตและจำหน่าย</w:t>
            </w:r>
          </w:p>
        </w:tc>
        <w:tc>
          <w:tcPr>
            <w:tcW w:w="1080" w:type="dxa"/>
          </w:tcPr>
          <w:p w:rsidR="0000532C" w:rsidRPr="00610483" w:rsidRDefault="0000532C" w:rsidP="0000532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00532C" w:rsidRPr="00610483" w:rsidRDefault="0000532C" w:rsidP="0000532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00532C" w:rsidRPr="00610483" w:rsidRDefault="0000532C" w:rsidP="0000532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00532C" w:rsidRPr="00610483" w:rsidTr="00467A19">
        <w:trPr>
          <w:cantSplit/>
        </w:trPr>
        <w:tc>
          <w:tcPr>
            <w:tcW w:w="2880" w:type="dxa"/>
          </w:tcPr>
          <w:p w:rsidR="0000532C" w:rsidRPr="00610483" w:rsidRDefault="0000532C" w:rsidP="0000532C">
            <w:pPr>
              <w:spacing w:line="240" w:lineRule="atLeast"/>
              <w:ind w:left="162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:rsidR="0000532C" w:rsidRPr="00A8222E" w:rsidRDefault="0000532C" w:rsidP="0000532C">
            <w:pPr>
              <w:spacing w:line="240" w:lineRule="atLeast"/>
              <w:ind w:left="158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A8222E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ไฟฟ้าและเชื้อเพลิงจากขยะรวมทั้ง</w:t>
            </w:r>
            <w:r w:rsidRPr="00A822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  </w:t>
            </w:r>
          </w:p>
          <w:p w:rsidR="0000532C" w:rsidRPr="00A8222E" w:rsidRDefault="0000532C" w:rsidP="0000532C">
            <w:pPr>
              <w:spacing w:line="240" w:lineRule="atLeast"/>
              <w:ind w:left="158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เศษหรือขยะหรือของเสีย</w:t>
            </w:r>
          </w:p>
        </w:tc>
        <w:tc>
          <w:tcPr>
            <w:tcW w:w="1080" w:type="dxa"/>
          </w:tcPr>
          <w:p w:rsidR="0000532C" w:rsidRPr="00610483" w:rsidRDefault="0000532C" w:rsidP="0000532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00532C" w:rsidRPr="00610483" w:rsidRDefault="0000532C" w:rsidP="0000532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00532C" w:rsidRPr="00610483" w:rsidRDefault="0000532C" w:rsidP="0000532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571A54" w:rsidRPr="00610483" w:rsidTr="00467A19">
        <w:trPr>
          <w:cantSplit/>
        </w:trPr>
        <w:tc>
          <w:tcPr>
            <w:tcW w:w="2880" w:type="dxa"/>
          </w:tcPr>
          <w:p w:rsidR="00571A54" w:rsidRPr="00610483" w:rsidRDefault="00571A54" w:rsidP="00571A54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ทีพีไอ </w:t>
            </w:r>
            <w:proofErr w:type="spellStart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ออล</w:t>
            </w:r>
            <w:proofErr w:type="spellEnd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ซี</w:t>
            </w:r>
            <w:proofErr w:type="spellStart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ซั่นส์</w:t>
            </w:r>
            <w:proofErr w:type="spellEnd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3060" w:type="dxa"/>
          </w:tcPr>
          <w:p w:rsidR="00571A54" w:rsidRDefault="00571A54" w:rsidP="00571A54">
            <w:pPr>
              <w:tabs>
                <w:tab w:val="left" w:pos="702"/>
                <w:tab w:val="center" w:pos="5511"/>
              </w:tabs>
              <w:spacing w:line="240" w:lineRule="atLeast"/>
              <w:ind w:left="-1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ผลิตและจำหน่ายแผ่นฟิล์มสำหรับ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</w:p>
          <w:p w:rsidR="00571A54" w:rsidRPr="00610483" w:rsidRDefault="00571A54" w:rsidP="00571A54">
            <w:pPr>
              <w:spacing w:line="240" w:lineRule="atLeast"/>
              <w:ind w:left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222E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โซ</w:t>
            </w:r>
            <w:proofErr w:type="spellStart"/>
            <w:r w:rsidRPr="00A8222E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ลาร์</w:t>
            </w:r>
            <w:proofErr w:type="spellEnd"/>
            <w:r w:rsidRPr="00A8222E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เซลล์</w:t>
            </w:r>
          </w:p>
        </w:tc>
        <w:tc>
          <w:tcPr>
            <w:tcW w:w="1080" w:type="dxa"/>
          </w:tcPr>
          <w:p w:rsidR="00571A54" w:rsidRPr="00610483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571A54" w:rsidRPr="009A176D" w:rsidRDefault="00884953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571A54" w:rsidRPr="009A176D" w:rsidRDefault="00884953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571A54" w:rsidRPr="00610483" w:rsidTr="00467A19">
        <w:trPr>
          <w:cantSplit/>
        </w:trPr>
        <w:tc>
          <w:tcPr>
            <w:tcW w:w="2880" w:type="dxa"/>
          </w:tcPr>
          <w:p w:rsidR="00571A54" w:rsidRPr="00610483" w:rsidRDefault="00571A54" w:rsidP="00571A54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โพ</w:t>
            </w:r>
            <w:proofErr w:type="spellStart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รพ็</w:t>
            </w:r>
            <w:proofErr w:type="spellEnd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อกไซด์ไทย จำกัด         </w:t>
            </w:r>
          </w:p>
        </w:tc>
        <w:tc>
          <w:tcPr>
            <w:tcW w:w="3060" w:type="dxa"/>
          </w:tcPr>
          <w:p w:rsidR="00571A54" w:rsidRPr="00610483" w:rsidRDefault="00571A54" w:rsidP="00571A54">
            <w:pPr>
              <w:tabs>
                <w:tab w:val="left" w:pos="702"/>
                <w:tab w:val="center" w:pos="5511"/>
              </w:tabs>
              <w:spacing w:line="240" w:lineRule="atLeast"/>
              <w:ind w:left="-1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ผลิตไฟฟ้า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ยังไม่ได้ดำเนินงาน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)</w:t>
            </w: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</w:tcPr>
          <w:p w:rsidR="00571A54" w:rsidRPr="00610483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571A54" w:rsidRPr="009A176D" w:rsidRDefault="00884953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571A54" w:rsidRPr="009A176D" w:rsidRDefault="00884953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571A54" w:rsidRPr="00610483" w:rsidTr="00467A19">
        <w:trPr>
          <w:cantSplit/>
        </w:trPr>
        <w:tc>
          <w:tcPr>
            <w:tcW w:w="2880" w:type="dxa"/>
          </w:tcPr>
          <w:p w:rsidR="00571A54" w:rsidRPr="00014323" w:rsidRDefault="00571A54" w:rsidP="00571A54">
            <w:pPr>
              <w:spacing w:line="240" w:lineRule="atLeast"/>
              <w:ind w:left="162" w:right="-126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โพ</w:t>
            </w:r>
            <w:proofErr w:type="spellStart"/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ลีน</w:t>
            </w:r>
            <w:proofErr w:type="spellEnd"/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ชีวะอินทรีย์ </w:t>
            </w: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:rsidR="00571A54" w:rsidRPr="009A176D" w:rsidRDefault="00571A54" w:rsidP="00571A54">
            <w:pPr>
              <w:spacing w:line="240" w:lineRule="atLeas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A1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1080" w:type="dxa"/>
          </w:tcPr>
          <w:p w:rsidR="00571A54" w:rsidRPr="009A176D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571A54" w:rsidRPr="009A176D" w:rsidRDefault="00884953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571A54" w:rsidRPr="009A176D" w:rsidRDefault="00884953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571A54" w:rsidRPr="00610483" w:rsidTr="00467A19">
        <w:trPr>
          <w:cantSplit/>
        </w:trPr>
        <w:tc>
          <w:tcPr>
            <w:tcW w:w="2880" w:type="dxa"/>
            <w:vAlign w:val="center"/>
          </w:tcPr>
          <w:p w:rsidR="00571A54" w:rsidRPr="00014323" w:rsidRDefault="00571A54" w:rsidP="00571A54">
            <w:pPr>
              <w:spacing w:line="240" w:lineRule="atLeast"/>
              <w:ind w:left="162" w:right="-126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</w:t>
            </w: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โรงกลั่นน้ำมันทีพีไอ (</w:t>
            </w:r>
            <w:r w:rsidR="0088495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1997</w:t>
            </w: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) </w:t>
            </w: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:rsidR="00571A54" w:rsidRPr="009A176D" w:rsidRDefault="00571A54" w:rsidP="00571A54">
            <w:pPr>
              <w:spacing w:line="240" w:lineRule="atLeast"/>
              <w:ind w:right="19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ธุรกิจสำรวจปิโตรเลียม </w:t>
            </w:r>
          </w:p>
        </w:tc>
        <w:tc>
          <w:tcPr>
            <w:tcW w:w="1080" w:type="dxa"/>
          </w:tcPr>
          <w:p w:rsidR="00571A54" w:rsidRPr="009A176D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571A54" w:rsidRPr="009A176D" w:rsidRDefault="00884953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571A54" w:rsidRPr="009A176D" w:rsidRDefault="00884953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571A54" w:rsidRPr="009A176D" w:rsidTr="00467A19">
        <w:trPr>
          <w:cantSplit/>
        </w:trPr>
        <w:tc>
          <w:tcPr>
            <w:tcW w:w="2880" w:type="dxa"/>
            <w:vAlign w:val="center"/>
          </w:tcPr>
          <w:p w:rsidR="00571A54" w:rsidRPr="008F4875" w:rsidRDefault="00571A54" w:rsidP="00571A54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48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ไนเตรทไทย จำกัด</w:t>
            </w:r>
          </w:p>
        </w:tc>
        <w:tc>
          <w:tcPr>
            <w:tcW w:w="3060" w:type="dxa"/>
          </w:tcPr>
          <w:p w:rsidR="00571A54" w:rsidRDefault="00571A54" w:rsidP="00571A54">
            <w:pPr>
              <w:spacing w:line="240" w:lineRule="atLeast"/>
              <w:ind w:right="19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ผลิตและจำหน่ายกรดไน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ตริก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</w:p>
        </w:tc>
        <w:tc>
          <w:tcPr>
            <w:tcW w:w="1080" w:type="dxa"/>
          </w:tcPr>
          <w:p w:rsidR="00571A54" w:rsidRPr="009A176D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571A54" w:rsidRPr="009A176D" w:rsidRDefault="00884953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571A54" w:rsidRPr="009A176D" w:rsidRDefault="00884953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00532C" w:rsidRPr="009A176D" w:rsidTr="00467A19">
        <w:trPr>
          <w:cantSplit/>
        </w:trPr>
        <w:tc>
          <w:tcPr>
            <w:tcW w:w="2880" w:type="dxa"/>
            <w:vAlign w:val="center"/>
          </w:tcPr>
          <w:p w:rsidR="0000532C" w:rsidRPr="008F4875" w:rsidRDefault="0000532C" w:rsidP="0000532C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:rsidR="0000532C" w:rsidRDefault="0000532C" w:rsidP="0000532C">
            <w:pPr>
              <w:spacing w:line="240" w:lineRule="atLeast"/>
              <w:ind w:left="226" w:right="19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แอมโมเนียม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ไนเตรท</w:t>
            </w:r>
          </w:p>
        </w:tc>
        <w:tc>
          <w:tcPr>
            <w:tcW w:w="1080" w:type="dxa"/>
          </w:tcPr>
          <w:p w:rsidR="0000532C" w:rsidRPr="009A176D" w:rsidRDefault="0000532C" w:rsidP="0000532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00532C" w:rsidRDefault="0000532C" w:rsidP="0000532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00532C" w:rsidRDefault="0000532C" w:rsidP="0000532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DA7A35" w:rsidRPr="009A176D" w:rsidTr="00467A19">
        <w:trPr>
          <w:cantSplit/>
        </w:trPr>
        <w:tc>
          <w:tcPr>
            <w:tcW w:w="2880" w:type="dxa"/>
            <w:vAlign w:val="center"/>
          </w:tcPr>
          <w:p w:rsidR="00DA7A35" w:rsidRDefault="00DA7A35" w:rsidP="00571A54">
            <w:pPr>
              <w:spacing w:line="240" w:lineRule="auto"/>
              <w:ind w:left="162" w:right="-17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บริษัทย่อยทางตรง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3060" w:type="dxa"/>
          </w:tcPr>
          <w:p w:rsidR="00DA7A35" w:rsidRDefault="00DA7A35" w:rsidP="00571A54">
            <w:pPr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A7A35" w:rsidRPr="009A176D" w:rsidRDefault="00DA7A35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A7A35" w:rsidRDefault="00DA7A35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DA7A35" w:rsidRDefault="00DA7A35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571A54" w:rsidRPr="009A176D" w:rsidTr="00467A19">
        <w:trPr>
          <w:cantSplit/>
        </w:trPr>
        <w:tc>
          <w:tcPr>
            <w:tcW w:w="2880" w:type="dxa"/>
            <w:vAlign w:val="center"/>
          </w:tcPr>
          <w:p w:rsidR="00571A54" w:rsidRPr="008F4875" w:rsidRDefault="00571A54" w:rsidP="00571A54">
            <w:pPr>
              <w:spacing w:line="240" w:lineRule="auto"/>
              <w:ind w:left="162" w:right="-17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lastRenderedPageBreak/>
              <w:t>บริษัท ซี</w:t>
            </w:r>
            <w:proofErr w:type="spellStart"/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นิธ</w:t>
            </w:r>
            <w:proofErr w:type="spellEnd"/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อินเตอร์</w:t>
            </w:r>
            <w:proofErr w:type="spellStart"/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เนชั่นแนล</w:t>
            </w:r>
            <w:proofErr w:type="spellEnd"/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เทรด</w:t>
            </w:r>
            <w:proofErr w:type="spellStart"/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ดิ้ง</w:t>
            </w:r>
            <w:proofErr w:type="spellEnd"/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:rsidR="00571A54" w:rsidRPr="00C24F92" w:rsidRDefault="00571A54" w:rsidP="00571A5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080" w:type="dxa"/>
          </w:tcPr>
          <w:p w:rsidR="00571A54" w:rsidRPr="009A176D" w:rsidRDefault="00571A54" w:rsidP="00571A5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571A54" w:rsidRPr="009A176D" w:rsidRDefault="00884953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571A54" w:rsidRPr="009A176D" w:rsidRDefault="00884953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571A54" w:rsidRPr="00610483" w:rsidTr="00467A19">
        <w:trPr>
          <w:cantSplit/>
        </w:trPr>
        <w:tc>
          <w:tcPr>
            <w:tcW w:w="2880" w:type="dxa"/>
            <w:vAlign w:val="center"/>
          </w:tcPr>
          <w:p w:rsidR="00571A54" w:rsidRPr="00F22EC0" w:rsidRDefault="00571A54" w:rsidP="00571A54">
            <w:pPr>
              <w:spacing w:line="240" w:lineRule="atLeast"/>
              <w:ind w:left="162" w:right="-126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ทีพีไอ </w:t>
            </w: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อินเตอร์เทรด</w:t>
            </w: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:rsidR="00571A54" w:rsidRPr="00C24F92" w:rsidRDefault="00571A54" w:rsidP="00571A5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ธุรกิจลงทุน 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ยังไม่ได้ดำเนินงาน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</w:tcPr>
          <w:p w:rsidR="00571A54" w:rsidRPr="009A176D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571A54" w:rsidRPr="009A176D" w:rsidRDefault="00884953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97</w:t>
            </w:r>
          </w:p>
        </w:tc>
        <w:tc>
          <w:tcPr>
            <w:tcW w:w="1089" w:type="dxa"/>
          </w:tcPr>
          <w:p w:rsidR="00571A54" w:rsidRPr="009A176D" w:rsidRDefault="00884953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97</w:t>
            </w:r>
          </w:p>
        </w:tc>
      </w:tr>
      <w:tr w:rsidR="00571A54" w:rsidRPr="00610483" w:rsidTr="00467A19">
        <w:trPr>
          <w:cantSplit/>
        </w:trPr>
        <w:tc>
          <w:tcPr>
            <w:tcW w:w="2880" w:type="dxa"/>
            <w:vAlign w:val="center"/>
          </w:tcPr>
          <w:p w:rsidR="00571A54" w:rsidRPr="00014323" w:rsidRDefault="00571A54" w:rsidP="00571A54">
            <w:pPr>
              <w:spacing w:line="240" w:lineRule="atLeast"/>
              <w:ind w:left="-18" w:firstLine="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432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3060" w:type="dxa"/>
            <w:vAlign w:val="center"/>
          </w:tcPr>
          <w:p w:rsidR="00571A54" w:rsidRPr="00610483" w:rsidRDefault="00571A54" w:rsidP="00571A5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62C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080" w:type="dxa"/>
          </w:tcPr>
          <w:p w:rsidR="00571A54" w:rsidRPr="00610483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vAlign w:val="center"/>
          </w:tcPr>
          <w:p w:rsidR="00571A54" w:rsidRPr="009A176D" w:rsidRDefault="00884953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94</w:t>
            </w:r>
          </w:p>
        </w:tc>
        <w:tc>
          <w:tcPr>
            <w:tcW w:w="1089" w:type="dxa"/>
            <w:vAlign w:val="center"/>
          </w:tcPr>
          <w:p w:rsidR="00571A54" w:rsidRPr="009A176D" w:rsidRDefault="00884953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94</w:t>
            </w:r>
          </w:p>
        </w:tc>
      </w:tr>
      <w:tr w:rsidR="00571A54" w:rsidRPr="009A176D" w:rsidTr="00467A19">
        <w:trPr>
          <w:cantSplit/>
        </w:trPr>
        <w:tc>
          <w:tcPr>
            <w:tcW w:w="2880" w:type="dxa"/>
          </w:tcPr>
          <w:p w:rsidR="00571A54" w:rsidRPr="008F4875" w:rsidRDefault="00571A54" w:rsidP="00571A54">
            <w:pPr>
              <w:spacing w:line="240" w:lineRule="atLeast"/>
              <w:ind w:left="162" w:right="54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8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</w:t>
            </w:r>
            <w:r w:rsidRPr="008F48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ทีพีไอ บริการ </w:t>
            </w:r>
            <w:r w:rsidRPr="008F48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:rsidR="00571A54" w:rsidRPr="009A176D" w:rsidRDefault="00571A54" w:rsidP="00571A54">
            <w:pPr>
              <w:tabs>
                <w:tab w:val="center" w:pos="5511"/>
              </w:tabs>
              <w:spacing w:line="240" w:lineRule="auto"/>
              <w:ind w:left="-18" w:right="-114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รับจ้างเหมาก่อสร้าง</w:t>
            </w:r>
          </w:p>
        </w:tc>
        <w:tc>
          <w:tcPr>
            <w:tcW w:w="1080" w:type="dxa"/>
          </w:tcPr>
          <w:p w:rsidR="00571A54" w:rsidRPr="009A176D" w:rsidRDefault="00571A54" w:rsidP="00571A5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571A54" w:rsidRPr="009A176D" w:rsidRDefault="00EE590E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95.10</w:t>
            </w:r>
          </w:p>
        </w:tc>
        <w:tc>
          <w:tcPr>
            <w:tcW w:w="1089" w:type="dxa"/>
          </w:tcPr>
          <w:p w:rsidR="00571A54" w:rsidRPr="009A176D" w:rsidRDefault="00884953" w:rsidP="00571A54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51</w:t>
            </w:r>
            <w:r w:rsidR="00571A54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00</w:t>
            </w:r>
          </w:p>
        </w:tc>
      </w:tr>
      <w:tr w:rsidR="00571A54" w:rsidRPr="001C3BBD" w:rsidTr="00467A19">
        <w:trPr>
          <w:cantSplit/>
        </w:trPr>
        <w:tc>
          <w:tcPr>
            <w:tcW w:w="2880" w:type="dxa"/>
          </w:tcPr>
          <w:p w:rsidR="00571A54" w:rsidRPr="001C3BBD" w:rsidRDefault="00571A54" w:rsidP="00571A54">
            <w:pPr>
              <w:spacing w:line="240" w:lineRule="atLeast"/>
              <w:ind w:left="162" w:right="54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060" w:type="dxa"/>
          </w:tcPr>
          <w:p w:rsidR="00571A54" w:rsidRPr="001C3BBD" w:rsidRDefault="00571A54" w:rsidP="00571A54">
            <w:pPr>
              <w:tabs>
                <w:tab w:val="center" w:pos="5511"/>
              </w:tabs>
              <w:spacing w:line="240" w:lineRule="atLeast"/>
              <w:ind w:left="-18" w:right="-114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571A54" w:rsidRPr="001C3BBD" w:rsidRDefault="00571A54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571A54" w:rsidRPr="001C3BBD" w:rsidRDefault="00571A54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</w:tcPr>
          <w:p w:rsidR="00571A54" w:rsidRPr="001C3BBD" w:rsidRDefault="00571A54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571A54" w:rsidTr="00467A19">
        <w:trPr>
          <w:cantSplit/>
        </w:trPr>
        <w:tc>
          <w:tcPr>
            <w:tcW w:w="2880" w:type="dxa"/>
          </w:tcPr>
          <w:p w:rsidR="00571A54" w:rsidRPr="00275DAE" w:rsidRDefault="00571A54" w:rsidP="00571A5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275D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อ้อม</w:t>
            </w:r>
          </w:p>
        </w:tc>
        <w:tc>
          <w:tcPr>
            <w:tcW w:w="3060" w:type="dxa"/>
          </w:tcPr>
          <w:p w:rsidR="00571A54" w:rsidRDefault="00571A54" w:rsidP="00571A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571A54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571A54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571A54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71A54" w:rsidRPr="00610483" w:rsidTr="00467A19">
        <w:trPr>
          <w:cantSplit/>
        </w:trPr>
        <w:tc>
          <w:tcPr>
            <w:tcW w:w="2880" w:type="dxa"/>
          </w:tcPr>
          <w:p w:rsidR="00571A54" w:rsidRPr="00014323" w:rsidRDefault="00571A54" w:rsidP="00571A54">
            <w:pPr>
              <w:spacing w:line="240" w:lineRule="atLeast"/>
              <w:ind w:left="162" w:right="98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พลาสติก โพ</w:t>
            </w:r>
            <w:proofErr w:type="spellStart"/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ลีน</w:t>
            </w:r>
            <w:proofErr w:type="spellEnd"/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:rsidR="00571A54" w:rsidRPr="009A176D" w:rsidRDefault="00571A54" w:rsidP="00571A54">
            <w:pPr>
              <w:tabs>
                <w:tab w:val="left" w:pos="2320"/>
                <w:tab w:val="center" w:pos="5511"/>
              </w:tabs>
              <w:spacing w:line="240" w:lineRule="auto"/>
              <w:ind w:left="-1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ธุรกิจส่งออกและนำเข้า</w:t>
            </w:r>
          </w:p>
        </w:tc>
        <w:tc>
          <w:tcPr>
            <w:tcW w:w="1080" w:type="dxa"/>
          </w:tcPr>
          <w:p w:rsidR="00571A54" w:rsidRPr="009A176D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571A54" w:rsidRPr="009A176D" w:rsidRDefault="00884953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571A54" w:rsidRPr="009A176D" w:rsidRDefault="00884953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571A5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571A54" w:rsidRPr="00610483" w:rsidTr="00467A19">
        <w:trPr>
          <w:cantSplit/>
        </w:trPr>
        <w:tc>
          <w:tcPr>
            <w:tcW w:w="2880" w:type="dxa"/>
          </w:tcPr>
          <w:p w:rsidR="00571A54" w:rsidRPr="00610483" w:rsidRDefault="00571A54" w:rsidP="00571A54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62C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มอนโดไทย จำกัด</w:t>
            </w:r>
          </w:p>
        </w:tc>
        <w:tc>
          <w:tcPr>
            <w:tcW w:w="3060" w:type="dxa"/>
          </w:tcPr>
          <w:p w:rsidR="00571A54" w:rsidRPr="00610483" w:rsidRDefault="00571A54" w:rsidP="00571A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พัฒนา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:rsidR="00571A54" w:rsidRPr="00610483" w:rsidRDefault="00571A54" w:rsidP="00571A5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571A54" w:rsidRPr="00610483" w:rsidRDefault="00884953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83</w:t>
            </w:r>
            <w:r w:rsidR="00571A5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27</w:t>
            </w:r>
          </w:p>
        </w:tc>
        <w:tc>
          <w:tcPr>
            <w:tcW w:w="1089" w:type="dxa"/>
          </w:tcPr>
          <w:p w:rsidR="00571A54" w:rsidRPr="00610483" w:rsidRDefault="00884953" w:rsidP="00571A5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83</w:t>
            </w:r>
            <w:r w:rsidR="00571A5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27</w:t>
            </w:r>
          </w:p>
        </w:tc>
      </w:tr>
    </w:tbl>
    <w:p w:rsidR="00E00398" w:rsidRPr="003713EA" w:rsidRDefault="00E00398" w:rsidP="00E0039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8"/>
          <w:szCs w:val="18"/>
        </w:rPr>
      </w:pPr>
    </w:p>
    <w:p w:rsidR="00251EFD" w:rsidRPr="00086333" w:rsidRDefault="00251EFD" w:rsidP="00DA7A35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A7A35">
        <w:rPr>
          <w:rFonts w:ascii="Angsana New" w:hAnsi="Angsana New"/>
          <w:sz w:val="30"/>
          <w:szCs w:val="30"/>
          <w:lang w:val="en-US"/>
        </w:rPr>
        <w:t xml:space="preserve">* </w:t>
      </w:r>
      <w:r w:rsidRPr="00DA7A35">
        <w:rPr>
          <w:rFonts w:ascii="Angsana New" w:hAnsi="Angsana New" w:hint="cs"/>
          <w:sz w:val="30"/>
          <w:szCs w:val="30"/>
          <w:cs/>
          <w:lang w:val="en-US"/>
        </w:rPr>
        <w:t xml:space="preserve">ตั้งแต่วันที่ </w:t>
      </w:r>
      <w:r w:rsidR="00884953" w:rsidRPr="00DA7A35">
        <w:rPr>
          <w:rFonts w:ascii="Angsana New" w:hAnsi="Angsana New" w:hint="cs"/>
          <w:sz w:val="30"/>
          <w:szCs w:val="30"/>
          <w:cs/>
          <w:lang w:val="en-US"/>
        </w:rPr>
        <w:t>2</w:t>
      </w:r>
      <w:r w:rsidRPr="00DA7A35">
        <w:rPr>
          <w:rFonts w:ascii="Angsana New" w:hAnsi="Angsana New" w:hint="cs"/>
          <w:sz w:val="30"/>
          <w:szCs w:val="30"/>
          <w:cs/>
          <w:lang w:val="en-US"/>
        </w:rPr>
        <w:t xml:space="preserve"> สิงหาคม </w:t>
      </w:r>
      <w:r w:rsidR="00884953" w:rsidRPr="00DA7A35"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DA7A35">
        <w:rPr>
          <w:rFonts w:ascii="Angsana New" w:hAnsi="Angsana New" w:hint="cs"/>
          <w:sz w:val="30"/>
          <w:szCs w:val="30"/>
          <w:cs/>
          <w:lang w:val="en-US"/>
        </w:rPr>
        <w:t xml:space="preserve"> งบการเงินรวมของกลุ่มบริษัทได้รวมงบการเงินของบริษัท ไนเตรทไทย จำกัด ภายหลังจากที่บริษัทได้เพิ่มสัดส่วนการถือหุ้น จากร้อยละ </w:t>
      </w:r>
      <w:r w:rsidR="00884953" w:rsidRPr="00DA7A35">
        <w:rPr>
          <w:rFonts w:ascii="Angsana New" w:hAnsi="Angsana New" w:hint="cs"/>
          <w:sz w:val="30"/>
          <w:szCs w:val="30"/>
          <w:cs/>
          <w:lang w:val="en-US"/>
        </w:rPr>
        <w:t>50</w:t>
      </w:r>
      <w:r w:rsidRPr="00DA7A35">
        <w:rPr>
          <w:rFonts w:ascii="Angsana New" w:hAnsi="Angsana New" w:hint="cs"/>
          <w:sz w:val="30"/>
          <w:szCs w:val="30"/>
          <w:cs/>
          <w:lang w:val="en-US"/>
        </w:rPr>
        <w:t xml:space="preserve"> เป็นร้อยละ </w:t>
      </w:r>
      <w:r w:rsidR="00884953" w:rsidRPr="00DA7A35">
        <w:rPr>
          <w:rFonts w:ascii="Angsana New" w:hAnsi="Angsana New" w:hint="cs"/>
          <w:sz w:val="30"/>
          <w:szCs w:val="30"/>
          <w:cs/>
          <w:lang w:val="en-US"/>
        </w:rPr>
        <w:t>99</w:t>
      </w:r>
      <w:r w:rsidRPr="00DA7A35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884953" w:rsidRPr="00DA7A35">
        <w:rPr>
          <w:rFonts w:ascii="Angsana New" w:hAnsi="Angsana New" w:hint="cs"/>
          <w:sz w:val="30"/>
          <w:szCs w:val="30"/>
          <w:cs/>
          <w:lang w:val="en-US"/>
        </w:rPr>
        <w:t>99</w:t>
      </w:r>
      <w:r w:rsidRPr="00DA7A35">
        <w:rPr>
          <w:rFonts w:ascii="Angsana New" w:hAnsi="Angsana New" w:hint="cs"/>
          <w:sz w:val="30"/>
          <w:szCs w:val="30"/>
          <w:cs/>
          <w:lang w:val="en-US"/>
        </w:rPr>
        <w:t xml:space="preserve"> (ดูหมายเหตุ </w:t>
      </w:r>
      <w:r w:rsidR="00884953" w:rsidRPr="00DA7A35">
        <w:rPr>
          <w:rFonts w:ascii="Angsana New" w:hAnsi="Angsana New"/>
          <w:sz w:val="30"/>
          <w:szCs w:val="30"/>
          <w:lang w:val="en-US"/>
        </w:rPr>
        <w:t>5</w:t>
      </w:r>
      <w:r w:rsidRPr="00DA7A35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:rsidR="00251EFD" w:rsidRPr="003713EA" w:rsidRDefault="00251EFD" w:rsidP="00E0039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8"/>
          <w:szCs w:val="18"/>
        </w:rPr>
      </w:pPr>
    </w:p>
    <w:p w:rsidR="007B2482" w:rsidRDefault="007B2482" w:rsidP="00C87474">
      <w:pPr>
        <w:pStyle w:val="Caption"/>
        <w:ind w:hanging="900"/>
      </w:pPr>
      <w:r w:rsidRPr="00380D5A">
        <w:rPr>
          <w:cs/>
        </w:rPr>
        <w:t>เกณฑ์</w:t>
      </w:r>
      <w:r w:rsidRPr="00380D5A">
        <w:rPr>
          <w:rFonts w:hint="cs"/>
          <w:cs/>
        </w:rPr>
        <w:t>การจัดทำงบการเงิน</w:t>
      </w:r>
    </w:p>
    <w:p w:rsidR="007B2482" w:rsidRPr="003713EA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="Angsana New" w:hAnsi="Angsana New"/>
          <w:color w:val="000000"/>
          <w:sz w:val="18"/>
          <w:szCs w:val="18"/>
        </w:rPr>
      </w:pPr>
    </w:p>
    <w:p w:rsidR="00EF58C8" w:rsidRPr="004D71C7" w:rsidRDefault="00EF58C8" w:rsidP="00B228B8">
      <w:pPr>
        <w:tabs>
          <w:tab w:val="left" w:pos="540"/>
        </w:tabs>
        <w:rPr>
          <w:b/>
          <w:bCs/>
          <w:i/>
          <w:iCs/>
          <w:sz w:val="30"/>
          <w:szCs w:val="30"/>
        </w:rPr>
      </w:pPr>
      <w:r w:rsidRPr="004D71C7">
        <w:rPr>
          <w:b/>
          <w:bCs/>
          <w:i/>
          <w:iCs/>
          <w:sz w:val="30"/>
          <w:szCs w:val="30"/>
          <w:cs/>
        </w:rPr>
        <w:t>(ก)</w:t>
      </w:r>
      <w:r w:rsidRPr="004D71C7">
        <w:rPr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EF58C8" w:rsidRPr="003713EA" w:rsidRDefault="00EF58C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8"/>
          <w:szCs w:val="18"/>
        </w:rPr>
      </w:pPr>
    </w:p>
    <w:p w:rsidR="005F6C18" w:rsidRDefault="00E43F64" w:rsidP="005A6485">
      <w:pPr>
        <w:pStyle w:val="Bo-C1Content"/>
      </w:pPr>
      <w:r w:rsidRPr="00E43F64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BD1C73">
        <w:br/>
      </w:r>
      <w:r w:rsidRPr="00E43F64">
        <w:rPr>
          <w:cs/>
        </w:rPr>
        <w:t>สภาวิชาชีพบัญชีฯ (</w:t>
      </w:r>
      <w:r w:rsidRPr="00E43F64">
        <w:t>“</w:t>
      </w:r>
      <w:r w:rsidRPr="00E43F64">
        <w:rPr>
          <w:cs/>
        </w:rPr>
        <w:t>สภาวิชาชีพบัญชี</w:t>
      </w:r>
      <w:r w:rsidRPr="00E43F64">
        <w:t xml:space="preserve">”) </w:t>
      </w:r>
      <w:r w:rsidRPr="00E43F64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D00F57" w:rsidRPr="003713EA" w:rsidRDefault="00D00F57" w:rsidP="001C3BBD">
      <w:pPr>
        <w:pStyle w:val="Bo-Blankline"/>
        <w:rPr>
          <w:sz w:val="18"/>
          <w:szCs w:val="18"/>
        </w:rPr>
      </w:pPr>
    </w:p>
    <w:p w:rsidR="006C57B0" w:rsidRPr="00850C88" w:rsidRDefault="00D00F57" w:rsidP="005A6485">
      <w:pPr>
        <w:pStyle w:val="Bo-C1Content"/>
        <w:rPr>
          <w:lang w:val="en-US"/>
        </w:rPr>
      </w:pPr>
      <w:r w:rsidRPr="00D00F57">
        <w:rPr>
          <w:rFonts w:hint="cs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D00F57">
        <w:t xml:space="preserve"> </w:t>
      </w:r>
      <w:r w:rsidRPr="00D00F57">
        <w:rPr>
          <w:rFonts w:hint="cs"/>
          <w:cs/>
        </w:rPr>
        <w:t>ซึ่งมีผลบังคับใช้ตั้งแต่รอบระยะเว</w:t>
      </w:r>
      <w:r w:rsidR="001C3BBD">
        <w:rPr>
          <w:rFonts w:hint="cs"/>
          <w:cs/>
        </w:rPr>
        <w:t>ลาบัญชีที่เริ่มในหรือหลังวันที่</w:t>
      </w:r>
      <w:r w:rsidR="005B1878">
        <w:t xml:space="preserve"> </w:t>
      </w:r>
      <w:r w:rsidR="00884953">
        <w:rPr>
          <w:rFonts w:hint="cs"/>
          <w:cs/>
        </w:rPr>
        <w:t>1</w:t>
      </w:r>
      <w:r w:rsidRPr="00D00F57">
        <w:rPr>
          <w:rFonts w:hint="cs"/>
          <w:rtl/>
          <w:cs/>
        </w:rPr>
        <w:t xml:space="preserve"> </w:t>
      </w:r>
      <w:r w:rsidRPr="00D00F57">
        <w:rPr>
          <w:rFonts w:hint="cs"/>
          <w:cs/>
        </w:rPr>
        <w:t xml:space="preserve">มกราคม </w:t>
      </w:r>
      <w:r w:rsidR="00884953">
        <w:rPr>
          <w:rFonts w:hint="cs"/>
          <w:cs/>
        </w:rPr>
        <w:t>25</w:t>
      </w:r>
      <w:r w:rsidR="00884953">
        <w:t>60</w:t>
      </w:r>
      <w:r w:rsidR="006C57B0">
        <w:rPr>
          <w:lang w:val="en-US"/>
        </w:rPr>
        <w:t xml:space="preserve"> </w:t>
      </w:r>
      <w:r w:rsidR="006C57B0" w:rsidRPr="00100949">
        <w:rPr>
          <w:cs/>
        </w:rPr>
        <w:t>ในเบื้องต้น</w:t>
      </w:r>
      <w:r w:rsidR="006C57B0" w:rsidRPr="00100949">
        <w:rPr>
          <w:rFonts w:hint="cs"/>
          <w:cs/>
        </w:rPr>
        <w:t>การ</w:t>
      </w:r>
      <w:r w:rsidR="006C57B0" w:rsidRPr="00011199">
        <w:rPr>
          <w:rFonts w:hint="cs"/>
          <w:cs/>
        </w:rPr>
        <w:t>ปฏิบัติตาม</w:t>
      </w:r>
      <w:r w:rsidR="006C57B0">
        <w:rPr>
          <w:rFonts w:hint="cs"/>
          <w:cs/>
        </w:rPr>
        <w:t>มาตรฐานการรายงานทางการเงินที่ออกและปรับปรุงใหม่</w:t>
      </w:r>
      <w:r w:rsidR="006C57B0" w:rsidRPr="00011199">
        <w:rPr>
          <w:rFonts w:hint="cs"/>
          <w:cs/>
        </w:rPr>
        <w:t>นั้น มีผลให้เกิดการเปลี่ยนแปลงนโยบายการบัญชีของ</w:t>
      </w:r>
      <w:r w:rsidR="006C57B0">
        <w:rPr>
          <w:rFonts w:hint="cs"/>
          <w:cs/>
        </w:rPr>
        <w:t>กลุ่มบริษัท</w:t>
      </w:r>
      <w:r w:rsidR="006C57B0" w:rsidRPr="00100949">
        <w:rPr>
          <w:cs/>
        </w:rPr>
        <w:t>ในบางเรื่อง</w:t>
      </w:r>
      <w:r w:rsidR="00AF6214">
        <w:rPr>
          <w:rFonts w:hint="cs"/>
          <w:cs/>
        </w:rPr>
        <w:t xml:space="preserve"> </w:t>
      </w:r>
      <w:r w:rsidR="00251EFD">
        <w:rPr>
          <w:rFonts w:hint="cs"/>
          <w:cs/>
        </w:rPr>
        <w:t>ผลกระทบ</w:t>
      </w:r>
      <w:r w:rsidR="00AF6214">
        <w:rPr>
          <w:rFonts w:hint="cs"/>
          <w:cs/>
        </w:rPr>
        <w:t>จากการเปลี่ยนแปลง</w:t>
      </w:r>
      <w:r w:rsidR="00B351C7">
        <w:rPr>
          <w:rFonts w:hint="cs"/>
          <w:cs/>
        </w:rPr>
        <w:t>ที่</w:t>
      </w:r>
      <w:r w:rsidR="00251EFD">
        <w:rPr>
          <w:rFonts w:hint="cs"/>
          <w:cs/>
        </w:rPr>
        <w:t>เป็นสาระสำคัญต่องบการเงิน</w:t>
      </w:r>
      <w:r w:rsidR="00850C88">
        <w:rPr>
          <w:rFonts w:hint="cs"/>
          <w:cs/>
        </w:rPr>
        <w:t xml:space="preserve">ได้เปิดเผยไว้ในหมายเหตุข้อ </w:t>
      </w:r>
      <w:r w:rsidR="00884953">
        <w:rPr>
          <w:lang w:val="en-US"/>
        </w:rPr>
        <w:t>3</w:t>
      </w:r>
    </w:p>
    <w:p w:rsidR="006C57B0" w:rsidRPr="003713EA" w:rsidRDefault="006C57B0" w:rsidP="001C3BBD">
      <w:pPr>
        <w:pStyle w:val="Bo-Blankline"/>
        <w:rPr>
          <w:sz w:val="18"/>
          <w:szCs w:val="18"/>
          <w:lang w:val="en-US"/>
        </w:rPr>
      </w:pPr>
    </w:p>
    <w:p w:rsidR="003713EA" w:rsidRPr="003713EA" w:rsidRDefault="006C57B0" w:rsidP="00184B2F">
      <w:pPr>
        <w:pStyle w:val="Bo-C1Content"/>
        <w:rPr>
          <w:sz w:val="18"/>
          <w:szCs w:val="18"/>
        </w:rPr>
      </w:pPr>
      <w:r w:rsidRPr="00D24936">
        <w:rPr>
          <w:cs/>
        </w:rPr>
        <w:t>นอกเหนือจาก</w:t>
      </w:r>
      <w:r w:rsidRPr="00D24936">
        <w:rPr>
          <w:rFonts w:hint="cs"/>
          <w:cs/>
        </w:rPr>
        <w:t>มาตรฐานการรายงานทางการเงินที่ออกและปรับปรุงใหม่</w:t>
      </w:r>
      <w:r w:rsidRPr="00D24936">
        <w:rPr>
          <w:cs/>
        </w:rPr>
        <w:t>ข้างต้น</w:t>
      </w:r>
      <w:r w:rsidRPr="00D24936">
        <w:rPr>
          <w:rFonts w:hint="cs"/>
          <w:cs/>
        </w:rPr>
        <w:t xml:space="preserve"> </w:t>
      </w:r>
      <w:r w:rsidRPr="00D24936">
        <w:rPr>
          <w:cs/>
        </w:rPr>
        <w:t>สภาวิชาชีพบัญชีได้ออกและปรับปรุงมาตรฐานการรายงานทางการเงินฉบับอื่น ๆ ซึ่งมีผลบังคับ</w:t>
      </w:r>
      <w:r w:rsidRPr="003A0882">
        <w:rPr>
          <w:cs/>
        </w:rPr>
        <w:t>สำหรับรอบระยะเวลาบัญชีที่</w:t>
      </w:r>
      <w:r w:rsidRPr="00D24936">
        <w:rPr>
          <w:cs/>
        </w:rPr>
        <w:t xml:space="preserve">เริ่มในหรือหลังวันที่ </w:t>
      </w:r>
      <w:r w:rsidR="00884953">
        <w:rPr>
          <w:cs/>
        </w:rPr>
        <w:t>1</w:t>
      </w:r>
      <w:r w:rsidRPr="00D24936">
        <w:rPr>
          <w:cs/>
        </w:rPr>
        <w:t xml:space="preserve"> มกราคม </w:t>
      </w:r>
      <w:r w:rsidR="00884953">
        <w:rPr>
          <w:cs/>
        </w:rPr>
        <w:t>25</w:t>
      </w:r>
      <w:r w:rsidR="00884953">
        <w:rPr>
          <w:rFonts w:hint="cs"/>
          <w:cs/>
        </w:rPr>
        <w:t>6</w:t>
      </w:r>
      <w:r w:rsidR="00884953">
        <w:t>1</w:t>
      </w:r>
      <w:r w:rsidRPr="00D24936">
        <w:rPr>
          <w:cs/>
        </w:rPr>
        <w:t xml:space="preserve"> เป็นต้นไป และไม่ได้มีการนำมา</w:t>
      </w:r>
      <w:r w:rsidR="001C3BBD">
        <w:rPr>
          <w:cs/>
        </w:rPr>
        <w:t xml:space="preserve">ใช้สำหรับการจัดทำงบการเงินนี้ </w:t>
      </w:r>
      <w:r w:rsidR="005B1878">
        <w:rPr>
          <w:rFonts w:hint="cs"/>
          <w:cs/>
        </w:rPr>
        <w:t>กลุ่มบริษัทได้ประเมินในเบื้องต้นถึงผลกระทบที่อาจเกิดขึ้นต่องบการเงินรวมและงบการเงินเฉพาะกิจการ 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012E2C" w:rsidRPr="004D71C7" w:rsidRDefault="003713EA" w:rsidP="00B228B8">
      <w:pPr>
        <w:tabs>
          <w:tab w:val="left" w:pos="540"/>
        </w:tabs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  <w:cs/>
        </w:rPr>
        <w:br w:type="page"/>
      </w:r>
      <w:r w:rsidR="00012E2C" w:rsidRPr="004D71C7">
        <w:rPr>
          <w:b/>
          <w:bCs/>
          <w:i/>
          <w:iCs/>
          <w:sz w:val="30"/>
          <w:szCs w:val="30"/>
          <w:cs/>
        </w:rPr>
        <w:lastRenderedPageBreak/>
        <w:t>(ข)</w:t>
      </w:r>
      <w:r w:rsidR="00012E2C" w:rsidRPr="004D71C7">
        <w:rPr>
          <w:b/>
          <w:bCs/>
          <w:i/>
          <w:iCs/>
          <w:sz w:val="30"/>
          <w:szCs w:val="30"/>
          <w:cs/>
        </w:rPr>
        <w:tab/>
      </w:r>
      <w:r w:rsidR="00012E2C" w:rsidRPr="004D71C7">
        <w:rPr>
          <w:rFonts w:hint="cs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012E2C" w:rsidRPr="003713EA" w:rsidRDefault="00012E2C" w:rsidP="00467A19">
      <w:pPr>
        <w:pStyle w:val="Bo-Blankline"/>
        <w:rPr>
          <w:lang w:val="en-US"/>
        </w:rPr>
      </w:pPr>
    </w:p>
    <w:p w:rsidR="00B34A5D" w:rsidRDefault="00B34A5D" w:rsidP="004D71C7">
      <w:pPr>
        <w:pStyle w:val="Bo-C1Content"/>
      </w:pPr>
      <w:r w:rsidRPr="009A0EF9">
        <w:rPr>
          <w:cs/>
        </w:rPr>
        <w:t>งบการเงินนี้จัดทำขึ้นโดยถือหลักเกณฑ์การบันทึกตามราคาทุนเดิม</w:t>
      </w:r>
      <w:r>
        <w:rPr>
          <w:rFonts w:hint="cs"/>
          <w:cs/>
        </w:rPr>
        <w:t xml:space="preserve"> </w:t>
      </w:r>
      <w:r w:rsidR="0051449D" w:rsidRPr="00222BF3">
        <w:rPr>
          <w:rFonts w:hint="cs"/>
          <w:cs/>
        </w:rPr>
        <w:t>ยกเว้น</w:t>
      </w:r>
      <w:r w:rsidR="00467A19">
        <w:rPr>
          <w:rFonts w:hint="cs"/>
          <w:cs/>
        </w:rPr>
        <w:t>ที่กล่าวไว้ในนโยบายการบัญชี</w:t>
      </w:r>
    </w:p>
    <w:p w:rsidR="0051449D" w:rsidRPr="003713EA" w:rsidRDefault="0051449D" w:rsidP="00467A19">
      <w:pPr>
        <w:pStyle w:val="Bo-Blankline"/>
      </w:pPr>
    </w:p>
    <w:p w:rsidR="00012E2C" w:rsidRPr="004D71C7" w:rsidRDefault="00012E2C" w:rsidP="00B228B8">
      <w:pPr>
        <w:tabs>
          <w:tab w:val="left" w:pos="540"/>
        </w:tabs>
        <w:rPr>
          <w:b/>
          <w:bCs/>
          <w:i/>
          <w:iCs/>
          <w:sz w:val="30"/>
          <w:szCs w:val="30"/>
        </w:rPr>
      </w:pPr>
      <w:r w:rsidRPr="004D71C7">
        <w:rPr>
          <w:b/>
          <w:bCs/>
          <w:i/>
          <w:iCs/>
          <w:sz w:val="30"/>
          <w:szCs w:val="30"/>
          <w:cs/>
        </w:rPr>
        <w:t>(</w:t>
      </w:r>
      <w:r w:rsidRPr="004D71C7">
        <w:rPr>
          <w:rFonts w:hint="cs"/>
          <w:b/>
          <w:bCs/>
          <w:i/>
          <w:iCs/>
          <w:sz w:val="30"/>
          <w:szCs w:val="30"/>
          <w:cs/>
        </w:rPr>
        <w:t>ค</w:t>
      </w:r>
      <w:r w:rsidRPr="004D71C7">
        <w:rPr>
          <w:b/>
          <w:bCs/>
          <w:i/>
          <w:iCs/>
          <w:sz w:val="30"/>
          <w:szCs w:val="30"/>
          <w:cs/>
        </w:rPr>
        <w:t>)</w:t>
      </w:r>
      <w:r w:rsidRPr="004D71C7">
        <w:rPr>
          <w:b/>
          <w:bCs/>
          <w:i/>
          <w:iCs/>
          <w:sz w:val="30"/>
          <w:szCs w:val="30"/>
          <w:cs/>
        </w:rPr>
        <w:tab/>
        <w:t>สกุลเงินที่</w:t>
      </w:r>
      <w:r w:rsidRPr="004D71C7">
        <w:rPr>
          <w:rFonts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4D71C7">
        <w:rPr>
          <w:b/>
          <w:bCs/>
          <w:i/>
          <w:iCs/>
          <w:sz w:val="30"/>
          <w:szCs w:val="30"/>
          <w:cs/>
        </w:rPr>
        <w:t>นำเสนองบการเงิน</w:t>
      </w:r>
    </w:p>
    <w:p w:rsidR="00012E2C" w:rsidRPr="003713EA" w:rsidRDefault="00012E2C" w:rsidP="00604627">
      <w:pPr>
        <w:pStyle w:val="Bo-Blankline"/>
        <w:rPr>
          <w:sz w:val="18"/>
          <w:szCs w:val="18"/>
        </w:rPr>
      </w:pPr>
    </w:p>
    <w:p w:rsidR="00012E2C" w:rsidRDefault="00012E2C" w:rsidP="000912A8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งบการเงินนี้จัดทำและแสดงหน่วยเงินตราเป็นเงินบาทซึ่งเป็นสกุลเงินที่ใช้</w:t>
      </w:r>
      <w:r w:rsidR="00417AA3">
        <w:rPr>
          <w:rFonts w:hint="cs"/>
          <w:cs/>
          <w:lang w:val="en-US"/>
        </w:rPr>
        <w:t>ในการ</w:t>
      </w:r>
      <w:r>
        <w:rPr>
          <w:rFonts w:hint="cs"/>
          <w:cs/>
          <w:lang w:val="en-US"/>
        </w:rPr>
        <w:t>ดำเนินงานของบริษัท ข้อมูลทางการเงินทั้งหมดมีการปัด</w:t>
      </w:r>
      <w:r w:rsidRPr="00984A77">
        <w:rPr>
          <w:rFonts w:hint="cs"/>
          <w:cs/>
          <w:lang w:val="en-US"/>
        </w:rPr>
        <w:t>เศษเพื่อให้</w:t>
      </w:r>
      <w:r>
        <w:rPr>
          <w:rFonts w:hint="cs"/>
          <w:cs/>
          <w:lang w:val="en-US"/>
        </w:rPr>
        <w:t>แสดงเป็นหลักพันบาท ยกเว้นที่ระบุไว้เป็นอย่างอื่น</w:t>
      </w:r>
    </w:p>
    <w:p w:rsidR="00012E2C" w:rsidRPr="003713EA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98712A" w:rsidRPr="004D71C7" w:rsidRDefault="00012E2C" w:rsidP="00B228B8">
      <w:pPr>
        <w:tabs>
          <w:tab w:val="left" w:pos="540"/>
        </w:tabs>
        <w:rPr>
          <w:b/>
          <w:bCs/>
          <w:i/>
          <w:iCs/>
          <w:sz w:val="30"/>
          <w:szCs w:val="30"/>
        </w:rPr>
      </w:pPr>
      <w:r w:rsidRPr="004D71C7">
        <w:rPr>
          <w:b/>
          <w:bCs/>
          <w:i/>
          <w:iCs/>
          <w:sz w:val="30"/>
          <w:szCs w:val="30"/>
          <w:cs/>
        </w:rPr>
        <w:t>(</w:t>
      </w:r>
      <w:r w:rsidRPr="004D71C7">
        <w:rPr>
          <w:rFonts w:hint="cs"/>
          <w:b/>
          <w:bCs/>
          <w:i/>
          <w:iCs/>
          <w:sz w:val="30"/>
          <w:szCs w:val="30"/>
          <w:cs/>
        </w:rPr>
        <w:t>ง</w:t>
      </w:r>
      <w:r w:rsidR="0098712A" w:rsidRPr="004D71C7">
        <w:rPr>
          <w:b/>
          <w:bCs/>
          <w:i/>
          <w:iCs/>
          <w:sz w:val="30"/>
          <w:szCs w:val="30"/>
          <w:cs/>
        </w:rPr>
        <w:t>)</w:t>
      </w:r>
      <w:r w:rsidR="0098712A" w:rsidRPr="004D71C7">
        <w:rPr>
          <w:b/>
          <w:bCs/>
          <w:i/>
          <w:iCs/>
          <w:sz w:val="30"/>
          <w:szCs w:val="30"/>
          <w:cs/>
        </w:rPr>
        <w:tab/>
      </w:r>
      <w:r w:rsidR="00417AA3" w:rsidRPr="004D71C7">
        <w:rPr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E54FEE" w:rsidRPr="003713EA" w:rsidRDefault="00E54FEE" w:rsidP="00604627">
      <w:pPr>
        <w:pStyle w:val="Bo-Blankline"/>
        <w:rPr>
          <w:sz w:val="18"/>
          <w:szCs w:val="18"/>
        </w:rPr>
      </w:pPr>
    </w:p>
    <w:p w:rsidR="00E54FEE" w:rsidRPr="004B73CD" w:rsidRDefault="00E54FEE" w:rsidP="00E54FEE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4B73CD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4B73C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</w:t>
      </w:r>
      <w:r w:rsidR="00251EFD">
        <w:rPr>
          <w:rFonts w:ascii="Angsana New" w:hAnsi="Angsana New"/>
          <w:sz w:val="30"/>
          <w:szCs w:val="30"/>
          <w:cs/>
        </w:rPr>
        <w:t>ญาณ การประมาณและข้อสมมติ</w:t>
      </w:r>
      <w:r w:rsidRPr="004B73CD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E54FEE" w:rsidRPr="003713EA" w:rsidRDefault="00E54FEE" w:rsidP="00604627">
      <w:pPr>
        <w:pStyle w:val="Bo-Blankline"/>
        <w:rPr>
          <w:sz w:val="18"/>
          <w:szCs w:val="18"/>
        </w:rPr>
      </w:pPr>
    </w:p>
    <w:p w:rsidR="00E54FEE" w:rsidRDefault="00251EFD" w:rsidP="00E54FE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E54FEE" w:rsidRPr="002E2783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="00E54FEE">
        <w:rPr>
          <w:rFonts w:ascii="Angsana New" w:hAnsi="Angsana New" w:hint="cs"/>
          <w:sz w:val="30"/>
          <w:szCs w:val="30"/>
          <w:cs/>
        </w:rPr>
        <w:t xml:space="preserve">ต่อเนื่อง </w:t>
      </w:r>
      <w:r w:rsidR="00E54FEE" w:rsidRPr="002E2783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="00E54FEE">
        <w:rPr>
          <w:rFonts w:ascii="Angsana New" w:hAnsi="Angsana New" w:hint="cs"/>
          <w:sz w:val="30"/>
          <w:szCs w:val="30"/>
          <w:cs/>
        </w:rPr>
        <w:t>การ</w:t>
      </w:r>
      <w:r w:rsidR="00E54FEE" w:rsidRPr="002E2783">
        <w:rPr>
          <w:rFonts w:ascii="Angsana New" w:hAnsi="Angsana New"/>
          <w:sz w:val="30"/>
          <w:szCs w:val="30"/>
          <w:cs/>
        </w:rPr>
        <w:t>ทางบัญชี</w:t>
      </w:r>
      <w:r w:rsidR="00E54FEE" w:rsidRPr="001C6C81">
        <w:rPr>
          <w:rFonts w:ascii="Angsana New" w:hAnsi="Angsana New"/>
          <w:sz w:val="30"/>
          <w:szCs w:val="30"/>
          <w:cs/>
        </w:rPr>
        <w:t>จะบันทึก</w:t>
      </w:r>
      <w:r w:rsidR="00553F05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E54FEE" w:rsidRPr="003713EA" w:rsidRDefault="00E54FEE" w:rsidP="00604627">
      <w:pPr>
        <w:pStyle w:val="Bo-Blankline"/>
        <w:rPr>
          <w:sz w:val="18"/>
          <w:szCs w:val="18"/>
        </w:rPr>
      </w:pPr>
    </w:p>
    <w:p w:rsidR="000F3EFE" w:rsidRDefault="00381592" w:rsidP="004D71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1592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251EFD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381592">
        <w:rPr>
          <w:rFonts w:ascii="Angsana New" w:hAnsi="Angsana New"/>
          <w:sz w:val="30"/>
          <w:szCs w:val="30"/>
          <w:cs/>
        </w:rPr>
        <w:t>ความไม่แน่นอน</w:t>
      </w:r>
      <w:r w:rsidR="0041019F">
        <w:rPr>
          <w:rFonts w:ascii="Angsana New" w:hAnsi="Angsana New" w:hint="cs"/>
          <w:sz w:val="30"/>
          <w:szCs w:val="30"/>
          <w:cs/>
        </w:rPr>
        <w:t>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</w:t>
      </w:r>
      <w:r w:rsidR="00604627">
        <w:rPr>
          <w:rFonts w:ascii="Angsana New" w:hAnsi="Angsana New"/>
          <w:sz w:val="30"/>
          <w:szCs w:val="30"/>
          <w:cs/>
        </w:rPr>
        <w:t xml:space="preserve">ในงบการเงิน </w:t>
      </w:r>
      <w:r w:rsidRPr="00381592">
        <w:rPr>
          <w:rFonts w:ascii="Angsana New" w:hAnsi="Angsana New"/>
          <w:sz w:val="30"/>
          <w:szCs w:val="30"/>
          <w:cs/>
        </w:rPr>
        <w:t>ซึ่ง</w:t>
      </w:r>
      <w:r w:rsidR="003A74B3">
        <w:rPr>
          <w:rFonts w:ascii="Angsana New" w:hAnsi="Angsana New" w:hint="cs"/>
          <w:sz w:val="30"/>
          <w:szCs w:val="30"/>
          <w:cs/>
        </w:rPr>
        <w:t>ได้เปิดเผยใน</w:t>
      </w:r>
      <w:r w:rsidRPr="00381592">
        <w:rPr>
          <w:rFonts w:ascii="Angsana New" w:hAnsi="Angsana New"/>
          <w:sz w:val="30"/>
          <w:szCs w:val="30"/>
          <w:cs/>
        </w:rPr>
        <w:t>หมายเหตุประกอบงบการเงินต่อไปนี้</w:t>
      </w:r>
    </w:p>
    <w:p w:rsidR="00381592" w:rsidRPr="003713EA" w:rsidRDefault="00381592" w:rsidP="00BA4C6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8"/>
          <w:szCs w:val="18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890"/>
        <w:gridCol w:w="7290"/>
      </w:tblGrid>
      <w:tr w:rsidR="00891AC9" w:rsidRPr="008B379C" w:rsidTr="00DA7A35">
        <w:tc>
          <w:tcPr>
            <w:tcW w:w="1890" w:type="dxa"/>
            <w:shd w:val="clear" w:color="auto" w:fill="auto"/>
          </w:tcPr>
          <w:p w:rsidR="00891AC9" w:rsidRPr="008D2E31" w:rsidRDefault="00891AC9" w:rsidP="0001432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54A6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7290" w:type="dxa"/>
            <w:shd w:val="clear" w:color="auto" w:fill="auto"/>
          </w:tcPr>
          <w:p w:rsidR="00891AC9" w:rsidRDefault="008D2E31" w:rsidP="00467A19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</w:t>
            </w:r>
            <w:r w:rsidR="00AD014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DA7A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A7A35">
              <w:rPr>
                <w:rFonts w:ascii="Angsana New" w:hAnsi="Angsana New" w:hint="cs"/>
                <w:sz w:val="30"/>
                <w:szCs w:val="30"/>
                <w:cs/>
              </w:rPr>
              <w:t>ซึ่งการวัดมูลค่ายุติธรรมของสินทรัพย์ที่ได้มาและหนี้สินที่รับมาวัดมูลค่าโดยใช้เกณฑ์การประมาณการ</w:t>
            </w:r>
          </w:p>
        </w:tc>
      </w:tr>
      <w:tr w:rsidR="000E2186" w:rsidRPr="008B379C" w:rsidTr="00467A19">
        <w:tc>
          <w:tcPr>
            <w:tcW w:w="1890" w:type="dxa"/>
          </w:tcPr>
          <w:p w:rsidR="000E2186" w:rsidRPr="000E2186" w:rsidRDefault="000E2186" w:rsidP="008D2E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7290" w:type="dxa"/>
          </w:tcPr>
          <w:p w:rsidR="000E2186" w:rsidRDefault="000E2186" w:rsidP="00C72874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ค่าเผื่อมูลค่าสินค้าลดลงให้</w:t>
            </w:r>
            <w:r w:rsidR="00FD3D35">
              <w:rPr>
                <w:rFonts w:hint="cs"/>
                <w:sz w:val="30"/>
                <w:szCs w:val="30"/>
                <w:cs/>
              </w:rPr>
              <w:t>เท่า</w:t>
            </w:r>
            <w:r>
              <w:rPr>
                <w:rFonts w:hint="cs"/>
                <w:sz w:val="30"/>
                <w:szCs w:val="30"/>
                <w:cs/>
              </w:rPr>
              <w:t>กับมูลค่าสุทธิที่จะได้รับ</w:t>
            </w:r>
          </w:p>
        </w:tc>
      </w:tr>
      <w:tr w:rsidR="008D2E31" w:rsidRPr="008B379C" w:rsidTr="00467A19">
        <w:tc>
          <w:tcPr>
            <w:tcW w:w="1890" w:type="dxa"/>
          </w:tcPr>
          <w:p w:rsidR="008D2E31" w:rsidRPr="00251EFD" w:rsidRDefault="008D2E31" w:rsidP="008D2E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54A6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7290" w:type="dxa"/>
          </w:tcPr>
          <w:p w:rsidR="008D2E31" w:rsidRDefault="00120C41" w:rsidP="00C72874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8D2E31" w:rsidRPr="008B379C" w:rsidTr="00467A19">
        <w:tc>
          <w:tcPr>
            <w:tcW w:w="1890" w:type="dxa"/>
          </w:tcPr>
          <w:p w:rsidR="008D2E31" w:rsidRPr="000D54A6" w:rsidRDefault="008D2E31" w:rsidP="008D2E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4A6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88495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290" w:type="dxa"/>
          </w:tcPr>
          <w:p w:rsidR="008D2E31" w:rsidRDefault="00120C41" w:rsidP="008D2E31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การคาดการณ์กำไรทางภาษีในอนาคตที่จะนำขาดทุนทางภาษีไปใช้ประโยชน์</w:t>
            </w:r>
          </w:p>
        </w:tc>
      </w:tr>
      <w:tr w:rsidR="008D2E31" w:rsidRPr="008B379C" w:rsidTr="00467A19">
        <w:tc>
          <w:tcPr>
            <w:tcW w:w="1890" w:type="dxa"/>
          </w:tcPr>
          <w:p w:rsidR="008D2E31" w:rsidRPr="00BE2640" w:rsidRDefault="008D2E31" w:rsidP="008D2E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54A6">
              <w:rPr>
                <w:rFonts w:ascii="Angsana New" w:hAnsi="Angsana New" w:hint="cs"/>
                <w:sz w:val="30"/>
                <w:szCs w:val="30"/>
                <w:cs/>
              </w:rPr>
              <w:t>หมายเหตุข้อ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88495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290" w:type="dxa"/>
          </w:tcPr>
          <w:p w:rsidR="008D2E31" w:rsidRPr="00120C41" w:rsidRDefault="003A74B3" w:rsidP="003A74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การวัดมูลค่า</w:t>
            </w:r>
            <w:r w:rsidR="008D2E31">
              <w:rPr>
                <w:rFonts w:hint="cs"/>
                <w:sz w:val="30"/>
                <w:szCs w:val="30"/>
                <w:cs/>
              </w:rPr>
              <w:t>ภาระผูกพัน</w:t>
            </w:r>
            <w:r w:rsidR="00B351C7">
              <w:rPr>
                <w:rFonts w:hint="cs"/>
                <w:sz w:val="30"/>
                <w:szCs w:val="30"/>
                <w:cs/>
              </w:rPr>
              <w:t>ของโครงการ</w:t>
            </w:r>
            <w:r w:rsidR="008D2E31">
              <w:rPr>
                <w:rFonts w:hint="cs"/>
                <w:sz w:val="30"/>
                <w:szCs w:val="30"/>
                <w:cs/>
              </w:rPr>
              <w:t>ผลประโยชน์</w:t>
            </w:r>
            <w:r w:rsidR="00B351C7">
              <w:rPr>
                <w:rFonts w:hint="cs"/>
                <w:sz w:val="30"/>
                <w:szCs w:val="30"/>
                <w:cs/>
              </w:rPr>
              <w:t>ที่กำหนดไว้เกี่ยวกับ</w:t>
            </w:r>
            <w:r w:rsidR="00120C41">
              <w:rPr>
                <w:rFonts w:hint="cs"/>
                <w:sz w:val="30"/>
                <w:szCs w:val="30"/>
                <w:cs/>
                <w:lang w:val="en-US"/>
              </w:rPr>
              <w:t>ข้อสมมติหลักในการประมาณการตามหลักคณิตศาสตร์ประกันภัย</w:t>
            </w:r>
            <w:r w:rsidR="004E4FE0">
              <w:rPr>
                <w:sz w:val="30"/>
                <w:szCs w:val="30"/>
                <w:lang w:val="en-US"/>
              </w:rPr>
              <w:t xml:space="preserve"> </w:t>
            </w:r>
            <w:r w:rsidR="00B351C7">
              <w:rPr>
                <w:rFonts w:hint="cs"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8D2E31" w:rsidRPr="008B379C" w:rsidTr="00467A19">
        <w:tc>
          <w:tcPr>
            <w:tcW w:w="1890" w:type="dxa"/>
            <w:shd w:val="clear" w:color="auto" w:fill="auto"/>
          </w:tcPr>
          <w:p w:rsidR="008D2E31" w:rsidRPr="001A2DA8" w:rsidRDefault="008D2E31" w:rsidP="008D2E3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23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7290" w:type="dxa"/>
            <w:shd w:val="clear" w:color="auto" w:fill="auto"/>
          </w:tcPr>
          <w:p w:rsidR="008D2E31" w:rsidRPr="003C678C" w:rsidRDefault="008D2E31" w:rsidP="00B351C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78C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  <w:r w:rsidR="00120C41" w:rsidRPr="003C678C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="00B351C7">
              <w:rPr>
                <w:rFonts w:ascii="Angsana New" w:hAnsi="Angsana New" w:hint="cs"/>
                <w:sz w:val="30"/>
                <w:szCs w:val="30"/>
                <w:cs/>
              </w:rPr>
              <w:t>กี่ยว</w:t>
            </w:r>
            <w:r w:rsidR="00120C41" w:rsidRPr="003C678C">
              <w:rPr>
                <w:rFonts w:ascii="Angsana New" w:hAnsi="Angsana New"/>
                <w:sz w:val="30"/>
                <w:szCs w:val="30"/>
                <w:cs/>
              </w:rPr>
              <w:t>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:rsidR="000A0799" w:rsidRPr="00B351C7" w:rsidRDefault="000A0799" w:rsidP="00A0312C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467A19" w:rsidRDefault="00467A19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F79B7" w:rsidRDefault="008F79B7" w:rsidP="000E7F3C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F79B7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ED6C54" w:rsidRPr="00ED6C54" w:rsidRDefault="00ED6C54" w:rsidP="000E7F3C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3713EA" w:rsidRDefault="008F79B7" w:rsidP="000E7F3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E2FD7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</w:t>
      </w:r>
      <w:r w:rsidRPr="00AE2FD7">
        <w:rPr>
          <w:rFonts w:ascii="Angsana New" w:hAnsi="Angsana New" w:hint="cs"/>
          <w:sz w:val="30"/>
          <w:szCs w:val="30"/>
          <w:cs/>
        </w:rPr>
        <w:t>ของกลุ่มบริษัทหลายข้อ</w:t>
      </w:r>
      <w:r w:rsidRPr="00AE2FD7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3A74B3" w:rsidRPr="003A74B3" w:rsidRDefault="003A74B3" w:rsidP="003713EA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8F79B7" w:rsidRDefault="008F79B7" w:rsidP="003713E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2FD7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AE2FD7" w:rsidRPr="00AE2FD7">
        <w:rPr>
          <w:rFonts w:ascii="Angsana New" w:hAnsi="Angsana New"/>
          <w:sz w:val="30"/>
          <w:szCs w:val="30"/>
          <w:cs/>
        </w:rPr>
        <w:t>กลุ่มบริษัทไ</w:t>
      </w:r>
      <w:r w:rsidRPr="00AE2FD7">
        <w:rPr>
          <w:rFonts w:ascii="Angsana New" w:hAnsi="Angsana New"/>
          <w:sz w:val="30"/>
          <w:szCs w:val="30"/>
          <w:cs/>
        </w:rPr>
        <w:t>ด้ใช้</w:t>
      </w:r>
      <w:r w:rsidRPr="00AE2FD7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1A2DA8">
        <w:rPr>
          <w:rFonts w:ascii="Angsana New" w:hAnsi="Angsana New"/>
          <w:sz w:val="30"/>
          <w:szCs w:val="30"/>
        </w:rPr>
        <w:t xml:space="preserve"> </w:t>
      </w:r>
      <w:r w:rsidRPr="00AE2FD7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AE2FD7">
        <w:rPr>
          <w:rFonts w:ascii="Angsana New" w:hAnsi="Angsana New" w:hint="cs"/>
          <w:sz w:val="30"/>
          <w:szCs w:val="30"/>
          <w:cs/>
        </w:rPr>
        <w:t>ในแต่ละ</w:t>
      </w:r>
      <w:r w:rsidRPr="00AE2FD7">
        <w:rPr>
          <w:rFonts w:ascii="Angsana New" w:hAnsi="Angsana New"/>
          <w:sz w:val="30"/>
          <w:szCs w:val="30"/>
          <w:cs/>
        </w:rPr>
        <w:t>ลำดับชั้น</w:t>
      </w:r>
      <w:r w:rsidRPr="00AE2FD7">
        <w:rPr>
          <w:rFonts w:ascii="Angsana New" w:hAnsi="Angsana New" w:hint="cs"/>
          <w:sz w:val="30"/>
          <w:szCs w:val="30"/>
          <w:cs/>
        </w:rPr>
        <w:t>ของ</w:t>
      </w:r>
      <w:r w:rsidRPr="00AE2FD7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AE2FD7">
        <w:rPr>
          <w:rFonts w:ascii="Angsana New" w:hAnsi="Angsana New"/>
          <w:sz w:val="30"/>
          <w:szCs w:val="30"/>
        </w:rPr>
        <w:t xml:space="preserve"> </w:t>
      </w:r>
      <w:r w:rsidRPr="00AE2FD7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014323" w:rsidRPr="00AE2FD7" w:rsidRDefault="00014323" w:rsidP="00014323">
      <w:pPr>
        <w:pStyle w:val="Bo-Blankline"/>
      </w:pPr>
    </w:p>
    <w:p w:rsidR="008F79B7" w:rsidRPr="00AE2FD7" w:rsidRDefault="008F79B7" w:rsidP="00B138C4">
      <w:pPr>
        <w:pStyle w:val="block"/>
        <w:numPr>
          <w:ilvl w:val="0"/>
          <w:numId w:val="1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AE2FD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884953">
        <w:rPr>
          <w:rFonts w:ascii="Angsana New" w:hAnsi="Angsana New"/>
          <w:sz w:val="30"/>
          <w:szCs w:val="30"/>
          <w:lang w:val="en-US"/>
        </w:rPr>
        <w:t>1</w:t>
      </w:r>
      <w:r w:rsidRPr="00AE2FD7">
        <w:rPr>
          <w:rFonts w:ascii="Angsana New" w:hAnsi="Angsana New"/>
          <w:sz w:val="30"/>
          <w:szCs w:val="30"/>
        </w:rPr>
        <w:t xml:space="preserve"> </w:t>
      </w:r>
      <w:r w:rsidRPr="00AE2FD7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AE2FD7">
        <w:rPr>
          <w:rFonts w:ascii="Angsana New" w:hAnsi="Angsana New"/>
          <w:sz w:val="30"/>
          <w:szCs w:val="30"/>
        </w:rPr>
        <w:t>(</w:t>
      </w:r>
      <w:r w:rsidRPr="00AE2FD7">
        <w:rPr>
          <w:rFonts w:ascii="Angsana New" w:hAnsi="Angsana New"/>
          <w:sz w:val="30"/>
          <w:szCs w:val="30"/>
          <w:cs/>
        </w:rPr>
        <w:t>ไม่</w:t>
      </w:r>
      <w:r w:rsidRPr="00AE2FD7">
        <w:rPr>
          <w:rFonts w:ascii="Angsana New" w:hAnsi="Angsana New" w:hint="cs"/>
          <w:sz w:val="30"/>
          <w:szCs w:val="30"/>
          <w:cs/>
        </w:rPr>
        <w:t>ต้อง</w:t>
      </w:r>
      <w:r w:rsidRPr="00AE2FD7">
        <w:rPr>
          <w:rFonts w:ascii="Angsana New" w:hAnsi="Angsana New"/>
          <w:sz w:val="30"/>
          <w:szCs w:val="30"/>
          <w:cs/>
        </w:rPr>
        <w:t>ปรับปรุง</w:t>
      </w:r>
      <w:r w:rsidRPr="00AE2FD7">
        <w:rPr>
          <w:rFonts w:ascii="Angsana New" w:hAnsi="Angsana New"/>
          <w:sz w:val="30"/>
          <w:szCs w:val="30"/>
        </w:rPr>
        <w:t xml:space="preserve">) </w:t>
      </w:r>
      <w:r w:rsidRPr="00AE2FD7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8F79B7" w:rsidRPr="00AE2FD7" w:rsidRDefault="008F79B7" w:rsidP="00B138C4">
      <w:pPr>
        <w:pStyle w:val="block"/>
        <w:numPr>
          <w:ilvl w:val="0"/>
          <w:numId w:val="1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AE2FD7">
        <w:rPr>
          <w:rFonts w:ascii="Angsana New" w:hAnsi="Angsana New"/>
          <w:sz w:val="30"/>
          <w:szCs w:val="30"/>
          <w:cs/>
        </w:rPr>
        <w:t>ข้อมูลระดับ</w:t>
      </w:r>
      <w:r w:rsidR="00710FBF">
        <w:rPr>
          <w:rFonts w:ascii="Angsana New" w:hAnsi="Angsana New"/>
          <w:sz w:val="30"/>
          <w:szCs w:val="30"/>
        </w:rPr>
        <w:t xml:space="preserve"> </w:t>
      </w:r>
      <w:r w:rsidR="00884953">
        <w:rPr>
          <w:rFonts w:ascii="Angsana New" w:hAnsi="Angsana New"/>
          <w:sz w:val="30"/>
          <w:szCs w:val="30"/>
        </w:rPr>
        <w:t>2</w:t>
      </w:r>
      <w:r w:rsidRPr="00AE2FD7">
        <w:rPr>
          <w:rFonts w:ascii="Angsana New" w:hAnsi="Angsana New"/>
          <w:sz w:val="30"/>
          <w:szCs w:val="30"/>
        </w:rPr>
        <w:t xml:space="preserve"> </w:t>
      </w:r>
      <w:r w:rsidRPr="00AE2FD7">
        <w:rPr>
          <w:rFonts w:ascii="Angsana New" w:hAnsi="Angsana New"/>
          <w:sz w:val="30"/>
          <w:szCs w:val="30"/>
          <w:cs/>
        </w:rPr>
        <w:t>เป็นข้อมูลอื่นที่สังเกตได้โดยตรง</w:t>
      </w:r>
      <w:r w:rsidRPr="00AE2FD7">
        <w:rPr>
          <w:rFonts w:ascii="Angsana New" w:hAnsi="Angsana New" w:hint="cs"/>
          <w:sz w:val="30"/>
          <w:szCs w:val="30"/>
          <w:cs/>
        </w:rPr>
        <w:t xml:space="preserve"> </w:t>
      </w:r>
      <w:r w:rsidRPr="00AE2FD7">
        <w:rPr>
          <w:rFonts w:ascii="Angsana New" w:hAnsi="Angsana New"/>
          <w:sz w:val="30"/>
          <w:szCs w:val="30"/>
        </w:rPr>
        <w:t>(</w:t>
      </w:r>
      <w:r w:rsidRPr="00AE2FD7">
        <w:rPr>
          <w:rFonts w:ascii="Angsana New" w:hAnsi="Angsana New" w:hint="cs"/>
          <w:sz w:val="30"/>
          <w:szCs w:val="30"/>
          <w:cs/>
        </w:rPr>
        <w:t xml:space="preserve">เช่น ราคาขาย) </w:t>
      </w:r>
      <w:r w:rsidRPr="00AE2FD7">
        <w:rPr>
          <w:rFonts w:ascii="Angsana New" w:hAnsi="Angsana New"/>
          <w:sz w:val="30"/>
          <w:szCs w:val="30"/>
          <w:cs/>
        </w:rPr>
        <w:t>หรือโดยอ้อม</w:t>
      </w:r>
      <w:r w:rsidRPr="00AE2FD7">
        <w:rPr>
          <w:rFonts w:ascii="Angsana New" w:hAnsi="Angsana New" w:hint="cs"/>
          <w:sz w:val="30"/>
          <w:szCs w:val="30"/>
          <w:cs/>
        </w:rPr>
        <w:t xml:space="preserve"> (เช่น ได้มาจากราคา) </w:t>
      </w:r>
      <w:r w:rsidRPr="00AE2FD7">
        <w:rPr>
          <w:rFonts w:ascii="Angsana New" w:hAnsi="Angsana New"/>
          <w:sz w:val="30"/>
          <w:szCs w:val="30"/>
          <w:cs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84953">
        <w:rPr>
          <w:rFonts w:ascii="Angsana New" w:hAnsi="Angsana New"/>
          <w:sz w:val="30"/>
          <w:szCs w:val="30"/>
        </w:rPr>
        <w:t>1</w:t>
      </w:r>
    </w:p>
    <w:p w:rsidR="008F79B7" w:rsidRDefault="008F79B7" w:rsidP="00B138C4">
      <w:pPr>
        <w:pStyle w:val="block"/>
        <w:numPr>
          <w:ilvl w:val="0"/>
          <w:numId w:val="1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AE2FD7">
        <w:rPr>
          <w:rFonts w:ascii="Angsana New" w:hAnsi="Angsana New" w:hint="cs"/>
          <w:sz w:val="30"/>
          <w:szCs w:val="30"/>
          <w:cs/>
        </w:rPr>
        <w:t>ข้อมูล</w:t>
      </w:r>
      <w:r w:rsidRPr="00AE2FD7">
        <w:rPr>
          <w:rFonts w:ascii="Angsana New" w:hAnsi="Angsana New"/>
          <w:sz w:val="30"/>
          <w:szCs w:val="30"/>
          <w:cs/>
        </w:rPr>
        <w:t>ระดับ</w:t>
      </w:r>
      <w:r w:rsidR="00710FBF">
        <w:rPr>
          <w:rFonts w:ascii="Angsana New" w:hAnsi="Angsana New"/>
          <w:sz w:val="30"/>
          <w:szCs w:val="30"/>
        </w:rPr>
        <w:t xml:space="preserve"> </w:t>
      </w:r>
      <w:r w:rsidR="00884953">
        <w:rPr>
          <w:rFonts w:ascii="Angsana New" w:hAnsi="Angsana New"/>
          <w:sz w:val="30"/>
          <w:szCs w:val="30"/>
        </w:rPr>
        <w:t>3</w:t>
      </w:r>
      <w:r w:rsidR="00710FBF">
        <w:rPr>
          <w:rFonts w:ascii="Angsana New" w:hAnsi="Angsana New"/>
          <w:sz w:val="30"/>
          <w:szCs w:val="30"/>
        </w:rPr>
        <w:t xml:space="preserve"> </w:t>
      </w:r>
      <w:r w:rsidRPr="00AE2FD7">
        <w:rPr>
          <w:rFonts w:ascii="Angsana New" w:hAnsi="Angsana New" w:hint="cs"/>
          <w:sz w:val="30"/>
          <w:szCs w:val="30"/>
          <w:cs/>
        </w:rPr>
        <w:t>เป็น</w:t>
      </w:r>
      <w:r w:rsidRPr="00AE2FD7">
        <w:rPr>
          <w:rFonts w:ascii="Angsana New" w:hAnsi="Angsana New"/>
          <w:sz w:val="30"/>
          <w:szCs w:val="30"/>
          <w:cs/>
        </w:rPr>
        <w:t>ข้อมูลสำหรับสินทรัพย์หรือหนี้สินที่</w:t>
      </w:r>
      <w:r w:rsidRPr="00AE2FD7">
        <w:rPr>
          <w:rFonts w:ascii="Angsana New" w:hAnsi="Angsana New" w:hint="cs"/>
          <w:sz w:val="30"/>
          <w:szCs w:val="30"/>
          <w:cs/>
        </w:rPr>
        <w:t>ไม่ได้มาจากข้อมูลที่</w:t>
      </w:r>
      <w:r w:rsidR="003A74B3">
        <w:rPr>
          <w:rFonts w:ascii="Angsana New" w:hAnsi="Angsana New" w:hint="cs"/>
          <w:sz w:val="30"/>
          <w:szCs w:val="30"/>
          <w:cs/>
        </w:rPr>
        <w:t>สามารถ</w:t>
      </w:r>
      <w:r w:rsidRPr="00AE2FD7">
        <w:rPr>
          <w:rFonts w:ascii="Angsana New" w:hAnsi="Angsana New" w:hint="cs"/>
          <w:sz w:val="30"/>
          <w:szCs w:val="30"/>
          <w:cs/>
        </w:rPr>
        <w:t>สังเกตได้ (ข้อมูลที่ไม่สามารถ</w:t>
      </w:r>
      <w:r w:rsidRPr="00AE2FD7">
        <w:rPr>
          <w:rFonts w:ascii="Angsana New" w:hAnsi="Angsana New"/>
          <w:sz w:val="30"/>
          <w:szCs w:val="30"/>
          <w:cs/>
        </w:rPr>
        <w:t>สังเกตได้</w:t>
      </w:r>
      <w:r w:rsidRPr="00AE2FD7">
        <w:rPr>
          <w:rFonts w:ascii="Angsana New" w:hAnsi="Angsana New" w:hint="cs"/>
          <w:sz w:val="30"/>
          <w:szCs w:val="30"/>
          <w:cs/>
        </w:rPr>
        <w:t>)</w:t>
      </w:r>
    </w:p>
    <w:p w:rsidR="000E7F3C" w:rsidRPr="00AE2FD7" w:rsidRDefault="000E7F3C" w:rsidP="004D71C7">
      <w:pPr>
        <w:pStyle w:val="Bo-Blankline"/>
      </w:pPr>
    </w:p>
    <w:p w:rsidR="008F79B7" w:rsidRPr="00AE2FD7" w:rsidRDefault="008F79B7" w:rsidP="000E7F3C">
      <w:pPr>
        <w:pStyle w:val="Bo-C1Content"/>
        <w:ind w:left="540"/>
      </w:pPr>
      <w:r w:rsidRPr="00AE2FD7">
        <w:rPr>
          <w:cs/>
        </w:rPr>
        <w:t>หา</w:t>
      </w:r>
      <w:r w:rsidRPr="00AE2FD7">
        <w:rPr>
          <w:rFonts w:hint="cs"/>
          <w:cs/>
        </w:rPr>
        <w:t>ก</w:t>
      </w:r>
      <w:r w:rsidRPr="00AE2FD7">
        <w:rPr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AE2FD7">
        <w:rPr>
          <w:rFonts w:hint="cs"/>
          <w:cs/>
        </w:rPr>
        <w:t>ั้น</w:t>
      </w:r>
      <w:r w:rsidRPr="00AE2FD7">
        <w:rPr>
          <w:cs/>
        </w:rPr>
        <w:t>ของมูลค่ายุติธรรมที่แตกต่างกัน การวัดมูลค่ายุติธรรม</w:t>
      </w:r>
      <w:r w:rsidRPr="00AE2FD7">
        <w:rPr>
          <w:rFonts w:hint="cs"/>
          <w:cs/>
        </w:rPr>
        <w:t>โดยรวม</w:t>
      </w:r>
      <w:r w:rsidRPr="00AE2FD7">
        <w:rPr>
          <w:cs/>
        </w:rPr>
        <w:t>จะถูกจัดประเภทในภาพรวมในระดับเดียวกัน</w:t>
      </w:r>
      <w:r w:rsidRPr="00AE2FD7">
        <w:rPr>
          <w:rFonts w:hint="cs"/>
          <w:cs/>
        </w:rPr>
        <w:t>ตาม</w:t>
      </w:r>
      <w:r w:rsidRPr="00AE2FD7">
        <w:rPr>
          <w:cs/>
        </w:rPr>
        <w:t>ลำดับชั้นของมูลค่ายุติธรรม</w:t>
      </w:r>
      <w:r w:rsidRPr="00AE2FD7">
        <w:rPr>
          <w:rFonts w:hint="cs"/>
          <w:cs/>
        </w:rPr>
        <w:t>ของ</w:t>
      </w:r>
      <w:r w:rsidRPr="00AE2FD7">
        <w:rPr>
          <w:cs/>
        </w:rPr>
        <w:t>ข้อมูล</w:t>
      </w:r>
      <w:r w:rsidRPr="00AE2FD7">
        <w:rPr>
          <w:rFonts w:hint="cs"/>
          <w:cs/>
        </w:rPr>
        <w:t>ที่อยู่</w:t>
      </w:r>
      <w:r w:rsidRPr="00AE2FD7">
        <w:rPr>
          <w:cs/>
        </w:rPr>
        <w:t>ในระดับต่ำสุด</w:t>
      </w:r>
      <w:r w:rsidRPr="00AE2FD7">
        <w:rPr>
          <w:rFonts w:hint="cs"/>
          <w:cs/>
        </w:rPr>
        <w:t>ที่</w:t>
      </w:r>
      <w:r w:rsidRPr="00AE2FD7">
        <w:rPr>
          <w:cs/>
        </w:rPr>
        <w:t>มีนัยสำคัญ</w:t>
      </w:r>
      <w:r w:rsidRPr="00AE2FD7">
        <w:rPr>
          <w:rFonts w:hint="cs"/>
          <w:cs/>
        </w:rPr>
        <w:t>สำหรับ</w:t>
      </w:r>
      <w:r w:rsidRPr="00AE2FD7">
        <w:rPr>
          <w:cs/>
        </w:rPr>
        <w:t>การวัดมูลค่า</w:t>
      </w:r>
      <w:r w:rsidRPr="00AE2FD7">
        <w:rPr>
          <w:rFonts w:hint="cs"/>
          <w:cs/>
        </w:rPr>
        <w:t>ยุติธรรมโดยรวม</w:t>
      </w:r>
    </w:p>
    <w:p w:rsidR="008F79B7" w:rsidRPr="00AE2FD7" w:rsidRDefault="008F79B7" w:rsidP="001A2D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604627" w:rsidRPr="00710FBF" w:rsidRDefault="00604627" w:rsidP="000E7F3C">
      <w:pPr>
        <w:pStyle w:val="Bo-C1Content"/>
        <w:ind w:left="540"/>
        <w:rPr>
          <w:spacing w:val="-2"/>
        </w:rPr>
      </w:pPr>
      <w:r w:rsidRPr="00710FBF">
        <w:rPr>
          <w:rFonts w:hint="cs"/>
          <w:spacing w:val="-2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604627" w:rsidRDefault="00604627" w:rsidP="00604627">
      <w:pPr>
        <w:pStyle w:val="Bo-Blankline"/>
      </w:pPr>
    </w:p>
    <w:p w:rsidR="00AE2FD7" w:rsidRPr="00AE2FD7" w:rsidRDefault="00AE2FD7" w:rsidP="000E7F3C">
      <w:pPr>
        <w:pStyle w:val="Bo-C1Content"/>
        <w:ind w:left="540"/>
      </w:pPr>
      <w:r w:rsidRPr="00AE2FD7">
        <w:rPr>
          <w:cs/>
        </w:rPr>
        <w:t>ข้อมูลเพิ่มเติมเกี่ยวกับ</w:t>
      </w:r>
      <w:r w:rsidR="008D2E31">
        <w:rPr>
          <w:rFonts w:hint="cs"/>
          <w:cs/>
        </w:rPr>
        <w:t>ข้อสมมติ</w:t>
      </w:r>
      <w:r w:rsidRPr="00AE2FD7">
        <w:rPr>
          <w:rFonts w:hint="cs"/>
          <w:cs/>
        </w:rPr>
        <w:t>ที่ใช้ในการวัดมูลค่ายุติธรรม อยู่ในหมายเหตุประกอบงบการเงิน ดังต่อไปนี้</w:t>
      </w:r>
    </w:p>
    <w:p w:rsidR="00AE2FD7" w:rsidRPr="00710FBF" w:rsidRDefault="00AE2FD7" w:rsidP="00604627">
      <w:pPr>
        <w:pStyle w:val="Bo-Blankline"/>
        <w:rPr>
          <w:highlight w:val="cyan"/>
        </w:rPr>
      </w:pPr>
    </w:p>
    <w:tbl>
      <w:tblPr>
        <w:tblW w:w="7470" w:type="dxa"/>
        <w:tblInd w:w="450" w:type="dxa"/>
        <w:tblLook w:val="04A0" w:firstRow="1" w:lastRow="0" w:firstColumn="1" w:lastColumn="0" w:noHBand="0" w:noVBand="1"/>
      </w:tblPr>
      <w:tblGrid>
        <w:gridCol w:w="1890"/>
        <w:gridCol w:w="5580"/>
      </w:tblGrid>
      <w:tr w:rsidR="00AE2FD7" w:rsidRPr="008B379C" w:rsidTr="00303DD6">
        <w:tc>
          <w:tcPr>
            <w:tcW w:w="1890" w:type="dxa"/>
            <w:shd w:val="clear" w:color="auto" w:fill="auto"/>
          </w:tcPr>
          <w:p w:rsidR="00AE2FD7" w:rsidRPr="00710FBF" w:rsidRDefault="00AE2FD7" w:rsidP="00B138C4">
            <w:pPr>
              <w:numPr>
                <w:ilvl w:val="0"/>
                <w:numId w:val="14"/>
              </w:numPr>
              <w:spacing w:line="240" w:lineRule="auto"/>
              <w:ind w:left="34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0FBF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Pr="00710FBF">
              <w:rPr>
                <w:rFonts w:ascii="Angsana New" w:hAnsi="Angsana New" w:cs="Times New Roman"/>
                <w:sz w:val="30"/>
                <w:szCs w:val="30"/>
                <w:rtl/>
                <w:cs/>
              </w:rPr>
              <w:t xml:space="preserve"> </w:t>
            </w:r>
            <w:r w:rsidR="00884953">
              <w:rPr>
                <w:rFonts w:ascii="Angsana New" w:hAnsi="Angsana New" w:cs="Times New Roman"/>
                <w:sz w:val="30"/>
                <w:szCs w:val="30"/>
                <w:rtl/>
                <w:lang w:val="en-US" w:bidi="ar-SA"/>
              </w:rPr>
              <w:t>5</w:t>
            </w:r>
            <w:r w:rsidRPr="00710FBF">
              <w:t xml:space="preserve"> </w:t>
            </w:r>
            <w:r w:rsidRPr="00710FBF">
              <w:rPr>
                <w:rFonts w:hint="cs"/>
                <w:cs/>
              </w:rPr>
              <w:t xml:space="preserve">  </w:t>
            </w:r>
          </w:p>
        </w:tc>
        <w:tc>
          <w:tcPr>
            <w:tcW w:w="5580" w:type="dxa"/>
            <w:shd w:val="clear" w:color="auto" w:fill="auto"/>
          </w:tcPr>
          <w:p w:rsidR="00AE2FD7" w:rsidRPr="00710FBF" w:rsidRDefault="008D2E31" w:rsidP="00D30C84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</w:t>
            </w:r>
            <w:r w:rsidR="00976A2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8D2E31" w:rsidRPr="008B379C" w:rsidTr="00467A19">
        <w:tc>
          <w:tcPr>
            <w:tcW w:w="1890" w:type="dxa"/>
          </w:tcPr>
          <w:p w:rsidR="008D2E31" w:rsidRPr="00710FBF" w:rsidRDefault="008D2E31" w:rsidP="003A74B3">
            <w:pPr>
              <w:numPr>
                <w:ilvl w:val="0"/>
                <w:numId w:val="14"/>
              </w:numPr>
              <w:spacing w:line="240" w:lineRule="auto"/>
              <w:ind w:left="34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0FBF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="004359D3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Pr="004359D3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 xml:space="preserve"> </w:t>
            </w:r>
            <w:r w:rsidR="00303DD6">
              <w:rPr>
                <w:rFonts w:asciiTheme="majorBidi" w:hAnsiTheme="majorBidi" w:cstheme="minorBidi"/>
                <w:sz w:val="30"/>
                <w:szCs w:val="30"/>
                <w:lang w:val="en-US"/>
              </w:rPr>
              <w:t>14</w:t>
            </w:r>
            <w:r w:rsidRPr="00710FBF">
              <w:t xml:space="preserve"> </w:t>
            </w:r>
            <w:r w:rsidRPr="00710FBF">
              <w:rPr>
                <w:rFonts w:hint="cs"/>
                <w:cs/>
              </w:rPr>
              <w:t xml:space="preserve">  </w:t>
            </w:r>
          </w:p>
        </w:tc>
        <w:tc>
          <w:tcPr>
            <w:tcW w:w="5580" w:type="dxa"/>
          </w:tcPr>
          <w:p w:rsidR="008D2E31" w:rsidRPr="00710FBF" w:rsidRDefault="008D2E31" w:rsidP="008D2E31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710FB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7375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3757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AE2FD7" w:rsidRPr="008B379C" w:rsidTr="00467A19">
        <w:tc>
          <w:tcPr>
            <w:tcW w:w="1890" w:type="dxa"/>
          </w:tcPr>
          <w:p w:rsidR="00AE2FD7" w:rsidRPr="00AE2FD7" w:rsidRDefault="00AE2FD7" w:rsidP="004359D3">
            <w:pPr>
              <w:numPr>
                <w:ilvl w:val="0"/>
                <w:numId w:val="14"/>
              </w:numPr>
              <w:spacing w:line="240" w:lineRule="auto"/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AE2FD7">
              <w:rPr>
                <w:rFonts w:ascii="Angsana New" w:hAnsi="Angsana New" w:hint="cs"/>
                <w:sz w:val="30"/>
                <w:szCs w:val="30"/>
                <w:cs/>
              </w:rPr>
              <w:t>มายเหตุข้อ</w:t>
            </w:r>
            <w:r w:rsidR="00303DD6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="00303DD6">
              <w:rPr>
                <w:rFonts w:ascii="Angsana New" w:hAnsi="Angsana New" w:cstheme="min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5580" w:type="dxa"/>
          </w:tcPr>
          <w:p w:rsidR="00AE2FD7" w:rsidRPr="00AE2FD7" w:rsidRDefault="00AE2FD7" w:rsidP="00D30C84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AE2FD7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:rsidR="00AE2FD7" w:rsidRPr="00AE2FD7" w:rsidRDefault="00AE2FD7" w:rsidP="00AE2FD7">
      <w:pPr>
        <w:pStyle w:val="Caption"/>
        <w:numPr>
          <w:ilvl w:val="0"/>
          <w:numId w:val="0"/>
        </w:numPr>
        <w:ind w:left="540"/>
        <w:rPr>
          <w:sz w:val="20"/>
          <w:szCs w:val="20"/>
        </w:rPr>
      </w:pPr>
    </w:p>
    <w:p w:rsidR="004359D3" w:rsidRDefault="004359D3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AE2FD7" w:rsidRDefault="00AE2FD7" w:rsidP="00C87474">
      <w:pPr>
        <w:pStyle w:val="Caption"/>
        <w:ind w:hanging="900"/>
      </w:pPr>
      <w:r w:rsidRPr="009A176D">
        <w:rPr>
          <w:cs/>
        </w:rPr>
        <w:lastRenderedPageBreak/>
        <w:t>การเปลี่ยนแปลงนโยบายการบัญชี</w:t>
      </w:r>
    </w:p>
    <w:p w:rsidR="004359D3" w:rsidRDefault="004359D3" w:rsidP="004359D3">
      <w:pPr>
        <w:pStyle w:val="Bo-C1Content"/>
        <w:rPr>
          <w:sz w:val="16"/>
          <w:szCs w:val="16"/>
          <w:lang w:val="en-US"/>
        </w:rPr>
      </w:pPr>
    </w:p>
    <w:p w:rsidR="00BA135A" w:rsidRDefault="00BA135A" w:rsidP="00BA135A">
      <w:pPr>
        <w:pStyle w:val="Bo-C1Content"/>
        <w:rPr>
          <w:bCs/>
          <w:iCs/>
        </w:rPr>
      </w:pPr>
      <w:r>
        <w:rPr>
          <w:bCs/>
          <w:iCs/>
          <w:cs/>
        </w:rPr>
        <w:t>การบัญชีเกี่ยวกับที่ดิน อาคารและอุปกรณ์</w:t>
      </w:r>
    </w:p>
    <w:p w:rsidR="00BA135A" w:rsidRPr="00EE4239" w:rsidRDefault="00BA135A" w:rsidP="004359D3">
      <w:pPr>
        <w:pStyle w:val="Bo-C1Content"/>
        <w:rPr>
          <w:sz w:val="16"/>
          <w:szCs w:val="16"/>
          <w:lang w:val="en-US"/>
        </w:rPr>
      </w:pPr>
    </w:p>
    <w:p w:rsidR="004359D3" w:rsidRDefault="004359D3" w:rsidP="004359D3">
      <w:pPr>
        <w:pStyle w:val="Bo-C1Content"/>
        <w:rPr>
          <w:lang w:val="en-US"/>
        </w:rPr>
      </w:pPr>
      <w:r w:rsidRPr="00C7411B">
        <w:rPr>
          <w:cs/>
          <w:lang w:val="en-US"/>
        </w:rPr>
        <w:t xml:space="preserve">ตั้งแต่วันที่ </w:t>
      </w:r>
      <w:r w:rsidR="00884953">
        <w:rPr>
          <w:cs/>
          <w:lang w:val="en-US"/>
        </w:rPr>
        <w:t>1</w:t>
      </w:r>
      <w:r w:rsidRPr="00C7411B">
        <w:rPr>
          <w:cs/>
          <w:lang w:val="en-US"/>
        </w:rPr>
        <w:t xml:space="preserve"> มกราคม </w:t>
      </w:r>
      <w:r w:rsidR="00884953">
        <w:rPr>
          <w:cs/>
          <w:lang w:val="en-US"/>
        </w:rPr>
        <w:t>2560</w:t>
      </w:r>
      <w:r w:rsidRPr="00C7411B">
        <w:rPr>
          <w:cs/>
          <w:lang w:val="en-US"/>
        </w:rPr>
        <w:t xml:space="preserve"> กลุ่มบริษัทได้เปลี่ยนแปลงน</w:t>
      </w:r>
      <w:r>
        <w:rPr>
          <w:cs/>
          <w:lang w:val="en-US"/>
        </w:rPr>
        <w:t>โยบายบัญชีเกี่ยวกับกา</w:t>
      </w:r>
      <w:r>
        <w:rPr>
          <w:rFonts w:hint="cs"/>
          <w:cs/>
          <w:lang w:val="en-US"/>
        </w:rPr>
        <w:t xml:space="preserve">รบันทึกมูลค่าของที่ดิน อาคารและอุปกรณ์ </w:t>
      </w:r>
      <w:r>
        <w:rPr>
          <w:cs/>
          <w:lang w:val="en-US"/>
        </w:rPr>
        <w:t>จากวิธีการ</w:t>
      </w:r>
      <w:r w:rsidRPr="00C7411B">
        <w:rPr>
          <w:cs/>
          <w:lang w:val="en-US"/>
        </w:rPr>
        <w:t>ตีราคาใหม่เป็นราคาทุน ตาม</w:t>
      </w:r>
      <w:r>
        <w:rPr>
          <w:rFonts w:hint="cs"/>
          <w:cs/>
          <w:lang w:val="en-US"/>
        </w:rPr>
        <w:t>มาตรฐานการบัญชี</w:t>
      </w:r>
      <w:r>
        <w:rPr>
          <w:cs/>
          <w:lang w:val="en-US"/>
        </w:rPr>
        <w:t xml:space="preserve"> ฉบับที่ </w:t>
      </w:r>
      <w:r w:rsidR="00884953">
        <w:rPr>
          <w:lang w:val="en-US"/>
        </w:rPr>
        <w:t>16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(ปรับปรุง </w:t>
      </w:r>
      <w:r w:rsidR="00884953">
        <w:rPr>
          <w:lang w:val="en-US"/>
        </w:rPr>
        <w:t>2559</w:t>
      </w:r>
      <w:r>
        <w:rPr>
          <w:lang w:val="en-US"/>
        </w:rPr>
        <w:t>)</w:t>
      </w:r>
      <w:r w:rsidRPr="00C7411B">
        <w:rPr>
          <w:cs/>
          <w:lang w:val="en-US"/>
        </w:rPr>
        <w:t xml:space="preserve"> เรื่อง </w:t>
      </w:r>
      <w:r w:rsidRPr="00684158">
        <w:rPr>
          <w:cs/>
          <w:lang w:val="en-US"/>
        </w:rPr>
        <w:t>ที่ดิน อาคารและอุปกรณ์</w:t>
      </w:r>
      <w:r>
        <w:rPr>
          <w:lang w:val="en-US"/>
        </w:rPr>
        <w:t xml:space="preserve"> </w:t>
      </w:r>
      <w:r w:rsidRPr="00684158">
        <w:rPr>
          <w:cs/>
          <w:lang w:val="en-US"/>
        </w:rPr>
        <w:t>ผู้บริหารเชื่อว่าการเปลี่ยนแปลงนโยบายการบัญชีดังกล่าวช่วยให้กลุ่มบริษัทใช้นโยบายการบัญชีที่</w:t>
      </w:r>
      <w:r>
        <w:rPr>
          <w:cs/>
          <w:lang w:val="en-US"/>
        </w:rPr>
        <w:t>สอดคล้อง</w:t>
      </w:r>
      <w:r w:rsidRPr="00684158">
        <w:rPr>
          <w:cs/>
          <w:lang w:val="en-US"/>
        </w:rPr>
        <w:t xml:space="preserve">กับบริษัทอื่นในกลุ่มอุตสาหกรรมเดียวกัน </w:t>
      </w:r>
      <w:r>
        <w:rPr>
          <w:cs/>
          <w:lang w:val="en-US"/>
        </w:rPr>
        <w:t>ส่งผลให้</w:t>
      </w:r>
      <w:r>
        <w:rPr>
          <w:rFonts w:hint="cs"/>
          <w:cs/>
          <w:lang w:val="en-US"/>
        </w:rPr>
        <w:t>ข้อมูลทาง</w:t>
      </w:r>
      <w:r>
        <w:rPr>
          <w:cs/>
          <w:lang w:val="en-US"/>
        </w:rPr>
        <w:t>การเงินของ</w:t>
      </w:r>
      <w:r>
        <w:rPr>
          <w:rFonts w:hint="cs"/>
          <w:cs/>
          <w:lang w:val="en-US"/>
        </w:rPr>
        <w:t>กลุ่ม</w:t>
      </w:r>
      <w:r>
        <w:rPr>
          <w:cs/>
          <w:lang w:val="en-US"/>
        </w:rPr>
        <w:t>บริษัทสามารถเปรียบเทียบกันได้</w:t>
      </w:r>
      <w:r w:rsidRPr="00A2717E">
        <w:rPr>
          <w:cs/>
          <w:lang w:val="en-US"/>
        </w:rPr>
        <w:t xml:space="preserve"> </w:t>
      </w:r>
      <w:r>
        <w:rPr>
          <w:rFonts w:hint="cs"/>
          <w:cs/>
          <w:lang w:val="en-US"/>
        </w:rPr>
        <w:t>กลุ่มบริษัทได้ปรับงบการเงินย้อนหลังโดย</w:t>
      </w:r>
      <w:r w:rsidRPr="00A2717E">
        <w:rPr>
          <w:cs/>
          <w:lang w:val="en-US"/>
        </w:rPr>
        <w:t>ผลกระทบต่องบการเงินสรุปได้ดังนี้</w:t>
      </w:r>
      <w:r>
        <w:rPr>
          <w:rFonts w:hint="cs"/>
          <w:cs/>
          <w:lang w:val="en-US"/>
        </w:rPr>
        <w:t xml:space="preserve"> </w:t>
      </w:r>
    </w:p>
    <w:p w:rsidR="00CD1470" w:rsidRDefault="00CD1470" w:rsidP="00CD1470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350"/>
        <w:gridCol w:w="180"/>
        <w:gridCol w:w="1260"/>
      </w:tblGrid>
      <w:tr w:rsidR="004359D3" w:rsidRPr="00415593" w:rsidTr="00652F31">
        <w:trPr>
          <w:cantSplit/>
        </w:trPr>
        <w:tc>
          <w:tcPr>
            <w:tcW w:w="4860" w:type="dxa"/>
          </w:tcPr>
          <w:p w:rsidR="004359D3" w:rsidRPr="00415593" w:rsidRDefault="004359D3" w:rsidP="00057B70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320" w:type="dxa"/>
            <w:gridSpan w:val="5"/>
            <w:hideMark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4359D3" w:rsidRPr="00415593" w:rsidTr="00652F31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4359D3" w:rsidRPr="00415593" w:rsidRDefault="004359D3" w:rsidP="00057B70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4359D3" w:rsidRPr="00415593" w:rsidRDefault="004359D3" w:rsidP="00057B70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4359D3" w:rsidRPr="00415593" w:rsidRDefault="004359D3" w:rsidP="00057B7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4359D3" w:rsidRPr="00415593" w:rsidRDefault="004359D3" w:rsidP="00057B70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4359D3" w:rsidRPr="00415593" w:rsidRDefault="004359D3" w:rsidP="00057B7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4359D3" w:rsidRPr="00415593" w:rsidTr="00652F31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4359D3" w:rsidRPr="00415593" w:rsidRDefault="004359D3" w:rsidP="00057B70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  <w:hideMark/>
          </w:tcPr>
          <w:p w:rsidR="004359D3" w:rsidRPr="00415593" w:rsidRDefault="004359D3" w:rsidP="00057B7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50" w:type="dxa"/>
            <w:shd w:val="clear" w:color="auto" w:fill="auto"/>
          </w:tcPr>
          <w:p w:rsidR="004359D3" w:rsidRPr="00415593" w:rsidRDefault="004359D3" w:rsidP="00057B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4359D3" w:rsidRPr="00415593" w:rsidRDefault="004359D3" w:rsidP="00057B7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8849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415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มกราคม </w:t>
            </w:r>
            <w:r w:rsidR="008849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4359D3" w:rsidRPr="00415593" w:rsidRDefault="004359D3" w:rsidP="00057B7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4359D3" w:rsidRPr="00415593" w:rsidRDefault="004359D3" w:rsidP="00057B7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4359D3" w:rsidRPr="00415593" w:rsidRDefault="004359D3" w:rsidP="00057B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59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59D3" w:rsidRPr="00415593" w:rsidRDefault="00884953" w:rsidP="00057B70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85</w:t>
            </w:r>
            <w:r w:rsidR="004359D3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847</w:t>
            </w:r>
            <w:r w:rsidR="004359D3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:rsidR="004359D3" w:rsidRPr="00415593" w:rsidRDefault="004359D3" w:rsidP="00057B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4359D3" w:rsidRPr="00415593" w:rsidRDefault="004359D3" w:rsidP="00057B70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4359D3" w:rsidRPr="00415593" w:rsidRDefault="004359D3" w:rsidP="00057B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4359D3" w:rsidRPr="00415593" w:rsidRDefault="00884953" w:rsidP="00057B70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4359D3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  <w:r w:rsidR="004359D3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4359D3" w:rsidRPr="00415593" w:rsidRDefault="004359D3" w:rsidP="00057B7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4359D3" w:rsidRPr="00415593" w:rsidRDefault="004359D3" w:rsidP="00057B70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4359D3" w:rsidRPr="00415593" w:rsidRDefault="004359D3" w:rsidP="00057B70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:rsidR="004359D3" w:rsidRPr="00415593" w:rsidRDefault="004359D3" w:rsidP="00057B70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  <w:hideMark/>
          </w:tcPr>
          <w:p w:rsidR="004359D3" w:rsidRPr="00415593" w:rsidRDefault="004359D3" w:rsidP="00057B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359D3" w:rsidRPr="00415593" w:rsidRDefault="00884953" w:rsidP="00057B70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359D3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  <w:r w:rsidR="004359D3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180" w:type="dxa"/>
          </w:tcPr>
          <w:p w:rsidR="004359D3" w:rsidRPr="00415593" w:rsidRDefault="004359D3" w:rsidP="00057B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359D3" w:rsidRPr="00415593" w:rsidRDefault="004359D3" w:rsidP="00057B70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053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4359D3" w:rsidRPr="00415593" w:rsidRDefault="004359D3" w:rsidP="00057B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359D3" w:rsidRPr="00415593" w:rsidRDefault="00884953" w:rsidP="00057B70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  <w:r w:rsidR="004359D3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4359D3" w:rsidRPr="00415593" w:rsidRDefault="004359D3" w:rsidP="00057B7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359D3" w:rsidRPr="00415593" w:rsidRDefault="004359D3" w:rsidP="00057B70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4359D3" w:rsidRPr="00415593" w:rsidRDefault="004359D3" w:rsidP="00057B70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4359D3" w:rsidRPr="00415593" w:rsidRDefault="004359D3" w:rsidP="00057B70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6773" w:rsidRPr="00303DD6" w:rsidTr="00A15F5D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6D6773" w:rsidRPr="00A15F5D" w:rsidRDefault="006D6773" w:rsidP="006D6773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F5D">
              <w:rPr>
                <w:rFonts w:ascii="Angsana New" w:hAnsi="Angsana New"/>
                <w:sz w:val="30"/>
                <w:szCs w:val="30"/>
                <w:cs/>
              </w:rPr>
              <w:t>กำไรสะสม</w:t>
            </w:r>
            <w:r w:rsidRPr="00A15F5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15F5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A15F5D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ยังไม่ได้จัดสรร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D6773" w:rsidRPr="00A15F5D" w:rsidRDefault="006D6773" w:rsidP="006D677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F5D">
              <w:rPr>
                <w:rFonts w:ascii="Angsana New" w:hAnsi="Angsana New"/>
                <w:sz w:val="30"/>
                <w:szCs w:val="30"/>
                <w:lang w:val="en-US"/>
              </w:rPr>
              <w:t>15,719,350</w:t>
            </w:r>
          </w:p>
        </w:tc>
        <w:tc>
          <w:tcPr>
            <w:tcW w:w="180" w:type="dxa"/>
            <w:shd w:val="clear" w:color="auto" w:fill="auto"/>
          </w:tcPr>
          <w:p w:rsidR="006D6773" w:rsidRPr="00A15F5D" w:rsidRDefault="006D6773" w:rsidP="006D6773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D6773" w:rsidRPr="00A15F5D" w:rsidRDefault="006D6773" w:rsidP="006D677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F5D">
              <w:rPr>
                <w:rFonts w:ascii="Angsana New" w:hAnsi="Angsana New"/>
                <w:sz w:val="30"/>
                <w:szCs w:val="30"/>
                <w:lang w:val="en-US"/>
              </w:rPr>
              <w:t>21,939</w:t>
            </w:r>
          </w:p>
        </w:tc>
        <w:tc>
          <w:tcPr>
            <w:tcW w:w="180" w:type="dxa"/>
            <w:shd w:val="clear" w:color="auto" w:fill="auto"/>
          </w:tcPr>
          <w:p w:rsidR="006D6773" w:rsidRPr="00A15F5D" w:rsidRDefault="006D6773" w:rsidP="006D6773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D6773" w:rsidRPr="00A15F5D" w:rsidRDefault="006D6773" w:rsidP="006D677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F5D">
              <w:rPr>
                <w:rFonts w:ascii="Angsana New" w:hAnsi="Angsana New"/>
                <w:sz w:val="30"/>
                <w:szCs w:val="30"/>
                <w:lang w:val="en-US"/>
              </w:rPr>
              <w:t>15,741,289</w:t>
            </w:r>
          </w:p>
        </w:tc>
      </w:tr>
      <w:tr w:rsidR="006D6773" w:rsidRPr="00415593" w:rsidTr="00A15F5D">
        <w:trPr>
          <w:cantSplit/>
        </w:trPr>
        <w:tc>
          <w:tcPr>
            <w:tcW w:w="4860" w:type="dxa"/>
            <w:shd w:val="clear" w:color="auto" w:fill="auto"/>
          </w:tcPr>
          <w:p w:rsidR="006D6773" w:rsidRPr="00A15F5D" w:rsidRDefault="006D6773" w:rsidP="006D6773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A15F5D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D6773" w:rsidRPr="00A15F5D" w:rsidRDefault="006D6773" w:rsidP="006D677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6D6773" w:rsidRPr="00A15F5D" w:rsidRDefault="006D6773" w:rsidP="006D67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D6773" w:rsidRPr="00A15F5D" w:rsidRDefault="006D6773" w:rsidP="006D677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6D6773" w:rsidRPr="00A15F5D" w:rsidRDefault="006D6773" w:rsidP="006D67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D6773" w:rsidRPr="00A15F5D" w:rsidRDefault="006D6773" w:rsidP="006D677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6773" w:rsidRPr="00415593" w:rsidTr="00A15F5D">
        <w:trPr>
          <w:cantSplit/>
        </w:trPr>
        <w:tc>
          <w:tcPr>
            <w:tcW w:w="4860" w:type="dxa"/>
            <w:shd w:val="clear" w:color="auto" w:fill="auto"/>
          </w:tcPr>
          <w:p w:rsidR="006D6773" w:rsidRPr="00A15F5D" w:rsidRDefault="006D6773" w:rsidP="006D6773">
            <w:pPr>
              <w:spacing w:line="240" w:lineRule="auto"/>
              <w:ind w:right="-109" w:firstLine="281"/>
              <w:rPr>
                <w:rFonts w:ascii="Angsana New" w:hAnsi="Angsana New"/>
                <w:sz w:val="30"/>
                <w:szCs w:val="30"/>
                <w:cs/>
              </w:rPr>
            </w:pPr>
            <w:r w:rsidRPr="00A15F5D">
              <w:rPr>
                <w:rFonts w:ascii="Angsana New" w:hAnsi="Angsana New" w:hint="cs"/>
                <w:sz w:val="30"/>
                <w:szCs w:val="30"/>
                <w:cs/>
              </w:rPr>
              <w:t>- ส่วนเกินทุนจากการตีราคาสินทรัพย์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D6773" w:rsidRPr="00A15F5D" w:rsidRDefault="006D6773" w:rsidP="006D677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F5D">
              <w:rPr>
                <w:rFonts w:ascii="Angsana New" w:hAnsi="Angsana New"/>
                <w:sz w:val="30"/>
                <w:szCs w:val="30"/>
                <w:lang w:val="en-US"/>
              </w:rPr>
              <w:t>19,356,212</w:t>
            </w:r>
          </w:p>
        </w:tc>
        <w:tc>
          <w:tcPr>
            <w:tcW w:w="180" w:type="dxa"/>
            <w:shd w:val="clear" w:color="auto" w:fill="auto"/>
          </w:tcPr>
          <w:p w:rsidR="006D6773" w:rsidRPr="00A15F5D" w:rsidRDefault="006D6773" w:rsidP="006D67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D6773" w:rsidRPr="00A15F5D" w:rsidRDefault="006D6773" w:rsidP="006D677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F5D">
              <w:rPr>
                <w:rFonts w:ascii="Angsana New" w:hAnsi="Angsana New"/>
                <w:sz w:val="30"/>
                <w:szCs w:val="30"/>
                <w:lang w:val="en-US"/>
              </w:rPr>
              <w:t>(19,356,212)</w:t>
            </w:r>
          </w:p>
        </w:tc>
        <w:tc>
          <w:tcPr>
            <w:tcW w:w="180" w:type="dxa"/>
            <w:shd w:val="clear" w:color="auto" w:fill="auto"/>
          </w:tcPr>
          <w:p w:rsidR="006D6773" w:rsidRPr="00A15F5D" w:rsidRDefault="006D6773" w:rsidP="006D67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D6773" w:rsidRPr="00A15F5D" w:rsidRDefault="006D6773" w:rsidP="006D67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F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D6773" w:rsidRPr="00415593" w:rsidTr="00A15F5D">
        <w:trPr>
          <w:cantSplit/>
        </w:trPr>
        <w:tc>
          <w:tcPr>
            <w:tcW w:w="4860" w:type="dxa"/>
            <w:shd w:val="clear" w:color="auto" w:fill="auto"/>
          </w:tcPr>
          <w:p w:rsidR="006D6773" w:rsidRPr="00A15F5D" w:rsidRDefault="006D6773" w:rsidP="006D6773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71" w:right="-10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15F5D">
              <w:rPr>
                <w:rFonts w:ascii="Angsana New" w:hAnsi="Angsana New"/>
                <w:sz w:val="30"/>
                <w:szCs w:val="30"/>
                <w:cs/>
              </w:rPr>
              <w:t>ส่วนแบ่งกำไร (ขาดทุน) เบ็ดเสร็จอื่นจาก</w:t>
            </w:r>
            <w:r w:rsidRPr="00A15F5D">
              <w:rPr>
                <w:rFonts w:ascii="Angsana New" w:hAnsi="Angsana New"/>
                <w:sz w:val="30"/>
                <w:szCs w:val="30"/>
              </w:rPr>
              <w:br/>
            </w:r>
            <w:r w:rsidRPr="00A15F5D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D6773" w:rsidRPr="00A15F5D" w:rsidRDefault="006D6773" w:rsidP="006D6773">
            <w:pPr>
              <w:tabs>
                <w:tab w:val="decimal" w:pos="109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F5D">
              <w:rPr>
                <w:rFonts w:ascii="Angsana New" w:hAnsi="Angsana New"/>
                <w:sz w:val="30"/>
                <w:szCs w:val="30"/>
                <w:lang w:val="en-US"/>
              </w:rPr>
              <w:t>129,343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D6773" w:rsidRPr="00A15F5D" w:rsidRDefault="006D6773" w:rsidP="006D677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D6773" w:rsidRPr="00A15F5D" w:rsidRDefault="006D6773" w:rsidP="006D6773">
            <w:pPr>
              <w:tabs>
                <w:tab w:val="decimal" w:pos="108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F5D">
              <w:rPr>
                <w:rFonts w:ascii="Angsana New" w:hAnsi="Angsana New"/>
                <w:sz w:val="30"/>
                <w:szCs w:val="30"/>
                <w:lang w:val="en-US"/>
              </w:rPr>
              <w:t>(21,939)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D6773" w:rsidRPr="00A15F5D" w:rsidRDefault="006D6773" w:rsidP="006D677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D6773" w:rsidRPr="00A15F5D" w:rsidRDefault="006D6773" w:rsidP="006D6773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F5D">
              <w:rPr>
                <w:rFonts w:ascii="Angsana New" w:hAnsi="Angsana New"/>
                <w:sz w:val="30"/>
                <w:szCs w:val="30"/>
                <w:lang w:val="en-US"/>
              </w:rPr>
              <w:t>107,404</w:t>
            </w:r>
          </w:p>
        </w:tc>
      </w:tr>
    </w:tbl>
    <w:p w:rsidR="00CD1470" w:rsidRDefault="00CD1470"/>
    <w:p w:rsidR="00CD1470" w:rsidRDefault="00CD1470">
      <w:pPr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350"/>
        <w:gridCol w:w="180"/>
        <w:gridCol w:w="1260"/>
      </w:tblGrid>
      <w:tr w:rsidR="00CD1470" w:rsidRPr="00415593" w:rsidTr="006C7776">
        <w:trPr>
          <w:cantSplit/>
        </w:trPr>
        <w:tc>
          <w:tcPr>
            <w:tcW w:w="4860" w:type="dxa"/>
          </w:tcPr>
          <w:p w:rsidR="00CD1470" w:rsidRPr="00415593" w:rsidRDefault="00CD1470" w:rsidP="006C7776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320" w:type="dxa"/>
            <w:gridSpan w:val="5"/>
            <w:hideMark/>
          </w:tcPr>
          <w:p w:rsidR="00CD1470" w:rsidRPr="00415593" w:rsidRDefault="00CD1470" w:rsidP="006C77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CD1470" w:rsidRPr="00415593" w:rsidTr="006C7776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CD1470" w:rsidRPr="00415593" w:rsidRDefault="00CD1470" w:rsidP="006C7776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CD1470" w:rsidRPr="00415593" w:rsidRDefault="00CD1470" w:rsidP="006C7776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CD1470" w:rsidRPr="00415593" w:rsidRDefault="00CD1470" w:rsidP="006C777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CD1470" w:rsidRPr="00415593" w:rsidRDefault="00CD1470" w:rsidP="006C7776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CD1470" w:rsidRPr="00415593" w:rsidRDefault="00CD1470" w:rsidP="006C777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CD1470" w:rsidRPr="00415593" w:rsidRDefault="00CD1470" w:rsidP="006C777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CD1470" w:rsidRPr="00415593" w:rsidTr="006C7776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:rsidR="00CD1470" w:rsidRPr="00415593" w:rsidRDefault="00CD1470" w:rsidP="006C7776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:rsidR="00CD1470" w:rsidRPr="00415593" w:rsidRDefault="00CD1470" w:rsidP="006C77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D6773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6D6773" w:rsidRPr="00415593" w:rsidRDefault="006D6773" w:rsidP="006D6773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415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6D6773" w:rsidRPr="00415593" w:rsidRDefault="006D6773" w:rsidP="006D6773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D6773" w:rsidRPr="00415593" w:rsidRDefault="006D6773" w:rsidP="006D677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</w:tcPr>
          <w:p w:rsidR="006D6773" w:rsidRPr="00415593" w:rsidRDefault="006D6773" w:rsidP="006D6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6D6773" w:rsidRPr="00415593" w:rsidRDefault="006D6773" w:rsidP="006D6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</w:tcPr>
          <w:p w:rsidR="006D6773" w:rsidRPr="00415593" w:rsidRDefault="006D6773" w:rsidP="006D6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6D6773" w:rsidRPr="00415593" w:rsidTr="00057B70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6D6773" w:rsidRPr="00415593" w:rsidRDefault="006D6773" w:rsidP="006D67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6D6773" w:rsidRPr="00415593" w:rsidRDefault="006D6773" w:rsidP="006D6773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6D6773" w:rsidRPr="00415593" w:rsidRDefault="006D6773" w:rsidP="006D677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6D6773" w:rsidRPr="00415593" w:rsidRDefault="006D6773" w:rsidP="006D6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6D6773" w:rsidRPr="00415593" w:rsidRDefault="006D6773" w:rsidP="006D6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6D6773" w:rsidRPr="00415593" w:rsidRDefault="006D6773" w:rsidP="006D677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6D6773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6D6773" w:rsidRPr="00415593" w:rsidRDefault="006D6773" w:rsidP="006D67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59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D6773" w:rsidRPr="00415593" w:rsidRDefault="006D6773" w:rsidP="006D677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733</w:t>
            </w:r>
            <w:r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80" w:type="dxa"/>
          </w:tcPr>
          <w:p w:rsidR="006D6773" w:rsidRPr="00415593" w:rsidRDefault="006D6773" w:rsidP="006D67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6D6773" w:rsidRPr="00415593" w:rsidRDefault="006D6773" w:rsidP="006D677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6D6773" w:rsidRPr="00415593" w:rsidRDefault="006D6773" w:rsidP="006D67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6D6773" w:rsidRPr="00415593" w:rsidRDefault="006D6773" w:rsidP="006D677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</w:tr>
      <w:tr w:rsidR="00804183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804183" w:rsidRPr="00415593" w:rsidRDefault="00804183" w:rsidP="006D67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04183" w:rsidRDefault="00804183" w:rsidP="006D677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470</w:t>
            </w:r>
          </w:p>
        </w:tc>
        <w:tc>
          <w:tcPr>
            <w:tcW w:w="180" w:type="dxa"/>
          </w:tcPr>
          <w:p w:rsidR="00804183" w:rsidRPr="00415593" w:rsidRDefault="00804183" w:rsidP="006D67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804183" w:rsidRPr="00415593" w:rsidRDefault="00804183" w:rsidP="006D677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(16,326)</w:t>
            </w:r>
          </w:p>
        </w:tc>
        <w:tc>
          <w:tcPr>
            <w:tcW w:w="180" w:type="dxa"/>
          </w:tcPr>
          <w:p w:rsidR="00804183" w:rsidRPr="00415593" w:rsidRDefault="00804183" w:rsidP="006D67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804183" w:rsidRDefault="00804183" w:rsidP="006D677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208,144</w:t>
            </w:r>
          </w:p>
        </w:tc>
      </w:tr>
      <w:tr w:rsidR="006D6773" w:rsidRPr="00415593" w:rsidTr="00057B70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6D6773" w:rsidRPr="00415593" w:rsidRDefault="006D6773" w:rsidP="006D67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D6773" w:rsidRPr="00415593" w:rsidRDefault="006D6773" w:rsidP="006D677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D6773" w:rsidRPr="00415593" w:rsidRDefault="006D6773" w:rsidP="006D67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6D6773" w:rsidRPr="00415593" w:rsidRDefault="006D6773" w:rsidP="006D677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D6773" w:rsidRPr="00415593" w:rsidRDefault="006D6773" w:rsidP="006D67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6D6773" w:rsidRPr="00415593" w:rsidRDefault="006D6773" w:rsidP="006D677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6773" w:rsidRPr="00415593" w:rsidTr="007F0EB4">
        <w:trPr>
          <w:cantSplit/>
        </w:trPr>
        <w:tc>
          <w:tcPr>
            <w:tcW w:w="4860" w:type="dxa"/>
            <w:shd w:val="clear" w:color="auto" w:fill="auto"/>
            <w:hideMark/>
          </w:tcPr>
          <w:p w:rsidR="006D6773" w:rsidRPr="00415593" w:rsidRDefault="006D6773" w:rsidP="006D67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6D6773" w:rsidRPr="00415593" w:rsidRDefault="006D6773" w:rsidP="006D677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  <w:tc>
          <w:tcPr>
            <w:tcW w:w="180" w:type="dxa"/>
          </w:tcPr>
          <w:p w:rsidR="006D6773" w:rsidRPr="00415593" w:rsidRDefault="006D6773" w:rsidP="006D67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6D6773" w:rsidRPr="00415593" w:rsidRDefault="006D6773" w:rsidP="007F0EB4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F0EB4">
              <w:rPr>
                <w:rFonts w:ascii="Angsana New" w:hAnsi="Angsana New"/>
                <w:sz w:val="30"/>
                <w:szCs w:val="30"/>
                <w:lang w:val="en-US"/>
              </w:rPr>
              <w:t>596,295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6D6773" w:rsidRPr="00415593" w:rsidRDefault="006D6773" w:rsidP="006D67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6D6773" w:rsidRPr="00415593" w:rsidRDefault="007F0EB4" w:rsidP="006D677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0EB4">
              <w:rPr>
                <w:rFonts w:ascii="Angsana New" w:hAnsi="Angsana New"/>
                <w:sz w:val="30"/>
                <w:szCs w:val="30"/>
                <w:lang w:val="en-US"/>
              </w:rPr>
              <w:t>113,035</w:t>
            </w:r>
          </w:p>
        </w:tc>
      </w:tr>
      <w:tr w:rsidR="006D6773" w:rsidRPr="00415593" w:rsidTr="00057B70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6D6773" w:rsidRPr="00415593" w:rsidRDefault="006D6773" w:rsidP="006D67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6D6773" w:rsidRPr="00415593" w:rsidRDefault="006D6773" w:rsidP="006D677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D6773" w:rsidRPr="00415593" w:rsidRDefault="006D6773" w:rsidP="006D67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6D6773" w:rsidRPr="00415593" w:rsidRDefault="006D6773" w:rsidP="006D677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D6773" w:rsidRPr="00415593" w:rsidRDefault="006D6773" w:rsidP="006D67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:rsidR="006D6773" w:rsidRPr="00415593" w:rsidRDefault="006D6773" w:rsidP="006D677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6773" w:rsidRPr="00415593" w:rsidTr="00057B70">
        <w:trPr>
          <w:cantSplit/>
        </w:trPr>
        <w:tc>
          <w:tcPr>
            <w:tcW w:w="4860" w:type="dxa"/>
            <w:shd w:val="clear" w:color="auto" w:fill="auto"/>
            <w:hideMark/>
          </w:tcPr>
          <w:p w:rsidR="006D6773" w:rsidRPr="00415593" w:rsidRDefault="006D6773" w:rsidP="006D6773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D6773" w:rsidRPr="00415593" w:rsidRDefault="006D6773" w:rsidP="006D677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D6773" w:rsidRPr="00415593" w:rsidRDefault="006D6773" w:rsidP="006D67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6D6773" w:rsidRPr="00415593" w:rsidRDefault="006D6773" w:rsidP="006D677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D6773" w:rsidRPr="00415593" w:rsidRDefault="006D6773" w:rsidP="006D67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6D6773" w:rsidRPr="00415593" w:rsidRDefault="006D6773" w:rsidP="006D677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6773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6D6773" w:rsidRPr="00415593" w:rsidRDefault="006D6773" w:rsidP="006D6773">
            <w:pPr>
              <w:spacing w:line="240" w:lineRule="auto"/>
              <w:ind w:right="-109" w:firstLine="281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- ส่วนเกินทุนจากการตีราคาสินทรัพย์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D6773" w:rsidRPr="00415593" w:rsidRDefault="006D6773" w:rsidP="006D677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</w:p>
        </w:tc>
        <w:tc>
          <w:tcPr>
            <w:tcW w:w="180" w:type="dxa"/>
          </w:tcPr>
          <w:p w:rsidR="006D6773" w:rsidRPr="00415593" w:rsidRDefault="006D6773" w:rsidP="006D67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6D6773" w:rsidRPr="00415593" w:rsidRDefault="006D6773" w:rsidP="006D677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6D6773" w:rsidRPr="00415593" w:rsidRDefault="006D6773" w:rsidP="006D67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6D6773" w:rsidRPr="00415593" w:rsidRDefault="006D6773" w:rsidP="006D67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CD1470" w:rsidRDefault="00CD1470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350"/>
        <w:gridCol w:w="180"/>
        <w:gridCol w:w="1260"/>
      </w:tblGrid>
      <w:tr w:rsidR="004359D3" w:rsidRPr="00415593" w:rsidTr="00057B70">
        <w:trPr>
          <w:cantSplit/>
          <w:tblHeader/>
        </w:trPr>
        <w:tc>
          <w:tcPr>
            <w:tcW w:w="4860" w:type="dxa"/>
          </w:tcPr>
          <w:p w:rsidR="004359D3" w:rsidRPr="00415593" w:rsidRDefault="004359D3" w:rsidP="00057B70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320" w:type="dxa"/>
            <w:gridSpan w:val="5"/>
            <w:hideMark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4359D3" w:rsidRPr="00415593" w:rsidTr="00057B70">
        <w:trPr>
          <w:cantSplit/>
          <w:tblHeader/>
        </w:trPr>
        <w:tc>
          <w:tcPr>
            <w:tcW w:w="4860" w:type="dxa"/>
            <w:shd w:val="clear" w:color="auto" w:fill="auto"/>
            <w:vAlign w:val="bottom"/>
          </w:tcPr>
          <w:p w:rsidR="004359D3" w:rsidRPr="00415593" w:rsidRDefault="004359D3" w:rsidP="00057B70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4359D3" w:rsidRPr="00415593" w:rsidRDefault="004359D3" w:rsidP="00057B70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4359D3" w:rsidRPr="00415593" w:rsidRDefault="004359D3" w:rsidP="00057B7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4359D3" w:rsidRPr="00415593" w:rsidRDefault="004359D3" w:rsidP="00057B70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4359D3" w:rsidRPr="00415593" w:rsidRDefault="004359D3" w:rsidP="00057B7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4359D3" w:rsidRPr="00415593" w:rsidTr="00057B70">
        <w:trPr>
          <w:cantSplit/>
          <w:tblHeader/>
        </w:trPr>
        <w:tc>
          <w:tcPr>
            <w:tcW w:w="4860" w:type="dxa"/>
            <w:shd w:val="clear" w:color="auto" w:fill="auto"/>
            <w:vAlign w:val="bottom"/>
          </w:tcPr>
          <w:p w:rsidR="004359D3" w:rsidRPr="00415593" w:rsidRDefault="004359D3" w:rsidP="00057B70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  <w:hideMark/>
          </w:tcPr>
          <w:p w:rsidR="004359D3" w:rsidRPr="00415593" w:rsidRDefault="004359D3" w:rsidP="00057B7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50" w:type="dxa"/>
            <w:shd w:val="clear" w:color="auto" w:fill="auto"/>
          </w:tcPr>
          <w:p w:rsidR="004359D3" w:rsidRPr="00415593" w:rsidRDefault="004359D3" w:rsidP="00057B7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4359D3" w:rsidRPr="00415593" w:rsidRDefault="004359D3" w:rsidP="00057B7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8849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415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มกราคม </w:t>
            </w:r>
            <w:r w:rsidR="008849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4359D3" w:rsidRPr="00415593" w:rsidRDefault="004359D3" w:rsidP="00057B7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4359D3" w:rsidRPr="00415593" w:rsidRDefault="004359D3" w:rsidP="00057B7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4359D3" w:rsidRPr="00415593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4359D3" w:rsidRPr="00415593" w:rsidRDefault="004359D3" w:rsidP="00057B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59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59D3" w:rsidRPr="00415593" w:rsidRDefault="00884953" w:rsidP="00057B70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 w:rsidR="004359D3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467</w:t>
            </w:r>
            <w:r w:rsidR="004359D3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180" w:type="dxa"/>
          </w:tcPr>
          <w:p w:rsidR="004359D3" w:rsidRPr="00415593" w:rsidRDefault="004359D3" w:rsidP="00057B7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4359D3" w:rsidRPr="00415593" w:rsidRDefault="004359D3" w:rsidP="00057B70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4359D3" w:rsidRPr="00415593" w:rsidRDefault="004359D3" w:rsidP="00057B70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4359D3" w:rsidRPr="00415593" w:rsidRDefault="00884953" w:rsidP="00057B70">
            <w:pPr>
              <w:tabs>
                <w:tab w:val="decimal" w:pos="100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4359D3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  <w:r w:rsidR="004359D3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4359D3" w:rsidRPr="00415593" w:rsidRDefault="004359D3" w:rsidP="00057B7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4359D3" w:rsidRPr="00415593" w:rsidRDefault="004359D3" w:rsidP="00057B70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4359D3" w:rsidRPr="00415593" w:rsidRDefault="004359D3" w:rsidP="00057B70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  <w:hideMark/>
          </w:tcPr>
          <w:p w:rsidR="004359D3" w:rsidRPr="00415593" w:rsidRDefault="004359D3" w:rsidP="00057B70">
            <w:pPr>
              <w:tabs>
                <w:tab w:val="decimal" w:pos="100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  <w:hideMark/>
          </w:tcPr>
          <w:p w:rsidR="004359D3" w:rsidRPr="00415593" w:rsidRDefault="004359D3" w:rsidP="00057B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359D3" w:rsidRPr="00415593" w:rsidRDefault="00884953" w:rsidP="00057B70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359D3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  <w:r w:rsidR="004359D3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180" w:type="dxa"/>
          </w:tcPr>
          <w:p w:rsidR="004359D3" w:rsidRPr="00415593" w:rsidRDefault="004359D3" w:rsidP="00057B7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359D3" w:rsidRPr="00415593" w:rsidRDefault="004359D3" w:rsidP="00057B70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053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4359D3" w:rsidRPr="00415593" w:rsidRDefault="004359D3" w:rsidP="00057B70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4359D3" w:rsidRPr="00415593" w:rsidRDefault="00884953" w:rsidP="00057B70">
            <w:pPr>
              <w:tabs>
                <w:tab w:val="decimal" w:pos="100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  <w:r w:rsidR="004359D3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4359D3" w:rsidRPr="00415593" w:rsidRDefault="004359D3" w:rsidP="00057B7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359D3" w:rsidRPr="00415593" w:rsidRDefault="004359D3" w:rsidP="00057B70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4359D3" w:rsidRPr="00415593" w:rsidRDefault="004359D3" w:rsidP="00057B70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4359D3" w:rsidRPr="00415593" w:rsidRDefault="004359D3" w:rsidP="00057B70">
            <w:pPr>
              <w:tabs>
                <w:tab w:val="decimal" w:pos="9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59D3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4359D3" w:rsidRPr="00415593" w:rsidRDefault="004359D3" w:rsidP="00057B70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359D3" w:rsidRPr="00415593" w:rsidRDefault="004359D3" w:rsidP="00057B70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4359D3" w:rsidRPr="00415593" w:rsidRDefault="004359D3" w:rsidP="00057B70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4359D3" w:rsidRPr="00415593" w:rsidRDefault="004359D3" w:rsidP="00057B70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4359D3" w:rsidRPr="00415593" w:rsidRDefault="004359D3" w:rsidP="00057B70">
            <w:pPr>
              <w:tabs>
                <w:tab w:val="decimal" w:pos="9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74B5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9074B5" w:rsidRPr="00415593" w:rsidRDefault="009074B5" w:rsidP="009074B5">
            <w:pPr>
              <w:spacing w:line="240" w:lineRule="auto"/>
              <w:ind w:right="-109" w:firstLine="281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- ส่วนเกินทุนจากการตีราคาสินทรัพย์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074B5" w:rsidRPr="00415593" w:rsidRDefault="00884953" w:rsidP="009074B5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9074B5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  <w:r w:rsidR="009074B5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80" w:type="dxa"/>
          </w:tcPr>
          <w:p w:rsidR="009074B5" w:rsidRPr="00415593" w:rsidRDefault="009074B5" w:rsidP="009074B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9074B5" w:rsidRPr="00415593" w:rsidRDefault="009074B5" w:rsidP="009074B5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9074B5" w:rsidRPr="00415593" w:rsidRDefault="009074B5" w:rsidP="009074B5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9074B5" w:rsidRPr="00415593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70EF8" w:rsidRPr="00415593" w:rsidTr="00710817">
        <w:trPr>
          <w:cantSplit/>
          <w:trHeight w:val="20"/>
        </w:trPr>
        <w:tc>
          <w:tcPr>
            <w:tcW w:w="4860" w:type="dxa"/>
            <w:shd w:val="clear" w:color="auto" w:fill="auto"/>
          </w:tcPr>
          <w:p w:rsidR="00C70EF8" w:rsidRPr="00710817" w:rsidRDefault="00C70EF8" w:rsidP="009074B5">
            <w:pPr>
              <w:spacing w:line="240" w:lineRule="auto"/>
              <w:ind w:right="-109" w:firstLine="2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70EF8" w:rsidRDefault="00C70EF8" w:rsidP="009074B5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70EF8" w:rsidRPr="00415593" w:rsidRDefault="00C70EF8" w:rsidP="009074B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C70EF8" w:rsidRPr="00415593" w:rsidRDefault="00C70EF8" w:rsidP="009074B5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70EF8" w:rsidRPr="00415593" w:rsidRDefault="00C70EF8" w:rsidP="009074B5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C70EF8" w:rsidRPr="00415593" w:rsidRDefault="00C70EF8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0817" w:rsidRPr="00415593" w:rsidTr="00710817">
        <w:trPr>
          <w:cantSplit/>
          <w:trHeight w:val="20"/>
        </w:trPr>
        <w:tc>
          <w:tcPr>
            <w:tcW w:w="4860" w:type="dxa"/>
            <w:shd w:val="clear" w:color="auto" w:fill="auto"/>
          </w:tcPr>
          <w:p w:rsidR="00710817" w:rsidRPr="00710817" w:rsidRDefault="00710817" w:rsidP="009074B5">
            <w:pPr>
              <w:spacing w:line="240" w:lineRule="auto"/>
              <w:ind w:right="-109" w:firstLine="2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10817" w:rsidRDefault="00710817" w:rsidP="009074B5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10817" w:rsidRPr="00415593" w:rsidRDefault="00710817" w:rsidP="009074B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710817" w:rsidRPr="00415593" w:rsidRDefault="00710817" w:rsidP="009074B5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10817" w:rsidRPr="00415593" w:rsidRDefault="00710817" w:rsidP="009074B5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710817" w:rsidRPr="00415593" w:rsidRDefault="00710817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0817" w:rsidRPr="00415593" w:rsidTr="00710817">
        <w:trPr>
          <w:cantSplit/>
          <w:trHeight w:val="20"/>
        </w:trPr>
        <w:tc>
          <w:tcPr>
            <w:tcW w:w="4860" w:type="dxa"/>
            <w:shd w:val="clear" w:color="auto" w:fill="auto"/>
          </w:tcPr>
          <w:p w:rsidR="00710817" w:rsidRPr="00710817" w:rsidRDefault="00710817" w:rsidP="009074B5">
            <w:pPr>
              <w:spacing w:line="240" w:lineRule="auto"/>
              <w:ind w:right="-109" w:firstLine="2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10817" w:rsidRDefault="00710817" w:rsidP="009074B5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10817" w:rsidRPr="00415593" w:rsidRDefault="00710817" w:rsidP="009074B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710817" w:rsidRPr="00415593" w:rsidRDefault="00710817" w:rsidP="009074B5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10817" w:rsidRPr="00415593" w:rsidRDefault="00710817" w:rsidP="009074B5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710817" w:rsidRPr="00415593" w:rsidRDefault="00710817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0817" w:rsidRPr="00415593" w:rsidTr="00710817">
        <w:trPr>
          <w:cantSplit/>
          <w:trHeight w:val="20"/>
        </w:trPr>
        <w:tc>
          <w:tcPr>
            <w:tcW w:w="4860" w:type="dxa"/>
            <w:shd w:val="clear" w:color="auto" w:fill="auto"/>
          </w:tcPr>
          <w:p w:rsidR="00710817" w:rsidRPr="00710817" w:rsidRDefault="00710817" w:rsidP="009074B5">
            <w:pPr>
              <w:spacing w:line="240" w:lineRule="auto"/>
              <w:ind w:right="-109" w:firstLine="2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10817" w:rsidRDefault="00710817" w:rsidP="009074B5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10817" w:rsidRPr="00415593" w:rsidRDefault="00710817" w:rsidP="009074B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710817" w:rsidRPr="00415593" w:rsidRDefault="00710817" w:rsidP="009074B5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10817" w:rsidRPr="00415593" w:rsidRDefault="00710817" w:rsidP="009074B5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710817" w:rsidRPr="00415593" w:rsidRDefault="00710817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0817" w:rsidRPr="00415593" w:rsidTr="00710817">
        <w:trPr>
          <w:cantSplit/>
          <w:trHeight w:val="20"/>
        </w:trPr>
        <w:tc>
          <w:tcPr>
            <w:tcW w:w="4860" w:type="dxa"/>
            <w:shd w:val="clear" w:color="auto" w:fill="auto"/>
          </w:tcPr>
          <w:p w:rsidR="00710817" w:rsidRPr="00710817" w:rsidRDefault="00710817" w:rsidP="009074B5">
            <w:pPr>
              <w:spacing w:line="240" w:lineRule="auto"/>
              <w:ind w:right="-109" w:firstLine="2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10817" w:rsidRDefault="00710817" w:rsidP="009074B5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10817" w:rsidRPr="00415593" w:rsidRDefault="00710817" w:rsidP="009074B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710817" w:rsidRPr="00415593" w:rsidRDefault="00710817" w:rsidP="009074B5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10817" w:rsidRPr="00415593" w:rsidRDefault="00710817" w:rsidP="009074B5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710817" w:rsidRPr="00415593" w:rsidRDefault="00710817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74B5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9074B5" w:rsidRPr="00415593" w:rsidRDefault="009074B5" w:rsidP="009074B5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8849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415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="008849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9074B5" w:rsidRPr="00415593" w:rsidRDefault="009074B5" w:rsidP="009074B5">
            <w:pPr>
              <w:pStyle w:val="acctfourfigures"/>
              <w:tabs>
                <w:tab w:val="clear" w:pos="765"/>
                <w:tab w:val="decimal" w:pos="911"/>
                <w:tab w:val="decimal" w:pos="9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074B5" w:rsidRPr="00415593" w:rsidRDefault="009074B5" w:rsidP="009074B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9074B5" w:rsidRPr="00415593" w:rsidRDefault="009074B5" w:rsidP="009074B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074B5" w:rsidRPr="00415593" w:rsidRDefault="009074B5" w:rsidP="009074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9074B5" w:rsidRPr="00415593" w:rsidRDefault="009074B5" w:rsidP="009074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9074B5" w:rsidRPr="00415593" w:rsidTr="00057B70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9074B5" w:rsidRPr="00415593" w:rsidRDefault="009074B5" w:rsidP="009074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9074B5" w:rsidRPr="00415593" w:rsidRDefault="009074B5" w:rsidP="009074B5">
            <w:pPr>
              <w:pStyle w:val="acctfourfigures"/>
              <w:tabs>
                <w:tab w:val="clear" w:pos="765"/>
                <w:tab w:val="decimal" w:pos="911"/>
                <w:tab w:val="decimal" w:pos="9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9074B5" w:rsidRPr="00415593" w:rsidRDefault="009074B5" w:rsidP="009074B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9074B5" w:rsidRPr="00415593" w:rsidRDefault="009074B5" w:rsidP="009074B5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074B5" w:rsidRPr="00415593" w:rsidRDefault="009074B5" w:rsidP="009074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9074B5" w:rsidRPr="00415593" w:rsidRDefault="009074B5" w:rsidP="009074B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9074B5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9074B5" w:rsidRPr="00415593" w:rsidRDefault="009074B5" w:rsidP="009074B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59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074B5" w:rsidRPr="00415593" w:rsidRDefault="00884953" w:rsidP="009074B5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9074B5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235</w:t>
            </w:r>
            <w:r w:rsidR="009074B5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80" w:type="dxa"/>
          </w:tcPr>
          <w:p w:rsidR="009074B5" w:rsidRPr="00415593" w:rsidRDefault="009074B5" w:rsidP="009074B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9074B5" w:rsidRPr="00415593" w:rsidRDefault="009074B5" w:rsidP="009074B5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9074B5" w:rsidRPr="00415593" w:rsidRDefault="009074B5" w:rsidP="009074B5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9074B5" w:rsidRPr="00415593" w:rsidRDefault="00884953" w:rsidP="009074B5">
            <w:pPr>
              <w:tabs>
                <w:tab w:val="decimal" w:pos="100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9074B5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  <w:r w:rsidR="009074B5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9074B5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9074B5" w:rsidRPr="00415593" w:rsidRDefault="009074B5" w:rsidP="009074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074B5" w:rsidRPr="00415593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9074B5" w:rsidRPr="00415593" w:rsidRDefault="009074B5" w:rsidP="009074B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9074B5" w:rsidRPr="00415593" w:rsidRDefault="00884953" w:rsidP="009074B5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9074B5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  <w:tc>
          <w:tcPr>
            <w:tcW w:w="180" w:type="dxa"/>
          </w:tcPr>
          <w:p w:rsidR="009074B5" w:rsidRPr="00415593" w:rsidRDefault="009074B5" w:rsidP="009074B5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9074B5" w:rsidRPr="00415593" w:rsidRDefault="00884953" w:rsidP="009074B5">
            <w:pPr>
              <w:tabs>
                <w:tab w:val="decimal" w:pos="100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9074B5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</w:tr>
      <w:tr w:rsidR="009074B5" w:rsidRPr="00415593" w:rsidTr="00057B70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9074B5" w:rsidRPr="00415593" w:rsidRDefault="009074B5" w:rsidP="009074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074B5" w:rsidRPr="00415593" w:rsidRDefault="009074B5" w:rsidP="009074B5">
            <w:pPr>
              <w:tabs>
                <w:tab w:val="decimal" w:pos="9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074B5" w:rsidRPr="00415593" w:rsidRDefault="009074B5" w:rsidP="009074B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9074B5" w:rsidRPr="00415593" w:rsidRDefault="009074B5" w:rsidP="009074B5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074B5" w:rsidRPr="00415593" w:rsidRDefault="009074B5" w:rsidP="009074B5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9074B5" w:rsidRPr="00415593" w:rsidRDefault="009074B5" w:rsidP="009074B5">
            <w:pPr>
              <w:tabs>
                <w:tab w:val="decimal" w:pos="9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74B5" w:rsidRPr="00415593" w:rsidTr="00057B70">
        <w:trPr>
          <w:cantSplit/>
        </w:trPr>
        <w:tc>
          <w:tcPr>
            <w:tcW w:w="4860" w:type="dxa"/>
            <w:shd w:val="clear" w:color="auto" w:fill="auto"/>
            <w:hideMark/>
          </w:tcPr>
          <w:p w:rsidR="009074B5" w:rsidRPr="00415593" w:rsidRDefault="009074B5" w:rsidP="009074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9074B5" w:rsidRPr="00415593" w:rsidRDefault="00884953" w:rsidP="009074B5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074B5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  <w:r w:rsidR="009074B5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</w:p>
        </w:tc>
        <w:tc>
          <w:tcPr>
            <w:tcW w:w="180" w:type="dxa"/>
          </w:tcPr>
          <w:p w:rsidR="009074B5" w:rsidRPr="00415593" w:rsidRDefault="009074B5" w:rsidP="009074B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9074B5" w:rsidRPr="00415593" w:rsidRDefault="009074B5" w:rsidP="009074B5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9074B5" w:rsidRPr="00415593" w:rsidRDefault="009074B5" w:rsidP="009074B5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:rsidR="009074B5" w:rsidRPr="00415593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074B5" w:rsidRPr="00415593" w:rsidTr="00057B70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9074B5" w:rsidRPr="00415593" w:rsidRDefault="009074B5" w:rsidP="009074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9074B5" w:rsidRPr="00415593" w:rsidRDefault="009074B5" w:rsidP="009074B5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074B5" w:rsidRPr="00415593" w:rsidRDefault="009074B5" w:rsidP="009074B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9074B5" w:rsidRPr="00415593" w:rsidRDefault="009074B5" w:rsidP="009074B5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074B5" w:rsidRPr="00415593" w:rsidRDefault="009074B5" w:rsidP="009074B5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  <w:hideMark/>
          </w:tcPr>
          <w:p w:rsidR="009074B5" w:rsidRPr="00415593" w:rsidRDefault="009074B5" w:rsidP="009074B5">
            <w:pPr>
              <w:tabs>
                <w:tab w:val="decimal" w:pos="9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74B5" w:rsidRPr="00415593" w:rsidTr="00057B70">
        <w:trPr>
          <w:cantSplit/>
        </w:trPr>
        <w:tc>
          <w:tcPr>
            <w:tcW w:w="4860" w:type="dxa"/>
            <w:shd w:val="clear" w:color="auto" w:fill="auto"/>
            <w:hideMark/>
          </w:tcPr>
          <w:p w:rsidR="009074B5" w:rsidRPr="00415593" w:rsidRDefault="009074B5" w:rsidP="009074B5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074B5" w:rsidRPr="00415593" w:rsidRDefault="009074B5" w:rsidP="009074B5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074B5" w:rsidRPr="00415593" w:rsidRDefault="009074B5" w:rsidP="009074B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9074B5" w:rsidRPr="00415593" w:rsidRDefault="009074B5" w:rsidP="009074B5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9074B5" w:rsidRPr="00415593" w:rsidRDefault="009074B5" w:rsidP="009074B5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9074B5" w:rsidRPr="00415593" w:rsidRDefault="009074B5" w:rsidP="009074B5">
            <w:pPr>
              <w:tabs>
                <w:tab w:val="decimal" w:pos="9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74B5" w:rsidRPr="00415593" w:rsidTr="00057B70">
        <w:trPr>
          <w:cantSplit/>
        </w:trPr>
        <w:tc>
          <w:tcPr>
            <w:tcW w:w="4860" w:type="dxa"/>
            <w:shd w:val="clear" w:color="auto" w:fill="auto"/>
          </w:tcPr>
          <w:p w:rsidR="009074B5" w:rsidRPr="00415593" w:rsidRDefault="009074B5" w:rsidP="009074B5">
            <w:pPr>
              <w:spacing w:line="240" w:lineRule="auto"/>
              <w:ind w:right="-109" w:firstLine="281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- ส่วนเกินทุนจากการตีราคาสินทรัพย์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074B5" w:rsidRPr="00415593" w:rsidRDefault="00884953" w:rsidP="009074B5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9074B5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="009074B5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</w:p>
        </w:tc>
        <w:tc>
          <w:tcPr>
            <w:tcW w:w="180" w:type="dxa"/>
          </w:tcPr>
          <w:p w:rsidR="009074B5" w:rsidRPr="00415593" w:rsidRDefault="009074B5" w:rsidP="009074B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9074B5" w:rsidRPr="00415593" w:rsidRDefault="009074B5" w:rsidP="009074B5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9074B5" w:rsidRPr="00415593" w:rsidRDefault="009074B5" w:rsidP="009074B5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9074B5" w:rsidRPr="00415593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074B5" w:rsidRPr="00415593" w:rsidTr="00057B70">
        <w:trPr>
          <w:cantSplit/>
        </w:trPr>
        <w:tc>
          <w:tcPr>
            <w:tcW w:w="4860" w:type="dxa"/>
          </w:tcPr>
          <w:p w:rsidR="009074B5" w:rsidRPr="00415593" w:rsidRDefault="009074B5" w:rsidP="009074B5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9074B5" w:rsidRPr="00415593" w:rsidRDefault="009074B5" w:rsidP="009074B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074B5" w:rsidRPr="00415593" w:rsidRDefault="009074B5" w:rsidP="009074B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9074B5" w:rsidRPr="00415593" w:rsidRDefault="009074B5" w:rsidP="009074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9074B5" w:rsidRPr="00415593" w:rsidRDefault="009074B5" w:rsidP="009074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9074B5" w:rsidRPr="00415593" w:rsidRDefault="009074B5" w:rsidP="009074B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</w:tbl>
    <w:p w:rsidR="004359D3" w:rsidRPr="004359D3" w:rsidRDefault="004359D3" w:rsidP="004359D3">
      <w:pPr>
        <w:pStyle w:val="Bo-Blankline"/>
        <w:ind w:left="0"/>
        <w:rPr>
          <w:sz w:val="16"/>
          <w:szCs w:val="16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80"/>
        <w:gridCol w:w="1260"/>
        <w:gridCol w:w="180"/>
        <w:gridCol w:w="1260"/>
      </w:tblGrid>
      <w:tr w:rsidR="000025CE" w:rsidRPr="00D07A04" w:rsidTr="00057B70">
        <w:trPr>
          <w:cantSplit/>
          <w:tblHeader/>
        </w:trPr>
        <w:tc>
          <w:tcPr>
            <w:tcW w:w="4950" w:type="dxa"/>
          </w:tcPr>
          <w:p w:rsidR="000025CE" w:rsidRPr="00D07A04" w:rsidRDefault="000025CE" w:rsidP="00057B70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230" w:type="dxa"/>
            <w:gridSpan w:val="5"/>
            <w:hideMark/>
          </w:tcPr>
          <w:p w:rsidR="000025CE" w:rsidRPr="00D07A04" w:rsidRDefault="000025CE" w:rsidP="00057B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1D361A" w:rsidRPr="00D07A04" w:rsidTr="00057B70">
        <w:trPr>
          <w:cantSplit/>
          <w:tblHeader/>
        </w:trPr>
        <w:tc>
          <w:tcPr>
            <w:tcW w:w="4950" w:type="dxa"/>
            <w:vAlign w:val="bottom"/>
          </w:tcPr>
          <w:p w:rsidR="001D361A" w:rsidRPr="00D07A04" w:rsidRDefault="001D361A" w:rsidP="001D361A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1D361A" w:rsidRPr="00D07A04" w:rsidRDefault="001D361A" w:rsidP="001D361A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1D361A" w:rsidRPr="00D07A04" w:rsidRDefault="001D361A" w:rsidP="001D361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:rsidR="001D361A" w:rsidRPr="00D07A04" w:rsidRDefault="001D361A" w:rsidP="001D361A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1D361A" w:rsidRPr="00D07A04" w:rsidRDefault="001D361A" w:rsidP="001D361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1D361A" w:rsidRPr="00415593" w:rsidRDefault="001D361A" w:rsidP="001D361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1D361A" w:rsidRPr="00D07A04" w:rsidTr="00057B70">
        <w:trPr>
          <w:cantSplit/>
          <w:tblHeader/>
        </w:trPr>
        <w:tc>
          <w:tcPr>
            <w:tcW w:w="4950" w:type="dxa"/>
            <w:vAlign w:val="bottom"/>
          </w:tcPr>
          <w:p w:rsidR="001D361A" w:rsidRPr="00D07A04" w:rsidRDefault="001D361A" w:rsidP="001D361A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4230" w:type="dxa"/>
            <w:gridSpan w:val="5"/>
            <w:vAlign w:val="bottom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1D361A" w:rsidRPr="00D07A04" w:rsidTr="00057B70">
        <w:trPr>
          <w:cantSplit/>
        </w:trPr>
        <w:tc>
          <w:tcPr>
            <w:tcW w:w="4950" w:type="dxa"/>
            <w:hideMark/>
          </w:tcPr>
          <w:p w:rsidR="001D361A" w:rsidRPr="00D07A04" w:rsidRDefault="001D361A" w:rsidP="001D361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50" w:type="dxa"/>
          </w:tcPr>
          <w:p w:rsidR="001D361A" w:rsidRPr="00D07A04" w:rsidRDefault="001D361A" w:rsidP="001D361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1D361A" w:rsidRPr="00D07A04" w:rsidRDefault="001D361A" w:rsidP="001D36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1D361A" w:rsidRPr="00D07A04" w:rsidTr="00057B70">
        <w:trPr>
          <w:cantSplit/>
        </w:trPr>
        <w:tc>
          <w:tcPr>
            <w:tcW w:w="4950" w:type="dxa"/>
          </w:tcPr>
          <w:p w:rsidR="001D361A" w:rsidRPr="00D07A04" w:rsidRDefault="001D361A" w:rsidP="001D361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4359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31</w:t>
            </w:r>
            <w:r w:rsidRPr="004359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2559</w:t>
            </w:r>
          </w:p>
        </w:tc>
        <w:tc>
          <w:tcPr>
            <w:tcW w:w="1350" w:type="dxa"/>
          </w:tcPr>
          <w:p w:rsidR="001D361A" w:rsidRPr="00D07A04" w:rsidRDefault="001D361A" w:rsidP="001D361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1D361A" w:rsidRPr="00D07A04" w:rsidRDefault="001D361A" w:rsidP="001D36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1D361A" w:rsidRPr="00D07A04" w:rsidTr="00467A19">
        <w:trPr>
          <w:cantSplit/>
        </w:trPr>
        <w:tc>
          <w:tcPr>
            <w:tcW w:w="4950" w:type="dxa"/>
            <w:hideMark/>
          </w:tcPr>
          <w:p w:rsidR="001D361A" w:rsidRPr="00D07A04" w:rsidRDefault="001D361A" w:rsidP="001D361A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 w:rsidRPr="00D07A04"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1,295,420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D361A" w:rsidRPr="00D07A04" w:rsidRDefault="001D361A" w:rsidP="001D36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(1,295,420)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D361A" w:rsidRPr="00415593" w:rsidRDefault="001D361A" w:rsidP="001D361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361A" w:rsidRPr="00D07A04" w:rsidTr="00057B70">
        <w:trPr>
          <w:cantSplit/>
        </w:trPr>
        <w:tc>
          <w:tcPr>
            <w:tcW w:w="4950" w:type="dxa"/>
            <w:hideMark/>
          </w:tcPr>
          <w:p w:rsidR="001D361A" w:rsidRPr="00D07A04" w:rsidRDefault="001D361A" w:rsidP="001D361A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D361A" w:rsidRPr="00AE4254" w:rsidRDefault="001D361A" w:rsidP="001D36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562,045</w:t>
            </w:r>
          </w:p>
        </w:tc>
        <w:tc>
          <w:tcPr>
            <w:tcW w:w="180" w:type="dxa"/>
            <w:shd w:val="clear" w:color="auto" w:fill="auto"/>
          </w:tcPr>
          <w:p w:rsidR="001D361A" w:rsidRPr="00AE4254" w:rsidRDefault="001D361A" w:rsidP="001D36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D361A" w:rsidRPr="00AE425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(259,084)</w:t>
            </w:r>
          </w:p>
        </w:tc>
        <w:tc>
          <w:tcPr>
            <w:tcW w:w="180" w:type="dxa"/>
            <w:shd w:val="clear" w:color="auto" w:fill="auto"/>
          </w:tcPr>
          <w:p w:rsidR="001D361A" w:rsidRPr="00AE425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D361A" w:rsidRPr="00AE425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302,961</w:t>
            </w:r>
          </w:p>
        </w:tc>
      </w:tr>
      <w:tr w:rsidR="001D361A" w:rsidRPr="00D07A04" w:rsidTr="00057B70">
        <w:trPr>
          <w:cantSplit/>
        </w:trPr>
        <w:tc>
          <w:tcPr>
            <w:tcW w:w="4950" w:type="dxa"/>
          </w:tcPr>
          <w:p w:rsidR="001D361A" w:rsidRPr="00D07A04" w:rsidRDefault="001D361A" w:rsidP="001D361A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1D361A" w:rsidRPr="00D07A04" w:rsidRDefault="001D361A" w:rsidP="001D36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D361A" w:rsidRPr="00D07A04" w:rsidTr="00057B70">
        <w:trPr>
          <w:cantSplit/>
        </w:trPr>
        <w:tc>
          <w:tcPr>
            <w:tcW w:w="4950" w:type="dxa"/>
            <w:hideMark/>
          </w:tcPr>
          <w:p w:rsidR="001D361A" w:rsidRPr="00D07A04" w:rsidRDefault="001D361A" w:rsidP="001D361A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ปี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(521,459)</w:t>
            </w:r>
          </w:p>
        </w:tc>
        <w:tc>
          <w:tcPr>
            <w:tcW w:w="180" w:type="dxa"/>
            <w:shd w:val="clear" w:color="auto" w:fill="auto"/>
          </w:tcPr>
          <w:p w:rsidR="001D361A" w:rsidRPr="00D07A04" w:rsidRDefault="001D361A" w:rsidP="001D36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1,036,336</w:t>
            </w:r>
          </w:p>
        </w:tc>
        <w:tc>
          <w:tcPr>
            <w:tcW w:w="180" w:type="dxa"/>
            <w:shd w:val="clear" w:color="auto" w:fill="auto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D361A" w:rsidRPr="006216A7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514,877</w:t>
            </w:r>
          </w:p>
        </w:tc>
      </w:tr>
      <w:tr w:rsidR="001D361A" w:rsidRPr="00D07A04" w:rsidTr="00057B70">
        <w:trPr>
          <w:cantSplit/>
        </w:trPr>
        <w:tc>
          <w:tcPr>
            <w:tcW w:w="4950" w:type="dxa"/>
          </w:tcPr>
          <w:p w:rsidR="001D361A" w:rsidRPr="00D07A04" w:rsidRDefault="001D361A" w:rsidP="001D361A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:rsidR="001D361A" w:rsidRPr="00D07A04" w:rsidRDefault="001D361A" w:rsidP="001D36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1D361A" w:rsidRPr="00D07A04" w:rsidTr="00057B70">
        <w:trPr>
          <w:cantSplit/>
        </w:trPr>
        <w:tc>
          <w:tcPr>
            <w:tcW w:w="4950" w:type="dxa"/>
          </w:tcPr>
          <w:p w:rsidR="001D361A" w:rsidRPr="00D07A04" w:rsidRDefault="001D361A" w:rsidP="001D361A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(บาท)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D361A" w:rsidRPr="00B805DD" w:rsidRDefault="001D361A" w:rsidP="001D36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(0.026)</w:t>
            </w:r>
          </w:p>
        </w:tc>
        <w:tc>
          <w:tcPr>
            <w:tcW w:w="180" w:type="dxa"/>
            <w:shd w:val="clear" w:color="auto" w:fill="auto"/>
          </w:tcPr>
          <w:p w:rsidR="001D361A" w:rsidRPr="00D07A04" w:rsidRDefault="001D361A" w:rsidP="001D361A">
            <w:pPr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D361A" w:rsidRPr="00D07A04" w:rsidRDefault="001D361A" w:rsidP="001D36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0.052</w:t>
            </w:r>
          </w:p>
        </w:tc>
        <w:tc>
          <w:tcPr>
            <w:tcW w:w="180" w:type="dxa"/>
            <w:shd w:val="clear" w:color="auto" w:fill="auto"/>
          </w:tcPr>
          <w:p w:rsidR="001D361A" w:rsidRPr="00D07A04" w:rsidRDefault="001D361A" w:rsidP="001D361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D361A" w:rsidRPr="00D07A04" w:rsidRDefault="001D361A" w:rsidP="001D361A">
            <w:pPr>
              <w:spacing w:line="240" w:lineRule="auto"/>
              <w:ind w:left="-115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0.026</w:t>
            </w:r>
          </w:p>
        </w:tc>
      </w:tr>
    </w:tbl>
    <w:p w:rsidR="00C70EF8" w:rsidRDefault="00C70EF8" w:rsidP="000025CE">
      <w:pPr>
        <w:spacing w:line="240" w:lineRule="auto"/>
        <w:rPr>
          <w:lang w:val="en-US"/>
        </w:rPr>
      </w:pPr>
    </w:p>
    <w:p w:rsidR="00C70EF8" w:rsidRDefault="00C70EF8">
      <w:pPr>
        <w:spacing w:line="240" w:lineRule="auto"/>
        <w:rPr>
          <w:lang w:val="en-US"/>
        </w:rPr>
      </w:pPr>
      <w:r>
        <w:rPr>
          <w:lang w:val="en-US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80"/>
        <w:gridCol w:w="1260"/>
        <w:gridCol w:w="180"/>
        <w:gridCol w:w="1260"/>
      </w:tblGrid>
      <w:tr w:rsidR="000025CE" w:rsidRPr="00D07A04" w:rsidTr="00057B70">
        <w:trPr>
          <w:cantSplit/>
          <w:tblHeader/>
        </w:trPr>
        <w:tc>
          <w:tcPr>
            <w:tcW w:w="4950" w:type="dxa"/>
          </w:tcPr>
          <w:p w:rsidR="000025CE" w:rsidRPr="00D07A04" w:rsidRDefault="000025CE" w:rsidP="00057B70">
            <w:pPr>
              <w:spacing w:line="240" w:lineRule="auto"/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230" w:type="dxa"/>
            <w:gridSpan w:val="5"/>
            <w:hideMark/>
          </w:tcPr>
          <w:p w:rsidR="000025CE" w:rsidRPr="00D07A04" w:rsidRDefault="000025CE" w:rsidP="00057B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40653" w:rsidRPr="00D07A04" w:rsidTr="00057B70">
        <w:trPr>
          <w:cantSplit/>
          <w:tblHeader/>
        </w:trPr>
        <w:tc>
          <w:tcPr>
            <w:tcW w:w="4950" w:type="dxa"/>
            <w:vAlign w:val="bottom"/>
          </w:tcPr>
          <w:p w:rsidR="00640653" w:rsidRPr="00D07A04" w:rsidRDefault="00640653" w:rsidP="00640653">
            <w:pPr>
              <w:spacing w:line="240" w:lineRule="auto"/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640653" w:rsidRPr="00D07A04" w:rsidRDefault="00640653" w:rsidP="00640653">
            <w:pPr>
              <w:pStyle w:val="acctfourfigures"/>
              <w:tabs>
                <w:tab w:val="decimal" w:pos="-79"/>
              </w:tabs>
              <w:spacing w:line="240" w:lineRule="auto"/>
              <w:ind w:right="-81" w:hanging="77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640653" w:rsidRPr="00D07A04" w:rsidRDefault="00640653" w:rsidP="0064065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:rsidR="00640653" w:rsidRPr="00D07A04" w:rsidRDefault="00640653" w:rsidP="00640653">
            <w:pPr>
              <w:pStyle w:val="acctfourfigures"/>
              <w:tabs>
                <w:tab w:val="decimal" w:pos="731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640653" w:rsidRPr="00D07A04" w:rsidRDefault="00640653" w:rsidP="0064065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640653" w:rsidRPr="00415593" w:rsidRDefault="00640653" w:rsidP="006406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640653" w:rsidRPr="00D07A04" w:rsidTr="00057B70">
        <w:trPr>
          <w:cantSplit/>
          <w:tblHeader/>
        </w:trPr>
        <w:tc>
          <w:tcPr>
            <w:tcW w:w="4950" w:type="dxa"/>
            <w:vAlign w:val="bottom"/>
          </w:tcPr>
          <w:p w:rsidR="00640653" w:rsidRPr="00D07A04" w:rsidRDefault="00640653" w:rsidP="00640653">
            <w:pPr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4230" w:type="dxa"/>
            <w:gridSpan w:val="5"/>
            <w:vAlign w:val="bottom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40653" w:rsidRPr="00D07A04" w:rsidTr="00057B70">
        <w:trPr>
          <w:cantSplit/>
        </w:trPr>
        <w:tc>
          <w:tcPr>
            <w:tcW w:w="4950" w:type="dxa"/>
            <w:hideMark/>
          </w:tcPr>
          <w:p w:rsidR="00640653" w:rsidRPr="00D07A04" w:rsidRDefault="00640653" w:rsidP="0064065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50" w:type="dxa"/>
          </w:tcPr>
          <w:p w:rsidR="00640653" w:rsidRPr="00D07A04" w:rsidRDefault="00640653" w:rsidP="0064065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40653" w:rsidRPr="00D07A04" w:rsidRDefault="00640653" w:rsidP="006406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640653" w:rsidRPr="00D07A04" w:rsidTr="00057B70">
        <w:trPr>
          <w:cantSplit/>
        </w:trPr>
        <w:tc>
          <w:tcPr>
            <w:tcW w:w="4950" w:type="dxa"/>
          </w:tcPr>
          <w:p w:rsidR="00640653" w:rsidRPr="00D07A04" w:rsidRDefault="00640653" w:rsidP="0064065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4359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31</w:t>
            </w:r>
            <w:r w:rsidRPr="004359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2559</w:t>
            </w:r>
          </w:p>
        </w:tc>
        <w:tc>
          <w:tcPr>
            <w:tcW w:w="1350" w:type="dxa"/>
          </w:tcPr>
          <w:p w:rsidR="00640653" w:rsidRPr="00D07A04" w:rsidRDefault="00640653" w:rsidP="0064065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40653" w:rsidRPr="00D07A04" w:rsidRDefault="00640653" w:rsidP="006406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640653" w:rsidRPr="00D07A04" w:rsidTr="00467A19">
        <w:trPr>
          <w:cantSplit/>
        </w:trPr>
        <w:tc>
          <w:tcPr>
            <w:tcW w:w="4950" w:type="dxa"/>
            <w:hideMark/>
          </w:tcPr>
          <w:p w:rsidR="00640653" w:rsidRPr="00D07A04" w:rsidRDefault="00640653" w:rsidP="00640653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 w:rsidRPr="00D07A04"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1,295,420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0653" w:rsidRPr="00D07A04" w:rsidRDefault="00640653" w:rsidP="0064065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(1,295,420)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640653" w:rsidRPr="00415593" w:rsidRDefault="00640653" w:rsidP="0064065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40653" w:rsidRPr="00D07A04" w:rsidTr="00057B70">
        <w:trPr>
          <w:cantSplit/>
        </w:trPr>
        <w:tc>
          <w:tcPr>
            <w:tcW w:w="4950" w:type="dxa"/>
            <w:hideMark/>
          </w:tcPr>
          <w:p w:rsidR="00640653" w:rsidRPr="00D07A04" w:rsidRDefault="00640653" w:rsidP="00640653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0653" w:rsidRPr="00084326" w:rsidRDefault="00640653" w:rsidP="006406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630,398</w:t>
            </w:r>
          </w:p>
        </w:tc>
        <w:tc>
          <w:tcPr>
            <w:tcW w:w="180" w:type="dxa"/>
            <w:shd w:val="clear" w:color="auto" w:fill="auto"/>
          </w:tcPr>
          <w:p w:rsidR="00640653" w:rsidRPr="00AE425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0653" w:rsidRPr="00AE425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(259,084)</w:t>
            </w:r>
          </w:p>
        </w:tc>
        <w:tc>
          <w:tcPr>
            <w:tcW w:w="180" w:type="dxa"/>
            <w:shd w:val="clear" w:color="auto" w:fill="auto"/>
          </w:tcPr>
          <w:p w:rsidR="00640653" w:rsidRPr="00AE425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0653" w:rsidRPr="00AE425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371,314</w:t>
            </w:r>
          </w:p>
        </w:tc>
      </w:tr>
      <w:tr w:rsidR="00640653" w:rsidRPr="00D07A04" w:rsidTr="00057B70">
        <w:trPr>
          <w:cantSplit/>
        </w:trPr>
        <w:tc>
          <w:tcPr>
            <w:tcW w:w="4950" w:type="dxa"/>
          </w:tcPr>
          <w:p w:rsidR="00640653" w:rsidRPr="00D07A04" w:rsidRDefault="00640653" w:rsidP="00640653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  <w:tab w:val="decimal" w:pos="10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0653" w:rsidRPr="00D07A04" w:rsidTr="00057B70">
        <w:trPr>
          <w:cantSplit/>
        </w:trPr>
        <w:tc>
          <w:tcPr>
            <w:tcW w:w="4950" w:type="dxa"/>
            <w:hideMark/>
          </w:tcPr>
          <w:p w:rsidR="00640653" w:rsidRPr="00D07A04" w:rsidRDefault="00A15F5D" w:rsidP="00640653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สำหรับปี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315,903</w:t>
            </w:r>
          </w:p>
        </w:tc>
        <w:tc>
          <w:tcPr>
            <w:tcW w:w="180" w:type="dxa"/>
            <w:shd w:val="clear" w:color="auto" w:fill="auto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1,036,336</w:t>
            </w:r>
          </w:p>
        </w:tc>
        <w:tc>
          <w:tcPr>
            <w:tcW w:w="180" w:type="dxa"/>
            <w:shd w:val="clear" w:color="auto" w:fill="auto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0653" w:rsidRPr="006216A7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1,352,239</w:t>
            </w:r>
          </w:p>
        </w:tc>
      </w:tr>
      <w:tr w:rsidR="00640653" w:rsidRPr="00D07A04" w:rsidTr="00057B70">
        <w:trPr>
          <w:cantSplit/>
        </w:trPr>
        <w:tc>
          <w:tcPr>
            <w:tcW w:w="4950" w:type="dxa"/>
          </w:tcPr>
          <w:p w:rsidR="00640653" w:rsidRPr="00D07A04" w:rsidRDefault="00640653" w:rsidP="00640653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:rsidR="00640653" w:rsidRPr="00D07A04" w:rsidRDefault="00640653" w:rsidP="0064065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40653" w:rsidRPr="00D07A04" w:rsidTr="00057B70">
        <w:trPr>
          <w:cantSplit/>
        </w:trPr>
        <w:tc>
          <w:tcPr>
            <w:tcW w:w="4950" w:type="dxa"/>
          </w:tcPr>
          <w:p w:rsidR="00640653" w:rsidRPr="00D07A04" w:rsidRDefault="00640653" w:rsidP="00640653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(บาท)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0.016</w:t>
            </w:r>
          </w:p>
        </w:tc>
        <w:tc>
          <w:tcPr>
            <w:tcW w:w="180" w:type="dxa"/>
            <w:shd w:val="clear" w:color="auto" w:fill="auto"/>
          </w:tcPr>
          <w:p w:rsidR="00640653" w:rsidRPr="00D07A04" w:rsidRDefault="00640653" w:rsidP="0064065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0653" w:rsidRPr="00D07A04" w:rsidRDefault="00640653" w:rsidP="006406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0.051</w:t>
            </w:r>
          </w:p>
        </w:tc>
        <w:tc>
          <w:tcPr>
            <w:tcW w:w="180" w:type="dxa"/>
            <w:shd w:val="clear" w:color="auto" w:fill="auto"/>
          </w:tcPr>
          <w:p w:rsidR="00640653" w:rsidRPr="00D07A04" w:rsidRDefault="00640653" w:rsidP="00640653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0653" w:rsidRPr="00D07A04" w:rsidRDefault="00640653" w:rsidP="00640653">
            <w:pPr>
              <w:spacing w:line="240" w:lineRule="auto"/>
              <w:ind w:left="-115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0.067</w:t>
            </w:r>
          </w:p>
        </w:tc>
      </w:tr>
    </w:tbl>
    <w:p w:rsidR="000025CE" w:rsidRDefault="000025CE" w:rsidP="00C70EF8">
      <w:pPr>
        <w:pStyle w:val="Bo-Blankline"/>
        <w:rPr>
          <w:cs/>
        </w:rPr>
      </w:pPr>
    </w:p>
    <w:p w:rsidR="004359D3" w:rsidRDefault="004359D3" w:rsidP="004359D3">
      <w:pPr>
        <w:pStyle w:val="Bo-C1Content"/>
        <w:ind w:left="450"/>
      </w:pPr>
      <w:r>
        <w:rPr>
          <w:rFonts w:hint="cs"/>
          <w:cs/>
        </w:rPr>
        <w:t xml:space="preserve">ผลกระทบต่องบการเงินปี </w:t>
      </w:r>
      <w:r w:rsidR="00884953">
        <w:rPr>
          <w:rFonts w:hint="cs"/>
          <w:cs/>
        </w:rPr>
        <w:t>2560</w:t>
      </w:r>
      <w:r>
        <w:rPr>
          <w:rFonts w:hint="cs"/>
          <w:cs/>
        </w:rPr>
        <w:t xml:space="preserve"> สรุปได้ดังนี้</w:t>
      </w:r>
    </w:p>
    <w:p w:rsidR="004359D3" w:rsidRDefault="004359D3" w:rsidP="004359D3">
      <w:pPr>
        <w:pStyle w:val="Bo-Blankline"/>
        <w:ind w:left="0"/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540"/>
        <w:gridCol w:w="1620"/>
        <w:gridCol w:w="540"/>
      </w:tblGrid>
      <w:tr w:rsidR="004359D3" w:rsidRPr="00D07A04" w:rsidTr="00057B70">
        <w:trPr>
          <w:cantSplit/>
          <w:tblHeader/>
        </w:trPr>
        <w:tc>
          <w:tcPr>
            <w:tcW w:w="6210" w:type="dxa"/>
            <w:vAlign w:val="bottom"/>
          </w:tcPr>
          <w:p w:rsidR="004359D3" w:rsidRPr="00D07A04" w:rsidRDefault="004359D3" w:rsidP="00057B70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00" w:type="dxa"/>
            <w:gridSpan w:val="3"/>
          </w:tcPr>
          <w:p w:rsidR="004359D3" w:rsidRPr="00D07A04" w:rsidRDefault="004359D3" w:rsidP="00057B7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และ</w:t>
            </w:r>
          </w:p>
          <w:p w:rsidR="004359D3" w:rsidRPr="00D07A04" w:rsidRDefault="004359D3" w:rsidP="00057B7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4359D3" w:rsidRPr="00D07A04" w:rsidTr="00057B70">
        <w:trPr>
          <w:cantSplit/>
          <w:tblHeader/>
        </w:trPr>
        <w:tc>
          <w:tcPr>
            <w:tcW w:w="6210" w:type="dxa"/>
            <w:vAlign w:val="bottom"/>
          </w:tcPr>
          <w:p w:rsidR="004359D3" w:rsidRPr="00D07A04" w:rsidRDefault="004359D3" w:rsidP="00057B70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540" w:type="dxa"/>
          </w:tcPr>
          <w:p w:rsidR="004359D3" w:rsidRPr="00D07A04" w:rsidRDefault="004359D3" w:rsidP="00057B7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:rsidR="004359D3" w:rsidRPr="00D07A04" w:rsidRDefault="004359D3" w:rsidP="00057B7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  <w:tc>
          <w:tcPr>
            <w:tcW w:w="540" w:type="dxa"/>
          </w:tcPr>
          <w:p w:rsidR="004359D3" w:rsidRPr="00D07A04" w:rsidRDefault="004359D3" w:rsidP="00057B7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4359D3" w:rsidRPr="00D07A04" w:rsidTr="00652F31">
        <w:trPr>
          <w:cantSplit/>
        </w:trPr>
        <w:tc>
          <w:tcPr>
            <w:tcW w:w="6210" w:type="dxa"/>
            <w:shd w:val="clear" w:color="auto" w:fill="auto"/>
            <w:hideMark/>
          </w:tcPr>
          <w:p w:rsidR="004359D3" w:rsidRPr="00D07A04" w:rsidRDefault="004359D3" w:rsidP="00057B7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4359D3" w:rsidRPr="00D07A04" w:rsidTr="00652F31">
        <w:trPr>
          <w:cantSplit/>
        </w:trPr>
        <w:tc>
          <w:tcPr>
            <w:tcW w:w="6210" w:type="dxa"/>
            <w:shd w:val="clear" w:color="auto" w:fill="auto"/>
          </w:tcPr>
          <w:p w:rsidR="004359D3" w:rsidRPr="00D07A04" w:rsidRDefault="00F14F5D" w:rsidP="00057B7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4359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="008849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31</w:t>
            </w:r>
            <w:r w:rsidRPr="004359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ธันวาคม </w:t>
            </w:r>
            <w:r w:rsidR="007711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2560</w:t>
            </w: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4359D3" w:rsidRPr="00D07A04" w:rsidTr="00652F31">
        <w:trPr>
          <w:cantSplit/>
        </w:trPr>
        <w:tc>
          <w:tcPr>
            <w:tcW w:w="6210" w:type="dxa"/>
            <w:shd w:val="clear" w:color="auto" w:fill="auto"/>
            <w:hideMark/>
          </w:tcPr>
          <w:p w:rsidR="004359D3" w:rsidRPr="00D07A04" w:rsidRDefault="004359D3" w:rsidP="00057B70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359D3" w:rsidRPr="00D07A04" w:rsidRDefault="00884953" w:rsidP="00057B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F6B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  <w:r w:rsidR="009F6B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59D3" w:rsidRPr="00D07A04" w:rsidTr="00652F31">
        <w:trPr>
          <w:cantSplit/>
        </w:trPr>
        <w:tc>
          <w:tcPr>
            <w:tcW w:w="6210" w:type="dxa"/>
            <w:shd w:val="clear" w:color="auto" w:fill="auto"/>
            <w:hideMark/>
          </w:tcPr>
          <w:p w:rsidR="004359D3" w:rsidRPr="00D07A04" w:rsidRDefault="004359D3" w:rsidP="00057B70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59D3" w:rsidRPr="00D07A04" w:rsidRDefault="009F6BB9" w:rsidP="00057B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</w:rPr>
              <w:t>239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224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9D3" w:rsidRPr="00D07A04" w:rsidTr="00652F31">
        <w:trPr>
          <w:cantSplit/>
        </w:trPr>
        <w:tc>
          <w:tcPr>
            <w:tcW w:w="6210" w:type="dxa"/>
            <w:shd w:val="clear" w:color="auto" w:fill="auto"/>
          </w:tcPr>
          <w:p w:rsidR="004359D3" w:rsidRPr="00D07A04" w:rsidRDefault="004359D3" w:rsidP="00057B70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9D3" w:rsidRPr="00D07A04" w:rsidTr="00652F31">
        <w:trPr>
          <w:cantSplit/>
        </w:trPr>
        <w:tc>
          <w:tcPr>
            <w:tcW w:w="6210" w:type="dxa"/>
            <w:shd w:val="clear" w:color="auto" w:fill="auto"/>
            <w:hideMark/>
          </w:tcPr>
          <w:p w:rsidR="004359D3" w:rsidRPr="00D07A04" w:rsidRDefault="00A15F5D" w:rsidP="00057B70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สำหรับปี</w:t>
            </w:r>
            <w:r w:rsidR="004359D3"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359D3" w:rsidRPr="00D07A04" w:rsidRDefault="00884953" w:rsidP="00057B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956</w:t>
            </w:r>
            <w:r w:rsidR="009F6B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359D3" w:rsidRPr="00D07A04" w:rsidTr="00652F31">
        <w:trPr>
          <w:cantSplit/>
        </w:trPr>
        <w:tc>
          <w:tcPr>
            <w:tcW w:w="6210" w:type="dxa"/>
            <w:shd w:val="clear" w:color="auto" w:fill="auto"/>
          </w:tcPr>
          <w:p w:rsidR="004359D3" w:rsidRPr="00D07A04" w:rsidRDefault="004359D3" w:rsidP="00057B70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4359D3" w:rsidRPr="00AE4254" w:rsidTr="00652F31">
        <w:trPr>
          <w:cantSplit/>
        </w:trPr>
        <w:tc>
          <w:tcPr>
            <w:tcW w:w="6210" w:type="dxa"/>
            <w:shd w:val="clear" w:color="auto" w:fill="auto"/>
          </w:tcPr>
          <w:p w:rsidR="004359D3" w:rsidRPr="00D07A04" w:rsidRDefault="004359D3" w:rsidP="00057B70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ต่อหุ้นขั้นพื้นฐานเพิ่มขึ้น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(บาท)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spacing w:line="240" w:lineRule="atLeast"/>
              <w:ind w:left="-115" w:right="3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359D3" w:rsidRPr="00D07A04" w:rsidRDefault="00884953" w:rsidP="00057B70">
            <w:pPr>
              <w:spacing w:line="240" w:lineRule="atLeast"/>
              <w:ind w:left="-115" w:right="2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9F6B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048</w:t>
            </w:r>
          </w:p>
        </w:tc>
        <w:tc>
          <w:tcPr>
            <w:tcW w:w="540" w:type="dxa"/>
            <w:shd w:val="clear" w:color="auto" w:fill="auto"/>
          </w:tcPr>
          <w:p w:rsidR="004359D3" w:rsidRPr="00D07A04" w:rsidRDefault="004359D3" w:rsidP="00057B70">
            <w:pPr>
              <w:spacing w:line="240" w:lineRule="atLeast"/>
              <w:ind w:left="-115" w:right="3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4359D3" w:rsidRDefault="004359D3" w:rsidP="004359D3">
      <w:pPr>
        <w:pStyle w:val="Bo-Blankline"/>
        <w:ind w:left="0"/>
      </w:pPr>
    </w:p>
    <w:p w:rsidR="004359D3" w:rsidRDefault="004359D3" w:rsidP="004359D3">
      <w:pPr>
        <w:spacing w:line="240" w:lineRule="auto"/>
        <w:rPr>
          <w:lang w:val="en-US"/>
        </w:rPr>
      </w:pPr>
      <w:r>
        <w:rPr>
          <w:lang w:val="en-US"/>
        </w:rPr>
        <w:br w:type="page"/>
      </w:r>
    </w:p>
    <w:p w:rsidR="003B379E" w:rsidRPr="00000AE0" w:rsidRDefault="003B379E" w:rsidP="004D71C7">
      <w:pPr>
        <w:pStyle w:val="Caption"/>
        <w:ind w:hanging="900"/>
      </w:pPr>
      <w:r>
        <w:rPr>
          <w:rFonts w:hint="cs"/>
          <w:cs/>
        </w:rPr>
        <w:lastRenderedPageBreak/>
        <w:t>นโยบายการบัญชีที่สำคัญ</w:t>
      </w:r>
    </w:p>
    <w:p w:rsidR="000162F3" w:rsidRPr="00C0326D" w:rsidRDefault="000162F3" w:rsidP="000162F3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62F3" w:rsidRDefault="000162F3" w:rsidP="008B52FA">
      <w:pPr>
        <w:pStyle w:val="Bo-C1Content"/>
      </w:pPr>
      <w:r w:rsidRPr="000162F3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</w:t>
      </w:r>
      <w:r w:rsidR="00AE6EDA" w:rsidRPr="00AE6EDA">
        <w:rPr>
          <w:cs/>
        </w:rPr>
        <w:t>รายง</w:t>
      </w:r>
      <w:r w:rsidR="00AE6EDA" w:rsidRPr="00AE6EDA">
        <w:rPr>
          <w:rFonts w:hint="cs"/>
          <w:cs/>
        </w:rPr>
        <w:t xml:space="preserve">าน </w:t>
      </w:r>
      <w:r w:rsidR="00AE6EDA" w:rsidRPr="00AE6EDA">
        <w:rPr>
          <w:cs/>
        </w:rPr>
        <w:t xml:space="preserve">ยกเว้นที่ได้กล่าวไว้ในหมายเหตุประกอบงบการเงินข้อ </w:t>
      </w:r>
      <w:r w:rsidR="00884953">
        <w:rPr>
          <w:cs/>
        </w:rPr>
        <w:t>3</w:t>
      </w:r>
      <w:r w:rsidR="00AE6EDA" w:rsidRPr="00AE6EDA">
        <w:rPr>
          <w:cs/>
        </w:rPr>
        <w:t xml:space="preserve"> เรื่อง การเปลี่ยนแปลงนโยบายบัญชี</w:t>
      </w:r>
    </w:p>
    <w:p w:rsidR="000162F3" w:rsidRPr="00A84ADE" w:rsidRDefault="000162F3" w:rsidP="00AE6EDA">
      <w:pPr>
        <w:pStyle w:val="Bo-Blankline"/>
        <w:rPr>
          <w:lang w:val="en-US"/>
        </w:rPr>
      </w:pPr>
    </w:p>
    <w:p w:rsidR="000162F3" w:rsidRPr="00637CD6" w:rsidRDefault="000162F3" w:rsidP="00E35F51">
      <w:pPr>
        <w:pStyle w:val="Bo-H2Main"/>
        <w:ind w:hanging="540"/>
      </w:pPr>
      <w:r w:rsidRPr="00637CD6">
        <w:rPr>
          <w:cs/>
        </w:rPr>
        <w:t>เกณฑ์ในการ</w:t>
      </w:r>
      <w:r w:rsidRPr="00637CD6">
        <w:rPr>
          <w:rFonts w:hint="cs"/>
          <w:cs/>
        </w:rPr>
        <w:t>จัด</w:t>
      </w:r>
      <w:r w:rsidRPr="00637CD6">
        <w:rPr>
          <w:cs/>
        </w:rPr>
        <w:t>ทำงบการเงินรวม</w:t>
      </w:r>
    </w:p>
    <w:p w:rsidR="000162F3" w:rsidRPr="00B228B8" w:rsidRDefault="000162F3" w:rsidP="00B228B8">
      <w:pPr>
        <w:pStyle w:val="Bo-Blankline"/>
        <w:rPr>
          <w:cs/>
        </w:rPr>
      </w:pPr>
    </w:p>
    <w:p w:rsidR="000162F3" w:rsidRPr="00E323CD" w:rsidRDefault="000162F3" w:rsidP="008B52FA">
      <w:pPr>
        <w:pStyle w:val="Bo-C1Content"/>
        <w:rPr>
          <w:cs/>
        </w:rPr>
      </w:pPr>
      <w:r w:rsidRPr="00E323CD">
        <w:rPr>
          <w:cs/>
        </w:rPr>
        <w:t>งบการเงินรวมประกอบด้วยงบการเงินของบริษัท บริษัท</w:t>
      </w:r>
      <w:r w:rsidRPr="007C09B3">
        <w:rPr>
          <w:cs/>
        </w:rPr>
        <w:t xml:space="preserve">ย่อย </w:t>
      </w:r>
      <w:r w:rsidRPr="00E323CD">
        <w:t>(</w:t>
      </w:r>
      <w:r w:rsidRPr="00E323CD">
        <w:rPr>
          <w:cs/>
        </w:rPr>
        <w:t xml:space="preserve">รวมกันเรียกว่า </w:t>
      </w:r>
      <w:r w:rsidRPr="00E323CD">
        <w:t>“</w:t>
      </w:r>
      <w:r w:rsidRPr="00E323CD">
        <w:rPr>
          <w:cs/>
        </w:rPr>
        <w:t>กลุ่มบริษัท</w:t>
      </w:r>
      <w:r w:rsidRPr="00E323CD">
        <w:t xml:space="preserve">”) </w:t>
      </w:r>
      <w:r w:rsidRPr="00E323CD">
        <w:rPr>
          <w:cs/>
        </w:rPr>
        <w:t>และส่วนได้เสียของกลุ่มบริษัทในบริษัทร่วม</w:t>
      </w:r>
      <w:r w:rsidR="0049424D">
        <w:rPr>
          <w:rFonts w:hint="cs"/>
          <w:cs/>
        </w:rPr>
        <w:t>และการร่วมค้า</w:t>
      </w:r>
    </w:p>
    <w:p w:rsidR="00192D63" w:rsidRPr="00192D63" w:rsidRDefault="00192D63" w:rsidP="00AE6EDA">
      <w:pPr>
        <w:pStyle w:val="Bo-Blankline"/>
      </w:pPr>
    </w:p>
    <w:p w:rsidR="0059612D" w:rsidRPr="00EE7685" w:rsidRDefault="0059612D" w:rsidP="0059612D">
      <w:pPr>
        <w:pStyle w:val="Bo-C1Content"/>
        <w:rPr>
          <w:i/>
          <w:iCs/>
        </w:rPr>
      </w:pPr>
      <w:r w:rsidRPr="00EE7685">
        <w:rPr>
          <w:rFonts w:hint="cs"/>
          <w:i/>
          <w:iCs/>
          <w:cs/>
        </w:rPr>
        <w:t>การรวมธุรกิจ</w:t>
      </w:r>
    </w:p>
    <w:p w:rsidR="0059612D" w:rsidRPr="00EE7685" w:rsidRDefault="0059612D" w:rsidP="0059612D">
      <w:pPr>
        <w:pStyle w:val="Bo-Blankline"/>
      </w:pPr>
      <w:r w:rsidRPr="00EE7685">
        <w:t xml:space="preserve"> </w:t>
      </w:r>
    </w:p>
    <w:p w:rsidR="0059612D" w:rsidRPr="00652F31" w:rsidRDefault="0059612D" w:rsidP="0059612D">
      <w:pPr>
        <w:pStyle w:val="Bo-C1Content"/>
      </w:pPr>
      <w:r w:rsidRPr="00652F31">
        <w:rPr>
          <w:rFonts w:hint="cs"/>
          <w:cs/>
        </w:rPr>
        <w:t>กลุ่มบริษัทบันทึกบัญชีสำหรับการรวมธุรกิจตามวิธีซื้อ เมื่อการควบคุม</w:t>
      </w:r>
      <w:r w:rsidR="00C62864" w:rsidRPr="00652F31">
        <w:rPr>
          <w:rFonts w:hint="cs"/>
          <w:cs/>
        </w:rPr>
        <w:t xml:space="preserve"> </w:t>
      </w:r>
      <w:r w:rsidR="00C62864" w:rsidRPr="00652F31">
        <w:rPr>
          <w:cs/>
        </w:rPr>
        <w:t xml:space="preserve">(ตามที่กล่าวไว้ในส่วนของบริษัทย่อย) </w:t>
      </w:r>
      <w:r w:rsidR="00C62864" w:rsidRPr="00652F31">
        <w:rPr>
          <w:rFonts w:hint="cs"/>
          <w:cs/>
        </w:rPr>
        <w:t>ถูก</w:t>
      </w:r>
      <w:r w:rsidRPr="00652F31">
        <w:rPr>
          <w:rFonts w:hint="cs"/>
          <w:cs/>
        </w:rPr>
        <w:t>โอนไปยังกลุ่มบริษัท ยกเว้นในกรณีที่เป็นการรวมธุรกิจภายใต้การควบคุมเดียวกัน</w:t>
      </w:r>
    </w:p>
    <w:p w:rsidR="0059612D" w:rsidRPr="00652F31" w:rsidRDefault="0059612D" w:rsidP="0059612D">
      <w:pPr>
        <w:pStyle w:val="Bo-Blankline"/>
      </w:pPr>
    </w:p>
    <w:p w:rsidR="0059612D" w:rsidRPr="00652F31" w:rsidRDefault="0059612D" w:rsidP="0059612D">
      <w:pPr>
        <w:pStyle w:val="Bo-C1Content"/>
      </w:pPr>
      <w:r w:rsidRPr="00652F31">
        <w:rPr>
          <w:cs/>
        </w:rPr>
        <w:t xml:space="preserve"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  <w:r w:rsidRPr="00652F31">
        <w:rPr>
          <w:rFonts w:hint="cs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:rsidR="003713EA" w:rsidRPr="00652F31" w:rsidRDefault="003713EA" w:rsidP="0059612D">
      <w:pPr>
        <w:pStyle w:val="Bo-C1Content"/>
        <w:rPr>
          <w:sz w:val="20"/>
          <w:szCs w:val="20"/>
        </w:rPr>
      </w:pPr>
    </w:p>
    <w:p w:rsidR="0059612D" w:rsidRDefault="0059612D" w:rsidP="0059612D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52F31">
        <w:rPr>
          <w:rFonts w:ascii="Angsana New" w:hAnsi="Angsana New" w:hint="cs"/>
          <w:sz w:val="30"/>
          <w:szCs w:val="30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652F31">
        <w:rPr>
          <w:rFonts w:ascii="Angsana New" w:hAnsi="Angsana New"/>
          <w:sz w:val="30"/>
          <w:szCs w:val="30"/>
          <w:cs/>
        </w:rPr>
        <w:t>(</w:t>
      </w:r>
      <w:r w:rsidRPr="00652F31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652F31">
        <w:rPr>
          <w:rFonts w:ascii="Angsana New" w:hAnsi="Angsana New"/>
          <w:sz w:val="30"/>
          <w:szCs w:val="30"/>
          <w:cs/>
        </w:rPr>
        <w:t>)</w:t>
      </w:r>
      <w:r w:rsidRPr="00652F31">
        <w:rPr>
          <w:rFonts w:ascii="Angsana New" w:hAnsi="Angsana New" w:hint="cs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</w:t>
      </w:r>
      <w:r w:rsidR="00C62864" w:rsidRPr="00652F31">
        <w:rPr>
          <w:rFonts w:ascii="Angsana New" w:hAnsi="Angsana New" w:hint="cs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:rsidR="0091630C" w:rsidRPr="0091630C" w:rsidRDefault="0091630C" w:rsidP="0059612D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59612D" w:rsidRPr="0048714E" w:rsidRDefault="0059612D" w:rsidP="0059612D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8714E">
        <w:rPr>
          <w:rFonts w:ascii="Angsana New" w:hAnsi="Angsana New" w:hint="cs"/>
          <w:sz w:val="30"/>
          <w:szCs w:val="30"/>
          <w:cs/>
        </w:rPr>
        <w:t xml:space="preserve">สิ่งตอบแทนที่โอนให้ต้องวัดด้วยมูลค่ายุติธรรมของสินทรัพย์ที่โอนไป </w:t>
      </w:r>
      <w:r w:rsidRPr="0048714E">
        <w:rPr>
          <w:rFonts w:ascii="Angsana New" w:hAnsi="Angsana New"/>
          <w:sz w:val="30"/>
          <w:szCs w:val="30"/>
          <w:cs/>
        </w:rPr>
        <w:t xml:space="preserve"> </w:t>
      </w:r>
      <w:r w:rsidRPr="0048714E">
        <w:rPr>
          <w:rFonts w:ascii="Angsana New" w:hAnsi="Angsana New" w:hint="cs"/>
          <w:sz w:val="30"/>
          <w:szCs w:val="30"/>
          <w:cs/>
        </w:rPr>
        <w:t>หนี้สินที่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8714E">
        <w:rPr>
          <w:rFonts w:ascii="Angsana New" w:hAnsi="Angsana New" w:hint="cs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8714E">
        <w:rPr>
          <w:rFonts w:ascii="Angsana New" w:hAnsi="Angsana New"/>
          <w:sz w:val="30"/>
          <w:szCs w:val="30"/>
        </w:rPr>
        <w:t xml:space="preserve"> </w:t>
      </w:r>
      <w:r w:rsidRPr="0048714E">
        <w:rPr>
          <w:rFonts w:ascii="Angsana New" w:hAnsi="Angsana New" w:hint="cs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48714E">
        <w:rPr>
          <w:rFonts w:ascii="Angsana New" w:hAnsi="Angsana New"/>
          <w:sz w:val="30"/>
          <w:szCs w:val="30"/>
          <w:cs/>
        </w:rPr>
        <w:t xml:space="preserve"> </w:t>
      </w:r>
      <w:r w:rsidRPr="0048714E">
        <w:rPr>
          <w:rFonts w:ascii="Angsana New" w:hAnsi="Angsana New" w:hint="cs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8714E">
        <w:rPr>
          <w:rFonts w:ascii="Angsana New" w:hAnsi="Angsana New" w:hint="cs"/>
          <w:sz w:val="30"/>
          <w:szCs w:val="30"/>
          <w:cs/>
        </w:rPr>
        <w:t xml:space="preserve">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 </w:t>
      </w:r>
    </w:p>
    <w:p w:rsidR="0059612D" w:rsidRPr="0059612D" w:rsidRDefault="0059612D" w:rsidP="0059612D">
      <w:pPr>
        <w:pStyle w:val="Bo-Blankline"/>
      </w:pPr>
    </w:p>
    <w:p w:rsidR="0059612D" w:rsidRDefault="0059612D" w:rsidP="0059612D">
      <w:pPr>
        <w:pStyle w:val="Bo-Blankline"/>
        <w:jc w:val="thaiDistribute"/>
        <w:rPr>
          <w:sz w:val="30"/>
          <w:szCs w:val="30"/>
        </w:rPr>
      </w:pPr>
      <w:r w:rsidRPr="0059612D">
        <w:rPr>
          <w:rFonts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59612D" w:rsidRPr="0059612D" w:rsidRDefault="0059612D" w:rsidP="0059612D">
      <w:pPr>
        <w:pStyle w:val="Bo-Blankline"/>
        <w:jc w:val="thaiDistribute"/>
      </w:pPr>
    </w:p>
    <w:p w:rsidR="0059612D" w:rsidRPr="0059612D" w:rsidRDefault="0059612D" w:rsidP="0059612D">
      <w:pPr>
        <w:pStyle w:val="Bo-Blankline"/>
        <w:jc w:val="thaiDistribute"/>
        <w:rPr>
          <w:sz w:val="30"/>
          <w:szCs w:val="30"/>
        </w:rPr>
      </w:pPr>
      <w:r w:rsidRPr="0059612D">
        <w:rPr>
          <w:rFonts w:hint="cs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59612D" w:rsidRPr="0059612D" w:rsidRDefault="0059612D" w:rsidP="0059612D">
      <w:pPr>
        <w:pStyle w:val="Bo-Blankline"/>
        <w:jc w:val="thaiDistribute"/>
        <w:rPr>
          <w:sz w:val="30"/>
          <w:szCs w:val="30"/>
          <w:cs/>
        </w:rPr>
      </w:pPr>
      <w:r w:rsidRPr="0059612D">
        <w:rPr>
          <w:rFonts w:hint="cs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652F31">
        <w:rPr>
          <w:sz w:val="30"/>
          <w:szCs w:val="30"/>
        </w:rPr>
        <w:br/>
      </w:r>
      <w:r w:rsidRPr="0059612D">
        <w:rPr>
          <w:rFonts w:hint="cs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59612D" w:rsidRPr="0059612D" w:rsidRDefault="0059612D" w:rsidP="0059612D">
      <w:pPr>
        <w:pStyle w:val="Bo-Blankline"/>
      </w:pPr>
    </w:p>
    <w:p w:rsidR="0059612D" w:rsidRPr="0059612D" w:rsidRDefault="0059612D" w:rsidP="0059612D">
      <w:pPr>
        <w:pStyle w:val="Bo-Blankline"/>
        <w:jc w:val="thaiDistribute"/>
        <w:rPr>
          <w:i/>
          <w:iCs/>
          <w:sz w:val="30"/>
          <w:szCs w:val="30"/>
        </w:rPr>
      </w:pPr>
      <w:r w:rsidRPr="0059612D">
        <w:rPr>
          <w:rFonts w:hint="cs"/>
          <w:i/>
          <w:iCs/>
          <w:sz w:val="30"/>
          <w:szCs w:val="30"/>
          <w:cs/>
        </w:rPr>
        <w:t>การซื้อแบบทยอยซื้อ</w:t>
      </w:r>
    </w:p>
    <w:p w:rsidR="0059612D" w:rsidRPr="0059612D" w:rsidRDefault="0059612D" w:rsidP="0059612D">
      <w:pPr>
        <w:pStyle w:val="Bo-Blankline"/>
      </w:pPr>
    </w:p>
    <w:p w:rsidR="0059612D" w:rsidRPr="00976A21" w:rsidRDefault="0059612D" w:rsidP="0059612D">
      <w:pPr>
        <w:pStyle w:val="Bo-Blankline"/>
        <w:jc w:val="thaiDistribute"/>
        <w:rPr>
          <w:sz w:val="30"/>
          <w:szCs w:val="30"/>
          <w:cs/>
        </w:rPr>
      </w:pPr>
      <w:r w:rsidRPr="0059612D">
        <w:rPr>
          <w:rFonts w:hint="cs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</w:t>
      </w:r>
      <w:r w:rsidRPr="00B351C7">
        <w:rPr>
          <w:rFonts w:hint="cs"/>
          <w:sz w:val="30"/>
          <w:szCs w:val="30"/>
          <w:cs/>
        </w:rPr>
        <w:t>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  <w:r w:rsidRPr="00976A21">
        <w:rPr>
          <w:rFonts w:hint="cs"/>
          <w:sz w:val="30"/>
          <w:szCs w:val="30"/>
          <w:cs/>
        </w:rPr>
        <w:t xml:space="preserve"> </w:t>
      </w:r>
      <w:r w:rsidRPr="00976A21">
        <w:rPr>
          <w:i/>
          <w:iCs/>
          <w:color w:val="0000FF"/>
          <w:sz w:val="30"/>
          <w:szCs w:val="30"/>
        </w:rPr>
        <w:t xml:space="preserve"> </w:t>
      </w:r>
    </w:p>
    <w:p w:rsidR="0059612D" w:rsidRDefault="0059612D" w:rsidP="0059612D">
      <w:pPr>
        <w:pStyle w:val="Bo-Blankline"/>
      </w:pPr>
    </w:p>
    <w:p w:rsidR="00AE6EDA" w:rsidRDefault="00AE6EDA" w:rsidP="00AE6EDA">
      <w:pPr>
        <w:pStyle w:val="Bo-H3Subhead"/>
      </w:pPr>
      <w:r w:rsidRPr="00C62AA6">
        <w:rPr>
          <w:rFonts w:hint="cs"/>
          <w:cs/>
        </w:rPr>
        <w:t xml:space="preserve">การรวมธุรกิจภายใต้การควบคุมเดียวกัน </w:t>
      </w:r>
    </w:p>
    <w:p w:rsidR="00AE6EDA" w:rsidRPr="004F531B" w:rsidRDefault="00AE6EDA" w:rsidP="00B228B8">
      <w:pPr>
        <w:pStyle w:val="Bo-Blankline"/>
      </w:pPr>
    </w:p>
    <w:p w:rsidR="00AE6EDA" w:rsidRDefault="00AE6EDA" w:rsidP="00AE6EDA">
      <w:pPr>
        <w:pStyle w:val="Bo-C1Content"/>
      </w:pPr>
      <w:r w:rsidRPr="0034793B">
        <w:rPr>
          <w:rFonts w:hint="cs"/>
          <w:cs/>
        </w:rPr>
        <w:t xml:space="preserve"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และตามแนวปฏิบัติที่ออกโดยสภาวิชาชีพบัญชีในระหว่างปี </w:t>
      </w:r>
      <w:r w:rsidR="00884953">
        <w:rPr>
          <w:cs/>
        </w:rPr>
        <w:t>2552</w:t>
      </w:r>
    </w:p>
    <w:p w:rsidR="00AE6EDA" w:rsidRDefault="00AE6EDA" w:rsidP="00B228B8">
      <w:pPr>
        <w:pStyle w:val="Bo-Blankline"/>
      </w:pPr>
    </w:p>
    <w:p w:rsidR="000162F3" w:rsidRPr="00E323CD" w:rsidRDefault="000162F3" w:rsidP="008B52FA">
      <w:pPr>
        <w:pStyle w:val="Bo-H3Subhead"/>
        <w:rPr>
          <w:lang w:val="en-US"/>
        </w:rPr>
      </w:pPr>
      <w:r w:rsidRPr="00E323CD">
        <w:rPr>
          <w:cs/>
        </w:rPr>
        <w:t>บริษัทย่อย</w:t>
      </w:r>
    </w:p>
    <w:p w:rsidR="000162F3" w:rsidRPr="00A84ADE" w:rsidRDefault="000162F3" w:rsidP="00B228B8">
      <w:pPr>
        <w:pStyle w:val="Bo-Blankline"/>
      </w:pPr>
    </w:p>
    <w:p w:rsidR="000162F3" w:rsidRDefault="000162F3" w:rsidP="00F77515">
      <w:pPr>
        <w:pStyle w:val="Bo-C1Content"/>
      </w:pPr>
      <w:r w:rsidRPr="00E323CD">
        <w:rPr>
          <w:cs/>
        </w:rPr>
        <w:t>บริษัท</w:t>
      </w:r>
      <w:r w:rsidRPr="008B52FA">
        <w:rPr>
          <w:cs/>
        </w:rPr>
        <w:t>ย่อย</w:t>
      </w:r>
      <w:r w:rsidRPr="00E323CD">
        <w:rPr>
          <w:cs/>
        </w:rPr>
        <w:t>เป็นกิจการที่อยู่ภายใต้การควบคุมของ</w:t>
      </w:r>
      <w:r w:rsidRPr="00E323CD">
        <w:rPr>
          <w:rFonts w:hint="cs"/>
          <w:cs/>
        </w:rPr>
        <w:t>กลุ่ม</w:t>
      </w:r>
      <w:r w:rsidRPr="00E323CD">
        <w:rPr>
          <w:cs/>
        </w:rPr>
        <w:t xml:space="preserve">บริษัท </w:t>
      </w:r>
      <w:r w:rsidR="00F77515" w:rsidRPr="00F77515">
        <w:rPr>
          <w:cs/>
        </w:rPr>
        <w:t xml:space="preserve"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AE6EDA">
        <w:br/>
      </w:r>
      <w:r w:rsidR="00F77515" w:rsidRPr="00F77515">
        <w:rPr>
          <w:cs/>
        </w:rPr>
        <w:t>นับแต่วันที่มีการควบคุมจนถึงวันที่การควบคุมสิ้นสุดลง</w:t>
      </w:r>
    </w:p>
    <w:p w:rsidR="00976A21" w:rsidRPr="005E2597" w:rsidRDefault="00976A21" w:rsidP="00F77515">
      <w:pPr>
        <w:pStyle w:val="Bo-C1Content"/>
        <w:rPr>
          <w:sz w:val="20"/>
          <w:szCs w:val="20"/>
        </w:rPr>
      </w:pPr>
    </w:p>
    <w:p w:rsidR="00976A21" w:rsidRPr="00B351C7" w:rsidRDefault="00976A21" w:rsidP="00976A21">
      <w:pPr>
        <w:pStyle w:val="Bo-H3Subhead"/>
      </w:pPr>
      <w:r w:rsidRPr="00B351C7">
        <w:rPr>
          <w:cs/>
        </w:rPr>
        <w:t xml:space="preserve">ส่วนได้เสียที่ไม่มีอำนาจควบคุม </w:t>
      </w:r>
    </w:p>
    <w:p w:rsidR="00976A21" w:rsidRPr="00B351C7" w:rsidRDefault="00976A21" w:rsidP="00976A21">
      <w:pPr>
        <w:pStyle w:val="Bo-C1Content"/>
        <w:rPr>
          <w:sz w:val="20"/>
          <w:szCs w:val="20"/>
        </w:rPr>
      </w:pPr>
    </w:p>
    <w:p w:rsidR="00976A21" w:rsidRPr="00B351C7" w:rsidRDefault="00976A21" w:rsidP="00976A21">
      <w:pPr>
        <w:pStyle w:val="Bo-C1Content"/>
      </w:pPr>
      <w:r w:rsidRPr="00B351C7">
        <w:rPr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</w:t>
      </w:r>
      <w:r w:rsidR="005E2597" w:rsidRPr="00B351C7">
        <w:rPr>
          <w:cs/>
        </w:rPr>
        <w:t>รัพย์สุทธิที่ได้มาจากผู้ถูกซื้อ</w:t>
      </w:r>
    </w:p>
    <w:p w:rsidR="00976A21" w:rsidRPr="00B351C7" w:rsidRDefault="00976A21" w:rsidP="00976A21">
      <w:pPr>
        <w:pStyle w:val="Bo-C1Content"/>
        <w:rPr>
          <w:sz w:val="20"/>
          <w:szCs w:val="20"/>
        </w:rPr>
      </w:pPr>
    </w:p>
    <w:p w:rsidR="00C87FAD" w:rsidRDefault="00976A21" w:rsidP="00976A21">
      <w:pPr>
        <w:pStyle w:val="Bo-C1Content"/>
      </w:pPr>
      <w:r w:rsidRPr="00B351C7">
        <w:rPr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976A21" w:rsidRPr="005E2597" w:rsidRDefault="00976A21" w:rsidP="00976A21">
      <w:pPr>
        <w:pStyle w:val="Bo-C1Content"/>
        <w:rPr>
          <w:sz w:val="20"/>
          <w:szCs w:val="20"/>
        </w:rPr>
      </w:pPr>
    </w:p>
    <w:p w:rsidR="00C62864" w:rsidRDefault="00C62864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>
        <w:rPr>
          <w:cs/>
        </w:rPr>
        <w:br w:type="page"/>
      </w:r>
    </w:p>
    <w:p w:rsidR="000162F3" w:rsidRPr="00E323CD" w:rsidRDefault="000162F3" w:rsidP="008B52FA">
      <w:pPr>
        <w:pStyle w:val="Bo-H3Subhead"/>
        <w:rPr>
          <w:cs/>
        </w:rPr>
      </w:pPr>
      <w:r w:rsidRPr="00E323CD">
        <w:rPr>
          <w:rFonts w:hint="cs"/>
          <w:cs/>
        </w:rPr>
        <w:lastRenderedPageBreak/>
        <w:t>การสูญเสีย</w:t>
      </w:r>
      <w:r w:rsidR="00F77515">
        <w:rPr>
          <w:rFonts w:hint="cs"/>
          <w:cs/>
        </w:rPr>
        <w:t>การ</w:t>
      </w:r>
      <w:r w:rsidRPr="00E323CD">
        <w:rPr>
          <w:rFonts w:hint="cs"/>
          <w:cs/>
        </w:rPr>
        <w:t>ควบคุม</w:t>
      </w:r>
    </w:p>
    <w:p w:rsidR="000162F3" w:rsidRPr="00406D34" w:rsidRDefault="000162F3" w:rsidP="000162F3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62F3" w:rsidRDefault="00F77515" w:rsidP="00B228B8">
      <w:pPr>
        <w:pStyle w:val="Bo-C1Content"/>
      </w:pPr>
      <w:r w:rsidRPr="00F77515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</w:t>
      </w:r>
      <w:r w:rsidR="00AE6EDA">
        <w:rPr>
          <w:cs/>
        </w:rPr>
        <w:t xml:space="preserve">บบริษัทย่อยนั้น </w:t>
      </w:r>
      <w:r w:rsidRPr="00F77515">
        <w:rPr>
          <w:cs/>
        </w:rPr>
        <w:t>กำไรหรือขาดทุนที่เกิดขึ้นจากการสูญเสียการควบคุมในบ</w:t>
      </w:r>
      <w:r w:rsidR="00AE6EDA">
        <w:rPr>
          <w:cs/>
        </w:rPr>
        <w:t>ริษัทย่อยรับรู้ในกำไรหรือขาดทุน</w:t>
      </w:r>
      <w:r w:rsidRPr="00F77515">
        <w:rPr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F77515" w:rsidRDefault="00F77515" w:rsidP="00F77515">
      <w:pPr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F77515" w:rsidRPr="00F77515" w:rsidRDefault="00F77515" w:rsidP="00F7751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F77515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F77515" w:rsidRPr="00F77515" w:rsidRDefault="00F77515" w:rsidP="00AE6EDA">
      <w:pPr>
        <w:pStyle w:val="Bo-Blankline"/>
      </w:pPr>
    </w:p>
    <w:p w:rsidR="00F77515" w:rsidRPr="00F77515" w:rsidRDefault="00F77515" w:rsidP="00B228B8">
      <w:pPr>
        <w:pStyle w:val="Bo-C1Content"/>
      </w:pPr>
      <w:r w:rsidRPr="00F77515">
        <w:rPr>
          <w:cs/>
        </w:rPr>
        <w:t>ส่วนได้เสีย</w:t>
      </w:r>
      <w:r w:rsidRPr="00F77515">
        <w:rPr>
          <w:rFonts w:hint="cs"/>
          <w:cs/>
        </w:rPr>
        <w:t>ของกลุ่มบริษัทในเงินลงทุนที่บันทึกตามวิธีส่วนได้เสีย</w:t>
      </w:r>
      <w:r w:rsidRPr="00F77515">
        <w:rPr>
          <w:cs/>
        </w:rPr>
        <w:t xml:space="preserve"> ประกอบด้วยส่วนได้เสียในบริษัทร่วมและ</w:t>
      </w:r>
      <w:r w:rsidR="00AE6EDA">
        <w:br/>
      </w:r>
      <w:r w:rsidRPr="00F77515">
        <w:rPr>
          <w:cs/>
        </w:rPr>
        <w:t>การร่วมค้า</w:t>
      </w:r>
    </w:p>
    <w:p w:rsidR="00F77515" w:rsidRPr="00F77515" w:rsidRDefault="00F77515" w:rsidP="00AE6EDA">
      <w:pPr>
        <w:pStyle w:val="Bo-Blankline"/>
      </w:pPr>
    </w:p>
    <w:p w:rsidR="00637CD6" w:rsidRDefault="00F77515" w:rsidP="00B228B8">
      <w:pPr>
        <w:pStyle w:val="Bo-C1Content"/>
        <w:rPr>
          <w:cs/>
        </w:rPr>
      </w:pPr>
      <w:r w:rsidRPr="00F77515">
        <w:rPr>
          <w:cs/>
        </w:rPr>
        <w:t>บริษัทร่วมเป็นกิจการที่</w:t>
      </w:r>
      <w:r w:rsidRPr="00F77515">
        <w:rPr>
          <w:rFonts w:hint="cs"/>
          <w:cs/>
        </w:rPr>
        <w:t>กลุ่มบริษัท</w:t>
      </w:r>
      <w:r w:rsidRPr="00F77515">
        <w:rPr>
          <w:cs/>
        </w:rPr>
        <w:t>มีอิทธิพลอย่าง</w:t>
      </w:r>
      <w:r w:rsidRPr="00F77515">
        <w:rPr>
          <w:rFonts w:hint="cs"/>
          <w:cs/>
        </w:rPr>
        <w:t>มีนัย</w:t>
      </w:r>
      <w:r w:rsidRPr="00F77515">
        <w:rPr>
          <w:cs/>
        </w:rPr>
        <w:t>สำคัญโดยมีอำนาจเข้าไปมีส่วนร่วมในการตัดสินใ</w:t>
      </w:r>
      <w:r w:rsidRPr="00F77515">
        <w:rPr>
          <w:rFonts w:hint="cs"/>
          <w:cs/>
        </w:rPr>
        <w:t>จ</w:t>
      </w:r>
      <w:r w:rsidRPr="00F77515">
        <w:rPr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F77515">
        <w:rPr>
          <w:rFonts w:hint="cs"/>
          <w:cs/>
        </w:rPr>
        <w:t>หรือควบคุมร่วมใน</w:t>
      </w:r>
      <w:r w:rsidRPr="00F77515">
        <w:rPr>
          <w:cs/>
        </w:rPr>
        <w:t>นโยบายดังกล่าว</w:t>
      </w:r>
      <w:r w:rsidR="00AE6EDA">
        <w:rPr>
          <w:rFonts w:hint="cs"/>
          <w:cs/>
        </w:rPr>
        <w:t xml:space="preserve"> </w:t>
      </w:r>
      <w:r w:rsidRPr="00F77515">
        <w:rPr>
          <w:rFonts w:hint="cs"/>
          <w:cs/>
        </w:rPr>
        <w:t>การร่วมค้าเป็นการร่วมการ</w:t>
      </w:r>
      <w:r w:rsidRPr="00B228B8">
        <w:rPr>
          <w:rFonts w:hint="cs"/>
          <w:cs/>
        </w:rPr>
        <w:t>งาน</w:t>
      </w:r>
      <w:r w:rsidRPr="00F77515">
        <w:rPr>
          <w:rFonts w:hint="cs"/>
          <w:cs/>
        </w:rPr>
        <w:t>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3B379E" w:rsidRDefault="003B379E" w:rsidP="004D71C7">
      <w:pPr>
        <w:pStyle w:val="Bo-Blankline"/>
      </w:pPr>
    </w:p>
    <w:p w:rsidR="00F77515" w:rsidRDefault="00F77515" w:rsidP="00637CD6">
      <w:pPr>
        <w:pStyle w:val="Bo-C1Content"/>
      </w:pPr>
      <w:r w:rsidRPr="00F77515">
        <w:rPr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F77515">
        <w:t xml:space="preserve"> </w:t>
      </w:r>
      <w:r w:rsidRPr="00F77515">
        <w:rPr>
          <w:rFonts w:hint="cs"/>
          <w:cs/>
        </w:rPr>
        <w:t>โดย</w:t>
      </w:r>
      <w:r w:rsidRPr="00F77515">
        <w:rPr>
          <w:cs/>
        </w:rPr>
        <w:t>รับรู้รายการ</w:t>
      </w:r>
      <w:r w:rsidRPr="00F77515">
        <w:rPr>
          <w:rFonts w:hint="cs"/>
          <w:cs/>
        </w:rPr>
        <w:t>เมื่อ</w:t>
      </w:r>
      <w:r w:rsidRPr="00F77515">
        <w:rPr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F77515">
        <w:rPr>
          <w:rFonts w:hint="cs"/>
          <w:cs/>
        </w:rPr>
        <w:t xml:space="preserve"> </w:t>
      </w:r>
      <w:r w:rsidRPr="00F77515">
        <w:rPr>
          <w:cs/>
        </w:rPr>
        <w:t>ส่วนแบ่งกำไรหรือขาดทุนและกำไร</w:t>
      </w:r>
      <w:r w:rsidRPr="00F77515">
        <w:rPr>
          <w:rFonts w:hint="cs"/>
          <w:cs/>
        </w:rPr>
        <w:t>ขาดทุน</w:t>
      </w:r>
      <w:r w:rsidRPr="00F77515">
        <w:rPr>
          <w:cs/>
        </w:rPr>
        <w:t>เบ็ดเสร็จอื่น</w:t>
      </w:r>
      <w:r w:rsidRPr="00F77515">
        <w:rPr>
          <w:rFonts w:hint="cs"/>
          <w:cs/>
        </w:rPr>
        <w:t>ของเงินลงทุนที่บันทึกตามวิธีส่วนได้เสียของกลุ่มบริษัท</w:t>
      </w:r>
      <w:r w:rsidRPr="00F77515">
        <w:rPr>
          <w:cs/>
        </w:rPr>
        <w:t xml:space="preserve"> </w:t>
      </w:r>
      <w:r w:rsidRPr="00F77515">
        <w:rPr>
          <w:rFonts w:hint="cs"/>
          <w:cs/>
        </w:rPr>
        <w:t>จะถูกบันทึกใน</w:t>
      </w:r>
      <w:r w:rsidRPr="00F77515">
        <w:rPr>
          <w:cs/>
        </w:rPr>
        <w:t>งบการเงินรวมจนถึงวันที่</w:t>
      </w:r>
      <w:r w:rsidRPr="00F77515">
        <w:rPr>
          <w:rFonts w:hint="cs"/>
          <w:cs/>
        </w:rPr>
        <w:t>กลุ่มบริษัท</w:t>
      </w:r>
      <w:r w:rsidRPr="00F77515">
        <w:rPr>
          <w:cs/>
        </w:rPr>
        <w:t>สูญเสียความมีอิทธิพลอย่างมีนัยสำคัญ หรือการควบคุมร่วม</w:t>
      </w:r>
      <w:r w:rsidRPr="00F77515">
        <w:t xml:space="preserve"> </w:t>
      </w:r>
    </w:p>
    <w:p w:rsidR="009F6BB9" w:rsidRDefault="009F6BB9" w:rsidP="009F6BB9">
      <w:pPr>
        <w:pStyle w:val="Bo-Blankline"/>
        <w:rPr>
          <w:rFonts w:eastAsia="EucrosiaUPCBold"/>
        </w:rPr>
      </w:pPr>
    </w:p>
    <w:p w:rsidR="000162F3" w:rsidRPr="00E323CD" w:rsidRDefault="000162F3" w:rsidP="008B52FA">
      <w:pPr>
        <w:pStyle w:val="Bo-H3Subhead"/>
        <w:rPr>
          <w:cs/>
        </w:rPr>
      </w:pPr>
      <w:r w:rsidRPr="00E323CD">
        <w:rPr>
          <w:rFonts w:eastAsia="EucrosiaUPCBold" w:hint="cs"/>
          <w:cs/>
        </w:rPr>
        <w:t>การตัดรายการในงบการเงินรวม</w:t>
      </w:r>
    </w:p>
    <w:p w:rsidR="000162F3" w:rsidRPr="00406D34" w:rsidRDefault="000162F3" w:rsidP="00637CD6">
      <w:pPr>
        <w:pStyle w:val="Bo-Blankline"/>
      </w:pPr>
    </w:p>
    <w:p w:rsidR="000162F3" w:rsidRDefault="000162F3" w:rsidP="00B228B8">
      <w:pPr>
        <w:pStyle w:val="Bo-C1Content"/>
        <w:rPr>
          <w:rFonts w:eastAsia="EucrosiaUPCBold"/>
        </w:rPr>
      </w:pPr>
      <w:r w:rsidRPr="00E323CD">
        <w:rPr>
          <w:rFonts w:hint="cs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E323CD">
        <w:rPr>
          <w:rFonts w:eastAsia="EucrosiaUPCBold" w:hint="cs"/>
          <w:cs/>
        </w:rPr>
        <w:t>เมื่อไม่มีหลักฐานการด้อยค่าเกิดขึ้น</w:t>
      </w:r>
    </w:p>
    <w:p w:rsidR="000162F3" w:rsidRPr="00406D34" w:rsidRDefault="000162F3" w:rsidP="00B228B8">
      <w:pPr>
        <w:pStyle w:val="Bo-Blankline"/>
        <w:rPr>
          <w:lang w:val="en-US"/>
        </w:rPr>
      </w:pPr>
    </w:p>
    <w:p w:rsidR="009F6BB9" w:rsidRDefault="009F6BB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cs/>
        </w:rPr>
        <w:br w:type="page"/>
      </w:r>
    </w:p>
    <w:p w:rsidR="000162F3" w:rsidRPr="00E323CD" w:rsidRDefault="000162F3" w:rsidP="00824687">
      <w:pPr>
        <w:pStyle w:val="Bo-H2Main"/>
        <w:ind w:hanging="540"/>
      </w:pPr>
      <w:r w:rsidRPr="00E323CD">
        <w:rPr>
          <w:cs/>
        </w:rPr>
        <w:lastRenderedPageBreak/>
        <w:t>เงินตราต่างประเทศ</w:t>
      </w:r>
    </w:p>
    <w:p w:rsidR="000162F3" w:rsidRPr="0072630E" w:rsidRDefault="000162F3" w:rsidP="00B228B8">
      <w:pPr>
        <w:pStyle w:val="Bo-Blankline"/>
        <w:rPr>
          <w:lang w:val="en-US"/>
        </w:rPr>
      </w:pPr>
    </w:p>
    <w:p w:rsidR="000162F3" w:rsidRPr="00E323CD" w:rsidRDefault="000162F3" w:rsidP="0072630E">
      <w:pPr>
        <w:pStyle w:val="Bo-H3Subhead"/>
        <w:rPr>
          <w:lang w:val="en-US"/>
        </w:rPr>
      </w:pPr>
      <w:r w:rsidRPr="00E323CD">
        <w:rPr>
          <w:cs/>
          <w:lang w:val="en-US"/>
        </w:rPr>
        <w:t>รายการบัญชีที่เป็นเงินตราต่างประเทศ</w:t>
      </w:r>
    </w:p>
    <w:p w:rsidR="000162F3" w:rsidRPr="0072630E" w:rsidRDefault="000162F3" w:rsidP="00B228B8">
      <w:pPr>
        <w:pStyle w:val="Bo-Blankline"/>
        <w:rPr>
          <w:lang w:val="en-US"/>
        </w:rPr>
      </w:pPr>
    </w:p>
    <w:p w:rsidR="000162F3" w:rsidRPr="00652F31" w:rsidRDefault="000162F3" w:rsidP="00B228B8">
      <w:pPr>
        <w:pStyle w:val="Bo-C1Content"/>
        <w:rPr>
          <w:lang w:val="en-US"/>
        </w:rPr>
      </w:pPr>
      <w:r w:rsidRPr="00652F31">
        <w:rPr>
          <w:cs/>
          <w:lang w:val="en-US"/>
        </w:rPr>
        <w:t>รายการบัญชีที่เป็นเงินตราต่างประเทศแปลงค่าเป็น</w:t>
      </w:r>
      <w:r w:rsidRPr="00652F31">
        <w:rPr>
          <w:rFonts w:hint="cs"/>
          <w:cs/>
        </w:rPr>
        <w:t>สกุล</w:t>
      </w:r>
      <w:r w:rsidRPr="00652F31">
        <w:rPr>
          <w:cs/>
        </w:rPr>
        <w:t>เงิน</w:t>
      </w:r>
      <w:r w:rsidRPr="00652F31">
        <w:rPr>
          <w:rFonts w:hint="cs"/>
          <w:cs/>
        </w:rPr>
        <w:t>ที่ใช้ในการดำเนินงาน</w:t>
      </w:r>
      <w:r w:rsidR="00C62864" w:rsidRPr="00652F31">
        <w:rPr>
          <w:cs/>
        </w:rPr>
        <w:t>ของแต่ละบริษัทในกลุ่มบริษัท</w:t>
      </w:r>
      <w:r w:rsidRPr="00652F31">
        <w:rPr>
          <w:cs/>
          <w:lang w:val="en-US"/>
        </w:rPr>
        <w:t>โดยใช้อัตราแลกเปลี่ยน ณ วันที่เกิดรายการ</w:t>
      </w:r>
    </w:p>
    <w:p w:rsidR="000162F3" w:rsidRPr="00652F31" w:rsidRDefault="000162F3" w:rsidP="00B228B8">
      <w:pPr>
        <w:pStyle w:val="Bo-Blankline"/>
        <w:rPr>
          <w:lang w:val="en-US"/>
        </w:rPr>
      </w:pPr>
    </w:p>
    <w:p w:rsidR="000162F3" w:rsidRPr="00652F31" w:rsidRDefault="000162F3" w:rsidP="0072630E">
      <w:pPr>
        <w:pStyle w:val="Bo-C1Content"/>
        <w:rPr>
          <w:lang w:val="en-US"/>
        </w:rPr>
      </w:pPr>
      <w:r w:rsidRPr="00652F31">
        <w:rPr>
          <w:cs/>
          <w:lang w:val="en-US"/>
        </w:rPr>
        <w:t>สินทรัพย์และหนี้สินที่เป็นตัวเงินและเป็นเงินตราต่างประเทศ ณ วันที่</w:t>
      </w:r>
      <w:r w:rsidRPr="00652F31">
        <w:rPr>
          <w:rFonts w:hint="cs"/>
          <w:cs/>
          <w:lang w:val="en-US"/>
        </w:rPr>
        <w:t>รายงาน</w:t>
      </w:r>
      <w:r w:rsidRPr="00652F31">
        <w:rPr>
          <w:cs/>
          <w:lang w:val="en-US"/>
        </w:rPr>
        <w:t xml:space="preserve"> แปลงค่าเป็น</w:t>
      </w:r>
      <w:r w:rsidRPr="00652F31">
        <w:rPr>
          <w:rFonts w:hint="cs"/>
          <w:cs/>
        </w:rPr>
        <w:t>สกุลเงินที่ใช้ในการดำเนินงาน</w:t>
      </w:r>
      <w:r w:rsidRPr="00652F31">
        <w:rPr>
          <w:cs/>
          <w:lang w:val="en-US"/>
        </w:rPr>
        <w:t>โดยใช้อัตรา</w:t>
      </w:r>
      <w:r w:rsidRPr="00652F31">
        <w:rPr>
          <w:cs/>
        </w:rPr>
        <w:t>แลกเปลี่ยน</w:t>
      </w:r>
      <w:r w:rsidRPr="00652F31">
        <w:rPr>
          <w:cs/>
          <w:lang w:val="en-US"/>
        </w:rPr>
        <w:t xml:space="preserve"> ณ วันนั้น </w:t>
      </w:r>
    </w:p>
    <w:p w:rsidR="000162F3" w:rsidRPr="00652F31" w:rsidRDefault="000162F3" w:rsidP="00B228B8">
      <w:pPr>
        <w:pStyle w:val="Bo-Blankline"/>
        <w:rPr>
          <w:lang w:val="en-US"/>
        </w:rPr>
      </w:pPr>
    </w:p>
    <w:p w:rsidR="000162F3" w:rsidRPr="00652F31" w:rsidRDefault="000162F3" w:rsidP="0072630E">
      <w:pPr>
        <w:pStyle w:val="Bo-C1Content"/>
      </w:pPr>
      <w:r w:rsidRPr="00652F31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52F31">
        <w:rPr>
          <w:rFonts w:hint="cs"/>
          <w:cs/>
        </w:rPr>
        <w:t>ซึ่ง</w:t>
      </w:r>
      <w:r w:rsidRPr="00652F31">
        <w:rPr>
          <w:cs/>
        </w:rPr>
        <w:t>บันทึกตามเกณฑ์ราคาทุนเดิม แปลงค่าเป็น</w:t>
      </w:r>
      <w:r w:rsidRPr="00652F31">
        <w:rPr>
          <w:rFonts w:hint="cs"/>
          <w:cs/>
        </w:rPr>
        <w:t>สกุลเงินที่ใช้ในการดำเนินงาน</w:t>
      </w:r>
      <w:r w:rsidRPr="00652F31">
        <w:rPr>
          <w:cs/>
        </w:rPr>
        <w:t xml:space="preserve">โดยใช้อัตราแลกเปลี่ยน ณ วันที่เกิดรายการ </w:t>
      </w:r>
    </w:p>
    <w:p w:rsidR="000162F3" w:rsidRPr="00652F31" w:rsidRDefault="000162F3" w:rsidP="00B228B8">
      <w:pPr>
        <w:pStyle w:val="Bo-Blankline"/>
      </w:pPr>
    </w:p>
    <w:p w:rsidR="000162F3" w:rsidRPr="00652F31" w:rsidRDefault="000162F3" w:rsidP="00652F31">
      <w:pPr>
        <w:pStyle w:val="Bo-C1Content"/>
        <w:rPr>
          <w:cs/>
        </w:rPr>
      </w:pPr>
      <w:r w:rsidRPr="00652F31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</w:t>
      </w:r>
      <w:r w:rsidRPr="00652F31">
        <w:rPr>
          <w:rFonts w:hint="cs"/>
          <w:cs/>
        </w:rPr>
        <w:t>สกุลเงินที่ใช้ในการดำเนินงาน</w:t>
      </w:r>
      <w:r w:rsidRPr="00652F31">
        <w:rPr>
          <w:cs/>
        </w:rPr>
        <w:t>โดยใช้อัตราแลกเปลี่ยน ณ วันที่มีการพิจารณามูลค่ายุติธรรม</w:t>
      </w:r>
    </w:p>
    <w:p w:rsidR="0072630E" w:rsidRPr="00652F31" w:rsidRDefault="0072630E" w:rsidP="00652F31">
      <w:pPr>
        <w:pStyle w:val="Bo-Blankline"/>
        <w:rPr>
          <w:lang w:val="en-US"/>
        </w:rPr>
      </w:pPr>
    </w:p>
    <w:p w:rsidR="00002F86" w:rsidRDefault="009F6BB9" w:rsidP="00652F31">
      <w:pPr>
        <w:pStyle w:val="Bo-C1Content"/>
        <w:rPr>
          <w:i/>
          <w:iCs/>
          <w:sz w:val="20"/>
          <w:szCs w:val="20"/>
          <w:cs/>
          <w:lang w:val="en-US"/>
        </w:rPr>
      </w:pPr>
      <w:r w:rsidRPr="00652F31">
        <w:rPr>
          <w:rFonts w:hint="cs"/>
          <w:cs/>
          <w:lang w:val="en-US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:rsidR="00002F86" w:rsidRPr="0072630E" w:rsidRDefault="00002F86" w:rsidP="00652F31">
      <w:pPr>
        <w:pStyle w:val="Bo-Blankline"/>
        <w:rPr>
          <w:lang w:val="en-US"/>
        </w:rPr>
      </w:pPr>
    </w:p>
    <w:p w:rsidR="008F12EE" w:rsidRDefault="008F12EE" w:rsidP="008F12EE">
      <w:pPr>
        <w:pStyle w:val="Bo-H2Main"/>
        <w:tabs>
          <w:tab w:val="clear" w:pos="567"/>
          <w:tab w:val="num" w:pos="540"/>
        </w:tabs>
        <w:ind w:left="540" w:hanging="540"/>
      </w:pPr>
      <w:r w:rsidRPr="008F12EE">
        <w:rPr>
          <w:rFonts w:hint="cs"/>
          <w:cs/>
        </w:rPr>
        <w:t>เ</w:t>
      </w:r>
      <w:r w:rsidRPr="008F12EE">
        <w:rPr>
          <w:cs/>
        </w:rPr>
        <w:t xml:space="preserve">ครื่องมือทางการเงินที่เป็นตราสารอนุพันธ์   </w:t>
      </w:r>
    </w:p>
    <w:p w:rsidR="008F12EE" w:rsidRPr="008F12EE" w:rsidRDefault="008F12EE" w:rsidP="008F12EE">
      <w:pPr>
        <w:pStyle w:val="Bo-H2Main"/>
        <w:numPr>
          <w:ilvl w:val="0"/>
          <w:numId w:val="0"/>
        </w:numPr>
        <w:ind w:left="540"/>
        <w:rPr>
          <w:sz w:val="20"/>
          <w:szCs w:val="20"/>
        </w:rPr>
      </w:pPr>
    </w:p>
    <w:p w:rsidR="008F12EE" w:rsidRPr="008F12EE" w:rsidRDefault="008F12EE" w:rsidP="008F12EE">
      <w:pPr>
        <w:pStyle w:val="Bo-H2Main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8F12EE">
        <w:rPr>
          <w:b w:val="0"/>
          <w:bCs w:val="0"/>
          <w:i w:val="0"/>
          <w:iCs w:val="0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</w:t>
      </w:r>
      <w:r w:rsidRPr="00B351C7">
        <w:rPr>
          <w:b w:val="0"/>
          <w:bCs w:val="0"/>
          <w:i w:val="0"/>
          <w:iCs w:val="0"/>
          <w:cs/>
        </w:rPr>
        <w:t>จากกิจกรรมดำเนินงาน</w:t>
      </w:r>
      <w:r w:rsidR="00B351C7" w:rsidRPr="00B351C7">
        <w:rPr>
          <w:rFonts w:hint="cs"/>
          <w:b w:val="0"/>
          <w:bCs w:val="0"/>
          <w:i w:val="0"/>
          <w:iCs w:val="0"/>
          <w:cs/>
        </w:rPr>
        <w:t>และกิจกรรมจัดหาเงิน</w:t>
      </w:r>
      <w:r w:rsidRPr="008F12EE">
        <w:rPr>
          <w:b w:val="0"/>
          <w:bCs w:val="0"/>
          <w:i w:val="0"/>
          <w:iCs w:val="0"/>
          <w:cs/>
        </w:rPr>
        <w:t xml:space="preserve">  เครื่องมือทางการเงินที่เป็นตราสารอนุพันธ์ไม่ได้มีไว้เพื่อค้า </w:t>
      </w:r>
    </w:p>
    <w:p w:rsidR="008F12EE" w:rsidRPr="001E7E16" w:rsidRDefault="008F12EE" w:rsidP="008F12EE">
      <w:pPr>
        <w:pStyle w:val="BodyText2"/>
        <w:spacing w:line="240" w:lineRule="atLeast"/>
        <w:ind w:left="547" w:right="43"/>
        <w:rPr>
          <w:rFonts w:ascii="Angsana New" w:hAnsi="Angsana New"/>
          <w:sz w:val="20"/>
          <w:szCs w:val="20"/>
          <w:cs/>
        </w:rPr>
      </w:pPr>
    </w:p>
    <w:p w:rsidR="008F12EE" w:rsidRDefault="008F12EE" w:rsidP="008F12EE">
      <w:pPr>
        <w:pStyle w:val="Bo-H2Main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8F12EE">
        <w:rPr>
          <w:b w:val="0"/>
          <w:bCs w:val="0"/>
          <w:i w:val="0"/>
          <w:iCs w:val="0"/>
          <w:cs/>
        </w:rPr>
        <w:t>เครื่องมือทางการเงินที่เป็นตราสารอนุพันธ์จะถูกบันทึก</w:t>
      </w:r>
      <w:r w:rsidRPr="008F12EE">
        <w:rPr>
          <w:rFonts w:hint="cs"/>
          <w:b w:val="0"/>
          <w:bCs w:val="0"/>
          <w:i w:val="0"/>
          <w:iCs w:val="0"/>
          <w:cs/>
        </w:rPr>
        <w:t>บัญชีเมื่อเริ่ม</w:t>
      </w:r>
      <w:r w:rsidRPr="008F12EE">
        <w:rPr>
          <w:b w:val="0"/>
          <w:bCs w:val="0"/>
          <w:i w:val="0"/>
          <w:iCs w:val="0"/>
          <w:cs/>
        </w:rPr>
        <w:t>แรกด้วย</w:t>
      </w:r>
      <w:r w:rsidRPr="008F12EE">
        <w:rPr>
          <w:rFonts w:hint="cs"/>
          <w:b w:val="0"/>
          <w:bCs w:val="0"/>
          <w:i w:val="0"/>
          <w:iCs w:val="0"/>
          <w:cs/>
        </w:rPr>
        <w:t>มูลค่ายุติธรรม</w:t>
      </w:r>
      <w:r w:rsidRPr="008F12EE">
        <w:rPr>
          <w:b w:val="0"/>
          <w:bCs w:val="0"/>
          <w:i w:val="0"/>
          <w:iCs w:val="0"/>
          <w:cs/>
        </w:rPr>
        <w:t xml:space="preserve">  </w:t>
      </w:r>
      <w:r w:rsidRPr="008F12EE">
        <w:rPr>
          <w:rFonts w:hint="cs"/>
          <w:b w:val="0"/>
          <w:bCs w:val="0"/>
          <w:i w:val="0"/>
          <w:iCs w:val="0"/>
          <w:cs/>
        </w:rPr>
        <w:t>ค่าใช้จ่ายที่เกิดจากการทำรายการดังกล่าวบันทึกในกำไรหรือขาดทุนเมื่อเกิดขึ้น  การวัดมูลค่าใหม่ภายหลังการบันทึกครั้งแรกใช้</w:t>
      </w:r>
      <w:r w:rsidRPr="008F12EE">
        <w:rPr>
          <w:b w:val="0"/>
          <w:bCs w:val="0"/>
          <w:i w:val="0"/>
          <w:iCs w:val="0"/>
          <w:cs/>
        </w:rPr>
        <w:t>มูลค่ายุติธรรม   กำไรหรือขาดทุนจากการ</w:t>
      </w:r>
      <w:r w:rsidRPr="008F12EE">
        <w:rPr>
          <w:rFonts w:hint="cs"/>
          <w:b w:val="0"/>
          <w:bCs w:val="0"/>
          <w:i w:val="0"/>
          <w:iCs w:val="0"/>
          <w:cs/>
        </w:rPr>
        <w:t>วัดมูลค่าใหม่</w:t>
      </w:r>
      <w:r w:rsidRPr="008F12EE">
        <w:rPr>
          <w:b w:val="0"/>
          <w:bCs w:val="0"/>
          <w:i w:val="0"/>
          <w:iCs w:val="0"/>
          <w:cs/>
        </w:rPr>
        <w:t>ให้เป็น</w:t>
      </w:r>
      <w:r w:rsidRPr="008F12EE">
        <w:rPr>
          <w:rFonts w:hint="cs"/>
          <w:b w:val="0"/>
          <w:bCs w:val="0"/>
          <w:i w:val="0"/>
          <w:iCs w:val="0"/>
          <w:cs/>
        </w:rPr>
        <w:t>มูลค่า</w:t>
      </w:r>
      <w:r w:rsidRPr="008F12EE">
        <w:rPr>
          <w:b w:val="0"/>
          <w:bCs w:val="0"/>
          <w:i w:val="0"/>
          <w:iCs w:val="0"/>
          <w:cs/>
        </w:rPr>
        <w:t>ยุติธรรมบันทึกในกำไร</w:t>
      </w:r>
      <w:r w:rsidRPr="008F12EE">
        <w:rPr>
          <w:rFonts w:hint="cs"/>
          <w:b w:val="0"/>
          <w:bCs w:val="0"/>
          <w:i w:val="0"/>
          <w:iCs w:val="0"/>
          <w:cs/>
        </w:rPr>
        <w:t>หรือ</w:t>
      </w:r>
      <w:r w:rsidRPr="008F12EE">
        <w:rPr>
          <w:b w:val="0"/>
          <w:bCs w:val="0"/>
          <w:i w:val="0"/>
          <w:iCs w:val="0"/>
          <w:cs/>
        </w:rPr>
        <w:t>ขาดทุน</w:t>
      </w:r>
      <w:r w:rsidRPr="008F12EE">
        <w:rPr>
          <w:rFonts w:hint="cs"/>
          <w:b w:val="0"/>
          <w:bCs w:val="0"/>
          <w:i w:val="0"/>
          <w:iCs w:val="0"/>
          <w:cs/>
        </w:rPr>
        <w:t>ทันที</w:t>
      </w:r>
      <w:r w:rsidRPr="008F12EE">
        <w:rPr>
          <w:b w:val="0"/>
          <w:bCs w:val="0"/>
          <w:i w:val="0"/>
          <w:iCs w:val="0"/>
        </w:rPr>
        <w:t xml:space="preserve"> </w:t>
      </w:r>
    </w:p>
    <w:p w:rsidR="008F12EE" w:rsidRPr="008F12EE" w:rsidRDefault="008F12EE" w:rsidP="008F12EE">
      <w:pPr>
        <w:pStyle w:val="Bo-H2Main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0"/>
          <w:szCs w:val="20"/>
        </w:rPr>
      </w:pPr>
    </w:p>
    <w:p w:rsidR="008F12EE" w:rsidRPr="008F12EE" w:rsidRDefault="008F12EE" w:rsidP="008F12EE">
      <w:pPr>
        <w:pStyle w:val="Bo-H2Main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8F12EE">
        <w:rPr>
          <w:b w:val="0"/>
          <w:bCs w:val="0"/>
          <w:i w:val="0"/>
          <w:iCs w:val="0"/>
          <w:cs/>
        </w:rPr>
        <w:t>มูลค่ายุติธรรมของสัญญา</w:t>
      </w:r>
      <w:r w:rsidRPr="008F12EE">
        <w:rPr>
          <w:rFonts w:hint="cs"/>
          <w:b w:val="0"/>
          <w:bCs w:val="0"/>
          <w:i w:val="0"/>
          <w:iCs w:val="0"/>
          <w:cs/>
        </w:rPr>
        <w:t>ซื้อขาย</w:t>
      </w:r>
      <w:r w:rsidRPr="008F12EE">
        <w:rPr>
          <w:b w:val="0"/>
          <w:bCs w:val="0"/>
          <w:i w:val="0"/>
          <w:iCs w:val="0"/>
          <w:cs/>
        </w:rPr>
        <w:t>เงินตราต่างประเทศล่วงหน้า</w:t>
      </w:r>
      <w:r w:rsidRPr="008F12EE">
        <w:rPr>
          <w:rFonts w:hint="cs"/>
          <w:b w:val="0"/>
          <w:bCs w:val="0"/>
          <w:i w:val="0"/>
          <w:iCs w:val="0"/>
          <w:cs/>
        </w:rPr>
        <w:t>ถือตาม</w:t>
      </w:r>
      <w:r w:rsidRPr="008F12EE">
        <w:rPr>
          <w:b w:val="0"/>
          <w:bCs w:val="0"/>
          <w:i w:val="0"/>
          <w:iCs w:val="0"/>
          <w:cs/>
        </w:rPr>
        <w:t>ราคาตลาดของสัญญาล่วงหน้า ณ วันที่</w:t>
      </w:r>
      <w:r w:rsidRPr="008F12EE">
        <w:rPr>
          <w:rFonts w:hint="cs"/>
          <w:b w:val="0"/>
          <w:bCs w:val="0"/>
          <w:i w:val="0"/>
          <w:iCs w:val="0"/>
          <w:cs/>
        </w:rPr>
        <w:t>รายงาน</w:t>
      </w:r>
      <w:r w:rsidRPr="008F12EE">
        <w:rPr>
          <w:b w:val="0"/>
          <w:bCs w:val="0"/>
          <w:i w:val="0"/>
          <w:iCs w:val="0"/>
          <w:cs/>
        </w:rPr>
        <w:t xml:space="preserve">  </w:t>
      </w:r>
    </w:p>
    <w:p w:rsidR="008F12EE" w:rsidRPr="008F12EE" w:rsidRDefault="008F12EE" w:rsidP="0072630E">
      <w:pPr>
        <w:pStyle w:val="Bo-C1Content"/>
        <w:rPr>
          <w:sz w:val="20"/>
          <w:szCs w:val="20"/>
          <w:lang w:val="en-US"/>
        </w:rPr>
      </w:pPr>
    </w:p>
    <w:p w:rsidR="000162F3" w:rsidRPr="00E323CD" w:rsidRDefault="000162F3" w:rsidP="00E35F51">
      <w:pPr>
        <w:pStyle w:val="Bo-H2Main"/>
        <w:ind w:hanging="540"/>
      </w:pPr>
      <w:r w:rsidRPr="00E323CD">
        <w:rPr>
          <w:cs/>
        </w:rPr>
        <w:t>เงินสดและรายการเทียบเท่าเงินสด</w:t>
      </w:r>
    </w:p>
    <w:p w:rsidR="000162F3" w:rsidRPr="0072630E" w:rsidRDefault="000162F3" w:rsidP="00B228B8">
      <w:pPr>
        <w:pStyle w:val="Bo-Blankline"/>
        <w:rPr>
          <w:cs/>
        </w:rPr>
      </w:pPr>
    </w:p>
    <w:p w:rsidR="000162F3" w:rsidRDefault="000162F3" w:rsidP="0072630E">
      <w:pPr>
        <w:pStyle w:val="Bo-C1Content"/>
      </w:pPr>
      <w:r w:rsidRPr="00E323CD">
        <w:rPr>
          <w:cs/>
        </w:rPr>
        <w:t>เงินสดและรายการเทียบเท่าเงินสด</w:t>
      </w:r>
      <w:r w:rsidRPr="00E323CD">
        <w:rPr>
          <w:rFonts w:hint="cs"/>
          <w:cs/>
        </w:rPr>
        <w:t>ในงบกระแสเงินสด</w:t>
      </w:r>
      <w:r w:rsidRPr="00E323CD">
        <w:rPr>
          <w:cs/>
        </w:rPr>
        <w:t xml:space="preserve">ประกอบด้วย </w:t>
      </w:r>
      <w:r w:rsidRPr="00E323CD">
        <w:rPr>
          <w:rFonts w:hint="cs"/>
          <w:cs/>
        </w:rPr>
        <w:t>ยอด</w:t>
      </w:r>
      <w:r w:rsidRPr="00E323CD">
        <w:rPr>
          <w:cs/>
        </w:rPr>
        <w:t xml:space="preserve">เงินสด </w:t>
      </w:r>
      <w:r w:rsidRPr="00E323CD">
        <w:rPr>
          <w:rFonts w:hint="cs"/>
          <w:cs/>
        </w:rPr>
        <w:t>ยอด</w:t>
      </w:r>
      <w:r w:rsidRPr="00E323CD">
        <w:rPr>
          <w:cs/>
        </w:rPr>
        <w:t>เงินฝากธนาคาร</w:t>
      </w:r>
      <w:r w:rsidRPr="00E323CD">
        <w:rPr>
          <w:rFonts w:hint="cs"/>
          <w:cs/>
        </w:rPr>
        <w:t>ประเภท</w:t>
      </w:r>
      <w:r w:rsidR="00473819">
        <w:rPr>
          <w:cs/>
        </w:rPr>
        <w:br/>
      </w:r>
      <w:r w:rsidRPr="00E323CD">
        <w:rPr>
          <w:rFonts w:hint="cs"/>
          <w:cs/>
        </w:rPr>
        <w:t>เผื่อเรียก</w:t>
      </w:r>
      <w:r w:rsidRPr="00E323CD">
        <w:rPr>
          <w:cs/>
        </w:rPr>
        <w:t xml:space="preserve">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E323CD">
        <w:rPr>
          <w:rFonts w:hint="cs"/>
          <w:cs/>
        </w:rPr>
        <w:t>ส่วนหนึ่งของ</w:t>
      </w:r>
      <w:r w:rsidRPr="00E323CD">
        <w:rPr>
          <w:cs/>
        </w:rPr>
        <w:t>กิจกรรมจัดหาเงินในงบกระแสเงินสด</w:t>
      </w:r>
    </w:p>
    <w:p w:rsidR="009F6BB9" w:rsidRDefault="009F6BB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cs/>
        </w:rPr>
        <w:br w:type="page"/>
      </w:r>
    </w:p>
    <w:p w:rsidR="00FA0874" w:rsidRDefault="00FA0874" w:rsidP="008F12EE">
      <w:pPr>
        <w:pStyle w:val="Bo-H2Main"/>
        <w:ind w:hanging="540"/>
      </w:pPr>
      <w:r>
        <w:rPr>
          <w:rFonts w:hint="cs"/>
          <w:cs/>
        </w:rPr>
        <w:lastRenderedPageBreak/>
        <w:t>ลูกหนี้การค้าและลูกหนี้อื่น</w:t>
      </w:r>
    </w:p>
    <w:p w:rsidR="000162F3" w:rsidRPr="0077273D" w:rsidRDefault="000162F3" w:rsidP="00B228B8">
      <w:pPr>
        <w:pStyle w:val="Bo-Blankline"/>
        <w:rPr>
          <w:sz w:val="16"/>
          <w:szCs w:val="16"/>
        </w:rPr>
      </w:pPr>
    </w:p>
    <w:p w:rsidR="000162F3" w:rsidRPr="00E323CD" w:rsidRDefault="000162F3" w:rsidP="0072630E">
      <w:pPr>
        <w:pStyle w:val="Bo-C1Content"/>
        <w:rPr>
          <w:cs/>
        </w:rPr>
      </w:pPr>
      <w:r w:rsidRPr="00E323CD">
        <w:rPr>
          <w:cs/>
        </w:rPr>
        <w:t>ลูกหนี้การค้าและลูกหนี้อื่นแสดงในราคาตามใบ</w:t>
      </w:r>
      <w:r w:rsidRPr="00E323CD">
        <w:rPr>
          <w:rFonts w:hint="cs"/>
          <w:cs/>
        </w:rPr>
        <w:t>แจ้งหนี้</w:t>
      </w:r>
      <w:r w:rsidRPr="00E323CD">
        <w:rPr>
          <w:cs/>
        </w:rPr>
        <w:t>หักค่าเผื่อหนี้สงสัยจะสูญ</w:t>
      </w:r>
    </w:p>
    <w:p w:rsidR="000162F3" w:rsidRPr="0077273D" w:rsidRDefault="000162F3" w:rsidP="00B228B8">
      <w:pPr>
        <w:pStyle w:val="Bo-Blankline"/>
        <w:rPr>
          <w:sz w:val="16"/>
          <w:szCs w:val="16"/>
        </w:rPr>
      </w:pPr>
    </w:p>
    <w:p w:rsidR="000162F3" w:rsidRDefault="000162F3" w:rsidP="0072630E">
      <w:pPr>
        <w:pStyle w:val="Bo-C1Content"/>
      </w:pPr>
      <w:r w:rsidRPr="00E323CD">
        <w:rPr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:rsidR="00BE1341" w:rsidRPr="0077273D" w:rsidRDefault="00BE1341" w:rsidP="00BE1341">
      <w:pPr>
        <w:pStyle w:val="Bo-Blankline"/>
        <w:rPr>
          <w:sz w:val="16"/>
          <w:szCs w:val="16"/>
        </w:rPr>
      </w:pPr>
    </w:p>
    <w:p w:rsidR="000162F3" w:rsidRPr="00E323CD" w:rsidRDefault="000162F3" w:rsidP="008F12EE">
      <w:pPr>
        <w:pStyle w:val="Bo-H2Main"/>
        <w:ind w:hanging="540"/>
      </w:pPr>
      <w:r w:rsidRPr="00E323CD">
        <w:rPr>
          <w:cs/>
        </w:rPr>
        <w:t>สินค้าคงเหลือ</w:t>
      </w:r>
    </w:p>
    <w:p w:rsidR="000162F3" w:rsidRPr="0077273D" w:rsidRDefault="000162F3" w:rsidP="00B228B8">
      <w:pPr>
        <w:pStyle w:val="Bo-Blankline"/>
        <w:rPr>
          <w:sz w:val="16"/>
          <w:szCs w:val="16"/>
          <w:lang w:val="en-US"/>
        </w:rPr>
      </w:pPr>
    </w:p>
    <w:p w:rsidR="000162F3" w:rsidRPr="00E323CD" w:rsidRDefault="000162F3" w:rsidP="0072630E">
      <w:pPr>
        <w:pStyle w:val="Bo-C1Content"/>
        <w:rPr>
          <w:lang w:val="en-US"/>
        </w:rPr>
      </w:pPr>
      <w:r w:rsidRPr="00E323CD">
        <w:rPr>
          <w:cs/>
          <w:lang w:val="en-US"/>
        </w:rPr>
        <w:t>สินค้าคงเหลือ</w:t>
      </w:r>
      <w:r w:rsidR="00FD7162">
        <w:rPr>
          <w:rFonts w:hint="cs"/>
          <w:cs/>
          <w:lang w:val="en-US"/>
        </w:rPr>
        <w:t>วัดมูลค่าด้วย</w:t>
      </w:r>
      <w:r w:rsidRPr="00E323CD">
        <w:rPr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:rsidR="000162F3" w:rsidRPr="0077273D" w:rsidRDefault="000162F3" w:rsidP="00B228B8">
      <w:pPr>
        <w:pStyle w:val="Bo-Blankline"/>
        <w:rPr>
          <w:sz w:val="16"/>
          <w:szCs w:val="16"/>
          <w:lang w:val="en-US"/>
        </w:rPr>
      </w:pPr>
    </w:p>
    <w:p w:rsidR="000162F3" w:rsidRPr="00E323CD" w:rsidRDefault="000162F3" w:rsidP="00B228B8">
      <w:pPr>
        <w:pStyle w:val="Bo-C1Content"/>
        <w:rPr>
          <w:lang w:val="en-US"/>
        </w:rPr>
      </w:pPr>
      <w:r w:rsidRPr="00E323CD">
        <w:rPr>
          <w:cs/>
          <w:lang w:val="en-US"/>
        </w:rPr>
        <w:t>ต้นทุนของสินค้าคำนวณโดยใช้วิธีถัวเฉลี่ยถ่วงน้ำหนัก ต้นทุนสินค้าประกอบด้วยต้นทุนที่ซื้อ ต้นทุน</w:t>
      </w:r>
      <w:r w:rsidRPr="00E323CD">
        <w:rPr>
          <w:rFonts w:hint="cs"/>
          <w:cs/>
          <w:lang w:val="en-US"/>
        </w:rPr>
        <w:t>แปลงสภาพ</w:t>
      </w:r>
      <w:r w:rsidRPr="00E323CD">
        <w:rPr>
          <w:cs/>
          <w:lang w:val="en-US"/>
        </w:rPr>
        <w:t>หรือต้นทุนอื่นเพื่อให้สินค้า</w:t>
      </w:r>
      <w:r w:rsidRPr="00B228B8">
        <w:rPr>
          <w:cs/>
        </w:rPr>
        <w:t>อยู่</w:t>
      </w:r>
      <w:r w:rsidRPr="00E323CD">
        <w:rPr>
          <w:cs/>
          <w:lang w:val="en-US"/>
        </w:rPr>
        <w:t>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0162F3" w:rsidRPr="0077273D" w:rsidRDefault="000162F3" w:rsidP="00B228B8">
      <w:pPr>
        <w:pStyle w:val="Bo-Blankline"/>
        <w:rPr>
          <w:sz w:val="16"/>
          <w:szCs w:val="16"/>
          <w:lang w:val="en-US"/>
        </w:rPr>
      </w:pPr>
    </w:p>
    <w:p w:rsidR="000162F3" w:rsidRPr="00E323CD" w:rsidRDefault="000162F3" w:rsidP="00B228B8">
      <w:pPr>
        <w:pStyle w:val="Bo-C1Content"/>
        <w:rPr>
          <w:cs/>
        </w:rPr>
      </w:pPr>
      <w:r w:rsidRPr="00E323CD">
        <w:rPr>
          <w:cs/>
          <w:lang w:val="en-US"/>
        </w:rPr>
        <w:t>มูลค่าสุทธิที่จะ</w:t>
      </w:r>
      <w:r w:rsidRPr="00B228B8">
        <w:rPr>
          <w:cs/>
        </w:rPr>
        <w:t>ได้รับ</w:t>
      </w:r>
      <w:r w:rsidRPr="00E323CD">
        <w:rPr>
          <w:cs/>
          <w:lang w:val="en-US"/>
        </w:rPr>
        <w:t>เป็นการประมาณราคาที่จะขายได้จากการดำเนินธุรกิจปกติหัก</w:t>
      </w:r>
      <w:r w:rsidRPr="00E323CD">
        <w:rPr>
          <w:cs/>
        </w:rPr>
        <w:t>ด้วย</w:t>
      </w:r>
      <w:r w:rsidRPr="00E323CD">
        <w:rPr>
          <w:cs/>
          <w:lang w:val="en-US"/>
        </w:rPr>
        <w:t>ค่าใช้จ่ายที่จำเป็น</w:t>
      </w:r>
      <w:r w:rsidRPr="00E323CD">
        <w:rPr>
          <w:rFonts w:hint="cs"/>
          <w:cs/>
          <w:lang w:val="en-US"/>
        </w:rPr>
        <w:t>โดยประมาณ</w:t>
      </w:r>
      <w:r w:rsidRPr="00E323CD">
        <w:rPr>
          <w:cs/>
          <w:lang w:val="en-US"/>
        </w:rPr>
        <w:t>ในการขาย</w:t>
      </w:r>
    </w:p>
    <w:p w:rsidR="000162F3" w:rsidRPr="0077273D" w:rsidRDefault="000162F3" w:rsidP="00B228B8">
      <w:pPr>
        <w:pStyle w:val="Bo-Blankline"/>
        <w:rPr>
          <w:sz w:val="16"/>
          <w:szCs w:val="16"/>
          <w:cs/>
        </w:rPr>
      </w:pPr>
    </w:p>
    <w:p w:rsidR="000162F3" w:rsidRPr="00E323CD" w:rsidRDefault="000162F3" w:rsidP="008F12EE">
      <w:pPr>
        <w:pStyle w:val="Bo-H2Main"/>
        <w:ind w:hanging="540"/>
      </w:pPr>
      <w:r w:rsidRPr="00E323CD">
        <w:rPr>
          <w:cs/>
        </w:rPr>
        <w:t>เงินลงทุน</w:t>
      </w:r>
    </w:p>
    <w:p w:rsidR="000162F3" w:rsidRPr="0077273D" w:rsidRDefault="000162F3" w:rsidP="000162F3">
      <w:pPr>
        <w:spacing w:line="240" w:lineRule="auto"/>
        <w:ind w:left="567" w:right="-25"/>
        <w:jc w:val="thaiDistribute"/>
        <w:rPr>
          <w:rFonts w:ascii="Angsana New" w:hAnsi="Angsana New"/>
          <w:sz w:val="16"/>
          <w:szCs w:val="16"/>
        </w:rPr>
      </w:pPr>
    </w:p>
    <w:p w:rsidR="000162F3" w:rsidRPr="00652F31" w:rsidRDefault="001D2CB5" w:rsidP="000162F3">
      <w:pPr>
        <w:spacing w:line="240" w:lineRule="auto"/>
        <w:ind w:left="567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52F31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เงินลงทุนในบริษัทร่วม บริษัทย่อยและการร่วมค้า</w:t>
      </w:r>
    </w:p>
    <w:p w:rsidR="001D2CB5" w:rsidRPr="00652F31" w:rsidRDefault="001D2CB5" w:rsidP="000162F3">
      <w:pPr>
        <w:spacing w:line="240" w:lineRule="auto"/>
        <w:ind w:left="567" w:right="-25"/>
        <w:jc w:val="thaiDistribute"/>
        <w:rPr>
          <w:rFonts w:ascii="Angsana New" w:hAnsi="Angsana New"/>
          <w:sz w:val="16"/>
          <w:szCs w:val="16"/>
        </w:rPr>
      </w:pPr>
    </w:p>
    <w:p w:rsidR="000162F3" w:rsidRPr="00652F31" w:rsidRDefault="001D2CB5" w:rsidP="00E35F51">
      <w:pPr>
        <w:pStyle w:val="Bo-C1Content"/>
        <w:rPr>
          <w:lang w:val="en-US"/>
        </w:rPr>
      </w:pPr>
      <w:r w:rsidRPr="00652F31">
        <w:rPr>
          <w:cs/>
        </w:rPr>
        <w:t>เงินลงทุนในบริษัทร่วม บริษัทย่อยและการร่วมค้า</w:t>
      </w:r>
      <w:r w:rsidRPr="00652F31">
        <w:rPr>
          <w:rFonts w:hint="cs"/>
          <w:cs/>
        </w:rPr>
        <w:t xml:space="preserve"> </w:t>
      </w:r>
      <w:r w:rsidR="000162F3" w:rsidRPr="00652F31">
        <w:rPr>
          <w:cs/>
        </w:rPr>
        <w:t>ในงบการเงินเฉพาะ</w:t>
      </w:r>
      <w:r w:rsidR="000162F3" w:rsidRPr="00652F31">
        <w:rPr>
          <w:rFonts w:hint="cs"/>
          <w:cs/>
        </w:rPr>
        <w:t>กิจการของ</w:t>
      </w:r>
      <w:r w:rsidR="000162F3" w:rsidRPr="00652F31">
        <w:rPr>
          <w:cs/>
        </w:rPr>
        <w:t>บริษัท บันทึกบัญชีโดยใช้วิธี</w:t>
      </w:r>
      <w:r w:rsidR="001A2DA8" w:rsidRPr="00652F31">
        <w:br/>
      </w:r>
      <w:r w:rsidR="00E35F51" w:rsidRPr="00652F31">
        <w:rPr>
          <w:rFonts w:hint="cs"/>
          <w:cs/>
        </w:rPr>
        <w:t xml:space="preserve">ราคาทุน </w:t>
      </w:r>
      <w:r w:rsidR="000162F3" w:rsidRPr="00652F31">
        <w:rPr>
          <w:rFonts w:hint="cs"/>
          <w:cs/>
        </w:rPr>
        <w:t>ส่วนการบันทึกบัญชีเงินลงทุนในบริษัทร่วม</w:t>
      </w:r>
      <w:r w:rsidR="0049424D" w:rsidRPr="00652F31">
        <w:rPr>
          <w:rFonts w:hint="cs"/>
          <w:cs/>
        </w:rPr>
        <w:t>และการร่วมค้า</w:t>
      </w:r>
      <w:r w:rsidR="000162F3" w:rsidRPr="00652F31">
        <w:rPr>
          <w:rFonts w:hint="cs"/>
          <w:cs/>
        </w:rPr>
        <w:t>ในงบการเงินรวมใช้วิธีส่วนได้เสีย</w:t>
      </w:r>
    </w:p>
    <w:p w:rsidR="003B379E" w:rsidRPr="00652F31" w:rsidRDefault="003B379E" w:rsidP="00E35F51">
      <w:pPr>
        <w:pStyle w:val="Bo-Blankline"/>
        <w:rPr>
          <w:sz w:val="16"/>
          <w:szCs w:val="16"/>
        </w:rPr>
      </w:pPr>
    </w:p>
    <w:p w:rsidR="002338AF" w:rsidRDefault="000162F3" w:rsidP="002338AF">
      <w:pPr>
        <w:pStyle w:val="Bo-H3Subhead"/>
      </w:pPr>
      <w:r w:rsidRPr="00652F31">
        <w:rPr>
          <w:cs/>
        </w:rPr>
        <w:t>เงินลงทุนในตราสารหนี้และตราสารทุนอื่น</w:t>
      </w:r>
    </w:p>
    <w:p w:rsidR="002338AF" w:rsidRDefault="002338AF" w:rsidP="002338AF">
      <w:pPr>
        <w:pStyle w:val="Bo-Blankline"/>
      </w:pPr>
    </w:p>
    <w:p w:rsidR="002338AF" w:rsidRPr="002338AF" w:rsidRDefault="002338AF" w:rsidP="002338AF">
      <w:pPr>
        <w:pStyle w:val="Bo-C1Content"/>
        <w:rPr>
          <w:sz w:val="16"/>
          <w:szCs w:val="16"/>
        </w:rPr>
      </w:pPr>
      <w:r w:rsidRPr="00A16DBB">
        <w:rPr>
          <w:cs/>
        </w:rPr>
        <w:t>ตราสารหนี้และตรา</w:t>
      </w:r>
      <w:r w:rsidRPr="00715A22">
        <w:rPr>
          <w:cs/>
        </w:rPr>
        <w:t>สารทุนซึ่งเป็นหลักทรัพย์ในความต้องการของตลาด</w:t>
      </w:r>
      <w:r>
        <w:rPr>
          <w:rFonts w:hint="cs"/>
          <w:cs/>
        </w:rPr>
        <w:t>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:rsidR="000162F3" w:rsidRPr="00652F31" w:rsidRDefault="000162F3" w:rsidP="00E35F51">
      <w:pPr>
        <w:pStyle w:val="Bo-Blankline"/>
        <w:rPr>
          <w:sz w:val="16"/>
          <w:szCs w:val="16"/>
          <w:cs/>
        </w:rPr>
      </w:pPr>
    </w:p>
    <w:p w:rsidR="0077273D" w:rsidRPr="001F4F4B" w:rsidRDefault="000162F3" w:rsidP="001F4F4B">
      <w:pPr>
        <w:pStyle w:val="Bo-C1Content"/>
      </w:pPr>
      <w:r w:rsidRPr="00652F31">
        <w:rPr>
          <w:cs/>
        </w:rPr>
        <w:t>ตราสารหนี้ซึ่งกลุ่มบริษัทตั้งใจและสามารถถือจนครบกำหนด</w:t>
      </w:r>
      <w:r w:rsidRPr="00652F31">
        <w:rPr>
          <w:rFonts w:hint="cs"/>
          <w:cs/>
        </w:rPr>
        <w:t>จัดประเภทเป็นเงินลงทุนที่ถือจนครบกำหนด</w:t>
      </w:r>
      <w:r w:rsidR="006470CE" w:rsidRPr="00652F31">
        <w:t xml:space="preserve"> </w:t>
      </w:r>
      <w:r w:rsidR="006470CE" w:rsidRPr="00652F31">
        <w:br/>
      </w:r>
      <w:r w:rsidRPr="00652F31">
        <w:rPr>
          <w:rFonts w:hint="cs"/>
          <w:cs/>
        </w:rPr>
        <w:t>เงินลงทุนที่ถือจนครบกำหนด</w:t>
      </w:r>
      <w:r w:rsidRPr="00652F31">
        <w:rPr>
          <w:cs/>
        </w:rPr>
        <w:t>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9F6BB9" w:rsidRDefault="009F6BB9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0162F3" w:rsidRPr="00E323CD" w:rsidRDefault="000162F3" w:rsidP="0072630E">
      <w:pPr>
        <w:pStyle w:val="Bo-C1Content"/>
      </w:pPr>
      <w:r w:rsidRPr="00E323CD">
        <w:rPr>
          <w:cs/>
        </w:rPr>
        <w:lastRenderedPageBreak/>
        <w:t xml:space="preserve">ตราสารทุนซึ่งเป็นหลักทรัพย์ในความต้องการของตลาด </w:t>
      </w:r>
      <w:r w:rsidR="00FA0874">
        <w:rPr>
          <w:rFonts w:hint="cs"/>
          <w:cs/>
        </w:rPr>
        <w:t xml:space="preserve">นอกเหนือจากที่ถือไว้เพื่อค้าหรือตั้งใจถือไว้จนครบกำหนด </w:t>
      </w:r>
      <w:r w:rsidRPr="00E323CD">
        <w:rPr>
          <w:cs/>
        </w:rPr>
        <w:t>จัดประเภทเป็น</w:t>
      </w:r>
      <w:r w:rsidRPr="00E323CD">
        <w:rPr>
          <w:rFonts w:hint="cs"/>
          <w:cs/>
        </w:rPr>
        <w:t>เงินลงทุน</w:t>
      </w:r>
      <w:r w:rsidRPr="00E323CD">
        <w:rPr>
          <w:cs/>
        </w:rPr>
        <w:t>เผื่อขาย</w:t>
      </w:r>
      <w:r w:rsidRPr="00E323CD">
        <w:rPr>
          <w:rFonts w:hint="cs"/>
          <w:cs/>
        </w:rPr>
        <w:t xml:space="preserve"> ภายหลังการรับรู้มูลค่าในครั้งแร</w:t>
      </w:r>
      <w:r w:rsidRPr="0072630E">
        <w:rPr>
          <w:rFonts w:hint="cs"/>
          <w:cs/>
        </w:rPr>
        <w:t>ก</w:t>
      </w:r>
      <w:r w:rsidRPr="00E323CD">
        <w:rPr>
          <w:rFonts w:hint="cs"/>
          <w:cs/>
        </w:rPr>
        <w:t>เงินลงทุนเผื่อขาย</w:t>
      </w:r>
      <w:r w:rsidRPr="00E323CD">
        <w:rPr>
          <w:cs/>
        </w:rPr>
        <w:t>แสดงใน</w:t>
      </w:r>
      <w:r w:rsidRPr="00E323CD">
        <w:rPr>
          <w:rFonts w:hint="cs"/>
          <w:cs/>
        </w:rPr>
        <w:t>มูลค่า</w:t>
      </w:r>
      <w:r w:rsidRPr="00E323CD">
        <w:rPr>
          <w:cs/>
        </w:rPr>
        <w:t xml:space="preserve">ยุติธรรม </w:t>
      </w:r>
      <w:r w:rsidRPr="00E323CD">
        <w:rPr>
          <w:rFonts w:hint="cs"/>
          <w:cs/>
        </w:rPr>
        <w:t>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</w:t>
      </w:r>
      <w:r w:rsidRPr="00E323CD">
        <w:rPr>
          <w:cs/>
        </w:rPr>
        <w:t>รับรู้ในกำไร</w:t>
      </w:r>
      <w:r w:rsidRPr="00E323CD">
        <w:rPr>
          <w:rFonts w:hint="cs"/>
          <w:cs/>
        </w:rPr>
        <w:t>หรือ</w:t>
      </w:r>
      <w:r w:rsidRPr="00E323CD">
        <w:rPr>
          <w:cs/>
        </w:rPr>
        <w:t xml:space="preserve">ขาดทุน </w:t>
      </w:r>
      <w:r w:rsidR="001A2DA8">
        <w:rPr>
          <w:rFonts w:hint="cs"/>
          <w:cs/>
        </w:rPr>
        <w:t>เมื่อมีการจำหน่ายเงินลงทุน</w:t>
      </w:r>
      <w:r w:rsidRPr="00E323CD">
        <w:rPr>
          <w:rFonts w:hint="cs"/>
          <w:cs/>
        </w:rPr>
        <w:t>จะรับรู้ผลกำไรหรือขาดทุนสะสมที่เคยบันทึกในส่วนของผู้ถือหุ้นโดยตรงเข้ากำไรหรือขาดทุน</w:t>
      </w:r>
    </w:p>
    <w:p w:rsidR="008F12EE" w:rsidRDefault="008F12EE" w:rsidP="008F12EE">
      <w:pPr>
        <w:pStyle w:val="Bo-Blankline"/>
      </w:pPr>
    </w:p>
    <w:p w:rsidR="000162F3" w:rsidRPr="00E323CD" w:rsidRDefault="000162F3" w:rsidP="00E35F51">
      <w:pPr>
        <w:pStyle w:val="Bo-C1Content"/>
      </w:pPr>
      <w:r w:rsidRPr="00E323CD">
        <w:rPr>
          <w:cs/>
        </w:rPr>
        <w:t>เงินลงทุนในตรา</w:t>
      </w:r>
      <w:r w:rsidRPr="00E35F51">
        <w:rPr>
          <w:cs/>
        </w:rPr>
        <w:t>สาร</w:t>
      </w:r>
      <w:r w:rsidRPr="00E323CD">
        <w:rPr>
          <w:cs/>
        </w:rPr>
        <w:t>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0162F3" w:rsidRPr="0072630E" w:rsidRDefault="000162F3" w:rsidP="00E35F51">
      <w:pPr>
        <w:pStyle w:val="Bo-Blankline"/>
      </w:pPr>
    </w:p>
    <w:p w:rsidR="000162F3" w:rsidRPr="00E323CD" w:rsidRDefault="000162F3" w:rsidP="00E35F51">
      <w:pPr>
        <w:pStyle w:val="Bo-C1Content"/>
      </w:pPr>
      <w:r w:rsidRPr="00E323CD">
        <w:rPr>
          <w:cs/>
        </w:rPr>
        <w:t>มูลค่ายุติธรรม</w:t>
      </w:r>
      <w:r w:rsidRPr="00E35F51">
        <w:rPr>
          <w:cs/>
        </w:rPr>
        <w:t>ของ</w:t>
      </w:r>
      <w:r w:rsidRPr="00E323CD">
        <w:rPr>
          <w:cs/>
        </w:rPr>
        <w:t>เครื่องมือทางการเงินสำหรับหลักทรัพย์</w:t>
      </w:r>
      <w:r w:rsidR="006B5783">
        <w:rPr>
          <w:rFonts w:hint="cs"/>
          <w:cs/>
        </w:rPr>
        <w:t>เพื่อค้าและ</w:t>
      </w:r>
      <w:r w:rsidRPr="00E323CD">
        <w:rPr>
          <w:cs/>
        </w:rPr>
        <w:t>เผื่อขายจะใช้ราคาเสนอซื้อ ณ วันที่</w:t>
      </w:r>
      <w:r w:rsidRPr="00E323CD">
        <w:rPr>
          <w:rFonts w:hint="cs"/>
          <w:cs/>
        </w:rPr>
        <w:t>รายงาน</w:t>
      </w:r>
    </w:p>
    <w:p w:rsidR="00BE1341" w:rsidRDefault="00BE1341" w:rsidP="00BE1341">
      <w:pPr>
        <w:pStyle w:val="Bo-Blankline"/>
      </w:pPr>
    </w:p>
    <w:p w:rsidR="000162F3" w:rsidRPr="00E323CD" w:rsidRDefault="000162F3" w:rsidP="0072630E">
      <w:pPr>
        <w:pStyle w:val="Bo-H3Subhead"/>
      </w:pPr>
      <w:r w:rsidRPr="00E323CD">
        <w:rPr>
          <w:cs/>
        </w:rPr>
        <w:t>การจำหน่ายเงินลงทุน</w:t>
      </w:r>
    </w:p>
    <w:p w:rsidR="000162F3" w:rsidRPr="0072630E" w:rsidRDefault="000162F3" w:rsidP="00E35F51">
      <w:pPr>
        <w:pStyle w:val="Bo-Blankline"/>
      </w:pPr>
    </w:p>
    <w:p w:rsidR="000162F3" w:rsidRPr="00E323CD" w:rsidRDefault="000162F3" w:rsidP="0072630E">
      <w:pPr>
        <w:pStyle w:val="Bo-C1Content"/>
      </w:pPr>
      <w:r w:rsidRPr="00E323CD">
        <w:rPr>
          <w:cs/>
        </w:rPr>
        <w:t>เมื่อมีการจำหน่ายเงินลงทุน ผลต่างระหว่างจำนวนเงินสุทธิที่ได้รับและมูลค่า</w:t>
      </w:r>
      <w:r w:rsidR="00162BFE">
        <w:rPr>
          <w:rFonts w:hint="cs"/>
          <w:cs/>
        </w:rPr>
        <w:t>ตาม</w:t>
      </w:r>
      <w:r w:rsidRPr="00E323CD">
        <w:rPr>
          <w:cs/>
        </w:rPr>
        <w:t>บัญชีและรวมถึงกำไรหร</w:t>
      </w:r>
      <w:r w:rsidRPr="00E323CD">
        <w:rPr>
          <w:rFonts w:hint="cs"/>
          <w:cs/>
        </w:rPr>
        <w:t>ื</w:t>
      </w:r>
      <w:r w:rsidRPr="00E323CD">
        <w:rPr>
          <w:cs/>
        </w:rPr>
        <w:t>อขาดทุน</w:t>
      </w:r>
      <w:r w:rsidRPr="00E323CD">
        <w:rPr>
          <w:rFonts w:hint="cs"/>
          <w:cs/>
        </w:rPr>
        <w:t>สะสม</w:t>
      </w:r>
      <w:r w:rsidRPr="00E323CD">
        <w:rPr>
          <w:cs/>
        </w:rPr>
        <w:t>จากการตีราคาหลักทรัพย์ที่เกี่ยวข้องที่เคยบันทึกในส่วนของผู้ถือหุ้น</w:t>
      </w:r>
      <w:r w:rsidRPr="00E323CD">
        <w:rPr>
          <w:rFonts w:hint="cs"/>
          <w:cs/>
        </w:rPr>
        <w:t xml:space="preserve"> </w:t>
      </w:r>
      <w:r w:rsidRPr="00E323CD">
        <w:rPr>
          <w:cs/>
        </w:rPr>
        <w:t>จะถูกบันทึกในกำไร</w:t>
      </w:r>
      <w:r w:rsidRPr="00E323CD">
        <w:rPr>
          <w:rFonts w:hint="cs"/>
          <w:cs/>
        </w:rPr>
        <w:t>หรือ</w:t>
      </w:r>
      <w:r w:rsidRPr="00E323CD">
        <w:rPr>
          <w:cs/>
        </w:rPr>
        <w:t>ขาดทุน</w:t>
      </w:r>
    </w:p>
    <w:p w:rsidR="000162F3" w:rsidRPr="0072630E" w:rsidRDefault="000162F3" w:rsidP="00E35F51">
      <w:pPr>
        <w:pStyle w:val="Bo-Blankline"/>
      </w:pPr>
    </w:p>
    <w:p w:rsidR="000162F3" w:rsidRPr="00E323CD" w:rsidRDefault="000162F3" w:rsidP="0072630E">
      <w:pPr>
        <w:pStyle w:val="Bo-C1Content"/>
      </w:pPr>
      <w:r w:rsidRPr="00E323CD">
        <w:rPr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E323CD">
        <w:rPr>
          <w:rFonts w:hint="cs"/>
          <w:cs/>
        </w:rPr>
        <w:t xml:space="preserve"> ปรับใช้กับมูลค่าตามบัญชีของเงินลงทุนที่เหลืออยู่ทั้งหมด</w:t>
      </w:r>
    </w:p>
    <w:p w:rsidR="000162F3" w:rsidRPr="0072630E" w:rsidRDefault="000162F3" w:rsidP="00E35F51">
      <w:pPr>
        <w:pStyle w:val="Bo-Blankline"/>
      </w:pPr>
    </w:p>
    <w:p w:rsidR="000162F3" w:rsidRPr="00E323CD" w:rsidRDefault="000162F3" w:rsidP="008F12EE">
      <w:pPr>
        <w:pStyle w:val="Bo-H2Main"/>
        <w:ind w:hanging="540"/>
      </w:pPr>
      <w:r w:rsidRPr="00E323CD">
        <w:rPr>
          <w:rFonts w:hint="cs"/>
          <w:cs/>
        </w:rPr>
        <w:t>อสังหาริมทรัพย์เพื่อการลงทุน</w:t>
      </w:r>
    </w:p>
    <w:p w:rsidR="000162F3" w:rsidRPr="0072630E" w:rsidRDefault="000162F3" w:rsidP="00E35F51">
      <w:pPr>
        <w:pStyle w:val="Bo-Blankline"/>
        <w:rPr>
          <w:lang w:val="en-US"/>
        </w:rPr>
      </w:pPr>
    </w:p>
    <w:p w:rsidR="000162F3" w:rsidRPr="00E323CD" w:rsidRDefault="000162F3" w:rsidP="00E35F51">
      <w:pPr>
        <w:pStyle w:val="Bo-C1Content"/>
      </w:pPr>
      <w:r w:rsidRPr="00E323CD">
        <w:rPr>
          <w:rFonts w:hint="cs"/>
          <w:cs/>
        </w:rPr>
        <w:t>อสังหาริมทรัพย์เพื่อการลงทุน</w:t>
      </w:r>
      <w:r w:rsidR="00247B42">
        <w:rPr>
          <w:rFonts w:hint="cs"/>
          <w:cs/>
        </w:rPr>
        <w:t>วัดมูลค่าด้วย</w:t>
      </w:r>
      <w:r w:rsidRPr="00E323CD">
        <w:rPr>
          <w:cs/>
        </w:rPr>
        <w:t>ราคาทุนหักค่าเสื่อมราคาสะสมและขา</w:t>
      </w:r>
      <w:r w:rsidR="00A84288">
        <w:rPr>
          <w:cs/>
        </w:rPr>
        <w:t>ดทุนจากการด้อยค่า</w:t>
      </w:r>
    </w:p>
    <w:p w:rsidR="000162F3" w:rsidRPr="00A35630" w:rsidRDefault="000162F3" w:rsidP="00E35F51">
      <w:pPr>
        <w:pStyle w:val="Bo-Blankline"/>
      </w:pPr>
    </w:p>
    <w:p w:rsidR="00C72874" w:rsidRDefault="000162F3" w:rsidP="0072630E">
      <w:pPr>
        <w:pStyle w:val="Bo-C1Content"/>
        <w:rPr>
          <w:cs/>
        </w:rPr>
      </w:pPr>
      <w:r w:rsidRPr="00E323CD">
        <w:rPr>
          <w:rFonts w:hint="cs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</w:t>
      </w:r>
      <w:r w:rsidR="006470CE">
        <w:br/>
      </w:r>
      <w:r w:rsidRPr="00E323CD">
        <w:rPr>
          <w:rFonts w:hint="cs"/>
          <w:cs/>
        </w:rPr>
        <w:t>พร้อมใช้งานและรวมถึงต้นทุนการกู้ยืม</w:t>
      </w:r>
    </w:p>
    <w:p w:rsidR="00C72874" w:rsidRPr="00C72874" w:rsidRDefault="00C72874" w:rsidP="0072630E">
      <w:pPr>
        <w:pStyle w:val="Bo-C1Content"/>
        <w:rPr>
          <w:sz w:val="20"/>
          <w:szCs w:val="20"/>
        </w:rPr>
      </w:pPr>
    </w:p>
    <w:p w:rsidR="000162F3" w:rsidRPr="00E323CD" w:rsidRDefault="000162F3" w:rsidP="0072630E">
      <w:pPr>
        <w:pStyle w:val="Bo-C1Content"/>
      </w:pPr>
      <w:r w:rsidRPr="00E323CD">
        <w:rPr>
          <w:cs/>
        </w:rPr>
        <w:t>ค่าเสื่อมราคาจะบันทึก</w:t>
      </w:r>
      <w:r w:rsidR="00EA65EB">
        <w:rPr>
          <w:rFonts w:hint="cs"/>
          <w:cs/>
        </w:rPr>
        <w:t>เป็นค่าใช้จ่าย</w:t>
      </w:r>
      <w:r w:rsidRPr="00E323CD">
        <w:rPr>
          <w:cs/>
        </w:rPr>
        <w:t>ในกำไร</w:t>
      </w:r>
      <w:r w:rsidRPr="00E323CD">
        <w:rPr>
          <w:rFonts w:hint="cs"/>
          <w:cs/>
        </w:rPr>
        <w:t>หรือ</w:t>
      </w:r>
      <w:r w:rsidR="00EA65EB">
        <w:rPr>
          <w:cs/>
        </w:rPr>
        <w:t xml:space="preserve">ขาดทุน </w:t>
      </w:r>
      <w:r w:rsidRPr="00E323CD">
        <w:rPr>
          <w:cs/>
        </w:rPr>
        <w:t>คำนวณโดยวิธีเส้นตรงตาม</w:t>
      </w:r>
      <w:r w:rsidR="00EA65EB">
        <w:rPr>
          <w:rFonts w:hint="cs"/>
          <w:cs/>
        </w:rPr>
        <w:t>เกณฑ์</w:t>
      </w:r>
      <w:r w:rsidRPr="00E323CD">
        <w:rPr>
          <w:cs/>
        </w:rPr>
        <w:t>อายุการใ</w:t>
      </w:r>
      <w:r w:rsidR="0088539C">
        <w:rPr>
          <w:rFonts w:hint="cs"/>
          <w:cs/>
        </w:rPr>
        <w:t>ห้</w:t>
      </w:r>
      <w:r w:rsidR="00EA65EB">
        <w:rPr>
          <w:rFonts w:hint="cs"/>
          <w:cs/>
        </w:rPr>
        <w:t>ประโยชน์</w:t>
      </w:r>
      <w:r w:rsidRPr="00E323CD">
        <w:rPr>
          <w:cs/>
        </w:rPr>
        <w:t>โดยประมาณของ</w:t>
      </w:r>
      <w:r w:rsidRPr="00E323CD">
        <w:rPr>
          <w:rFonts w:hint="cs"/>
          <w:cs/>
        </w:rPr>
        <w:t xml:space="preserve">อาคารชุดเป็นระยะเวลา </w:t>
      </w:r>
      <w:r w:rsidR="00884953">
        <w:rPr>
          <w:rFonts w:hint="cs"/>
          <w:cs/>
        </w:rPr>
        <w:t>20</w:t>
      </w:r>
      <w:r w:rsidRPr="00E323CD">
        <w:rPr>
          <w:rFonts w:hint="cs"/>
          <w:cs/>
        </w:rPr>
        <w:t xml:space="preserve"> ปี</w:t>
      </w:r>
    </w:p>
    <w:p w:rsidR="003B379E" w:rsidRPr="001D2CB5" w:rsidRDefault="003B379E" w:rsidP="00E35F51">
      <w:pPr>
        <w:pStyle w:val="Bo-Blankline"/>
      </w:pPr>
    </w:p>
    <w:p w:rsidR="000162F3" w:rsidRPr="00E323CD" w:rsidRDefault="000162F3" w:rsidP="0072630E">
      <w:pPr>
        <w:pStyle w:val="Bo-H3Subhead"/>
      </w:pPr>
      <w:r w:rsidRPr="00E323CD">
        <w:rPr>
          <w:rFonts w:hint="cs"/>
          <w:cs/>
        </w:rPr>
        <w:t>การจัดประเภทใหม่เป็นที่ดิน อาคารและอุปกรณ์</w:t>
      </w:r>
    </w:p>
    <w:p w:rsidR="000162F3" w:rsidRPr="0072630E" w:rsidRDefault="000162F3" w:rsidP="00E35F51">
      <w:pPr>
        <w:pStyle w:val="Bo-Blankline"/>
        <w:rPr>
          <w:lang w:val="en-US"/>
        </w:rPr>
      </w:pPr>
    </w:p>
    <w:p w:rsidR="000162F3" w:rsidRDefault="000162F3" w:rsidP="0072630E">
      <w:pPr>
        <w:pStyle w:val="Bo-C1Content"/>
      </w:pPr>
      <w:r w:rsidRPr="00E323CD">
        <w:rPr>
          <w:rFonts w:hint="cs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 ณ วันที่มีการจัดประเภทใหม่จะใช้ราคาทุนเดิมเป็นราคาทุนของสินทรัพย์ต่อไป</w:t>
      </w:r>
    </w:p>
    <w:p w:rsidR="000E7232" w:rsidRDefault="000E7232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0162F3" w:rsidRPr="00E323CD" w:rsidRDefault="000162F3" w:rsidP="008F12EE">
      <w:pPr>
        <w:pStyle w:val="Bo-H2Main"/>
        <w:ind w:hanging="540"/>
      </w:pPr>
      <w:r w:rsidRPr="00E323CD">
        <w:rPr>
          <w:cs/>
        </w:rPr>
        <w:lastRenderedPageBreak/>
        <w:t>ที่ดิน อาคารและอุปกรณ์</w:t>
      </w:r>
    </w:p>
    <w:p w:rsidR="000162F3" w:rsidRPr="0072630E" w:rsidRDefault="000162F3" w:rsidP="00E35F51">
      <w:pPr>
        <w:pStyle w:val="Bo-Blankline"/>
        <w:rPr>
          <w:lang w:val="en-US"/>
        </w:rPr>
      </w:pPr>
    </w:p>
    <w:p w:rsidR="000162F3" w:rsidRPr="00E323CD" w:rsidRDefault="000162F3" w:rsidP="0072630E">
      <w:pPr>
        <w:pStyle w:val="Bo-H3Subhead"/>
        <w:rPr>
          <w:lang w:val="en-US"/>
        </w:rPr>
      </w:pPr>
      <w:r w:rsidRPr="00E323CD">
        <w:rPr>
          <w:rFonts w:hint="cs"/>
          <w:cs/>
        </w:rPr>
        <w:t>การรับรู้และการวัดมูลค่า</w:t>
      </w:r>
    </w:p>
    <w:p w:rsidR="000162F3" w:rsidRPr="0072630E" w:rsidRDefault="000162F3" w:rsidP="00E35F51">
      <w:pPr>
        <w:pStyle w:val="Bo-Blankline"/>
        <w:rPr>
          <w:lang w:val="en-US"/>
        </w:rPr>
      </w:pPr>
    </w:p>
    <w:p w:rsidR="000162F3" w:rsidRPr="00E323CD" w:rsidRDefault="000162F3" w:rsidP="0072630E">
      <w:pPr>
        <w:pStyle w:val="Bo-H3Subhead"/>
        <w:rPr>
          <w:lang w:val="en-US"/>
        </w:rPr>
      </w:pPr>
      <w:r w:rsidRPr="00E323CD">
        <w:rPr>
          <w:cs/>
          <w:lang w:val="en-US"/>
        </w:rPr>
        <w:t>สินทรัพย์ที่เป็นกรรมสิทธิ์ของ</w:t>
      </w:r>
      <w:r w:rsidR="00F50F74">
        <w:rPr>
          <w:rFonts w:hint="cs"/>
          <w:cs/>
          <w:lang w:val="en-US"/>
        </w:rPr>
        <w:t>กิจการ</w:t>
      </w:r>
    </w:p>
    <w:p w:rsidR="000162F3" w:rsidRPr="0072630E" w:rsidRDefault="000162F3" w:rsidP="00E35F51">
      <w:pPr>
        <w:pStyle w:val="Bo-Blankline"/>
        <w:rPr>
          <w:lang w:val="en-US"/>
        </w:rPr>
      </w:pPr>
    </w:p>
    <w:p w:rsidR="000162F3" w:rsidRPr="006B5783" w:rsidRDefault="000162F3" w:rsidP="00E35F51">
      <w:pPr>
        <w:pStyle w:val="Bo-C1Content"/>
        <w:rPr>
          <w:lang w:val="en-US"/>
        </w:rPr>
      </w:pPr>
      <w:r w:rsidRPr="006B5783">
        <w:rPr>
          <w:cs/>
          <w:lang w:val="en-US"/>
        </w:rPr>
        <w:t>ที่ดิน อาคารและอุปกรณ์</w:t>
      </w:r>
      <w:r w:rsidR="00E7792D" w:rsidRPr="006B5783">
        <w:rPr>
          <w:rFonts w:hint="cs"/>
          <w:cs/>
          <w:lang w:val="en-US"/>
        </w:rPr>
        <w:t>วัดมูลค่า</w:t>
      </w:r>
      <w:r w:rsidRPr="006B5783">
        <w:rPr>
          <w:cs/>
          <w:lang w:val="en-US"/>
        </w:rPr>
        <w:t>ด้วยราคาทุนหักค่าเสื่อมราคาสะสมและ</w:t>
      </w:r>
      <w:r w:rsidRPr="006B5783">
        <w:rPr>
          <w:rFonts w:hint="cs"/>
          <w:cs/>
          <w:lang w:val="en-US"/>
        </w:rPr>
        <w:t>ค่าเผื่อ</w:t>
      </w:r>
      <w:r w:rsidRPr="006B5783">
        <w:rPr>
          <w:cs/>
          <w:lang w:val="en-US"/>
        </w:rPr>
        <w:t>ขาดทุนจากการด้อยค่า ยกเว้น</w:t>
      </w:r>
      <w:r w:rsidRPr="006B5783">
        <w:rPr>
          <w:rFonts w:hint="cs"/>
          <w:cs/>
          <w:lang w:val="en-US"/>
        </w:rPr>
        <w:t>บางรายการของ</w:t>
      </w:r>
      <w:r w:rsidRPr="006B5783">
        <w:rPr>
          <w:cs/>
          <w:lang w:val="en-US"/>
        </w:rPr>
        <w:t>อาคาร เครื่องจักรและอุปกรณ์ที่แสดงด้วยราคาที่ตีใหม่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</w:t>
      </w:r>
      <w:r w:rsidRPr="006B5783">
        <w:rPr>
          <w:rFonts w:hint="cs"/>
          <w:cs/>
          <w:lang w:val="en-US"/>
        </w:rPr>
        <w:t>ในภายหลังจาก</w:t>
      </w:r>
      <w:r w:rsidRPr="006B5783">
        <w:rPr>
          <w:cs/>
          <w:lang w:val="en-US"/>
        </w:rPr>
        <w:t>นั้นและค่าเผื่อการด้อยค่าของสินทรัพย์</w:t>
      </w:r>
    </w:p>
    <w:p w:rsidR="00BE1341" w:rsidRDefault="00BE1341" w:rsidP="00BE1341">
      <w:pPr>
        <w:pStyle w:val="Bo-Blankline"/>
      </w:pPr>
    </w:p>
    <w:p w:rsidR="000162F3" w:rsidRPr="00E323CD" w:rsidRDefault="000162F3" w:rsidP="0072630E">
      <w:pPr>
        <w:pStyle w:val="Bo-C1Content"/>
        <w:rPr>
          <w:lang w:val="en-US"/>
        </w:rPr>
      </w:pPr>
      <w:r w:rsidRPr="00E323CD">
        <w:rPr>
          <w:cs/>
        </w:rPr>
        <w:t>ราคาทุน</w:t>
      </w:r>
      <w:r w:rsidRPr="00E323CD">
        <w:rPr>
          <w:rFonts w:hint="cs"/>
          <w:cs/>
        </w:rPr>
        <w:t>รวมถึง</w:t>
      </w:r>
      <w:r w:rsidRPr="00E323CD">
        <w:rPr>
          <w:cs/>
        </w:rPr>
        <w:t>ต้นทุนทางตรงที่เกี่ยวข้องกับการ</w:t>
      </w:r>
      <w:r w:rsidRPr="00E323CD">
        <w:rPr>
          <w:rFonts w:hint="cs"/>
          <w:cs/>
        </w:rPr>
        <w:t>ได้มาของ</w:t>
      </w:r>
      <w:r w:rsidRPr="00E323CD">
        <w:rPr>
          <w:cs/>
        </w:rPr>
        <w:t>สินทรัพย์</w:t>
      </w:r>
      <w:r w:rsidRPr="00E323CD">
        <w:rPr>
          <w:rFonts w:hint="cs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E323CD">
        <w:t xml:space="preserve"> </w:t>
      </w:r>
      <w:r w:rsidRPr="00E323CD">
        <w:rPr>
          <w:rFonts w:hint="cs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A84288">
        <w:rPr>
          <w:rFonts w:hint="cs"/>
          <w:cs/>
        </w:rPr>
        <w:t>่พร้อมจะใช้งานได้ตามความประสงค์</w:t>
      </w:r>
      <w:r w:rsidRPr="00E323CD">
        <w:rPr>
          <w:rFonts w:hint="cs"/>
          <w:cs/>
        </w:rPr>
        <w:t xml:space="preserve"> </w:t>
      </w:r>
      <w:r w:rsidRPr="00E323CD">
        <w:rPr>
          <w:cs/>
        </w:rPr>
        <w:t>ต้นทุนในการรื้อถอน</w:t>
      </w:r>
      <w:r w:rsidRPr="00E323CD">
        <w:t xml:space="preserve"> </w:t>
      </w:r>
      <w:r w:rsidRPr="00E323CD">
        <w:rPr>
          <w:cs/>
        </w:rPr>
        <w:t>การขนย้าย</w:t>
      </w:r>
      <w:r w:rsidR="00064BF9">
        <w:rPr>
          <w:rFonts w:hint="cs"/>
          <w:cs/>
        </w:rPr>
        <w:t xml:space="preserve"> </w:t>
      </w:r>
      <w:r w:rsidRPr="00E323CD">
        <w:rPr>
          <w:cs/>
        </w:rPr>
        <w:t>การบูรณะสถานที่</w:t>
      </w:r>
      <w:r w:rsidRPr="00E323CD">
        <w:rPr>
          <w:rFonts w:hint="cs"/>
          <w:cs/>
        </w:rPr>
        <w:t>ตั้ง</w:t>
      </w:r>
      <w:r w:rsidR="00A84288">
        <w:rPr>
          <w:rFonts w:hint="cs"/>
          <w:cs/>
        </w:rPr>
        <w:t xml:space="preserve">ของสินทรัพย์และต้นทุนการกู้ยืม </w:t>
      </w:r>
      <w:r w:rsidRPr="00E323CD">
        <w:rPr>
          <w:cs/>
        </w:rPr>
        <w:t>สำหรับเครื่องมือที่ควบคุมโดย</w:t>
      </w:r>
      <w:r w:rsidR="00064BF9">
        <w:rPr>
          <w:rFonts w:hint="cs"/>
          <w:cs/>
        </w:rPr>
        <w:t>ลิขสิทธิ์</w:t>
      </w:r>
      <w:r w:rsidRPr="00E323CD">
        <w:rPr>
          <w:rFonts w:hint="cs"/>
          <w:cs/>
        </w:rPr>
        <w:t>ซอฟ</w:t>
      </w:r>
      <w:r w:rsidR="00E0213D">
        <w:rPr>
          <w:rFonts w:hint="cs"/>
          <w:cs/>
        </w:rPr>
        <w:t>ต์</w:t>
      </w:r>
      <w:r w:rsidRPr="00E323CD">
        <w:rPr>
          <w:rFonts w:hint="cs"/>
          <w:cs/>
        </w:rPr>
        <w:t>แวร์</w:t>
      </w:r>
      <w:r w:rsidRPr="00E323CD">
        <w:rPr>
          <w:cs/>
        </w:rPr>
        <w:t>ซึ่งไม่สามารถทำงานได้โดยปราศจาก</w:t>
      </w:r>
      <w:r w:rsidR="00E0213D">
        <w:rPr>
          <w:rFonts w:hint="cs"/>
          <w:cs/>
        </w:rPr>
        <w:t>ลิขสิทธิ์</w:t>
      </w:r>
      <w:r w:rsidR="00E0213D" w:rsidRPr="00E323CD">
        <w:rPr>
          <w:rFonts w:hint="cs"/>
          <w:cs/>
        </w:rPr>
        <w:t>ซอฟ</w:t>
      </w:r>
      <w:r w:rsidR="00E0213D">
        <w:rPr>
          <w:rFonts w:hint="cs"/>
          <w:cs/>
        </w:rPr>
        <w:t>ต์</w:t>
      </w:r>
      <w:r w:rsidR="00E0213D" w:rsidRPr="00E323CD">
        <w:rPr>
          <w:rFonts w:hint="cs"/>
          <w:cs/>
        </w:rPr>
        <w:t>แวร์</w:t>
      </w:r>
      <w:r w:rsidRPr="00E323CD">
        <w:rPr>
          <w:cs/>
        </w:rPr>
        <w:t>นั้นให้ถือว่า</w:t>
      </w:r>
      <w:r w:rsidR="00F34307">
        <w:rPr>
          <w:rFonts w:hint="cs"/>
          <w:cs/>
        </w:rPr>
        <w:t>ลิขสิทธิ์</w:t>
      </w:r>
      <w:r w:rsidR="00F34307" w:rsidRPr="00E323CD">
        <w:rPr>
          <w:rFonts w:hint="cs"/>
          <w:cs/>
        </w:rPr>
        <w:t>ซอฟ</w:t>
      </w:r>
      <w:r w:rsidR="00F34307">
        <w:rPr>
          <w:rFonts w:hint="cs"/>
          <w:cs/>
        </w:rPr>
        <w:t>ต์</w:t>
      </w:r>
      <w:r w:rsidR="00F34307" w:rsidRPr="00E323CD">
        <w:rPr>
          <w:rFonts w:hint="cs"/>
          <w:cs/>
        </w:rPr>
        <w:t>แวร์</w:t>
      </w:r>
      <w:r w:rsidRPr="00E323CD">
        <w:rPr>
          <w:cs/>
        </w:rPr>
        <w:t>ดังกล่าวเป็นส่วนหนึ่งของอ</w:t>
      </w:r>
      <w:r w:rsidRPr="00E323CD">
        <w:rPr>
          <w:rFonts w:hint="cs"/>
          <w:cs/>
        </w:rPr>
        <w:t>ุปกรณ์</w:t>
      </w:r>
      <w:r w:rsidRPr="00E323CD">
        <w:t xml:space="preserve"> </w:t>
      </w:r>
    </w:p>
    <w:p w:rsidR="000162F3" w:rsidRPr="0072630E" w:rsidRDefault="000162F3" w:rsidP="000162F3">
      <w:pPr>
        <w:pStyle w:val="Default"/>
        <w:ind w:left="540" w:right="-25"/>
        <w:jc w:val="thaiDistribute"/>
        <w:rPr>
          <w:rFonts w:ascii="Angsana New" w:eastAsia="Times New Roman" w:hAnsi="Angsana New" w:cs="Angsana New"/>
          <w:color w:val="auto"/>
          <w:sz w:val="20"/>
          <w:szCs w:val="20"/>
        </w:rPr>
      </w:pPr>
    </w:p>
    <w:p w:rsidR="00C72874" w:rsidRDefault="000162F3" w:rsidP="0072630E">
      <w:pPr>
        <w:pStyle w:val="Bo-C1Content"/>
        <w:rPr>
          <w:lang w:eastAsia="en-GB"/>
        </w:rPr>
      </w:pPr>
      <w:r w:rsidRPr="00E323CD">
        <w:rPr>
          <w:cs/>
          <w:lang w:eastAsia="en-GB"/>
        </w:rPr>
        <w:t>ส่วนประกอบของรายการที่ดิน</w:t>
      </w:r>
      <w:r w:rsidRPr="00E323CD">
        <w:rPr>
          <w:lang w:eastAsia="en-GB"/>
        </w:rPr>
        <w:t xml:space="preserve"> </w:t>
      </w:r>
      <w:r w:rsidRPr="00E323CD">
        <w:rPr>
          <w:cs/>
          <w:lang w:eastAsia="en-GB"/>
        </w:rPr>
        <w:t>อาคาร</w:t>
      </w:r>
      <w:r w:rsidRPr="00E323CD">
        <w:rPr>
          <w:lang w:eastAsia="en-GB"/>
        </w:rPr>
        <w:t xml:space="preserve"> </w:t>
      </w:r>
      <w:r w:rsidRPr="00E323CD">
        <w:rPr>
          <w:cs/>
          <w:lang w:eastAsia="en-GB"/>
        </w:rPr>
        <w:t>และอุปกรณ์แต่ละรายการ</w:t>
      </w:r>
      <w:r w:rsidRPr="00E323CD">
        <w:rPr>
          <w:rFonts w:hint="cs"/>
          <w:cs/>
          <w:lang w:eastAsia="en-GB"/>
        </w:rPr>
        <w:t>ที่</w:t>
      </w:r>
      <w:r w:rsidRPr="00E323CD">
        <w:rPr>
          <w:cs/>
          <w:lang w:eastAsia="en-GB"/>
        </w:rPr>
        <w:t>มีอายุการให้ประโยชน์ไม่เท่ากัน</w:t>
      </w:r>
      <w:r w:rsidRPr="00E323CD">
        <w:rPr>
          <w:rFonts w:hint="cs"/>
          <w:cs/>
          <w:lang w:eastAsia="en-GB"/>
        </w:rPr>
        <w:t>ต้อง</w:t>
      </w:r>
      <w:r w:rsidRPr="00E323CD">
        <w:rPr>
          <w:cs/>
          <w:lang w:eastAsia="en-GB"/>
        </w:rPr>
        <w:t>บันทึกแต่ละส่วน</w:t>
      </w:r>
      <w:r w:rsidRPr="00E323CD">
        <w:rPr>
          <w:rFonts w:hint="cs"/>
          <w:cs/>
          <w:lang w:eastAsia="en-GB"/>
        </w:rPr>
        <w:t>ประกอบ</w:t>
      </w:r>
      <w:r w:rsidRPr="00E323CD">
        <w:rPr>
          <w:cs/>
          <w:lang w:eastAsia="en-GB"/>
        </w:rPr>
        <w:t>ที่มีนัยสำคัญแยกต่างหากจากกัน</w:t>
      </w:r>
      <w:r w:rsidRPr="00E323CD">
        <w:rPr>
          <w:lang w:eastAsia="en-GB"/>
        </w:rPr>
        <w:t xml:space="preserve"> </w:t>
      </w:r>
    </w:p>
    <w:p w:rsidR="000E7232" w:rsidRDefault="000E7232" w:rsidP="000E7232">
      <w:pPr>
        <w:pStyle w:val="Bo-Blankline"/>
      </w:pPr>
    </w:p>
    <w:p w:rsidR="000162F3" w:rsidRPr="00E323CD" w:rsidRDefault="000162F3" w:rsidP="0072630E">
      <w:pPr>
        <w:pStyle w:val="Bo-C1Content"/>
        <w:rPr>
          <w:cs/>
        </w:rPr>
      </w:pPr>
      <w:r w:rsidRPr="00E323CD">
        <w:rPr>
          <w:rFonts w:hint="cs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</w:t>
      </w:r>
      <w:r w:rsidR="006B5783">
        <w:rPr>
          <w:rFonts w:hint="cs"/>
          <w:cs/>
        </w:rPr>
        <w:t>ปกรณ์ โดยรับรู้ในกำไรหรือขาดทุน</w:t>
      </w:r>
    </w:p>
    <w:p w:rsidR="00362A7B" w:rsidRPr="008944B8" w:rsidRDefault="00362A7B" w:rsidP="00C8205F">
      <w:pPr>
        <w:pStyle w:val="Bo-Blankline"/>
        <w:rPr>
          <w:sz w:val="18"/>
          <w:szCs w:val="18"/>
          <w:lang w:val="en-US"/>
        </w:rPr>
      </w:pPr>
    </w:p>
    <w:p w:rsidR="000162F3" w:rsidRPr="00E323CD" w:rsidRDefault="000162F3" w:rsidP="00DA5B4E">
      <w:pPr>
        <w:pStyle w:val="Bo-H3Subhead"/>
        <w:ind w:hanging="7"/>
        <w:rPr>
          <w:lang w:val="en-US"/>
        </w:rPr>
      </w:pPr>
      <w:r w:rsidRPr="00E323CD">
        <w:rPr>
          <w:cs/>
          <w:lang w:val="en-US"/>
        </w:rPr>
        <w:t>สินทรัพย์ที่</w:t>
      </w:r>
      <w:r w:rsidRPr="00E323CD">
        <w:rPr>
          <w:rFonts w:hint="cs"/>
          <w:cs/>
          <w:lang w:val="en-US"/>
        </w:rPr>
        <w:t>เช่า</w:t>
      </w:r>
    </w:p>
    <w:p w:rsidR="000162F3" w:rsidRPr="008944B8" w:rsidRDefault="000162F3" w:rsidP="00C8205F">
      <w:pPr>
        <w:pStyle w:val="Bo-Blankline"/>
        <w:rPr>
          <w:sz w:val="18"/>
          <w:szCs w:val="18"/>
          <w:lang w:val="en-US"/>
        </w:rPr>
      </w:pPr>
    </w:p>
    <w:p w:rsidR="000162F3" w:rsidRPr="00E323CD" w:rsidRDefault="000162F3" w:rsidP="0072630E">
      <w:pPr>
        <w:pStyle w:val="Bo-C1Content"/>
        <w:rPr>
          <w:lang w:val="en-US"/>
        </w:rPr>
      </w:pPr>
      <w:r w:rsidRPr="00E323CD">
        <w:rPr>
          <w:cs/>
        </w:rPr>
        <w:t>การเช่าซึ่ง</w:t>
      </w:r>
      <w:r w:rsidRPr="00E323CD">
        <w:rPr>
          <w:rFonts w:hint="cs"/>
          <w:cs/>
        </w:rPr>
        <w:t>กลุ่มบริษัท</w:t>
      </w:r>
      <w:r w:rsidRPr="00E323CD">
        <w:rPr>
          <w:cs/>
        </w:rPr>
        <w:t>ได้รับส่วนใหญ่ของความเสี่ยงและผลตอบแทนจากการครอบครองทรัพย์สินที่เช่านั้น</w:t>
      </w:r>
      <w:r w:rsidR="00C8205F">
        <w:t xml:space="preserve"> </w:t>
      </w:r>
      <w:r w:rsidRPr="00E323CD">
        <w:rPr>
          <w:cs/>
        </w:rPr>
        <w:t>ๆ ใ</w:t>
      </w:r>
      <w:r w:rsidR="00C8205F">
        <w:rPr>
          <w:cs/>
        </w:rPr>
        <w:t>ห้จัดประเภทเป็นสัญญาเช่าการเงิน</w:t>
      </w:r>
      <w:r w:rsidRPr="00E323CD">
        <w:rPr>
          <w:cs/>
        </w:rPr>
        <w:t xml:space="preserve"> </w:t>
      </w:r>
      <w:r w:rsidRPr="00E323CD">
        <w:rPr>
          <w:rFonts w:hint="cs"/>
          <w:cs/>
        </w:rPr>
        <w:t>ส่วน</w:t>
      </w:r>
      <w:r w:rsidRPr="00E323CD">
        <w:rPr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E323CD">
        <w:rPr>
          <w:rFonts w:hint="cs"/>
          <w:cs/>
        </w:rPr>
        <w:t>มูลค่า</w:t>
      </w:r>
      <w:r w:rsidRPr="00E323CD">
        <w:rPr>
          <w:cs/>
        </w:rPr>
        <w:t xml:space="preserve">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="0098648D">
        <w:rPr>
          <w:rFonts w:hint="cs"/>
          <w:cs/>
        </w:rPr>
        <w:br/>
      </w:r>
      <w:r w:rsidRPr="00E323CD">
        <w:rPr>
          <w:cs/>
        </w:rPr>
        <w:t>หักด้วยค่าเสื่อ</w:t>
      </w:r>
      <w:r w:rsidR="00C8205F">
        <w:rPr>
          <w:cs/>
        </w:rPr>
        <w:t>มราคาสะสมและขาดทุนจากการด้อยค่า</w:t>
      </w:r>
      <w:r w:rsidRPr="00E323CD">
        <w:rPr>
          <w:cs/>
        </w:rPr>
        <w:t xml:space="preserve">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E323CD">
        <w:rPr>
          <w:rFonts w:hint="cs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E323CD">
        <w:rPr>
          <w:cs/>
        </w:rPr>
        <w:t xml:space="preserve"> ค่าใช้จ่ายทางการเงินจะบันทึกโดยตรงในกำไร</w:t>
      </w:r>
      <w:r w:rsidRPr="00E323CD">
        <w:rPr>
          <w:rFonts w:hint="cs"/>
          <w:cs/>
        </w:rPr>
        <w:t>หรือ</w:t>
      </w:r>
      <w:r w:rsidRPr="00E323CD">
        <w:rPr>
          <w:cs/>
        </w:rPr>
        <w:t>ขาดทุน</w:t>
      </w:r>
    </w:p>
    <w:p w:rsidR="000E7232" w:rsidRDefault="000E7232">
      <w:pPr>
        <w:spacing w:line="240" w:lineRule="auto"/>
        <w:rPr>
          <w:rFonts w:ascii="Angsana New" w:hAnsi="Angsana New"/>
          <w:sz w:val="18"/>
          <w:szCs w:val="18"/>
          <w:lang w:val="en-US" w:eastAsia="x-none"/>
        </w:rPr>
      </w:pPr>
      <w:r>
        <w:rPr>
          <w:sz w:val="18"/>
          <w:szCs w:val="18"/>
          <w:lang w:val="en-US"/>
        </w:rPr>
        <w:br w:type="page"/>
      </w:r>
    </w:p>
    <w:p w:rsidR="000162F3" w:rsidRPr="00E323CD" w:rsidRDefault="000162F3" w:rsidP="0072630E">
      <w:pPr>
        <w:pStyle w:val="Bo-H3Subhead"/>
      </w:pPr>
      <w:r w:rsidRPr="00E323CD">
        <w:rPr>
          <w:rFonts w:hint="cs"/>
          <w:cs/>
        </w:rPr>
        <w:lastRenderedPageBreak/>
        <w:t>ต้นทุนที่เกิดขึ้นในภายหลัง</w:t>
      </w:r>
    </w:p>
    <w:p w:rsidR="000162F3" w:rsidRPr="008944B8" w:rsidRDefault="000162F3" w:rsidP="000162F3">
      <w:pPr>
        <w:tabs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sz w:val="18"/>
          <w:szCs w:val="18"/>
        </w:rPr>
      </w:pPr>
    </w:p>
    <w:p w:rsidR="00C72874" w:rsidRDefault="000162F3" w:rsidP="0072630E">
      <w:pPr>
        <w:pStyle w:val="Bo-C1Content"/>
      </w:pPr>
      <w:r w:rsidRPr="00E323CD">
        <w:rPr>
          <w:cs/>
        </w:rPr>
        <w:t>ต้นทุนในการเปลี่ยนแทนส่วนประกอบ</w:t>
      </w:r>
      <w:r w:rsidRPr="00E323CD">
        <w:rPr>
          <w:rFonts w:hint="cs"/>
          <w:cs/>
        </w:rPr>
        <w:t>จะรับรู้</w:t>
      </w:r>
      <w:r w:rsidRPr="00E323CD">
        <w:rPr>
          <w:cs/>
        </w:rPr>
        <w:t>เป็นส่วนหนึ่งของมูลค่าตามบัญชีของรายการที่ดิน</w:t>
      </w:r>
      <w:r w:rsidRPr="00E323CD">
        <w:t xml:space="preserve"> </w:t>
      </w:r>
      <w:r w:rsidRPr="00E323CD">
        <w:rPr>
          <w:cs/>
        </w:rPr>
        <w:t>อาคารและอุปกรณ์</w:t>
      </w:r>
      <w:r w:rsidR="00C8205F">
        <w:rPr>
          <w:rFonts w:hint="cs"/>
          <w:cs/>
        </w:rPr>
        <w:t xml:space="preserve"> </w:t>
      </w:r>
      <w:r w:rsidRPr="00E323CD">
        <w:rPr>
          <w:rFonts w:hint="cs"/>
          <w:cs/>
        </w:rPr>
        <w:t>ถ้า</w:t>
      </w:r>
      <w:r w:rsidRPr="00E323CD">
        <w:rPr>
          <w:cs/>
        </w:rPr>
        <w:t>มีความเป็นไปได้ค่อนข้างแน่ที่</w:t>
      </w:r>
      <w:r w:rsidRPr="00E323CD">
        <w:rPr>
          <w:rFonts w:hint="cs"/>
          <w:cs/>
        </w:rPr>
        <w:t>กลุ่มบริษัท</w:t>
      </w:r>
      <w:r w:rsidRPr="00E323CD">
        <w:rPr>
          <w:cs/>
        </w:rPr>
        <w:t>จะได้รับประโยชน์เชิงเศรษฐกิจในอนาคตจากรายการนั้น</w:t>
      </w:r>
      <w:r w:rsidRPr="00E323CD">
        <w:rPr>
          <w:rFonts w:hint="cs"/>
          <w:cs/>
        </w:rPr>
        <w:t xml:space="preserve"> และสามารถ</w:t>
      </w:r>
      <w:r w:rsidRPr="00E323CD">
        <w:rPr>
          <w:cs/>
        </w:rPr>
        <w:t>วัดมูลค่าต้นทุนของรายการนั้นได้อย่างน่าเชื่อถือ</w:t>
      </w:r>
      <w:r w:rsidRPr="00E323CD">
        <w:rPr>
          <w:rFonts w:hint="cs"/>
          <w:cs/>
        </w:rPr>
        <w:t xml:space="preserve"> ชิ้นส่วนที่ถูกเปลี่ยนแทนจะถู</w:t>
      </w:r>
      <w:r w:rsidR="00A84288">
        <w:rPr>
          <w:rFonts w:hint="cs"/>
          <w:cs/>
        </w:rPr>
        <w:t>กตัดจำหน่ายตามมูลค่าตามบัญชี</w:t>
      </w:r>
      <w:r w:rsidRPr="00E323CD">
        <w:rPr>
          <w:rFonts w:hint="cs"/>
          <w:cs/>
        </w:rPr>
        <w:t xml:space="preserve"> </w:t>
      </w:r>
      <w:r w:rsidRPr="00E323CD">
        <w:rPr>
          <w:cs/>
        </w:rPr>
        <w:t>ต้นทุนที่เกิดขึ้นในการซ่อมบ</w:t>
      </w:r>
      <w:r w:rsidRPr="00E323CD">
        <w:rPr>
          <w:rFonts w:hint="cs"/>
          <w:cs/>
        </w:rPr>
        <w:t>ำ</w:t>
      </w:r>
      <w:r w:rsidRPr="00E323CD">
        <w:rPr>
          <w:cs/>
        </w:rPr>
        <w:t>รุงที่ดิน</w:t>
      </w:r>
      <w:r w:rsidRPr="00E323CD">
        <w:t xml:space="preserve"> </w:t>
      </w:r>
      <w:r w:rsidRPr="00E323CD">
        <w:rPr>
          <w:cs/>
        </w:rPr>
        <w:t>อาคารและอุปกรณ์ที่เกิดขึ้นเป็นประจ</w:t>
      </w:r>
      <w:r w:rsidRPr="00E323CD">
        <w:rPr>
          <w:rFonts w:hint="cs"/>
          <w:cs/>
        </w:rPr>
        <w:t>ำจะรับรู้</w:t>
      </w:r>
      <w:r w:rsidRPr="00E323CD">
        <w:rPr>
          <w:cs/>
        </w:rPr>
        <w:t>ในก</w:t>
      </w:r>
      <w:r w:rsidRPr="00E323CD">
        <w:rPr>
          <w:rFonts w:hint="cs"/>
          <w:cs/>
        </w:rPr>
        <w:t>ำ</w:t>
      </w:r>
      <w:r w:rsidRPr="00E323CD">
        <w:rPr>
          <w:cs/>
        </w:rPr>
        <w:t>ไรหรือขาดทุนเมื่อเกิดขึ้</w:t>
      </w:r>
      <w:r w:rsidRPr="00E323CD">
        <w:rPr>
          <w:rFonts w:hint="cs"/>
          <w:cs/>
        </w:rPr>
        <w:t>น</w:t>
      </w:r>
    </w:p>
    <w:p w:rsidR="006B5783" w:rsidRDefault="006B5783" w:rsidP="006B5783">
      <w:pPr>
        <w:pStyle w:val="Bo-Blankline"/>
        <w:rPr>
          <w:lang w:val="en-US"/>
        </w:rPr>
      </w:pPr>
    </w:p>
    <w:p w:rsidR="000162F3" w:rsidRPr="00BD585C" w:rsidRDefault="000162F3" w:rsidP="00C72874">
      <w:pPr>
        <w:pStyle w:val="Bo-C1Content"/>
        <w:rPr>
          <w:i/>
          <w:iCs/>
          <w:lang w:val="en-US"/>
        </w:rPr>
      </w:pPr>
      <w:r w:rsidRPr="00BD585C">
        <w:rPr>
          <w:rFonts w:hint="cs"/>
          <w:i/>
          <w:iCs/>
          <w:cs/>
          <w:lang w:val="en-US"/>
        </w:rPr>
        <w:t>สินทรัพย์เพื่อการสำรวจปิโตรเลียม</w:t>
      </w:r>
    </w:p>
    <w:p w:rsidR="000162F3" w:rsidRPr="0072630E" w:rsidRDefault="000162F3" w:rsidP="00C8205F">
      <w:pPr>
        <w:pStyle w:val="Bo-Blankline"/>
        <w:rPr>
          <w:lang w:val="en-US"/>
        </w:rPr>
      </w:pPr>
    </w:p>
    <w:p w:rsidR="000162F3" w:rsidRPr="00A35630" w:rsidRDefault="0085323C" w:rsidP="0072630E">
      <w:pPr>
        <w:pStyle w:val="Bo-C1Content"/>
        <w:rPr>
          <w:rStyle w:val="PageNumber"/>
          <w:rFonts w:cs="Angsana New"/>
          <w:sz w:val="30"/>
          <w:szCs w:val="30"/>
          <w:cs/>
          <w:lang w:val="en-US"/>
        </w:rPr>
      </w:pPr>
      <w:r w:rsidRPr="0085323C">
        <w:rPr>
          <w:cs/>
          <w:lang w:val="en-US"/>
        </w:rPr>
        <w:t>บ</w:t>
      </w:r>
      <w:r w:rsidR="00064BF9">
        <w:rPr>
          <w:cs/>
          <w:lang w:val="en-US"/>
        </w:rPr>
        <w:t>ริษัทได้ถือปฏิบัติตามวิธีต้นทุน</w:t>
      </w:r>
      <w:r w:rsidR="00064BF9">
        <w:rPr>
          <w:rFonts w:hint="cs"/>
          <w:cs/>
          <w:lang w:val="en-US"/>
        </w:rPr>
        <w:t>ทั้งหมด</w:t>
      </w:r>
      <w:r w:rsidR="002B0329">
        <w:rPr>
          <w:lang w:val="en-US"/>
        </w:rPr>
        <w:t xml:space="preserve"> (</w:t>
      </w:r>
      <w:r w:rsidR="004464F5">
        <w:rPr>
          <w:lang w:val="en-US"/>
        </w:rPr>
        <w:t xml:space="preserve">Full cost method) </w:t>
      </w:r>
      <w:r w:rsidRPr="0085323C">
        <w:rPr>
          <w:cs/>
          <w:lang w:val="en-US"/>
        </w:rPr>
        <w:t>สำหรับการบัญชีสำหรับการบันทึกทรัพย์สินเกี่ยวกับ</w:t>
      </w:r>
      <w:r w:rsidR="007E4480">
        <w:rPr>
          <w:cs/>
          <w:lang w:val="en-US"/>
        </w:rPr>
        <w:t>ปิโตรเลีย</w:t>
      </w:r>
      <w:r w:rsidR="00064BF9">
        <w:rPr>
          <w:rFonts w:hint="cs"/>
          <w:cs/>
          <w:lang w:val="en-US"/>
        </w:rPr>
        <w:t>ม</w:t>
      </w:r>
      <w:r w:rsidR="007E4480">
        <w:rPr>
          <w:rFonts w:hint="cs"/>
          <w:cs/>
          <w:lang w:val="en-US"/>
        </w:rPr>
        <w:t>และ</w:t>
      </w:r>
      <w:r w:rsidRPr="0085323C">
        <w:rPr>
          <w:cs/>
          <w:lang w:val="en-US"/>
        </w:rPr>
        <w:t>ก๊าซธรรมชาติ และค่าใช้จ่ายที่เกี่ยวข้องกับต้นทุนที่เกี่ยวข้องทั้งหมดกับรายจ่ายที่เกิดขึ้นเพื่อการสำรวจหลุมทั้งสำหรับหลุมที่ตรวจพบและไม่พบแหล่งปิโตรเลียม โดยถือเป็นรายจ่ายฝ่ายทุน</w:t>
      </w:r>
      <w:r w:rsidR="007E4480">
        <w:rPr>
          <w:lang w:val="en-US"/>
        </w:rPr>
        <w:t xml:space="preserve"> </w:t>
      </w:r>
      <w:r w:rsidR="004464F5">
        <w:rPr>
          <w:cs/>
          <w:lang w:val="en-US"/>
        </w:rPr>
        <w:t>และจะ</w:t>
      </w:r>
      <w:r w:rsidR="004464F5">
        <w:rPr>
          <w:rFonts w:hint="cs"/>
          <w:cs/>
          <w:lang w:val="en-US"/>
        </w:rPr>
        <w:t>บันทึกเป็น</w:t>
      </w:r>
      <w:r w:rsidR="00406082" w:rsidRPr="00A35630">
        <w:rPr>
          <w:cs/>
          <w:lang w:val="en-US"/>
        </w:rPr>
        <w:t>ค่าใช้จ่าย</w:t>
      </w:r>
      <w:r w:rsidR="00064BF9">
        <w:rPr>
          <w:rFonts w:hint="cs"/>
          <w:cs/>
          <w:lang w:val="en-US"/>
        </w:rPr>
        <w:t>ในกำไรหรือขาดทุน</w:t>
      </w:r>
      <w:r w:rsidR="004464F5">
        <w:rPr>
          <w:rFonts w:hint="cs"/>
          <w:cs/>
          <w:lang w:val="en-US"/>
        </w:rPr>
        <w:t>ทั้งจำนวน</w:t>
      </w:r>
      <w:r w:rsidR="00064BF9">
        <w:rPr>
          <w:rFonts w:hint="cs"/>
          <w:cs/>
          <w:lang w:val="en-US"/>
        </w:rPr>
        <w:t>ในงวดที่</w:t>
      </w:r>
      <w:r w:rsidR="00DD156E">
        <w:rPr>
          <w:rFonts w:hint="cs"/>
          <w:cs/>
          <w:lang w:val="en-US"/>
        </w:rPr>
        <w:t>มีการพิสูจน์ว่าไม่พบปริมาณสำรอง</w:t>
      </w:r>
      <w:r w:rsidR="00064BF9">
        <w:rPr>
          <w:rFonts w:hint="cs"/>
          <w:cs/>
          <w:lang w:val="en-US"/>
        </w:rPr>
        <w:t>หรือพบแต่ไม่เพ</w:t>
      </w:r>
      <w:r w:rsidR="00DD156E">
        <w:rPr>
          <w:rFonts w:hint="cs"/>
          <w:cs/>
          <w:lang w:val="en-US"/>
        </w:rPr>
        <w:t>ียงพอในเชิงพาณิชย์</w:t>
      </w:r>
      <w:r w:rsidR="00064BF9">
        <w:rPr>
          <w:rFonts w:hint="cs"/>
          <w:cs/>
          <w:lang w:val="en-US"/>
        </w:rPr>
        <w:t>หรือยกเลิกการสำรวจปิโต</w:t>
      </w:r>
      <w:r w:rsidR="00525D3E">
        <w:rPr>
          <w:rFonts w:hint="cs"/>
          <w:cs/>
          <w:lang w:val="en-US"/>
        </w:rPr>
        <w:t>ร</w:t>
      </w:r>
      <w:r w:rsidR="00064BF9">
        <w:rPr>
          <w:rFonts w:hint="cs"/>
          <w:cs/>
          <w:lang w:val="en-US"/>
        </w:rPr>
        <w:t>เลียม</w:t>
      </w:r>
    </w:p>
    <w:p w:rsidR="000162F3" w:rsidRPr="00DD3AC1" w:rsidRDefault="000162F3" w:rsidP="000162F3">
      <w:pPr>
        <w:spacing w:line="240" w:lineRule="auto"/>
        <w:ind w:left="567" w:right="-25"/>
        <w:jc w:val="thaiDistribute"/>
        <w:rPr>
          <w:rStyle w:val="PageNumber"/>
          <w:rFonts w:ascii="Angsana New" w:hAnsi="Angsana New" w:cs="Angsana New"/>
          <w:sz w:val="20"/>
          <w:szCs w:val="20"/>
          <w:highlight w:val="yellow"/>
          <w:lang w:val="en-US"/>
        </w:rPr>
      </w:pPr>
    </w:p>
    <w:p w:rsidR="000162F3" w:rsidRPr="00A35630" w:rsidRDefault="00A35630" w:rsidP="0072630E">
      <w:pPr>
        <w:pStyle w:val="Bo-C1Content"/>
        <w:rPr>
          <w:lang w:val="en-US"/>
        </w:rPr>
      </w:pPr>
      <w:r w:rsidRPr="00A35630">
        <w:rPr>
          <w:cs/>
          <w:lang w:val="en-US"/>
        </w:rPr>
        <w:t>ต้นทุนของสินทรัพย์ประกอบด้วยต้นทุนทั้งหมดเพื่อการได้มาซึ่งมีสิทธิในผลผลิตปิโตรเลียมหรือต้นทุนในการได้มาในสัดส่วนของสินทรัพย์ รวมถึงต้นทุนเพื่อการขุดเจาะปิโตรเลียม และต้นทุนค่ารื้อถอนอุปกรณ์การ</w:t>
      </w:r>
      <w:r w:rsidR="000162F3" w:rsidRPr="00A35630">
        <w:rPr>
          <w:rFonts w:hint="cs"/>
          <w:cs/>
          <w:lang w:val="en-US"/>
        </w:rPr>
        <w:t>ผลิต</w:t>
      </w:r>
    </w:p>
    <w:p w:rsidR="001B36EC" w:rsidRDefault="001B36EC" w:rsidP="001B36EC">
      <w:pPr>
        <w:pStyle w:val="Bo-Blankline"/>
        <w:rPr>
          <w:lang w:val="en-US"/>
        </w:rPr>
      </w:pPr>
    </w:p>
    <w:p w:rsidR="000162F3" w:rsidRPr="00E323CD" w:rsidRDefault="000162F3" w:rsidP="0072630E">
      <w:pPr>
        <w:pStyle w:val="Bo-H3Subhead"/>
        <w:rPr>
          <w:lang w:val="en-US"/>
        </w:rPr>
      </w:pPr>
      <w:r w:rsidRPr="00E323CD">
        <w:rPr>
          <w:cs/>
          <w:lang w:val="en-US"/>
        </w:rPr>
        <w:t>ค่าเสื่อมราคา</w:t>
      </w:r>
    </w:p>
    <w:p w:rsidR="000162F3" w:rsidRPr="0072630E" w:rsidRDefault="000162F3" w:rsidP="00C8205F">
      <w:pPr>
        <w:pStyle w:val="Bo-Blankline"/>
        <w:rPr>
          <w:lang w:val="en-US"/>
        </w:rPr>
      </w:pPr>
    </w:p>
    <w:p w:rsidR="000162F3" w:rsidRDefault="000162F3" w:rsidP="0072630E">
      <w:pPr>
        <w:pStyle w:val="Bo-C1Content"/>
      </w:pPr>
      <w:r w:rsidRPr="00E323CD">
        <w:rPr>
          <w:rFonts w:hint="cs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E323CD">
        <w:rPr>
          <w:cs/>
        </w:rPr>
        <w:t>ทุนของสินทรัพย์</w:t>
      </w:r>
      <w:r w:rsidRPr="00E323CD">
        <w:rPr>
          <w:rFonts w:hint="cs"/>
          <w:cs/>
        </w:rPr>
        <w:t>หรือต้นทุนในการเปลี่ยนแทนอื่น</w:t>
      </w:r>
      <w:r w:rsidRPr="00E323CD">
        <w:t xml:space="preserve"> </w:t>
      </w:r>
      <w:r w:rsidRPr="00E323CD">
        <w:rPr>
          <w:rFonts w:hint="cs"/>
          <w:cs/>
        </w:rPr>
        <w:t>หักด้วยมูลค่าคงเหลือของสินทรัพย์</w:t>
      </w:r>
    </w:p>
    <w:p w:rsidR="000E7232" w:rsidRDefault="000E7232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:rsidR="000162F3" w:rsidRDefault="000162F3" w:rsidP="0072630E">
      <w:pPr>
        <w:pStyle w:val="Bo-C1Content"/>
      </w:pPr>
      <w:r w:rsidRPr="00E323CD">
        <w:rPr>
          <w:cs/>
          <w:lang w:val="en-US"/>
        </w:rPr>
        <w:lastRenderedPageBreak/>
        <w:t>ค่าเสื่อมราคาบันทึกเป็นค่าใช้จ่ายในกำไร</w:t>
      </w:r>
      <w:r w:rsidRPr="00E323CD">
        <w:rPr>
          <w:rFonts w:hint="cs"/>
          <w:cs/>
          <w:lang w:val="en-US"/>
        </w:rPr>
        <w:t>หรือ</w:t>
      </w:r>
      <w:r w:rsidRPr="00E323CD">
        <w:rPr>
          <w:cs/>
          <w:lang w:val="en-US"/>
        </w:rPr>
        <w:t>ขาดทุน คำนวณโดยวิธีเส้นตรงตามเกณฑ์อายุการ</w:t>
      </w:r>
      <w:r w:rsidR="00994EAA">
        <w:rPr>
          <w:rFonts w:hint="cs"/>
          <w:cs/>
          <w:lang w:val="en-US"/>
        </w:rPr>
        <w:t>ให้ประโยชน์</w:t>
      </w:r>
      <w:r w:rsidRPr="00E323CD">
        <w:rPr>
          <w:cs/>
          <w:lang w:val="en-US"/>
        </w:rPr>
        <w:t>โดยประมาณของ</w:t>
      </w:r>
      <w:r w:rsidR="00994EAA">
        <w:rPr>
          <w:rFonts w:hint="cs"/>
          <w:cs/>
          <w:lang w:val="en-US"/>
        </w:rPr>
        <w:t>ส่วนประกอบของ</w:t>
      </w:r>
      <w:r w:rsidRPr="00E323CD">
        <w:rPr>
          <w:cs/>
          <w:lang w:val="en-US"/>
        </w:rPr>
        <w:t>สินทรัพย์แต่ละรายการ</w:t>
      </w:r>
      <w:r w:rsidRPr="00E323CD">
        <w:rPr>
          <w:rFonts w:hint="cs"/>
          <w:cs/>
          <w:lang w:val="en-US"/>
        </w:rPr>
        <w:t xml:space="preserve"> หรือหน่วยของผลผลิตของสินทรัพย์ที่เกี่ยวข้อง </w:t>
      </w:r>
      <w:r w:rsidRPr="00E323CD">
        <w:rPr>
          <w:cs/>
        </w:rPr>
        <w:t>ประมาณการอายุการ</w:t>
      </w:r>
      <w:r w:rsidRPr="00E323CD">
        <w:rPr>
          <w:rFonts w:hint="cs"/>
          <w:cs/>
        </w:rPr>
        <w:t>ให้ประโยชน์</w:t>
      </w:r>
      <w:r w:rsidRPr="00E323CD">
        <w:rPr>
          <w:cs/>
        </w:rPr>
        <w:t>แสดงได้ดังนี้</w:t>
      </w:r>
    </w:p>
    <w:p w:rsidR="0099221B" w:rsidRPr="004D71C7" w:rsidRDefault="0099221B" w:rsidP="00C31ACC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0162F3" w:rsidRPr="00E323CD" w:rsidTr="009F6BB9">
        <w:tc>
          <w:tcPr>
            <w:tcW w:w="4950" w:type="dxa"/>
          </w:tcPr>
          <w:p w:rsidR="000162F3" w:rsidRPr="006D2DC9" w:rsidRDefault="00766A9E" w:rsidP="0099221B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DC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 w:rsidRPr="006D2DC9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230" w:type="dxa"/>
          </w:tcPr>
          <w:p w:rsidR="000162F3" w:rsidRPr="006D2DC9" w:rsidRDefault="00884953" w:rsidP="002C6BC8">
            <w:pPr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66A9E" w:rsidRPr="006D2DC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6A9E" w:rsidRPr="006D2D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766A9E" w:rsidRPr="00E323CD" w:rsidTr="009F6BB9">
        <w:tc>
          <w:tcPr>
            <w:tcW w:w="4950" w:type="dxa"/>
          </w:tcPr>
          <w:p w:rsidR="00766A9E" w:rsidRPr="006D2DC9" w:rsidRDefault="00766A9E" w:rsidP="000E2186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2DC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 w:rsidR="000E2186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4230" w:type="dxa"/>
          </w:tcPr>
          <w:p w:rsidR="00766A9E" w:rsidRPr="006D2DC9" w:rsidRDefault="00884953" w:rsidP="002C6BC8">
            <w:pPr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E2186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766A9E" w:rsidRPr="006D2D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0162F3" w:rsidRPr="00E323CD" w:rsidTr="009F6BB9">
        <w:tc>
          <w:tcPr>
            <w:tcW w:w="4950" w:type="dxa"/>
          </w:tcPr>
          <w:p w:rsidR="000162F3" w:rsidRPr="006D2DC9" w:rsidRDefault="000162F3" w:rsidP="0099221B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DC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อาคารและส่วนประกอบ</w:t>
            </w:r>
          </w:p>
        </w:tc>
        <w:tc>
          <w:tcPr>
            <w:tcW w:w="4230" w:type="dxa"/>
          </w:tcPr>
          <w:p w:rsidR="000162F3" w:rsidRPr="006D2DC9" w:rsidRDefault="00884953" w:rsidP="00DD156E">
            <w:pPr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2C6BC8" w:rsidRPr="006D2DC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162F3" w:rsidRPr="006D2DC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2C6BC8" w:rsidRPr="006D2DC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="000162F3" w:rsidRPr="006D2DC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162F3" w:rsidRPr="006D2DC9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  <w:r w:rsidR="004A09D3" w:rsidRPr="006D2D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</w:t>
            </w:r>
            <w:r w:rsidR="00374ABD" w:rsidRPr="006D2DC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524F0" w:rsidRPr="006D2DC9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</w:t>
            </w:r>
            <w:r w:rsidR="00374ABD" w:rsidRPr="006D2D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อายุ</w:t>
            </w:r>
            <w:r w:rsidR="006524F0" w:rsidRPr="006D2DC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</w:t>
            </w:r>
            <w:r w:rsidR="004A09D3" w:rsidRPr="006D2D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เช่า</w:t>
            </w:r>
          </w:p>
        </w:tc>
      </w:tr>
      <w:tr w:rsidR="000162F3" w:rsidRPr="00E323CD" w:rsidTr="009F6BB9">
        <w:tc>
          <w:tcPr>
            <w:tcW w:w="4950" w:type="dxa"/>
          </w:tcPr>
          <w:p w:rsidR="000162F3" w:rsidRPr="006D2DC9" w:rsidRDefault="000162F3" w:rsidP="0099221B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2DC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="00AD2EFD">
              <w:rPr>
                <w:rFonts w:ascii="Angsana New" w:hAnsi="Angsana New" w:hint="cs"/>
                <w:sz w:val="30"/>
                <w:szCs w:val="30"/>
                <w:cs/>
              </w:rPr>
              <w:t>และอุปกรณ์ในกระบวนการผลิต</w:t>
            </w:r>
            <w:r w:rsidRPr="006D2D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2DC9">
              <w:rPr>
                <w:rFonts w:ascii="Angsana New" w:hAnsi="Angsana New"/>
                <w:sz w:val="30"/>
                <w:szCs w:val="30"/>
              </w:rPr>
              <w:t>(</w:t>
            </w:r>
            <w:r w:rsidRPr="006D2DC9">
              <w:rPr>
                <w:rFonts w:ascii="Angsana New" w:hAnsi="Angsana New"/>
                <w:sz w:val="30"/>
                <w:szCs w:val="30"/>
                <w:cs/>
              </w:rPr>
              <w:t>คอนกรีต</w:t>
            </w:r>
            <w:r w:rsidR="00374ABD" w:rsidRPr="006D2D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230" w:type="dxa"/>
          </w:tcPr>
          <w:p w:rsidR="000162F3" w:rsidRPr="006D2DC9" w:rsidRDefault="00884953" w:rsidP="00AD2EFD">
            <w:pPr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0162F3" w:rsidRPr="006D2D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A09D3" w:rsidRPr="006D2DC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0162F3" w:rsidRPr="006D2D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0162F3" w:rsidRPr="006D2D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62F3" w:rsidRPr="006D2DC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162F3" w:rsidRPr="00E323CD" w:rsidTr="009F6BB9">
        <w:tc>
          <w:tcPr>
            <w:tcW w:w="4950" w:type="dxa"/>
          </w:tcPr>
          <w:p w:rsidR="000162F3" w:rsidRPr="006D2DC9" w:rsidRDefault="000162F3" w:rsidP="004A09D3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2DC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="00AD2EFD">
              <w:rPr>
                <w:rFonts w:ascii="Angsana New" w:hAnsi="Angsana New" w:hint="cs"/>
                <w:sz w:val="30"/>
                <w:szCs w:val="30"/>
                <w:cs/>
              </w:rPr>
              <w:t>และอุปกรณ์ในกระบวนการผลิต</w:t>
            </w:r>
            <w:r w:rsidRPr="006D2DC9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4230" w:type="dxa"/>
          </w:tcPr>
          <w:p w:rsidR="000162F3" w:rsidRPr="006D2DC9" w:rsidRDefault="00884953" w:rsidP="003E5A45">
            <w:pPr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="003E5A45" w:rsidRPr="006D2DC9">
              <w:rPr>
                <w:rFonts w:ascii="Angsana New" w:hAnsi="Angsana New"/>
                <w:sz w:val="30"/>
                <w:szCs w:val="30"/>
                <w:lang w:val="en-US"/>
              </w:rPr>
              <w:t xml:space="preserve"> -</w:t>
            </w:r>
            <w:r w:rsidR="004A09D3" w:rsidRPr="006D2DC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0162F3" w:rsidRPr="006D2DC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96567D" w:rsidRPr="00E323CD" w:rsidTr="009F6BB9">
        <w:tc>
          <w:tcPr>
            <w:tcW w:w="4950" w:type="dxa"/>
          </w:tcPr>
          <w:p w:rsidR="0096567D" w:rsidRPr="006D2DC9" w:rsidRDefault="0096567D" w:rsidP="004A09D3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2DC9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เครื่องมือเครื่องใช้และอุปกรณ</w:t>
            </w:r>
            <w:r w:rsidR="00DD156E">
              <w:rPr>
                <w:rFonts w:ascii="Angsana New" w:hAnsi="Angsana New" w:hint="cs"/>
                <w:sz w:val="30"/>
                <w:szCs w:val="30"/>
                <w:cs/>
              </w:rPr>
              <w:t>์โรงงาน</w:t>
            </w:r>
          </w:p>
        </w:tc>
        <w:tc>
          <w:tcPr>
            <w:tcW w:w="4230" w:type="dxa"/>
          </w:tcPr>
          <w:p w:rsidR="0096567D" w:rsidRPr="006D2DC9" w:rsidRDefault="00884953" w:rsidP="002C6BC8">
            <w:pPr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96567D" w:rsidRPr="006D2D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="0096567D" w:rsidRPr="006D2D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E323CD" w:rsidTr="009F6BB9">
        <w:tc>
          <w:tcPr>
            <w:tcW w:w="4950" w:type="dxa"/>
          </w:tcPr>
          <w:p w:rsidR="0096567D" w:rsidRPr="006D2DC9" w:rsidRDefault="0096567D" w:rsidP="004A09D3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2DC9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230" w:type="dxa"/>
          </w:tcPr>
          <w:p w:rsidR="0096567D" w:rsidRPr="006D2DC9" w:rsidRDefault="00884953" w:rsidP="002C6BC8">
            <w:pPr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96567D" w:rsidRPr="006D2DC9">
              <w:rPr>
                <w:rFonts w:ascii="Angsana New" w:hAnsi="Angsana New"/>
                <w:sz w:val="30"/>
                <w:szCs w:val="30"/>
                <w:lang w:val="en-US"/>
              </w:rPr>
              <w:t xml:space="preserve">,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6567D" w:rsidRPr="006D2DC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6567D" w:rsidRPr="006D2D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</w:t>
            </w:r>
            <w:r w:rsidR="0096567D" w:rsidRPr="006D2D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E323CD" w:rsidTr="009F6BB9">
        <w:tc>
          <w:tcPr>
            <w:tcW w:w="4950" w:type="dxa"/>
          </w:tcPr>
          <w:p w:rsidR="0096567D" w:rsidRPr="006D2DC9" w:rsidRDefault="0096567D" w:rsidP="004A09D3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2DC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230" w:type="dxa"/>
          </w:tcPr>
          <w:p w:rsidR="0096567D" w:rsidRPr="006D2DC9" w:rsidRDefault="00884953" w:rsidP="002C6BC8">
            <w:pPr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E2186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6567D" w:rsidRPr="006D2D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:rsidR="000162F3" w:rsidRPr="00F47472" w:rsidRDefault="000162F3" w:rsidP="00C8205F">
      <w:pPr>
        <w:pStyle w:val="Bo-Blankline"/>
      </w:pPr>
    </w:p>
    <w:p w:rsidR="00AD2EFD" w:rsidRDefault="00AD2EFD" w:rsidP="00F47472">
      <w:pPr>
        <w:pStyle w:val="Bo-C1Content"/>
        <w:rPr>
          <w:lang w:val="en-US"/>
        </w:rPr>
      </w:pPr>
      <w:r w:rsidRPr="00AD2EFD">
        <w:rPr>
          <w:rFonts w:hint="cs"/>
          <w:spacing w:val="-4"/>
          <w:cs/>
          <w:lang w:val="en-US"/>
        </w:rPr>
        <w:t>เครื่องจักรและอุปกรณ์ในการผลิต สำหรับการผลิต</w:t>
      </w:r>
      <w:proofErr w:type="spellStart"/>
      <w:r w:rsidRPr="00AD2EFD">
        <w:rPr>
          <w:rFonts w:hint="cs"/>
          <w:spacing w:val="-4"/>
          <w:cs/>
          <w:lang w:val="en-US"/>
        </w:rPr>
        <w:t>แอล</w:t>
      </w:r>
      <w:proofErr w:type="spellEnd"/>
      <w:r w:rsidRPr="00AD2EFD">
        <w:rPr>
          <w:rFonts w:hint="cs"/>
          <w:spacing w:val="-4"/>
          <w:cs/>
          <w:lang w:val="en-US"/>
        </w:rPr>
        <w:t>ดีพีอี วัสดุก่อสร้างและเครื่องจักรสำหรับแผ่นฟิล์มโซ</w:t>
      </w:r>
      <w:proofErr w:type="spellStart"/>
      <w:r w:rsidRPr="00AD2EFD">
        <w:rPr>
          <w:rFonts w:hint="cs"/>
          <w:spacing w:val="-4"/>
          <w:cs/>
          <w:lang w:val="en-US"/>
        </w:rPr>
        <w:t>ลาร์</w:t>
      </w:r>
      <w:proofErr w:type="spellEnd"/>
      <w:r w:rsidRPr="00AD2EFD">
        <w:rPr>
          <w:rFonts w:hint="cs"/>
          <w:spacing w:val="-4"/>
          <w:cs/>
          <w:lang w:val="en-US"/>
        </w:rPr>
        <w:t>เซลล์</w:t>
      </w:r>
      <w:r>
        <w:rPr>
          <w:rFonts w:hint="cs"/>
          <w:cs/>
          <w:lang w:val="en-US"/>
        </w:rPr>
        <w:t xml:space="preserve"> และรถโม่ผสมคอนกรีต คำนวณค่าเสื่อมราคาตามหน่วยของผลผลิตซึ่งประมาณไว้</w:t>
      </w:r>
    </w:p>
    <w:p w:rsidR="00AD2EFD" w:rsidRDefault="00AD2EFD" w:rsidP="00AD2EFD">
      <w:pPr>
        <w:pStyle w:val="Bo-Blankline"/>
      </w:pPr>
    </w:p>
    <w:p w:rsidR="000162F3" w:rsidRPr="00E323CD" w:rsidRDefault="000162F3" w:rsidP="00F47472">
      <w:pPr>
        <w:pStyle w:val="Bo-C1Content"/>
        <w:rPr>
          <w:lang w:val="en-US"/>
        </w:rPr>
      </w:pPr>
      <w:r w:rsidRPr="00E323CD">
        <w:rPr>
          <w:cs/>
          <w:lang w:val="en-US"/>
        </w:rPr>
        <w:t>กลุ่มบริษัทไม่คิดค่าเสื่อมราคาสำหรับที่ดิน</w:t>
      </w:r>
      <w:r w:rsidRPr="00E323CD">
        <w:rPr>
          <w:rFonts w:hint="cs"/>
          <w:cs/>
          <w:lang w:val="en-US"/>
        </w:rPr>
        <w:t xml:space="preserve"> </w:t>
      </w:r>
      <w:r w:rsidRPr="00E323CD">
        <w:rPr>
          <w:cs/>
          <w:lang w:val="en-US"/>
        </w:rPr>
        <w:t>สินทรัพย์ที่อยู่ระหว่างการก่อสร้าง</w:t>
      </w:r>
      <w:r w:rsidR="008B48D2">
        <w:rPr>
          <w:rFonts w:hint="cs"/>
          <w:cs/>
          <w:lang w:val="en-US"/>
        </w:rPr>
        <w:t>และการติดตั้ง</w:t>
      </w:r>
      <w:r w:rsidRPr="00E323CD">
        <w:rPr>
          <w:rFonts w:hint="cs"/>
          <w:cs/>
          <w:lang w:val="en-US"/>
        </w:rPr>
        <w:t xml:space="preserve"> </w:t>
      </w:r>
      <w:r w:rsidRPr="00E323CD">
        <w:rPr>
          <w:cs/>
          <w:lang w:val="en-US"/>
        </w:rPr>
        <w:t>และ</w:t>
      </w:r>
      <w:r w:rsidRPr="00E323CD">
        <w:rPr>
          <w:rFonts w:hint="cs"/>
          <w:cs/>
          <w:lang w:val="en-US"/>
        </w:rPr>
        <w:t>อะไหล่ที่สำคัญ</w:t>
      </w:r>
      <w:r w:rsidR="0032440E">
        <w:rPr>
          <w:lang w:val="en-US"/>
        </w:rPr>
        <w:br/>
      </w:r>
      <w:r w:rsidRPr="00E323CD">
        <w:rPr>
          <w:rFonts w:hint="cs"/>
          <w:cs/>
          <w:lang w:val="en-US"/>
        </w:rPr>
        <w:t>ที่ยังไม่ได้เบิกใช้</w:t>
      </w:r>
    </w:p>
    <w:p w:rsidR="00C72874" w:rsidRDefault="00C72874" w:rsidP="0096567D">
      <w:pPr>
        <w:pStyle w:val="Bo-C1Content"/>
      </w:pPr>
    </w:p>
    <w:p w:rsidR="00C72EDA" w:rsidRDefault="000162F3" w:rsidP="0096567D">
      <w:pPr>
        <w:pStyle w:val="Bo-C1Content"/>
      </w:pPr>
      <w:r w:rsidRPr="00E323CD">
        <w:rPr>
          <w:rFonts w:hint="cs"/>
          <w:cs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</w:t>
      </w:r>
      <w:r w:rsidR="00947C9D">
        <w:br/>
      </w:r>
      <w:r w:rsidRPr="00E323CD">
        <w:rPr>
          <w:rFonts w:hint="cs"/>
          <w:cs/>
        </w:rPr>
        <w:t>รอบปีบัญชี และปรับปรุงตามความเหมาะสม</w:t>
      </w:r>
    </w:p>
    <w:p w:rsidR="005E2597" w:rsidRPr="005E2597" w:rsidRDefault="005E2597" w:rsidP="0096567D">
      <w:pPr>
        <w:pStyle w:val="Bo-C1Content"/>
        <w:rPr>
          <w:sz w:val="20"/>
          <w:szCs w:val="20"/>
        </w:rPr>
      </w:pPr>
    </w:p>
    <w:p w:rsidR="005E2597" w:rsidRPr="00B351C7" w:rsidRDefault="005E2597" w:rsidP="00C72874">
      <w:pPr>
        <w:pStyle w:val="Bo-H2Main"/>
        <w:ind w:hanging="540"/>
        <w:rPr>
          <w:cs/>
        </w:rPr>
      </w:pPr>
      <w:r w:rsidRPr="00B351C7">
        <w:rPr>
          <w:cs/>
        </w:rPr>
        <w:t>สินทรัพย์ไม่มีตัวตน</w:t>
      </w:r>
    </w:p>
    <w:p w:rsidR="00362A7B" w:rsidRDefault="00362A7B" w:rsidP="004D71C7">
      <w:pPr>
        <w:pStyle w:val="Bo-Blankline"/>
        <w:rPr>
          <w:cs/>
        </w:rPr>
      </w:pPr>
    </w:p>
    <w:p w:rsidR="0049424D" w:rsidRPr="0049424D" w:rsidRDefault="0049424D" w:rsidP="00F47472">
      <w:pPr>
        <w:pStyle w:val="Bo-C1Content"/>
        <w:rPr>
          <w:i/>
          <w:iCs/>
          <w:lang w:val="en-US"/>
        </w:rPr>
      </w:pPr>
      <w:r w:rsidRPr="0049424D">
        <w:rPr>
          <w:rFonts w:hint="cs"/>
          <w:i/>
          <w:iCs/>
          <w:cs/>
          <w:lang w:val="en-US"/>
        </w:rPr>
        <w:t>ค่าสัมปทาน</w:t>
      </w:r>
    </w:p>
    <w:p w:rsidR="0049424D" w:rsidRDefault="0049424D" w:rsidP="0049424D">
      <w:pPr>
        <w:pStyle w:val="Bo-Blankline"/>
        <w:rPr>
          <w:lang w:val="en-US"/>
        </w:rPr>
      </w:pPr>
    </w:p>
    <w:p w:rsidR="000162F3" w:rsidRPr="00E323CD" w:rsidRDefault="000162F3" w:rsidP="00F47472">
      <w:pPr>
        <w:pStyle w:val="Bo-C1Content"/>
        <w:rPr>
          <w:lang w:val="en-US"/>
        </w:rPr>
      </w:pPr>
      <w:r w:rsidRPr="00E323CD">
        <w:rPr>
          <w:rFonts w:hint="cs"/>
          <w:cs/>
          <w:lang w:val="en-US"/>
        </w:rPr>
        <w:t>ค่าสัมปทานในการทำเหมืองแร่หินปูนและหินดินดานได้รวมทั้งต้นทุนในการจัดหา สำรวจและพัฒนา</w:t>
      </w:r>
      <w:r w:rsidR="00D248F4" w:rsidRPr="00D248F4">
        <w:rPr>
          <w:cs/>
          <w:lang w:val="en-US"/>
        </w:rPr>
        <w:t>แสดงราคาด้วยราคาทุนหักค่าตัดจำหน่ายสะสมและผลขาดทุนจากการด้อยค่าสะสม</w:t>
      </w:r>
    </w:p>
    <w:p w:rsidR="008F12EE" w:rsidRDefault="008F12EE" w:rsidP="008F12EE">
      <w:pPr>
        <w:pStyle w:val="Bo-Blankline"/>
        <w:rPr>
          <w:rFonts w:eastAsia="Calibri"/>
        </w:rPr>
      </w:pPr>
    </w:p>
    <w:p w:rsidR="00146F7E" w:rsidRPr="007A299D" w:rsidRDefault="00146F7E" w:rsidP="00146F7E">
      <w:pPr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i/>
          <w:iCs/>
          <w:sz w:val="30"/>
          <w:szCs w:val="30"/>
        </w:rPr>
      </w:pPr>
      <w:r w:rsidRPr="007A299D">
        <w:rPr>
          <w:rFonts w:ascii="Angsana New" w:eastAsia="Calibri" w:hAnsi="Angsana New" w:hint="cs"/>
          <w:i/>
          <w:iCs/>
          <w:sz w:val="30"/>
          <w:szCs w:val="30"/>
          <w:cs/>
        </w:rPr>
        <w:t>รายจ่ายในการวิจัยและพัฒนา</w:t>
      </w:r>
    </w:p>
    <w:p w:rsidR="00146F7E" w:rsidRPr="001275C6" w:rsidRDefault="00146F7E" w:rsidP="00146F7E">
      <w:pPr>
        <w:pStyle w:val="BodyText"/>
        <w:tabs>
          <w:tab w:val="left" w:pos="540"/>
        </w:tabs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:rsidR="00146F7E" w:rsidRPr="007A299D" w:rsidRDefault="00146F7E" w:rsidP="00146F7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รายจ่ายในขั้นตอน</w:t>
      </w:r>
      <w:r w:rsidRPr="007A299D">
        <w:rPr>
          <w:rFonts w:ascii="Angsana New" w:eastAsia="Calibri" w:hAnsi="Angsana New"/>
          <w:sz w:val="30"/>
          <w:szCs w:val="30"/>
          <w:cs/>
        </w:rPr>
        <w:t>การวิจัย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ได้แก่ การสำรวจตรวจสอบเพื่อให้ได้มาซึ่ง ความรู้ความเข้าใจใหม่ทางด้านวิทยาศาสตร์หรือทางด้านเทคนิค </w:t>
      </w:r>
      <w:r w:rsidRPr="007A299D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:rsidR="000E7232" w:rsidRDefault="000E7232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146F7E" w:rsidRPr="007A299D" w:rsidRDefault="00146F7E" w:rsidP="00146F7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lastRenderedPageBreak/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7A299D">
        <w:rPr>
          <w:rFonts w:ascii="Angsana New" w:eastAsia="Calibri" w:hAnsi="Angsana New"/>
          <w:sz w:val="30"/>
          <w:szCs w:val="30"/>
        </w:rPr>
        <w:t xml:space="preserve"> </w:t>
      </w: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ผลิตภัณฑ์หรือกระบวนการนั้นมีความเป็นไปได้ทางเทคนิคและทางก</w:t>
      </w:r>
      <w:r w:rsidRPr="00B419E5">
        <w:rPr>
          <w:rFonts w:ascii="Angsana New" w:eastAsia="Calibri" w:hAnsi="Angsana New" w:hint="cs"/>
          <w:sz w:val="30"/>
          <w:szCs w:val="30"/>
          <w:cs/>
        </w:rPr>
        <w:t>ารค้า  ซึ่งมีความเป็นไปได้ที่จะก่อให้เกิดประโยชน์เชิงเศรษฐกิจในอนาคต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146F7E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7A299D">
        <w:rPr>
          <w:rFonts w:ascii="Angsana New" w:eastAsia="Calibri" w:hAnsi="Angsana New" w:hint="cs"/>
          <w:sz w:val="30"/>
          <w:szCs w:val="30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</w:t>
      </w:r>
      <w:r w:rsidRPr="007A299D">
        <w:rPr>
          <w:rFonts w:ascii="Angsana New" w:eastAsia="Calibri" w:hAnsi="Angsana New"/>
          <w:sz w:val="30"/>
          <w:szCs w:val="30"/>
        </w:rPr>
        <w:t xml:space="preserve"> 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และนำสินทรัพย์มาใช้ประโยชน์หรือนำมาขายได้  รายจ่ายในการพัฒนารับรู้เป็นสินทรัพย์รวมถึงต้นทุนสำหรับวัตถุดิบ </w:t>
      </w:r>
      <w:r w:rsidRPr="00B419E5">
        <w:rPr>
          <w:rFonts w:ascii="Angsana New" w:eastAsia="Calibri" w:hAnsi="Angsana New" w:hint="cs"/>
          <w:sz w:val="30"/>
          <w:szCs w:val="30"/>
          <w:cs/>
        </w:rPr>
        <w:t>ต้นทุนแรงงานทางตรง ต้น</w:t>
      </w:r>
      <w:r w:rsidRPr="007A299D">
        <w:rPr>
          <w:rFonts w:ascii="Angsana New" w:eastAsia="Calibri" w:hAnsi="Angsana New" w:hint="cs"/>
          <w:sz w:val="30"/>
          <w:szCs w:val="30"/>
          <w:cs/>
        </w:rPr>
        <w:t>ทุน</w:t>
      </w:r>
      <w:r w:rsidRPr="007A299D">
        <w:rPr>
          <w:rFonts w:ascii="Angsana New" w:eastAsia="Calibri" w:hAnsi="Angsana New"/>
          <w:sz w:val="30"/>
          <w:szCs w:val="30"/>
          <w:cs/>
        </w:rPr>
        <w:t>ที่เกี่ยวข้องโดยตรง</w:t>
      </w:r>
      <w:r w:rsidRPr="007A299D">
        <w:rPr>
          <w:rFonts w:ascii="Angsana New" w:eastAsia="Calibri" w:hAnsi="Angsana New" w:hint="cs"/>
          <w:sz w:val="30"/>
          <w:szCs w:val="30"/>
          <w:cs/>
        </w:rPr>
        <w:t>ในการ</w:t>
      </w:r>
      <w:r w:rsidRPr="007A299D">
        <w:rPr>
          <w:rFonts w:ascii="Angsana New" w:eastAsia="Calibri" w:hAnsi="Angsana New"/>
          <w:sz w:val="30"/>
          <w:szCs w:val="30"/>
          <w:cs/>
        </w:rPr>
        <w:t>จัดเตรียมสินทรัพย์เพื่อให้สามารถนำมาใช้ประโยชน์ตามประสงค์</w:t>
      </w:r>
      <w:r w:rsidRPr="007A299D">
        <w:rPr>
          <w:rFonts w:ascii="Angsana New" w:eastAsia="Calibri" w:hAnsi="Angsana New" w:hint="cs"/>
          <w:sz w:val="30"/>
          <w:szCs w:val="30"/>
          <w:cs/>
        </w:rPr>
        <w:t>และต้นทุนการกู้ยืม</w:t>
      </w:r>
      <w:r w:rsidRPr="007A299D">
        <w:rPr>
          <w:rFonts w:ascii="Angsana New" w:eastAsia="Calibri" w:hAnsi="Angsana New"/>
          <w:sz w:val="30"/>
          <w:szCs w:val="30"/>
          <w:cs/>
        </w:rPr>
        <w:t>สามารถนำมารวมเป็นส่วนหนึ่งของราคาทุนของสินทรัพย์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 รายจ่ายในการพัฒนาอื่น</w:t>
      </w:r>
      <w:r w:rsidRPr="007A299D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:rsidR="00146F7E" w:rsidRPr="001275C6" w:rsidRDefault="00146F7E" w:rsidP="00146F7E">
      <w:pPr>
        <w:pStyle w:val="BodyText"/>
        <w:tabs>
          <w:tab w:val="left" w:pos="540"/>
        </w:tabs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:rsidR="00146F7E" w:rsidRPr="007A299D" w:rsidRDefault="00146F7E" w:rsidP="00146F7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รายจ่ายในการพัฒนาซึ่งรับรู้เป็นสินทรัพย์</w:t>
      </w:r>
      <w:r w:rsidR="00E7792D">
        <w:rPr>
          <w:rFonts w:ascii="Angsana New" w:eastAsia="Calibri" w:hAnsi="Angsana New" w:hint="cs"/>
          <w:sz w:val="30"/>
          <w:szCs w:val="30"/>
          <w:cs/>
        </w:rPr>
        <w:t>วัดมูลค่า</w:t>
      </w:r>
      <w:r w:rsidRPr="007A299D">
        <w:rPr>
          <w:rFonts w:ascii="Angsana New" w:eastAsia="Calibri" w:hAnsi="Angsana New" w:hint="cs"/>
          <w:sz w:val="30"/>
          <w:szCs w:val="30"/>
          <w:cs/>
        </w:rPr>
        <w:t>ด้วยราคาทุนหักค่าตัดจำหน่ายสะสมและผลขาดทุนจากการด้อยค่าสะสม</w:t>
      </w:r>
    </w:p>
    <w:p w:rsidR="00146F7E" w:rsidRDefault="00146F7E" w:rsidP="00220F80">
      <w:pPr>
        <w:pStyle w:val="Bo-Blankline"/>
        <w:rPr>
          <w:lang w:val="en-US"/>
        </w:rPr>
      </w:pPr>
    </w:p>
    <w:p w:rsidR="00146F7E" w:rsidRPr="00FB126F" w:rsidRDefault="00146F7E" w:rsidP="00146F7E">
      <w:pPr>
        <w:pStyle w:val="BodyText"/>
        <w:tabs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B126F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 ๆ</w:t>
      </w:r>
    </w:p>
    <w:p w:rsidR="00146F7E" w:rsidRPr="00F47472" w:rsidRDefault="00146F7E" w:rsidP="00220F80">
      <w:pPr>
        <w:pStyle w:val="Bo-Blankline"/>
        <w:rPr>
          <w:lang w:val="en-US"/>
        </w:rPr>
      </w:pPr>
    </w:p>
    <w:p w:rsidR="000162F3" w:rsidRPr="00E323CD" w:rsidRDefault="000162F3" w:rsidP="00220F80">
      <w:pPr>
        <w:pStyle w:val="Bo-C1Content"/>
      </w:pPr>
      <w:r w:rsidRPr="00E323CD">
        <w:rPr>
          <w:rFonts w:hint="cs"/>
          <w:cs/>
          <w:lang w:val="en-US"/>
        </w:rPr>
        <w:t>สินทรัพย์ไม่มีตัวตน</w:t>
      </w:r>
      <w:r w:rsidRPr="00E323CD">
        <w:rPr>
          <w:cs/>
        </w:rPr>
        <w:t>อื่น</w:t>
      </w:r>
      <w:r w:rsidR="006002C5">
        <w:rPr>
          <w:rFonts w:hint="cs"/>
          <w:cs/>
        </w:rPr>
        <w:t xml:space="preserve"> </w:t>
      </w:r>
      <w:r w:rsidRPr="00E323CD">
        <w:rPr>
          <w:cs/>
        </w:rPr>
        <w:t xml:space="preserve">ๆ </w:t>
      </w:r>
      <w:r w:rsidRPr="00E323CD">
        <w:rPr>
          <w:rFonts w:hint="cs"/>
          <w:cs/>
          <w:lang w:val="en-US"/>
        </w:rPr>
        <w:t xml:space="preserve">ที่กลุ่มบริษัทซื้อมาและมีอายุการใช้งานจำกัด </w:t>
      </w:r>
      <w:r w:rsidR="00E7792D">
        <w:rPr>
          <w:rFonts w:hint="cs"/>
          <w:cs/>
          <w:lang w:val="en-US"/>
        </w:rPr>
        <w:t>วัดมูลค่าด้วย</w:t>
      </w:r>
      <w:r w:rsidRPr="00E323CD">
        <w:rPr>
          <w:rFonts w:hint="cs"/>
          <w:cs/>
          <w:lang w:val="en-US"/>
        </w:rPr>
        <w:t xml:space="preserve">ราคาทุน หักค่าตัดจำหน่ายสะสม </w:t>
      </w:r>
      <w:r w:rsidRPr="00E323CD">
        <w:rPr>
          <w:cs/>
        </w:rPr>
        <w:t>และ</w:t>
      </w:r>
      <w:r w:rsidR="00D248F4">
        <w:rPr>
          <w:rFonts w:hint="cs"/>
          <w:cs/>
        </w:rPr>
        <w:t>ผล</w:t>
      </w:r>
      <w:r w:rsidRPr="00E323CD">
        <w:rPr>
          <w:cs/>
        </w:rPr>
        <w:t>ขาดทุนจากการด้อยค่า</w:t>
      </w:r>
      <w:r w:rsidRPr="00E323CD">
        <w:rPr>
          <w:rFonts w:hint="cs"/>
          <w:cs/>
        </w:rPr>
        <w:t>สะสม</w:t>
      </w:r>
      <w:r w:rsidRPr="00E323CD">
        <w:t xml:space="preserve"> </w:t>
      </w:r>
    </w:p>
    <w:p w:rsidR="000162F3" w:rsidRPr="00F47472" w:rsidRDefault="000162F3" w:rsidP="00220F80">
      <w:pPr>
        <w:pStyle w:val="Bo-Blankline"/>
        <w:rPr>
          <w:lang w:val="en-US"/>
        </w:rPr>
      </w:pPr>
    </w:p>
    <w:p w:rsidR="000162F3" w:rsidRPr="00E323CD" w:rsidRDefault="000162F3" w:rsidP="00F47472">
      <w:pPr>
        <w:pStyle w:val="Bo-H3Subhead"/>
      </w:pPr>
      <w:r w:rsidRPr="00E323CD">
        <w:rPr>
          <w:rFonts w:hint="cs"/>
          <w:cs/>
        </w:rPr>
        <w:t xml:space="preserve">ค่าตัดจำหน่าย </w:t>
      </w:r>
      <w:r w:rsidRPr="00E323CD">
        <w:t xml:space="preserve"> </w:t>
      </w:r>
    </w:p>
    <w:p w:rsidR="000162F3" w:rsidRPr="00F47472" w:rsidRDefault="000162F3" w:rsidP="00220F80">
      <w:pPr>
        <w:pStyle w:val="Bo-Blankline"/>
        <w:rPr>
          <w:lang w:val="en-US"/>
        </w:rPr>
      </w:pPr>
    </w:p>
    <w:p w:rsidR="000162F3" w:rsidRPr="00E323CD" w:rsidRDefault="000162F3" w:rsidP="00F47472">
      <w:pPr>
        <w:pStyle w:val="Bo-C1Content"/>
        <w:rPr>
          <w:rFonts w:eastAsia="Calibri"/>
        </w:rPr>
      </w:pPr>
      <w:r w:rsidRPr="00E323CD">
        <w:rPr>
          <w:rFonts w:hint="cs"/>
          <w:cs/>
        </w:rPr>
        <w:t>ค่าตัดจำหน่ายคำนวณจาก</w:t>
      </w:r>
      <w:r w:rsidRPr="00E323CD">
        <w:rPr>
          <w:rFonts w:eastAsia="Calibri" w:hint="cs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A84E96" w:rsidRDefault="00A84E96" w:rsidP="004D71C7">
      <w:pPr>
        <w:pStyle w:val="Bo-Blankline"/>
      </w:pPr>
    </w:p>
    <w:p w:rsidR="00146F7E" w:rsidRDefault="000162F3" w:rsidP="00F47472">
      <w:pPr>
        <w:pStyle w:val="Bo-C1Content"/>
      </w:pPr>
      <w:r w:rsidRPr="00E323CD">
        <w:rPr>
          <w:rFonts w:hint="cs"/>
          <w:cs/>
        </w:rPr>
        <w:t>ค่าตัดจำหน่ายรับรู้ในกำไรหรือขาดทุน</w:t>
      </w:r>
      <w:r w:rsidRPr="00E323CD">
        <w:rPr>
          <w:cs/>
        </w:rPr>
        <w:t>โดยวิธีเส้นตรง</w:t>
      </w:r>
      <w:r w:rsidRPr="00E323CD">
        <w:rPr>
          <w:rFonts w:hint="cs"/>
          <w:cs/>
        </w:rPr>
        <w:t>ซึ่งโดยส่วนใหญ่จะสะท้อน</w:t>
      </w:r>
      <w:r w:rsidRPr="00E323CD">
        <w:rPr>
          <w:cs/>
        </w:rPr>
        <w:t>รูปแบบที่คาดว่าจะได้รับประโยชน์</w:t>
      </w:r>
      <w:r w:rsidR="00065EA1" w:rsidRPr="00065EA1">
        <w:rPr>
          <w:cs/>
        </w:rPr>
        <w:t>เชิงเศรษฐกิจ</w:t>
      </w:r>
      <w:r w:rsidRPr="00E323CD">
        <w:rPr>
          <w:cs/>
        </w:rPr>
        <w:t>ในอนาคตจากสินทรัพย์นั้นตาม</w:t>
      </w:r>
      <w:r w:rsidRPr="00E323CD">
        <w:rPr>
          <w:rFonts w:hint="cs"/>
          <w:cs/>
        </w:rPr>
        <w:t>ระยะเวลาที่คาดว่าจะได้รับประโยชน์จากสินทรัพย์</w:t>
      </w:r>
      <w:r w:rsidR="002C314E">
        <w:rPr>
          <w:cs/>
        </w:rPr>
        <w:br/>
      </w:r>
      <w:r w:rsidRPr="00E323CD">
        <w:rPr>
          <w:rFonts w:hint="cs"/>
          <w:cs/>
        </w:rPr>
        <w:t xml:space="preserve">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</w:p>
    <w:p w:rsidR="00B351C7" w:rsidRPr="00B351C7" w:rsidRDefault="00B351C7" w:rsidP="00F47472">
      <w:pPr>
        <w:pStyle w:val="Bo-C1Content"/>
        <w:rPr>
          <w:sz w:val="20"/>
          <w:szCs w:val="20"/>
        </w:rPr>
      </w:pPr>
    </w:p>
    <w:p w:rsidR="000162F3" w:rsidRPr="00E323CD" w:rsidRDefault="000162F3" w:rsidP="00F47472">
      <w:pPr>
        <w:pStyle w:val="Bo-C1Content"/>
      </w:pPr>
      <w:r w:rsidRPr="00E323CD">
        <w:rPr>
          <w:cs/>
        </w:rPr>
        <w:t>ระยะเวลาที่คาดว่าจะได้รับประโยชน์</w:t>
      </w:r>
      <w:r w:rsidRPr="00E323CD">
        <w:rPr>
          <w:rFonts w:hint="cs"/>
          <w:cs/>
        </w:rPr>
        <w:t>สำหรับปีปัจจุบันและปีเปรียบเทียบ</w:t>
      </w:r>
      <w:r w:rsidRPr="00E323CD">
        <w:rPr>
          <w:cs/>
        </w:rPr>
        <w:t>แสดงได้ดังนี้</w:t>
      </w:r>
    </w:p>
    <w:p w:rsidR="000162F3" w:rsidRPr="00F47472" w:rsidRDefault="000162F3" w:rsidP="000162F3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3600"/>
        <w:gridCol w:w="990"/>
        <w:gridCol w:w="360"/>
      </w:tblGrid>
      <w:tr w:rsidR="000162F3" w:rsidRPr="00E323CD" w:rsidTr="009F6BB9">
        <w:tc>
          <w:tcPr>
            <w:tcW w:w="4230" w:type="dxa"/>
          </w:tcPr>
          <w:p w:rsidR="000162F3" w:rsidRPr="00E323CD" w:rsidRDefault="006002C5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ต้นทุนแหล่งวัตถุดิบและ</w:t>
            </w:r>
            <w:r w:rsidR="000162F3" w:rsidRPr="00E323C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ค่าสัมปทานบัตร</w:t>
            </w:r>
          </w:p>
        </w:tc>
        <w:tc>
          <w:tcPr>
            <w:tcW w:w="3600" w:type="dxa"/>
          </w:tcPr>
          <w:p w:rsidR="000162F3" w:rsidRPr="00E323CD" w:rsidRDefault="000162F3" w:rsidP="00F47472">
            <w:pPr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23CD">
              <w:rPr>
                <w:rFonts w:ascii="Angsana New" w:hAnsi="Angsana New" w:hint="cs"/>
                <w:sz w:val="30"/>
                <w:szCs w:val="30"/>
                <w:cs/>
              </w:rPr>
              <w:t>ตามอายุสัมปทานบัตร</w:t>
            </w:r>
          </w:p>
        </w:tc>
        <w:tc>
          <w:tcPr>
            <w:tcW w:w="990" w:type="dxa"/>
          </w:tcPr>
          <w:p w:rsidR="000162F3" w:rsidRPr="008A6E26" w:rsidRDefault="00884953" w:rsidP="000162F3">
            <w:pPr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F47472" w:rsidRPr="008A6E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62F3" w:rsidRPr="008A6E2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F47472" w:rsidRPr="008A6E2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360" w:type="dxa"/>
          </w:tcPr>
          <w:p w:rsidR="000162F3" w:rsidRPr="00E323CD" w:rsidRDefault="000162F3" w:rsidP="000162F3">
            <w:pPr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23C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162F3" w:rsidRPr="00E323CD" w:rsidTr="009F6BB9">
        <w:tc>
          <w:tcPr>
            <w:tcW w:w="4230" w:type="dxa"/>
          </w:tcPr>
          <w:p w:rsidR="000162F3" w:rsidRPr="00E323CD" w:rsidRDefault="000162F3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23C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</w:t>
            </w:r>
            <w:r w:rsidR="00F34307" w:rsidRPr="00F3430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ลิขสิทธิ์ซอฟต์แวร์</w:t>
            </w:r>
          </w:p>
        </w:tc>
        <w:tc>
          <w:tcPr>
            <w:tcW w:w="3600" w:type="dxa"/>
          </w:tcPr>
          <w:p w:rsidR="000162F3" w:rsidRPr="00E323CD" w:rsidRDefault="000162F3" w:rsidP="000162F3">
            <w:pPr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162F3" w:rsidRPr="008A6E26" w:rsidRDefault="00884953" w:rsidP="000162F3">
            <w:pPr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F47472" w:rsidRPr="008A6E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62F3" w:rsidRPr="008A6E26">
              <w:rPr>
                <w:rFonts w:ascii="Angsana New" w:hAnsi="Angsana New"/>
                <w:sz w:val="30"/>
                <w:szCs w:val="30"/>
              </w:rPr>
              <w:t>-</w:t>
            </w:r>
            <w:r w:rsidR="00F47472" w:rsidRPr="008A6E2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60" w:type="dxa"/>
          </w:tcPr>
          <w:p w:rsidR="000162F3" w:rsidRPr="00E323CD" w:rsidRDefault="000162F3" w:rsidP="000162F3">
            <w:pPr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23C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146F7E" w:rsidRPr="00E323CD" w:rsidTr="009F6BB9">
        <w:tc>
          <w:tcPr>
            <w:tcW w:w="4230" w:type="dxa"/>
          </w:tcPr>
          <w:p w:rsidR="00146F7E" w:rsidRPr="00E323CD" w:rsidRDefault="00146F7E" w:rsidP="00146F7E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สินทรัพย์ต้นทุนพัฒนา</w:t>
            </w:r>
          </w:p>
        </w:tc>
        <w:tc>
          <w:tcPr>
            <w:tcW w:w="3600" w:type="dxa"/>
          </w:tcPr>
          <w:p w:rsidR="00146F7E" w:rsidRPr="00E323CD" w:rsidRDefault="00146F7E" w:rsidP="00146F7E">
            <w:pPr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6F7E" w:rsidRPr="008A6E26" w:rsidRDefault="00C87FAD" w:rsidP="00C87FAD">
            <w:pPr>
              <w:tabs>
                <w:tab w:val="center" w:pos="399"/>
                <w:tab w:val="right" w:pos="79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88495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:rsidR="00146F7E" w:rsidRPr="00E323CD" w:rsidRDefault="00146F7E" w:rsidP="00146F7E">
            <w:pPr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23C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220F80" w:rsidRPr="00F47472" w:rsidRDefault="00220F80" w:rsidP="00220F80">
      <w:pPr>
        <w:pStyle w:val="Bo-Blankline"/>
        <w:rPr>
          <w:lang w:val="en-US"/>
        </w:rPr>
      </w:pPr>
    </w:p>
    <w:p w:rsidR="000162F3" w:rsidRDefault="008A6E26" w:rsidP="00ED3579">
      <w:pPr>
        <w:pStyle w:val="Bo-C1Content"/>
      </w:pPr>
      <w:r>
        <w:rPr>
          <w:rFonts w:hint="cs"/>
          <w:cs/>
        </w:rPr>
        <w:t xml:space="preserve">วิธีการตัดจำหน่าย </w:t>
      </w:r>
      <w:r w:rsidR="000162F3" w:rsidRPr="00E323CD">
        <w:rPr>
          <w:rFonts w:hint="cs"/>
          <w:cs/>
        </w:rPr>
        <w:t>ระ</w:t>
      </w:r>
      <w:r w:rsidR="002C314E">
        <w:rPr>
          <w:rFonts w:hint="cs"/>
          <w:cs/>
        </w:rPr>
        <w:t>ยะเวลาที่คาดว่าจะได้รับประโยชน์และ</w:t>
      </w:r>
      <w:r w:rsidR="000162F3" w:rsidRPr="00E323CD">
        <w:rPr>
          <w:rFonts w:hint="cs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:rsidR="000E7232" w:rsidRDefault="000E7232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0162F3" w:rsidRPr="00E323CD" w:rsidRDefault="000162F3" w:rsidP="008F12EE">
      <w:pPr>
        <w:pStyle w:val="Bo-H2Main"/>
        <w:ind w:hanging="540"/>
      </w:pPr>
      <w:r w:rsidRPr="00E323CD">
        <w:rPr>
          <w:cs/>
        </w:rPr>
        <w:lastRenderedPageBreak/>
        <w:t>การด้อยค่า</w:t>
      </w:r>
    </w:p>
    <w:p w:rsidR="000162F3" w:rsidRPr="00ED3579" w:rsidRDefault="000162F3" w:rsidP="000162F3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20"/>
          <w:szCs w:val="20"/>
          <w:cs/>
        </w:rPr>
      </w:pPr>
    </w:p>
    <w:p w:rsidR="000162F3" w:rsidRPr="00E323CD" w:rsidRDefault="000162F3" w:rsidP="00ED3579">
      <w:pPr>
        <w:pStyle w:val="Bo-C1Content"/>
        <w:rPr>
          <w:cs/>
        </w:rPr>
      </w:pPr>
      <w:r w:rsidRPr="00E323CD">
        <w:rPr>
          <w:rFonts w:hint="cs"/>
          <w:cs/>
          <w:lang w:val="en-US"/>
        </w:rPr>
        <w:t>ยอดสินทรัพย์ตามบัญชีของกลุ่มบริษัท ได้รับการทบทวน ณ ทุกวันที่รายงานว่า มีข้อบ่งชี้เรื่องการด้อยค่าหรือไม่</w:t>
      </w:r>
      <w:r w:rsidRPr="00E323CD">
        <w:rPr>
          <w:lang w:val="en-US"/>
        </w:rPr>
        <w:t xml:space="preserve"> </w:t>
      </w:r>
      <w:r w:rsidR="00340311">
        <w:rPr>
          <w:lang w:val="en-US"/>
        </w:rPr>
        <w:br/>
      </w:r>
      <w:r w:rsidRPr="00E323CD">
        <w:rPr>
          <w:rFonts w:hint="cs"/>
          <w:cs/>
          <w:lang w:val="en-US"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220F80" w:rsidRPr="00F47472" w:rsidRDefault="00220F80" w:rsidP="00220F80">
      <w:pPr>
        <w:pStyle w:val="Bo-Blankline"/>
        <w:rPr>
          <w:lang w:val="en-US"/>
        </w:rPr>
      </w:pPr>
    </w:p>
    <w:p w:rsidR="00E12FF1" w:rsidRDefault="000162F3" w:rsidP="00E12FF1">
      <w:pPr>
        <w:pStyle w:val="Bo-C1Content"/>
      </w:pPr>
      <w:r w:rsidRPr="00E323CD">
        <w:rPr>
          <w:rFonts w:hint="cs"/>
          <w:cs/>
          <w:lang w:val="en-US"/>
        </w:rPr>
        <w:t>ขาดทุนจากการด้อยค่ารับรู้</w:t>
      </w:r>
      <w:r w:rsidRPr="00E323CD">
        <w:rPr>
          <w:cs/>
        </w:rPr>
        <w:t>เมื่อ</w:t>
      </w:r>
      <w:r w:rsidRPr="00E323CD">
        <w:rPr>
          <w:rFonts w:hint="cs"/>
          <w:cs/>
          <w:lang w:val="en-US"/>
        </w:rPr>
        <w:t>มูลค่า</w:t>
      </w:r>
      <w:r w:rsidRPr="00E323CD">
        <w:rPr>
          <w:cs/>
        </w:rPr>
        <w:t>ตามบัญชีของ</w:t>
      </w:r>
      <w:r w:rsidRPr="00E323CD">
        <w:rPr>
          <w:rFonts w:hint="cs"/>
          <w:cs/>
          <w:lang w:val="en-US"/>
        </w:rPr>
        <w:t>สินทรัพย์ หรือมูลค่าตามบัญชีของหน่วยสินทรัพย์ที่ก่อให้เกิด</w:t>
      </w:r>
      <w:r w:rsidR="00E12FF1">
        <w:rPr>
          <w:cs/>
          <w:lang w:val="en-US"/>
        </w:rPr>
        <w:br/>
      </w:r>
      <w:r w:rsidRPr="00E323CD">
        <w:rPr>
          <w:rFonts w:hint="cs"/>
          <w:cs/>
          <w:lang w:val="en-US"/>
        </w:rPr>
        <w:t xml:space="preserve">เงินสดสูงกว่ามูลค่าที่จะได้รับคืน ขาดทุนจากการด้อยค่าบันทึกในกำไรหรือขาดทุน </w:t>
      </w:r>
      <w:r w:rsidRPr="00E323CD">
        <w:rPr>
          <w:cs/>
        </w:rPr>
        <w:t>เว้นแต่เมื่อมีการกลับรายการการประเมินมูลค่าของสินทรัพย์เพิ่ม</w:t>
      </w:r>
      <w:r w:rsidRPr="00E323CD">
        <w:rPr>
          <w:rFonts w:hint="cs"/>
          <w:cs/>
        </w:rPr>
        <w:t>ของสินทรัพย์ชิ้นเดียวกัน</w:t>
      </w:r>
      <w:r w:rsidRPr="00E323CD">
        <w:rPr>
          <w:cs/>
        </w:rPr>
        <w:t>ที่เคยรับรู้ในส่วนของผู้ถือหุ้น</w:t>
      </w:r>
      <w:r w:rsidRPr="00E323CD">
        <w:rPr>
          <w:rFonts w:hint="cs"/>
          <w:cs/>
        </w:rPr>
        <w:t>และมีการด้อยค่าในเวลาต่อมา</w:t>
      </w:r>
      <w:r w:rsidRPr="00E323CD">
        <w:rPr>
          <w:cs/>
        </w:rPr>
        <w:t xml:space="preserve"> ในกรณีนี้</w:t>
      </w:r>
      <w:r w:rsidRPr="00E323CD">
        <w:rPr>
          <w:rFonts w:hint="cs"/>
          <w:cs/>
        </w:rPr>
        <w:t>จะ</w:t>
      </w:r>
      <w:r w:rsidRPr="00E323CD">
        <w:rPr>
          <w:cs/>
        </w:rPr>
        <w:t>รับรู้ในส่วนของผู้ถือหุ้น</w:t>
      </w:r>
    </w:p>
    <w:p w:rsidR="00362A7B" w:rsidRDefault="00362A7B" w:rsidP="004D71C7">
      <w:pPr>
        <w:pStyle w:val="Bo-Blankline"/>
        <w:rPr>
          <w:lang w:val="en-US"/>
        </w:rPr>
      </w:pPr>
    </w:p>
    <w:p w:rsidR="000162F3" w:rsidRDefault="000162F3" w:rsidP="00E12FF1">
      <w:pPr>
        <w:pStyle w:val="Bo-C1Content"/>
        <w:rPr>
          <w:lang w:val="en-US"/>
        </w:rPr>
      </w:pPr>
      <w:r w:rsidRPr="00E12FF1">
        <w:rPr>
          <w:cs/>
          <w:lang w:val="en-US"/>
        </w:rPr>
        <w:t>เมื่อมีการ</w:t>
      </w:r>
      <w:r w:rsidRPr="00E323CD">
        <w:rPr>
          <w:rFonts w:hint="cs"/>
          <w:cs/>
          <w:lang w:val="en-US"/>
        </w:rPr>
        <w:t>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</w:t>
      </w:r>
      <w:r w:rsidR="006002C5">
        <w:rPr>
          <w:rFonts w:hint="cs"/>
          <w:cs/>
          <w:lang w:val="en-US"/>
        </w:rPr>
        <w:t>หุ้นจะถูกบันทึกในกำไรหรือขาดทุน</w:t>
      </w:r>
      <w:r w:rsidRPr="00E323CD">
        <w:rPr>
          <w:rFonts w:hint="cs"/>
          <w:cs/>
          <w:lang w:val="en-US"/>
        </w:rPr>
        <w:t>โดยไม่ต้องปรับกับยอดสินทรัพย์ทางการเงินดังกล่าว ยอดขาดทุนที่บันทึกในกำไรหรือขาดทุนเป็นผลต่า</w:t>
      </w:r>
      <w:r w:rsidR="00E12FF1">
        <w:rPr>
          <w:rFonts w:hint="cs"/>
          <w:cs/>
          <w:lang w:val="en-US"/>
        </w:rPr>
        <w:t>ง</w:t>
      </w:r>
      <w:r w:rsidRPr="00E323CD">
        <w:rPr>
          <w:rFonts w:hint="cs"/>
          <w:cs/>
          <w:lang w:val="en-US"/>
        </w:rPr>
        <w:t>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</w:t>
      </w:r>
      <w:r w:rsidR="00E12FF1">
        <w:rPr>
          <w:rFonts w:hint="cs"/>
          <w:cs/>
          <w:lang w:val="en-US"/>
        </w:rPr>
        <w:t xml:space="preserve"> </w:t>
      </w:r>
      <w:r w:rsidRPr="00E323CD">
        <w:rPr>
          <w:rFonts w:hint="cs"/>
          <w:cs/>
          <w:lang w:val="en-US"/>
        </w:rPr>
        <w:t>ๆ ซึ่งเคยรับรู้แล้วในกำไรหรือขาดทุน</w:t>
      </w:r>
    </w:p>
    <w:p w:rsidR="00220F80" w:rsidRPr="00F47472" w:rsidRDefault="00220F80" w:rsidP="00220F80">
      <w:pPr>
        <w:pStyle w:val="Bo-Blankline"/>
        <w:rPr>
          <w:lang w:val="en-US"/>
        </w:rPr>
      </w:pPr>
    </w:p>
    <w:p w:rsidR="000162F3" w:rsidRPr="00E323CD" w:rsidRDefault="000162F3" w:rsidP="00ED3579">
      <w:pPr>
        <w:pStyle w:val="Bo-H3Subhead"/>
        <w:rPr>
          <w:cs/>
        </w:rPr>
      </w:pPr>
      <w:r w:rsidRPr="00E323CD">
        <w:rPr>
          <w:rFonts w:hint="cs"/>
          <w:cs/>
          <w:lang w:val="en-US"/>
        </w:rPr>
        <w:t>การคำนวณมูลค่าที่คาดว่าจะได้รับคืน</w:t>
      </w:r>
    </w:p>
    <w:p w:rsidR="00220F80" w:rsidRDefault="00220F80" w:rsidP="00220F80">
      <w:pPr>
        <w:pStyle w:val="Bo-Blankline"/>
        <w:rPr>
          <w:lang w:val="en-US"/>
        </w:rPr>
      </w:pPr>
    </w:p>
    <w:p w:rsidR="00146F7E" w:rsidRDefault="00146F7E" w:rsidP="0091630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832AF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</w:t>
      </w:r>
      <w:r w:rsidRPr="008832AF">
        <w:rPr>
          <w:rFonts w:ascii="Angsana New" w:hAnsi="Angsana New" w:hint="cs"/>
          <w:sz w:val="30"/>
          <w:szCs w:val="30"/>
          <w:cs/>
        </w:rPr>
        <w:t>สินทรัพย์ทางการเงินสำหรับหลักทรัพย์เผื่อขาย คำนวณโดยอ้างอิงถึงมูลค่ายุติธรรม</w:t>
      </w:r>
    </w:p>
    <w:p w:rsidR="000E7232" w:rsidRPr="00F47472" w:rsidRDefault="000E7232" w:rsidP="000E7232">
      <w:pPr>
        <w:pStyle w:val="Bo-Blankline"/>
        <w:rPr>
          <w:lang w:val="en-US"/>
        </w:rPr>
      </w:pPr>
    </w:p>
    <w:p w:rsidR="000162F3" w:rsidRPr="00E323CD" w:rsidRDefault="000162F3" w:rsidP="00ED3579">
      <w:pPr>
        <w:pStyle w:val="Bo-C1Content"/>
      </w:pPr>
      <w:r w:rsidRPr="00E323CD">
        <w:rPr>
          <w:rFonts w:hint="cs"/>
          <w:cs/>
          <w:lang w:val="en-US"/>
        </w:rPr>
        <w:t xml:space="preserve">มูลค่าที่คาดว่าจะได้รับคืนของสินทรัพย์ที่ไม่ใช่สินทรัพย์ทางการเงิน หมายถึง </w:t>
      </w:r>
      <w:r w:rsidRPr="00E323CD">
        <w:rPr>
          <w:cs/>
        </w:rPr>
        <w:t>มูลค่าจากการใช้ของสินทรัพย์</w:t>
      </w:r>
      <w:r w:rsidRPr="00E323CD">
        <w:rPr>
          <w:rFonts w:hint="cs"/>
          <w:cs/>
        </w:rPr>
        <w:t>หรือมูลค่ายุติธรรมของสินทรัพย์หักต้นทุนในการขาย</w:t>
      </w:r>
      <w:r w:rsidR="008A6E26">
        <w:rPr>
          <w:cs/>
        </w:rPr>
        <w:t>แล้วแต่มูลค่าใดจะสูงกว่า</w:t>
      </w:r>
      <w:r w:rsidRPr="00E323CD">
        <w:rPr>
          <w:cs/>
        </w:rPr>
        <w:t xml:space="preserve"> </w:t>
      </w:r>
      <w:r w:rsidRPr="00E323CD">
        <w:rPr>
          <w:rFonts w:hint="cs"/>
          <w:cs/>
          <w:lang w:val="en-US"/>
        </w:rPr>
        <w:t>ในการประเ</w:t>
      </w:r>
      <w:r w:rsidR="00220F80">
        <w:rPr>
          <w:rFonts w:hint="cs"/>
          <w:cs/>
          <w:lang w:val="en-US"/>
        </w:rPr>
        <w:t xml:space="preserve">มินมูลค่าจากการใช้ของสินทรัพย์ </w:t>
      </w:r>
      <w:r w:rsidRPr="00E323CD">
        <w:rPr>
          <w:rFonts w:hint="cs"/>
          <w:cs/>
          <w:lang w:val="en-US"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="00A83D9A">
        <w:rPr>
          <w:rFonts w:hint="cs"/>
          <w:cs/>
          <w:lang w:val="en-US"/>
        </w:rPr>
        <w:t>กระแส</w:t>
      </w:r>
      <w:r w:rsidRPr="00E323CD">
        <w:rPr>
          <w:rFonts w:hint="cs"/>
          <w:cs/>
          <w:lang w:val="en-US"/>
        </w:rPr>
        <w:t>เงินสด</w:t>
      </w:r>
      <w:r w:rsidRPr="00E323CD">
        <w:rPr>
          <w:cs/>
        </w:rPr>
        <w:t>รับ</w:t>
      </w:r>
      <w:r w:rsidRPr="00E323CD">
        <w:rPr>
          <w:rFonts w:hint="cs"/>
          <w:cs/>
        </w:rPr>
        <w:t>โดย</w:t>
      </w:r>
      <w:r w:rsidRPr="00E323CD">
        <w:rPr>
          <w:rFonts w:hint="cs"/>
          <w:cs/>
          <w:lang w:val="en-US"/>
        </w:rPr>
        <w:t>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A84E96" w:rsidRDefault="00A84E96" w:rsidP="004D71C7">
      <w:pPr>
        <w:pStyle w:val="Bo-Blankline"/>
        <w:rPr>
          <w:lang w:val="en-US"/>
        </w:rPr>
      </w:pPr>
    </w:p>
    <w:p w:rsidR="000162F3" w:rsidRPr="00E323CD" w:rsidRDefault="000162F3" w:rsidP="00ED3579">
      <w:pPr>
        <w:pStyle w:val="Bo-H3Subhead"/>
        <w:rPr>
          <w:cs/>
        </w:rPr>
      </w:pPr>
      <w:r w:rsidRPr="00E323CD">
        <w:rPr>
          <w:rFonts w:hint="cs"/>
          <w:cs/>
          <w:lang w:val="en-US"/>
        </w:rPr>
        <w:t>การกลับรายการการด้อยค่า</w:t>
      </w:r>
    </w:p>
    <w:p w:rsidR="000162F3" w:rsidRPr="00ED3579" w:rsidRDefault="000162F3" w:rsidP="00220F80">
      <w:pPr>
        <w:pStyle w:val="Bo-Blankline"/>
        <w:rPr>
          <w:cs/>
        </w:rPr>
      </w:pPr>
    </w:p>
    <w:p w:rsidR="000162F3" w:rsidRDefault="000162F3" w:rsidP="00ED3579">
      <w:pPr>
        <w:pStyle w:val="Bo-C1Content"/>
        <w:rPr>
          <w:lang w:val="en-US"/>
        </w:rPr>
      </w:pPr>
      <w:r w:rsidRPr="00E323CD">
        <w:rPr>
          <w:rFonts w:hint="cs"/>
          <w:cs/>
          <w:lang w:val="en-US"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0E7232" w:rsidRDefault="000E7232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:rsidR="000162F3" w:rsidRPr="00E323CD" w:rsidRDefault="000162F3" w:rsidP="008F12EE">
      <w:pPr>
        <w:pStyle w:val="Bo-H2Main"/>
        <w:ind w:hanging="540"/>
      </w:pPr>
      <w:r w:rsidRPr="00E323CD">
        <w:rPr>
          <w:rFonts w:hint="cs"/>
          <w:cs/>
        </w:rPr>
        <w:lastRenderedPageBreak/>
        <w:t>หนี้สินที่มีภาระดอกเบี้ย</w:t>
      </w:r>
    </w:p>
    <w:p w:rsidR="000162F3" w:rsidRPr="00ED3579" w:rsidRDefault="000162F3" w:rsidP="00220F80">
      <w:pPr>
        <w:pStyle w:val="Bo-Blankline"/>
      </w:pPr>
    </w:p>
    <w:p w:rsidR="000162F3" w:rsidRPr="00E323CD" w:rsidRDefault="000162F3" w:rsidP="00ED3579">
      <w:pPr>
        <w:pStyle w:val="Bo-C1Content"/>
      </w:pPr>
      <w:r w:rsidRPr="00E323CD">
        <w:rPr>
          <w:rFonts w:hint="cs"/>
          <w:cs/>
        </w:rPr>
        <w:t>หนี้สินที่มีภาระดอกเบี้ยบันทึกในราคาทุน</w:t>
      </w:r>
    </w:p>
    <w:p w:rsidR="000162F3" w:rsidRPr="00ED3579" w:rsidRDefault="000162F3" w:rsidP="00220F80">
      <w:pPr>
        <w:pStyle w:val="Bo-Blankline"/>
        <w:rPr>
          <w:lang w:val="en-US"/>
        </w:rPr>
      </w:pPr>
    </w:p>
    <w:p w:rsidR="000162F3" w:rsidRPr="00E323CD" w:rsidRDefault="000162F3" w:rsidP="008F12EE">
      <w:pPr>
        <w:pStyle w:val="Bo-H2Main"/>
        <w:ind w:hanging="540"/>
      </w:pPr>
      <w:bookmarkStart w:id="1" w:name="OLE_LINK2"/>
      <w:bookmarkStart w:id="2" w:name="OLE_LINK3"/>
      <w:r w:rsidRPr="00E323CD">
        <w:rPr>
          <w:cs/>
        </w:rPr>
        <w:t>เจ้าหนี้การค้าและเจ้าหนี้อื่น</w:t>
      </w:r>
    </w:p>
    <w:p w:rsidR="000162F3" w:rsidRPr="00ED3579" w:rsidRDefault="000162F3" w:rsidP="00220F80">
      <w:pPr>
        <w:pStyle w:val="Bo-Blankline"/>
        <w:rPr>
          <w:cs/>
        </w:rPr>
      </w:pPr>
    </w:p>
    <w:p w:rsidR="000162F3" w:rsidRPr="00E323CD" w:rsidRDefault="000162F3" w:rsidP="00ED3579">
      <w:pPr>
        <w:pStyle w:val="Bo-C1Content"/>
      </w:pPr>
      <w:r w:rsidRPr="00E323CD">
        <w:rPr>
          <w:cs/>
        </w:rPr>
        <w:t>เจ้าหนี้การค้</w:t>
      </w:r>
      <w:r w:rsidR="00427AC6">
        <w:rPr>
          <w:cs/>
        </w:rPr>
        <w:t>าและเจ้าหนี้อื่น</w:t>
      </w:r>
      <w:r w:rsidRPr="00E323CD">
        <w:rPr>
          <w:cs/>
        </w:rPr>
        <w:t>แสดงในราคาทุน</w:t>
      </w:r>
    </w:p>
    <w:bookmarkEnd w:id="1"/>
    <w:bookmarkEnd w:id="2"/>
    <w:p w:rsidR="000162F3" w:rsidRPr="00ED3579" w:rsidRDefault="000162F3" w:rsidP="00220F80">
      <w:pPr>
        <w:pStyle w:val="Bo-Blankline"/>
      </w:pPr>
    </w:p>
    <w:p w:rsidR="000162F3" w:rsidRPr="0016289C" w:rsidRDefault="000162F3" w:rsidP="008F12EE">
      <w:pPr>
        <w:pStyle w:val="Bo-H2Main"/>
        <w:ind w:hanging="540"/>
      </w:pPr>
      <w:r w:rsidRPr="0016289C">
        <w:rPr>
          <w:rFonts w:hint="cs"/>
          <w:cs/>
        </w:rPr>
        <w:t>ผลประโยชน์</w:t>
      </w:r>
      <w:r w:rsidR="00DB699B">
        <w:rPr>
          <w:rFonts w:hint="cs"/>
          <w:cs/>
        </w:rPr>
        <w:t>ของ</w:t>
      </w:r>
      <w:r w:rsidRPr="0016289C">
        <w:rPr>
          <w:rFonts w:hint="cs"/>
          <w:cs/>
        </w:rPr>
        <w:t>พนักงาน</w:t>
      </w:r>
    </w:p>
    <w:p w:rsidR="000162F3" w:rsidRPr="0016289C" w:rsidRDefault="000162F3" w:rsidP="00220F80">
      <w:pPr>
        <w:pStyle w:val="Bo-Blankline"/>
      </w:pPr>
    </w:p>
    <w:p w:rsidR="000162F3" w:rsidRPr="0016289C" w:rsidRDefault="000162F3" w:rsidP="00ED3579">
      <w:pPr>
        <w:pStyle w:val="Bo-H3Subhead"/>
      </w:pPr>
      <w:r w:rsidRPr="0016289C">
        <w:rPr>
          <w:cs/>
        </w:rPr>
        <w:t>โครงการสมทบเงิน</w:t>
      </w:r>
    </w:p>
    <w:p w:rsidR="000162F3" w:rsidRPr="0016289C" w:rsidRDefault="000162F3" w:rsidP="00220F80">
      <w:pPr>
        <w:pStyle w:val="Bo-Blankline"/>
      </w:pPr>
    </w:p>
    <w:p w:rsidR="000162F3" w:rsidRPr="0016289C" w:rsidRDefault="000162F3" w:rsidP="00ED3579">
      <w:pPr>
        <w:pStyle w:val="Bo-C1Content"/>
      </w:pPr>
      <w:r w:rsidRPr="0016289C">
        <w:rPr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362A7B" w:rsidRDefault="00362A7B" w:rsidP="004D71C7">
      <w:pPr>
        <w:pStyle w:val="Bo-Blankline"/>
      </w:pPr>
    </w:p>
    <w:p w:rsidR="00E0213D" w:rsidRPr="0016289C" w:rsidRDefault="00BC173E" w:rsidP="00E0213D">
      <w:pPr>
        <w:pStyle w:val="Bo-H3Subhead"/>
      </w:pPr>
      <w:r w:rsidRPr="00BC173E">
        <w:rPr>
          <w:cs/>
        </w:rPr>
        <w:t>โครงการผลประโยชน์ที่กำหนดไว้</w:t>
      </w:r>
    </w:p>
    <w:p w:rsidR="00E0213D" w:rsidRPr="0016289C" w:rsidRDefault="00E0213D" w:rsidP="00E0213D">
      <w:pPr>
        <w:pStyle w:val="Bo-Blankline"/>
      </w:pPr>
    </w:p>
    <w:p w:rsidR="00E0213D" w:rsidRPr="0016289C" w:rsidRDefault="00BC173E" w:rsidP="00E0213D">
      <w:pPr>
        <w:pStyle w:val="Bo-C1Content"/>
      </w:pPr>
      <w:r w:rsidRPr="00BC173E">
        <w:rPr>
          <w:cs/>
        </w:rPr>
        <w:t>โครงการผลประโยชน์ที่กำหนดไว้</w:t>
      </w:r>
      <w:r w:rsidR="00286F85" w:rsidRPr="00286F85">
        <w:rPr>
          <w:cs/>
        </w:rPr>
        <w:t>เป็นโครงการผลประโยชน์ที่พนักงานจะได้รับเมื่อเกษียณอายุ ภาระผูกพันสุทธิของกลุ่มบริษัทจากโครงการดังกล่าว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 ๆ  ผลประโยชน์ดังกล่าวได้มีการคิดลดกระแสเงินลดเพื่อให้เป็นมูลค่าปัจจุบัน อัตราคิดลดเป็นอัตราจากพันธบัตรรัฐบาลซึ่งมีระยะเวลาครบกำหนดใกล้เคียงกับระยะเวลาของภาระผูกพันของกลุ่มบริษัทและมีสกุลเงินเดียวกับสกุลเงินของผลประโยชน์ที่คาดว่าจะจ่าย</w:t>
      </w:r>
    </w:p>
    <w:p w:rsidR="00C741B3" w:rsidRPr="0016289C" w:rsidRDefault="00C741B3" w:rsidP="00C741B3">
      <w:pPr>
        <w:pStyle w:val="Bo-Blankline"/>
      </w:pPr>
    </w:p>
    <w:p w:rsidR="00C741B3" w:rsidRPr="0016289C" w:rsidRDefault="00C741B3" w:rsidP="00C741B3">
      <w:pPr>
        <w:pStyle w:val="Bo-C1Content"/>
      </w:pPr>
      <w:r w:rsidRPr="00C741B3">
        <w:rPr>
          <w:cs/>
        </w:rPr>
        <w:t>การคำนวณภาระผูกพันของโครงการ</w:t>
      </w:r>
      <w:r w:rsidR="00BC173E" w:rsidRPr="00286F85">
        <w:rPr>
          <w:cs/>
        </w:rPr>
        <w:t>เงินชดเชยตามกฎหมาย</w:t>
      </w:r>
      <w:r w:rsidRPr="00C741B3">
        <w:rPr>
          <w:cs/>
        </w:rPr>
        <w:t xml:space="preserve"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:rsidR="00C741B3" w:rsidRPr="0016289C" w:rsidRDefault="00C741B3" w:rsidP="00C741B3">
      <w:pPr>
        <w:pStyle w:val="Bo-Blankline"/>
      </w:pPr>
    </w:p>
    <w:p w:rsidR="00C741B3" w:rsidRDefault="00C741B3" w:rsidP="00C741B3">
      <w:pPr>
        <w:pStyle w:val="Bo-C1Content"/>
      </w:pPr>
      <w:r w:rsidRPr="00C741B3">
        <w:rPr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3A1854">
        <w:rPr>
          <w:cs/>
        </w:rPr>
        <w:br/>
      </w:r>
      <w:r w:rsidRPr="00C741B3">
        <w:rPr>
          <w:cs/>
        </w:rPr>
        <w:t>ณ ต้นปี โดยคำนึงถึงการเปลี่ยนแปลงใด</w:t>
      </w:r>
      <w:r w:rsidR="003A1854">
        <w:rPr>
          <w:rFonts w:hint="cs"/>
          <w:cs/>
        </w:rPr>
        <w:t xml:space="preserve"> </w:t>
      </w:r>
      <w:r w:rsidRPr="00C741B3">
        <w:rPr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A1854">
        <w:rPr>
          <w:rFonts w:hint="cs"/>
          <w:cs/>
        </w:rPr>
        <w:t xml:space="preserve"> </w:t>
      </w:r>
      <w:r w:rsidRPr="00C741B3">
        <w:rPr>
          <w:cs/>
        </w:rPr>
        <w:t>ๆ ที่เกี่ยวข้องกับโครงการผลประโยชน์รับรู้รายการในกำไรหรือขาดทุน</w:t>
      </w:r>
    </w:p>
    <w:p w:rsidR="000E7232" w:rsidRDefault="000E7232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sz w:val="20"/>
          <w:szCs w:val="20"/>
        </w:rPr>
        <w:br w:type="page"/>
      </w:r>
    </w:p>
    <w:p w:rsidR="00C741B3" w:rsidRPr="0016289C" w:rsidRDefault="00C741B3" w:rsidP="00C741B3">
      <w:pPr>
        <w:pStyle w:val="Bo-C1Content"/>
      </w:pPr>
      <w:r w:rsidRPr="00C741B3">
        <w:rPr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E12FF1" w:rsidRPr="00C741B3" w:rsidRDefault="00E12FF1" w:rsidP="00C741B3">
      <w:pPr>
        <w:pStyle w:val="Bo-Blankline"/>
      </w:pPr>
    </w:p>
    <w:p w:rsidR="000162F3" w:rsidRPr="00E323CD" w:rsidRDefault="000162F3" w:rsidP="00C27971">
      <w:pPr>
        <w:pStyle w:val="Bo-H3Subhead"/>
        <w:rPr>
          <w:cs/>
        </w:rPr>
      </w:pPr>
      <w:r w:rsidRPr="00E323CD">
        <w:rPr>
          <w:rFonts w:hint="cs"/>
          <w:cs/>
          <w:lang w:val="en-US"/>
        </w:rPr>
        <w:t>ผลประโยชน์ระยะสั้นของพนักงาน</w:t>
      </w:r>
    </w:p>
    <w:p w:rsidR="000162F3" w:rsidRPr="00C27971" w:rsidRDefault="000162F3" w:rsidP="000162F3">
      <w:pPr>
        <w:spacing w:line="240" w:lineRule="auto"/>
        <w:ind w:left="567" w:right="-25"/>
        <w:jc w:val="thaiDistribute"/>
        <w:rPr>
          <w:rFonts w:ascii="Angsana New" w:hAnsi="Angsana New"/>
          <w:iCs/>
          <w:sz w:val="20"/>
          <w:szCs w:val="20"/>
        </w:rPr>
      </w:pPr>
    </w:p>
    <w:p w:rsidR="000162F3" w:rsidRDefault="00C741B3" w:rsidP="000162F3">
      <w:pPr>
        <w:spacing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C741B3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>
        <w:rPr>
          <w:rFonts w:ascii="Angsana New" w:hAnsi="Angsana New"/>
          <w:sz w:val="30"/>
          <w:szCs w:val="30"/>
          <w:cs/>
        </w:rPr>
        <w:t>คาดว่าจะจ่ายชำระ หากกลุ่ม</w:t>
      </w:r>
      <w:r w:rsidRPr="00C741B3">
        <w:rPr>
          <w:rFonts w:ascii="Angsana New" w:hAnsi="Angsana New"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16289C" w:rsidRPr="00C27971" w:rsidRDefault="0016289C" w:rsidP="000162F3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:rsidR="000162F3" w:rsidRPr="00E323CD" w:rsidRDefault="000162F3" w:rsidP="008F12EE">
      <w:pPr>
        <w:pStyle w:val="Bo-H2Main"/>
        <w:ind w:hanging="540"/>
      </w:pPr>
      <w:r w:rsidRPr="00E323CD">
        <w:rPr>
          <w:cs/>
        </w:rPr>
        <w:t>ประมาณการหนี้สิน</w:t>
      </w:r>
    </w:p>
    <w:p w:rsidR="000162F3" w:rsidRPr="00C27971" w:rsidRDefault="000162F3" w:rsidP="00C741B3">
      <w:pPr>
        <w:pStyle w:val="Bo-Blankline"/>
        <w:rPr>
          <w:cs/>
        </w:rPr>
      </w:pPr>
    </w:p>
    <w:p w:rsidR="000162F3" w:rsidRDefault="000162F3" w:rsidP="00C27971">
      <w:pPr>
        <w:pStyle w:val="Bo-C1Content"/>
      </w:pPr>
      <w:r w:rsidRPr="00E323CD">
        <w:rPr>
          <w:cs/>
        </w:rPr>
        <w:t>ประมาณการหนี้สินจะรับรู้ก็ต่อเมื่อกลุ่มบริษัทมีภาระ</w:t>
      </w:r>
      <w:r w:rsidR="00FD7162">
        <w:rPr>
          <w:rFonts w:hint="cs"/>
          <w:cs/>
        </w:rPr>
        <w:t>ผูกพัน</w:t>
      </w:r>
      <w:r w:rsidRPr="00E323CD">
        <w:rPr>
          <w:rFonts w:hint="cs"/>
          <w:cs/>
        </w:rPr>
        <w:t>ตาม</w:t>
      </w:r>
      <w:r w:rsidRPr="00E323CD">
        <w:rPr>
          <w:cs/>
        </w:rPr>
        <w:t>กฎหมาย</w:t>
      </w:r>
      <w:r w:rsidR="00FD7162">
        <w:rPr>
          <w:rFonts w:hint="cs"/>
          <w:cs/>
        </w:rPr>
        <w:t>หรือภาระผูกพันจากการอนุมาน</w:t>
      </w:r>
      <w:r w:rsidRPr="00E323CD">
        <w:rPr>
          <w:rFonts w:hint="cs"/>
          <w:cs/>
        </w:rPr>
        <w:t>ที่เกิดขึ้นในปัจจุบันอัน</w:t>
      </w:r>
      <w:r w:rsidRPr="00E323CD">
        <w:rPr>
          <w:cs/>
        </w:rPr>
        <w:t>เป็นผลมาจากเหตุการณ์</w:t>
      </w:r>
      <w:r w:rsidRPr="00E323CD">
        <w:rPr>
          <w:rFonts w:hint="cs"/>
          <w:cs/>
        </w:rPr>
        <w:t>ใน</w:t>
      </w:r>
      <w:r w:rsidRPr="00E323CD">
        <w:rPr>
          <w:cs/>
        </w:rPr>
        <w:t>อดีต</w:t>
      </w:r>
      <w:r w:rsidR="00FD7162">
        <w:rPr>
          <w:rFonts w:hint="cs"/>
          <w:cs/>
        </w:rPr>
        <w:t>ซึ่งสามารถประมาณจำนวนของภาระผูกพันได้อย่างน่าเชื่อถือ</w:t>
      </w:r>
      <w:r w:rsidRPr="00E323CD">
        <w:rPr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E7792D">
        <w:rPr>
          <w:rFonts w:hint="cs"/>
          <w:cs/>
        </w:rPr>
        <w:t>ผูกพัน</w:t>
      </w:r>
      <w:r w:rsidRPr="00E323CD">
        <w:rPr>
          <w:cs/>
        </w:rPr>
        <w:t>ดังกล่าว ประมาณการ</w:t>
      </w:r>
      <w:r w:rsidRPr="00E323CD">
        <w:rPr>
          <w:rFonts w:hint="cs"/>
          <w:cs/>
        </w:rPr>
        <w:t>หนี้สินพิจารณาจากการคิดลด</w:t>
      </w:r>
      <w:r w:rsidRPr="00E323CD">
        <w:rPr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E323CD">
        <w:rPr>
          <w:rFonts w:hint="cs"/>
          <w:cs/>
        </w:rPr>
        <w:t>ถึง</w:t>
      </w:r>
      <w:r w:rsidR="003A1854">
        <w:rPr>
          <w:cs/>
        </w:rPr>
        <w:t xml:space="preserve">ภาษีเงินได้ </w:t>
      </w:r>
      <w:r w:rsidRPr="00E323CD">
        <w:rPr>
          <w:cs/>
        </w:rPr>
        <w:t>เพื่อให้สะท้อน</w:t>
      </w:r>
      <w:r w:rsidRPr="00E323CD">
        <w:rPr>
          <w:rFonts w:hint="cs"/>
          <w:cs/>
        </w:rPr>
        <w:t>จำนวน</w:t>
      </w:r>
      <w:r w:rsidRPr="00E323CD">
        <w:rPr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3A1854">
        <w:rPr>
          <w:rFonts w:hint="cs"/>
          <w:cs/>
        </w:rPr>
        <w:t xml:space="preserve"> </w:t>
      </w:r>
      <w:r w:rsidRPr="00E323CD">
        <w:rPr>
          <w:rFonts w:hint="cs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362A7B" w:rsidRDefault="00362A7B" w:rsidP="004D71C7">
      <w:pPr>
        <w:pStyle w:val="Bo-Blankline"/>
      </w:pPr>
    </w:p>
    <w:p w:rsidR="000162F3" w:rsidRPr="00E323CD" w:rsidRDefault="000162F3" w:rsidP="008F12EE">
      <w:pPr>
        <w:pStyle w:val="Bo-H2Main"/>
        <w:ind w:hanging="540"/>
      </w:pPr>
      <w:r w:rsidRPr="00E323CD">
        <w:rPr>
          <w:rFonts w:hint="cs"/>
          <w:cs/>
        </w:rPr>
        <w:t>หุ้นทุนซื้อคืนที่ถือโดยบริษัทย่อย</w:t>
      </w:r>
    </w:p>
    <w:p w:rsidR="000162F3" w:rsidRPr="00C27971" w:rsidRDefault="000162F3" w:rsidP="00C741B3">
      <w:pPr>
        <w:pStyle w:val="Bo-Blankline"/>
      </w:pPr>
    </w:p>
    <w:p w:rsidR="000162F3" w:rsidRPr="00E323CD" w:rsidRDefault="000162F3" w:rsidP="00C741B3">
      <w:pPr>
        <w:pStyle w:val="Bo-C1Content"/>
      </w:pPr>
      <w:r w:rsidRPr="00E323CD">
        <w:rPr>
          <w:cs/>
        </w:rPr>
        <w:t>เมื่อมีการซื้อคืนหุ้นทุน</w:t>
      </w:r>
      <w:r w:rsidRPr="00E323CD">
        <w:rPr>
          <w:rFonts w:hint="cs"/>
          <w:cs/>
        </w:rPr>
        <w:t>โดยบริษัทย่อย</w:t>
      </w:r>
      <w:r w:rsidRPr="00E323CD">
        <w:rPr>
          <w:cs/>
        </w:rPr>
        <w:t xml:space="preserve"> จำนวนสิ่งตอบแทนที่จ่ายซื้อรวมถึงต้นทุนที่เกี่ยวข้องโดยตรงจัดประเภทเป็นหุ้นทุนซื้อคืน</w:t>
      </w:r>
      <w:r w:rsidRPr="00E323CD">
        <w:rPr>
          <w:rFonts w:hint="cs"/>
          <w:cs/>
        </w:rPr>
        <w:t>ที่ถือโดยบริษัทย่อย</w:t>
      </w:r>
      <w:r w:rsidRPr="00C741B3">
        <w:rPr>
          <w:cs/>
        </w:rPr>
        <w:t>และ</w:t>
      </w:r>
      <w:r w:rsidRPr="00E323CD">
        <w:rPr>
          <w:cs/>
        </w:rPr>
        <w:t>แสดงเป็นรายการหักในส่วนของผู้ถือหุ้น เมื่อมีการจำหน่ายหุ้นทุนซื้อคืน</w:t>
      </w:r>
      <w:r w:rsidRPr="00E323CD">
        <w:rPr>
          <w:rFonts w:hint="cs"/>
          <w:cs/>
        </w:rPr>
        <w:t>ที่ถือโดยบริษัทย่อย</w:t>
      </w:r>
      <w:r w:rsidRPr="00E323CD">
        <w:rPr>
          <w:cs/>
        </w:rPr>
        <w:t xml:space="preserve"> จำนวนเงินที่ได้รับรับรู้เป็นรายการเพิ่มขึ้นในส่วนของผู้ถือหุ้น โดยหักบัญชีหุ้นทุนซื้อคืน</w:t>
      </w:r>
      <w:r w:rsidRPr="00E323CD">
        <w:rPr>
          <w:rFonts w:hint="cs"/>
          <w:cs/>
        </w:rPr>
        <w:t>ที่ถือโดยบริษัทย่อย</w:t>
      </w:r>
      <w:r w:rsidRPr="00E323CD">
        <w:rPr>
          <w:cs/>
        </w:rPr>
        <w:t>ด้วยจำนวนต้นทุนของหุ้นทุนซื้อคืนที่จำหน่ายซึ่งคำนวณโดยวิธีถัวเฉลี่ยถ่วงน้ำหนัก ส่วนเกินทุนจากการจำหน่ายหุ้นทุนซื้อคืน</w:t>
      </w:r>
      <w:r w:rsidRPr="00E323CD">
        <w:rPr>
          <w:rFonts w:hint="cs"/>
          <w:cs/>
        </w:rPr>
        <w:t>ที่ถือโดยบริษัทย่อย</w:t>
      </w:r>
      <w:r w:rsidRPr="00E323CD">
        <w:rPr>
          <w:cs/>
        </w:rPr>
        <w:t xml:space="preserve"> (</w:t>
      </w:r>
      <w:r w:rsidRPr="00E323CD">
        <w:t>“</w:t>
      </w:r>
      <w:r w:rsidRPr="00E323CD">
        <w:rPr>
          <w:cs/>
        </w:rPr>
        <w:t>ส่วนเกินทุนหุ้นทุนซื้อคืน</w:t>
      </w:r>
      <w:r w:rsidRPr="00E323CD">
        <w:rPr>
          <w:rFonts w:hint="cs"/>
          <w:cs/>
        </w:rPr>
        <w:t>ที่ถือโดยบริษัทย่อย</w:t>
      </w:r>
      <w:r w:rsidRPr="00E323CD">
        <w:t>”</w:t>
      </w:r>
      <w:r w:rsidRPr="00E323CD">
        <w:rPr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</w:t>
      </w:r>
      <w:r w:rsidRPr="00E323CD">
        <w:rPr>
          <w:rFonts w:hint="cs"/>
          <w:cs/>
        </w:rPr>
        <w:t>ที่ถือโดยบริษัทย่อย</w:t>
      </w:r>
      <w:r w:rsidRPr="00E323CD">
        <w:rPr>
          <w:cs/>
        </w:rPr>
        <w:t>หมดแล้ว</w:t>
      </w:r>
    </w:p>
    <w:p w:rsidR="000E7232" w:rsidRDefault="000E7232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0162F3" w:rsidRPr="00E323CD" w:rsidRDefault="000162F3" w:rsidP="00576293">
      <w:pPr>
        <w:numPr>
          <w:ilvl w:val="0"/>
          <w:numId w:val="9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323C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</w:t>
      </w:r>
    </w:p>
    <w:p w:rsidR="000162F3" w:rsidRPr="00C27971" w:rsidRDefault="000162F3" w:rsidP="00C741B3">
      <w:pPr>
        <w:pStyle w:val="Bo-Blankline"/>
        <w:rPr>
          <w:cs/>
        </w:rPr>
      </w:pPr>
    </w:p>
    <w:p w:rsidR="000162F3" w:rsidRPr="00E323CD" w:rsidRDefault="000162F3" w:rsidP="00C27971">
      <w:pPr>
        <w:pStyle w:val="Bo-C1Content"/>
      </w:pPr>
      <w:r w:rsidRPr="00E323CD">
        <w:rPr>
          <w:rFonts w:hint="cs"/>
          <w:cs/>
        </w:rPr>
        <w:t>รายได้ที่รับรู้ไม่รวมภาษีมูลค่าเพิ่ม และแสดงสุทธิจากส่วนลดการค้า</w:t>
      </w:r>
      <w:r w:rsidR="00F50F74">
        <w:rPr>
          <w:rFonts w:hint="cs"/>
          <w:cs/>
        </w:rPr>
        <w:t xml:space="preserve"> และส่วนลด</w:t>
      </w:r>
      <w:r w:rsidR="002116E6">
        <w:rPr>
          <w:rFonts w:hint="cs"/>
          <w:cs/>
        </w:rPr>
        <w:t>ตามปริมาณ</w:t>
      </w:r>
    </w:p>
    <w:p w:rsidR="00A84E96" w:rsidRDefault="00A84E96" w:rsidP="004D71C7">
      <w:pPr>
        <w:pStyle w:val="Bo-Blankline"/>
      </w:pPr>
    </w:p>
    <w:p w:rsidR="000162F3" w:rsidRPr="00E323CD" w:rsidRDefault="000162F3" w:rsidP="00C27971">
      <w:pPr>
        <w:pStyle w:val="Bo-H3Subhead"/>
        <w:rPr>
          <w:cs/>
        </w:rPr>
      </w:pPr>
      <w:r w:rsidRPr="00E323CD">
        <w:rPr>
          <w:rFonts w:hint="cs"/>
          <w:cs/>
        </w:rPr>
        <w:t>การขายสินค้าและให้บริการ</w:t>
      </w:r>
    </w:p>
    <w:p w:rsidR="00C741B3" w:rsidRPr="00C27971" w:rsidRDefault="00C741B3" w:rsidP="00C741B3">
      <w:pPr>
        <w:pStyle w:val="Bo-Blankline"/>
        <w:rPr>
          <w:cs/>
        </w:rPr>
      </w:pPr>
    </w:p>
    <w:p w:rsidR="000162F3" w:rsidRPr="00E323CD" w:rsidRDefault="00A83D9A" w:rsidP="00C27971">
      <w:pPr>
        <w:pStyle w:val="Bo-C1Content"/>
        <w:rPr>
          <w:lang w:val="en-US"/>
        </w:rPr>
      </w:pPr>
      <w:r>
        <w:rPr>
          <w:cs/>
        </w:rPr>
        <w:t>รายได้</w:t>
      </w:r>
      <w:r w:rsidR="000162F3" w:rsidRPr="00E323CD">
        <w:rPr>
          <w:cs/>
        </w:rPr>
        <w:t>รับรู้ในกำไร</w:t>
      </w:r>
      <w:r w:rsidR="000162F3" w:rsidRPr="00E323CD">
        <w:rPr>
          <w:rFonts w:hint="cs"/>
          <w:cs/>
        </w:rPr>
        <w:t>หรือ</w:t>
      </w:r>
      <w:r w:rsidR="000162F3" w:rsidRPr="00E323CD">
        <w:rPr>
          <w:cs/>
        </w:rPr>
        <w:t>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="000162F3" w:rsidRPr="00E323CD">
        <w:rPr>
          <w:rFonts w:hint="cs"/>
          <w:cs/>
        </w:rPr>
        <w:t>เชิงเศรษฐกิจ</w:t>
      </w:r>
      <w:r w:rsidR="000162F3" w:rsidRPr="00E323CD">
        <w:rPr>
          <w:cs/>
        </w:rPr>
        <w:t>จาก</w:t>
      </w:r>
      <w:r w:rsidR="000162F3" w:rsidRPr="00E323CD">
        <w:rPr>
          <w:rFonts w:hint="cs"/>
          <w:cs/>
        </w:rPr>
        <w:t>การขายสินค้าหรือให้บริการ</w:t>
      </w:r>
      <w:r w:rsidR="000162F3" w:rsidRPr="00E323CD">
        <w:rPr>
          <w:cs/>
        </w:rPr>
        <w:t xml:space="preserve">นั้น ไม่อาจวัดมูลค่าของจำนวนรายได้และต้นทุนที่เกิดขึ้นได้อย่างน่าเชื่อถือ </w:t>
      </w:r>
      <w:r w:rsidR="000162F3" w:rsidRPr="00E323CD">
        <w:rPr>
          <w:rFonts w:hint="cs"/>
          <w:cs/>
        </w:rPr>
        <w:t>หรือ</w:t>
      </w:r>
      <w:r w:rsidR="000162F3" w:rsidRPr="00E323CD">
        <w:rPr>
          <w:cs/>
        </w:rPr>
        <w:t>มีความเป็นไปได้ค่อนข้างแน่นอนที่จะต้องรับคืนสินค้า</w:t>
      </w:r>
      <w:r w:rsidR="000162F3" w:rsidRPr="00E323CD">
        <w:t xml:space="preserve"> </w:t>
      </w:r>
      <w:r w:rsidR="000162F3" w:rsidRPr="00E323CD">
        <w:rPr>
          <w:rFonts w:hint="cs"/>
          <w:cs/>
        </w:rPr>
        <w:t>รายได้จากการให้บริการรับรู้เมื่อมีการให้บริการ</w:t>
      </w:r>
    </w:p>
    <w:p w:rsidR="00C741B3" w:rsidRPr="00C27971" w:rsidRDefault="00C741B3" w:rsidP="00C741B3">
      <w:pPr>
        <w:pStyle w:val="Bo-Blankline"/>
        <w:rPr>
          <w:cs/>
        </w:rPr>
      </w:pPr>
    </w:p>
    <w:p w:rsidR="000162F3" w:rsidRPr="00E323CD" w:rsidRDefault="000162F3" w:rsidP="00C27971">
      <w:pPr>
        <w:pStyle w:val="Bo-H3Subhead"/>
        <w:rPr>
          <w:cs/>
        </w:rPr>
      </w:pPr>
      <w:r w:rsidRPr="00E323CD">
        <w:rPr>
          <w:cs/>
        </w:rPr>
        <w:t>โปรแกรมสิทธิพิเศษแก่ลูกค้</w:t>
      </w:r>
      <w:r w:rsidRPr="00E323CD">
        <w:rPr>
          <w:rFonts w:hint="cs"/>
          <w:cs/>
        </w:rPr>
        <w:t>า</w:t>
      </w:r>
    </w:p>
    <w:p w:rsidR="00C741B3" w:rsidRPr="00C27971" w:rsidRDefault="00C741B3" w:rsidP="00C741B3">
      <w:pPr>
        <w:pStyle w:val="Bo-Blankline"/>
        <w:rPr>
          <w:cs/>
        </w:rPr>
      </w:pPr>
    </w:p>
    <w:p w:rsidR="000162F3" w:rsidRPr="00E323CD" w:rsidRDefault="000162F3" w:rsidP="00F50F74">
      <w:pPr>
        <w:pStyle w:val="Bo-C1Content"/>
      </w:pPr>
      <w:r w:rsidRPr="00E323CD">
        <w:rPr>
          <w:rFonts w:hint="cs"/>
          <w:cs/>
        </w:rPr>
        <w:t>บริษัทมี</w:t>
      </w:r>
      <w:r w:rsidRPr="00E323CD">
        <w:rPr>
          <w:cs/>
        </w:rPr>
        <w:t>โปรแกรมสิทธิพิเศษแก่ลูกค้า</w:t>
      </w:r>
      <w:r w:rsidR="003D3F80">
        <w:rPr>
          <w:rFonts w:hint="cs"/>
          <w:cs/>
        </w:rPr>
        <w:t xml:space="preserve"> </w:t>
      </w:r>
      <w:r w:rsidRPr="00E323CD">
        <w:rPr>
          <w:rFonts w:hint="cs"/>
          <w:cs/>
        </w:rPr>
        <w:t>ลูกค้า</w:t>
      </w:r>
      <w:r w:rsidRPr="00E323CD">
        <w:rPr>
          <w:cs/>
        </w:rPr>
        <w:t>จะ</w:t>
      </w:r>
      <w:r w:rsidRPr="00E323CD">
        <w:rPr>
          <w:rFonts w:hint="cs"/>
          <w:cs/>
        </w:rPr>
        <w:t>ได้รับรางวัลเป็นแต้ม</w:t>
      </w:r>
      <w:r w:rsidRPr="00E323CD">
        <w:rPr>
          <w:cs/>
        </w:rPr>
        <w:t>สะสม</w:t>
      </w:r>
      <w:r w:rsidRPr="00E323CD">
        <w:t xml:space="preserve"> </w:t>
      </w:r>
      <w:r w:rsidR="00F50F74">
        <w:rPr>
          <w:rFonts w:hint="cs"/>
          <w:cs/>
        </w:rPr>
        <w:t xml:space="preserve">(คะแนน) </w:t>
      </w:r>
      <w:r w:rsidRPr="00E323CD">
        <w:rPr>
          <w:cs/>
        </w:rPr>
        <w:t>ลูกค้าสามารถน</w:t>
      </w:r>
      <w:r w:rsidRPr="00E323CD">
        <w:rPr>
          <w:rFonts w:hint="cs"/>
          <w:cs/>
        </w:rPr>
        <w:t>ำคะแนน</w:t>
      </w:r>
      <w:r w:rsidRPr="00E323CD">
        <w:rPr>
          <w:cs/>
        </w:rPr>
        <w:t>แลก</w:t>
      </w:r>
      <w:r w:rsidRPr="00E323CD">
        <w:rPr>
          <w:rFonts w:hint="cs"/>
          <w:cs/>
        </w:rPr>
        <w:t xml:space="preserve">รางวัลจากบริษัท  </w:t>
      </w:r>
      <w:r w:rsidRPr="00E323CD">
        <w:rPr>
          <w:cs/>
        </w:rPr>
        <w:t>มูลค่ายุติธรรมของสิ่งตอบแทนที่ได้รับหรือค้างรับจากการขายเริ่มแรกจะต้องปันส่วนระหว่างคะแนนและส่วนประกอบอื่น</w:t>
      </w:r>
      <w:r w:rsidR="00215A1E">
        <w:rPr>
          <w:rFonts w:hint="cs"/>
          <w:cs/>
        </w:rPr>
        <w:t xml:space="preserve"> </w:t>
      </w:r>
      <w:r w:rsidRPr="00E323CD">
        <w:rPr>
          <w:cs/>
        </w:rPr>
        <w:t>ๆ</w:t>
      </w:r>
      <w:r w:rsidRPr="00E323CD">
        <w:t xml:space="preserve"> </w:t>
      </w:r>
      <w:r w:rsidRPr="00E323CD">
        <w:rPr>
          <w:cs/>
        </w:rPr>
        <w:t>ของรายการขายนั้น</w:t>
      </w:r>
      <w:r w:rsidRPr="00E323CD">
        <w:rPr>
          <w:rFonts w:hint="cs"/>
          <w:cs/>
        </w:rPr>
        <w:t xml:space="preserve"> การ</w:t>
      </w:r>
      <w:r w:rsidRPr="00E323CD">
        <w:rPr>
          <w:cs/>
        </w:rPr>
        <w:t>ปันส่วนไปยังคะแนน</w:t>
      </w:r>
      <w:r w:rsidRPr="00E323CD">
        <w:rPr>
          <w:rFonts w:hint="cs"/>
          <w:cs/>
        </w:rPr>
        <w:t>ใช้วิธีการประมาณโดยอ้างอิงจากมูลค่ายุติธรรมของรางวัลที่ให้ลูกค้าใช้สิทธิแลก ซึ่งมูลค่ายุติธรรมนี้ประมาณโดยใช้มูลค่ารางวัลปรับปรุงด้วยอัตราที่คาดว่าจะไม่ใช้สิทธิ โดยรับรู้เป็น</w:t>
      </w:r>
      <w:r w:rsidRPr="00E323CD">
        <w:rPr>
          <w:cs/>
        </w:rPr>
        <w:t>รายได้</w:t>
      </w:r>
      <w:r w:rsidRPr="00E323CD">
        <w:rPr>
          <w:rFonts w:hint="cs"/>
          <w:cs/>
        </w:rPr>
        <w:t>รอรับรู้และจะรับรู้เป็นรายได้</w:t>
      </w:r>
      <w:r w:rsidRPr="00E323CD">
        <w:rPr>
          <w:cs/>
        </w:rPr>
        <w:t>เมื่อลูกค้ามาใช้สิทธิและ</w:t>
      </w:r>
      <w:r w:rsidRPr="00E323CD">
        <w:rPr>
          <w:rFonts w:hint="cs"/>
          <w:cs/>
        </w:rPr>
        <w:t>บริษัท</w:t>
      </w:r>
      <w:r w:rsidRPr="00E323CD">
        <w:rPr>
          <w:cs/>
        </w:rPr>
        <w:t>ได้ปฏิบัติตามสัญญาภาระผูกพันที่จะจัดหา</w:t>
      </w:r>
      <w:r w:rsidRPr="00E323CD">
        <w:rPr>
          <w:rFonts w:hint="cs"/>
          <w:cs/>
        </w:rPr>
        <w:t>ของ</w:t>
      </w:r>
      <w:r w:rsidRPr="00E323CD">
        <w:rPr>
          <w:cs/>
        </w:rPr>
        <w:t>รางวัลนั้น</w:t>
      </w:r>
      <w:r w:rsidRPr="00E323CD">
        <w:t xml:space="preserve"> </w:t>
      </w:r>
      <w:r w:rsidRPr="00E323CD">
        <w:rPr>
          <w:cs/>
        </w:rPr>
        <w:t>จ</w:t>
      </w:r>
      <w:r w:rsidRPr="00E323CD">
        <w:rPr>
          <w:rFonts w:hint="cs"/>
          <w:cs/>
        </w:rPr>
        <w:t>ำ</w:t>
      </w:r>
      <w:r w:rsidR="00A83D9A">
        <w:rPr>
          <w:cs/>
        </w:rPr>
        <w:t>นวนที่รับรู้เป็นรายได้</w:t>
      </w:r>
      <w:r w:rsidRPr="00E323CD">
        <w:rPr>
          <w:cs/>
        </w:rPr>
        <w:t>ขึ้นกับจ</w:t>
      </w:r>
      <w:r w:rsidRPr="00E323CD">
        <w:rPr>
          <w:rFonts w:hint="cs"/>
          <w:cs/>
        </w:rPr>
        <w:t>ำ</w:t>
      </w:r>
      <w:r w:rsidRPr="00E323CD">
        <w:rPr>
          <w:cs/>
        </w:rPr>
        <w:t>นวนของคะแนนที่ลูกค้าได้ใช้สิทธิในการแลกเป็น</w:t>
      </w:r>
      <w:r w:rsidRPr="00E323CD">
        <w:rPr>
          <w:rFonts w:hint="cs"/>
          <w:cs/>
        </w:rPr>
        <w:t>ของ</w:t>
      </w:r>
      <w:r w:rsidRPr="00E323CD">
        <w:rPr>
          <w:cs/>
        </w:rPr>
        <w:t>รางวัล</w:t>
      </w:r>
      <w:r w:rsidRPr="00E323CD">
        <w:t xml:space="preserve"> </w:t>
      </w:r>
      <w:r w:rsidRPr="00E323CD">
        <w:rPr>
          <w:cs/>
        </w:rPr>
        <w:t>ซึ่งต้องสัมพันธ์กับจ</w:t>
      </w:r>
      <w:r w:rsidRPr="00E323CD">
        <w:rPr>
          <w:rFonts w:hint="cs"/>
          <w:cs/>
        </w:rPr>
        <w:t>ำ</w:t>
      </w:r>
      <w:r w:rsidRPr="00E323CD">
        <w:rPr>
          <w:cs/>
        </w:rPr>
        <w:t>นวนรวมของคะแนนที่คาดว่าจะมีการใช้สิทธิ</w:t>
      </w:r>
      <w:r w:rsidRPr="00E323CD">
        <w:rPr>
          <w:rFonts w:hint="cs"/>
          <w:cs/>
        </w:rPr>
        <w:t xml:space="preserve"> </w:t>
      </w:r>
      <w:r w:rsidR="0095569A">
        <w:rPr>
          <w:rFonts w:hint="cs"/>
          <w:cs/>
        </w:rPr>
        <w:t>นอกจากนี้</w:t>
      </w:r>
      <w:r w:rsidRPr="00E323CD">
        <w:rPr>
          <w:rFonts w:hint="cs"/>
          <w:cs/>
        </w:rPr>
        <w:t>รายได้รอรับรู้จะรับรู้ในกำไรหรือขาดทุนเมื่อมีความเป็นไปได้ว่าลูกค้าจะไม่นำคะแนนมา</w:t>
      </w:r>
      <w:r w:rsidRPr="00E323CD">
        <w:rPr>
          <w:cs/>
        </w:rPr>
        <w:t>ใช้สิทธิ</w:t>
      </w:r>
      <w:r w:rsidRPr="00E323CD">
        <w:rPr>
          <w:rFonts w:hint="cs"/>
          <w:cs/>
        </w:rPr>
        <w:t>อีกต่อไป</w:t>
      </w:r>
    </w:p>
    <w:p w:rsidR="00362A7B" w:rsidRDefault="00362A7B" w:rsidP="004D71C7">
      <w:pPr>
        <w:pStyle w:val="Bo-Blankline"/>
      </w:pPr>
    </w:p>
    <w:p w:rsidR="000162F3" w:rsidRPr="00E323CD" w:rsidRDefault="000162F3" w:rsidP="00C741B3">
      <w:pPr>
        <w:pStyle w:val="Bo-H3Subhead"/>
        <w:rPr>
          <w:cs/>
        </w:rPr>
      </w:pPr>
      <w:r w:rsidRPr="00E323CD">
        <w:rPr>
          <w:rFonts w:hint="cs"/>
          <w:cs/>
        </w:rPr>
        <w:t>การลงทุน</w:t>
      </w:r>
    </w:p>
    <w:p w:rsidR="00C741B3" w:rsidRPr="00C27971" w:rsidRDefault="00C741B3" w:rsidP="00C741B3">
      <w:pPr>
        <w:pStyle w:val="Bo-Blankline"/>
        <w:rPr>
          <w:cs/>
        </w:rPr>
      </w:pPr>
    </w:p>
    <w:p w:rsidR="000162F3" w:rsidRPr="00E323CD" w:rsidRDefault="000162F3" w:rsidP="00C741B3">
      <w:pPr>
        <w:pStyle w:val="Bo-C1Content"/>
      </w:pPr>
      <w:r w:rsidRPr="00E323CD">
        <w:rPr>
          <w:rFonts w:hint="cs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:rsidR="00E66A66" w:rsidRPr="00E66A66" w:rsidRDefault="00E66A66" w:rsidP="00C741B3">
      <w:pPr>
        <w:pStyle w:val="Bo-Blankline"/>
      </w:pPr>
    </w:p>
    <w:p w:rsidR="000162F3" w:rsidRPr="00E323CD" w:rsidRDefault="000162F3" w:rsidP="00E66A66">
      <w:pPr>
        <w:pStyle w:val="Bo-H3Subhead"/>
        <w:ind w:left="0" w:firstLine="547"/>
        <w:rPr>
          <w:cs/>
        </w:rPr>
      </w:pPr>
      <w:r w:rsidRPr="00E323CD">
        <w:rPr>
          <w:rFonts w:hint="cs"/>
          <w:cs/>
        </w:rPr>
        <w:t>รายได้ค่าเช่า</w:t>
      </w:r>
    </w:p>
    <w:p w:rsidR="00C741B3" w:rsidRPr="00E66A66" w:rsidRDefault="00C741B3" w:rsidP="00C741B3">
      <w:pPr>
        <w:pStyle w:val="Bo-Blankline"/>
      </w:pPr>
    </w:p>
    <w:p w:rsidR="000162F3" w:rsidRPr="0000532C" w:rsidRDefault="000162F3" w:rsidP="00C27971">
      <w:pPr>
        <w:pStyle w:val="Bo-C1Content"/>
      </w:pPr>
      <w:r w:rsidRPr="0000532C">
        <w:rPr>
          <w:cs/>
        </w:rPr>
        <w:t>รายได้ค่าเช่าจาก</w:t>
      </w:r>
      <w:r w:rsidRPr="0000532C">
        <w:rPr>
          <w:rFonts w:hint="cs"/>
          <w:cs/>
        </w:rPr>
        <w:t>อสังหาริมทรัพย์เพื่อการ</w:t>
      </w:r>
      <w:r w:rsidRPr="0000532C">
        <w:rPr>
          <w:cs/>
        </w:rPr>
        <w:t>ลงทุนรับรู้ในกำไร</w:t>
      </w:r>
      <w:r w:rsidRPr="0000532C">
        <w:rPr>
          <w:rFonts w:hint="cs"/>
          <w:cs/>
        </w:rPr>
        <w:t>หรือ</w:t>
      </w:r>
      <w:r w:rsidRPr="0000532C">
        <w:rPr>
          <w:cs/>
        </w:rPr>
        <w:t>ขาดทุนโดยวิธีเส้นตรงตลอดอายุสัญญาเช่า</w:t>
      </w:r>
      <w:r w:rsidR="00C741B3" w:rsidRPr="0000532C">
        <w:rPr>
          <w:rFonts w:hint="cs"/>
          <w:cs/>
        </w:rPr>
        <w:t xml:space="preserve"> </w:t>
      </w:r>
      <w:r w:rsidRPr="0000532C">
        <w:rPr>
          <w:cs/>
        </w:rPr>
        <w:t>ค่าใช้จ่ายเริ่มแรกที่เกิด</w:t>
      </w:r>
      <w:r w:rsidRPr="0000532C">
        <w:rPr>
          <w:rFonts w:hint="cs"/>
          <w:cs/>
        </w:rPr>
        <w:t>ขึ้น</w:t>
      </w:r>
      <w:r w:rsidRPr="0000532C">
        <w:rPr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="00C741B3" w:rsidRPr="0000532C">
        <w:rPr>
          <w:rFonts w:hint="cs"/>
          <w:cs/>
        </w:rPr>
        <w:t xml:space="preserve"> </w:t>
      </w:r>
      <w:r w:rsidRPr="0000532C">
        <w:rPr>
          <w:rFonts w:hint="cs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Pr="0000532C">
        <w:rPr>
          <w:cs/>
        </w:rPr>
        <w:t xml:space="preserve"> </w:t>
      </w:r>
    </w:p>
    <w:p w:rsidR="000E7232" w:rsidRDefault="000E7232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0162F3" w:rsidRPr="0000532C" w:rsidRDefault="000162F3" w:rsidP="00C27971">
      <w:pPr>
        <w:pStyle w:val="Bo-H3Subhead"/>
      </w:pPr>
      <w:r w:rsidRPr="0000532C">
        <w:rPr>
          <w:cs/>
        </w:rPr>
        <w:lastRenderedPageBreak/>
        <w:t>เงินปันผลรับ</w:t>
      </w:r>
    </w:p>
    <w:p w:rsidR="00C741B3" w:rsidRPr="0000532C" w:rsidRDefault="00C741B3" w:rsidP="009F6BB9">
      <w:pPr>
        <w:pStyle w:val="Bo-Blankline"/>
      </w:pPr>
    </w:p>
    <w:p w:rsidR="000162F3" w:rsidRPr="0000532C" w:rsidRDefault="000162F3" w:rsidP="00C27971">
      <w:pPr>
        <w:pStyle w:val="Bo-C1Content"/>
      </w:pPr>
      <w:r w:rsidRPr="0000532C">
        <w:rPr>
          <w:cs/>
        </w:rPr>
        <w:t>เงินปันผลรับบันทึกในกำไร</w:t>
      </w:r>
      <w:r w:rsidRPr="0000532C">
        <w:rPr>
          <w:rFonts w:hint="cs"/>
          <w:cs/>
        </w:rPr>
        <w:t>หรือ</w:t>
      </w:r>
      <w:r w:rsidRPr="0000532C">
        <w:rPr>
          <w:cs/>
        </w:rPr>
        <w:t xml:space="preserve">ขาดทุนในวันที่กลุ่มบริษัทมีสิทธิได้รับเงินปันผล </w:t>
      </w:r>
    </w:p>
    <w:p w:rsidR="00BD585C" w:rsidRPr="0000532C" w:rsidRDefault="00BD585C" w:rsidP="009F6BB9">
      <w:pPr>
        <w:pStyle w:val="Bo-Blankline"/>
        <w:rPr>
          <w:cs/>
        </w:rPr>
      </w:pPr>
    </w:p>
    <w:p w:rsidR="000162F3" w:rsidRPr="0000532C" w:rsidRDefault="00516B8D" w:rsidP="00C27971">
      <w:pPr>
        <w:pStyle w:val="Bo-H3Subhead"/>
      </w:pPr>
      <w:r w:rsidRPr="0000532C">
        <w:rPr>
          <w:cs/>
        </w:rPr>
        <w:t>ดอกเบี้ยรั</w:t>
      </w:r>
      <w:r w:rsidR="00B351C7" w:rsidRPr="0000532C">
        <w:rPr>
          <w:rFonts w:hint="cs"/>
          <w:cs/>
        </w:rPr>
        <w:t>บ</w:t>
      </w:r>
    </w:p>
    <w:p w:rsidR="000162F3" w:rsidRPr="0000532C" w:rsidRDefault="000162F3" w:rsidP="009F6BB9">
      <w:pPr>
        <w:pStyle w:val="Bo-Blankline"/>
      </w:pPr>
    </w:p>
    <w:p w:rsidR="000162F3" w:rsidRPr="0000532C" w:rsidRDefault="000162F3" w:rsidP="00C27971">
      <w:pPr>
        <w:pStyle w:val="Bo-C1Content"/>
      </w:pPr>
      <w:r w:rsidRPr="0000532C">
        <w:rPr>
          <w:cs/>
        </w:rPr>
        <w:t>ดอกเบี้ยรับบันทึกในกำไร</w:t>
      </w:r>
      <w:r w:rsidRPr="0000532C">
        <w:rPr>
          <w:rFonts w:hint="cs"/>
          <w:cs/>
        </w:rPr>
        <w:t>หรือ</w:t>
      </w:r>
      <w:r w:rsidRPr="0000532C">
        <w:rPr>
          <w:cs/>
        </w:rPr>
        <w:t xml:space="preserve">ขาดทุนตามเกณฑ์คงค้าง </w:t>
      </w:r>
    </w:p>
    <w:p w:rsidR="000162F3" w:rsidRPr="0000532C" w:rsidRDefault="000162F3" w:rsidP="009F6BB9">
      <w:pPr>
        <w:pStyle w:val="Bo-Blankline"/>
      </w:pPr>
    </w:p>
    <w:p w:rsidR="000162F3" w:rsidRPr="0000532C" w:rsidRDefault="000162F3" w:rsidP="008F12EE">
      <w:pPr>
        <w:pStyle w:val="Bo-H2Main"/>
        <w:ind w:hanging="540"/>
      </w:pPr>
      <w:r w:rsidRPr="0000532C">
        <w:rPr>
          <w:rFonts w:hint="cs"/>
          <w:cs/>
        </w:rPr>
        <w:t>ต้นทุนทางการเงิน</w:t>
      </w:r>
    </w:p>
    <w:p w:rsidR="000162F3" w:rsidRPr="0000532C" w:rsidRDefault="000162F3" w:rsidP="009F6BB9">
      <w:pPr>
        <w:pStyle w:val="Bo-Blankline"/>
        <w:rPr>
          <w:lang w:val="en-US"/>
        </w:rPr>
      </w:pPr>
    </w:p>
    <w:p w:rsidR="005E2597" w:rsidRPr="0000532C" w:rsidRDefault="005E2597" w:rsidP="005E2597">
      <w:pPr>
        <w:pStyle w:val="Bo-C1Content"/>
        <w:ind w:firstLine="20"/>
      </w:pPr>
      <w:r w:rsidRPr="0000532C">
        <w:rPr>
          <w:cs/>
        </w:rPr>
        <w:t>ดอกเบี้ยจ่ายและค่าใช้จ่ายในทำนองเดียวกันบันทึกในกำไร</w:t>
      </w:r>
      <w:r w:rsidRPr="0000532C">
        <w:rPr>
          <w:rFonts w:hint="cs"/>
          <w:cs/>
        </w:rPr>
        <w:t>หรือ</w:t>
      </w:r>
      <w:r w:rsidRPr="0000532C">
        <w:rPr>
          <w:cs/>
        </w:rPr>
        <w:t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EE7685" w:rsidRPr="0000532C" w:rsidRDefault="00EE7685" w:rsidP="009F6BB9">
      <w:pPr>
        <w:pStyle w:val="Bo-Blankline"/>
        <w:rPr>
          <w:lang w:val="en-US"/>
        </w:rPr>
      </w:pPr>
    </w:p>
    <w:p w:rsidR="000162F3" w:rsidRPr="0000532C" w:rsidRDefault="000162F3" w:rsidP="008F12EE">
      <w:pPr>
        <w:pStyle w:val="Bo-H2Main"/>
        <w:ind w:hanging="540"/>
      </w:pPr>
      <w:r w:rsidRPr="0000532C">
        <w:rPr>
          <w:rFonts w:hint="cs"/>
          <w:cs/>
        </w:rPr>
        <w:t>สัญญาเช่าดำเนินงาน</w:t>
      </w:r>
    </w:p>
    <w:p w:rsidR="000162F3" w:rsidRPr="0000532C" w:rsidRDefault="000162F3" w:rsidP="009F6BB9">
      <w:pPr>
        <w:pStyle w:val="Bo-Blankline"/>
      </w:pPr>
    </w:p>
    <w:p w:rsidR="000162F3" w:rsidRPr="0000532C" w:rsidRDefault="000162F3" w:rsidP="00C27971">
      <w:pPr>
        <w:pStyle w:val="Bo-C1Content"/>
      </w:pPr>
      <w:r w:rsidRPr="0000532C">
        <w:rPr>
          <w:cs/>
        </w:rPr>
        <w:t>รายจ่ายภายใต้สัญญาเช่าดำเนิน</w:t>
      </w:r>
      <w:r w:rsidRPr="0000532C">
        <w:rPr>
          <w:rFonts w:hint="cs"/>
          <w:cs/>
        </w:rPr>
        <w:t>งาน</w:t>
      </w:r>
      <w:r w:rsidRPr="0000532C">
        <w:rPr>
          <w:cs/>
        </w:rPr>
        <w:t>บันทึกในกำไรหรือขาดทุนโดยวิธีเส้นตรงตลอดอายุสัญญาเช่า</w:t>
      </w:r>
      <w:r w:rsidRPr="0000532C">
        <w:rPr>
          <w:rFonts w:hint="cs"/>
          <w:cs/>
        </w:rPr>
        <w:t xml:space="preserve"> </w:t>
      </w:r>
      <w:r w:rsidRPr="0000532C">
        <w:rPr>
          <w:cs/>
        </w:rPr>
        <w:t>ประโยชน์ที่ได้รับตามสัญญาเช่า</w:t>
      </w:r>
      <w:r w:rsidR="006868D4" w:rsidRPr="0000532C">
        <w:rPr>
          <w:rFonts w:hint="cs"/>
          <w:cs/>
        </w:rPr>
        <w:t xml:space="preserve"> </w:t>
      </w:r>
      <w:r w:rsidRPr="0000532C">
        <w:rPr>
          <w:cs/>
        </w:rPr>
        <w:t>จะรับรู้ในกำไรหรือขาดทุนเป็นส่วนหนึ่งของค่าเช่าทั้งสิ้นตามสัญญา</w:t>
      </w:r>
      <w:r w:rsidRPr="0000532C">
        <w:rPr>
          <w:rFonts w:hint="cs"/>
          <w:cs/>
        </w:rPr>
        <w:t>ตลอดอายุสัญญาเช่า</w:t>
      </w:r>
    </w:p>
    <w:p w:rsidR="00C741B3" w:rsidRPr="0000532C" w:rsidRDefault="00C741B3" w:rsidP="009F6BB9">
      <w:pPr>
        <w:pStyle w:val="Bo-Blankline"/>
      </w:pPr>
    </w:p>
    <w:p w:rsidR="000162F3" w:rsidRPr="0000532C" w:rsidRDefault="000162F3" w:rsidP="00E66A66">
      <w:pPr>
        <w:pStyle w:val="Bo-C1Content"/>
        <w:rPr>
          <w:rFonts w:eastAsia="Calibri"/>
        </w:rPr>
      </w:pPr>
      <w:r w:rsidRPr="0000532C">
        <w:rPr>
          <w:cs/>
        </w:rPr>
        <w:t>ค่าเช่าที่อาจเกิดขึ้น</w:t>
      </w:r>
      <w:r w:rsidRPr="0000532C">
        <w:rPr>
          <w:rFonts w:eastAsia="Calibri" w:hint="cs"/>
          <w:cs/>
        </w:rPr>
        <w:t>ต้องนำมารวม</w:t>
      </w:r>
      <w:r w:rsidRPr="0000532C">
        <w:rPr>
          <w:rFonts w:eastAsia="Calibri"/>
          <w:cs/>
        </w:rPr>
        <w:t>คำนวณจำนวนเงินขั้นต่ำที่ต้องจ่าย</w:t>
      </w:r>
      <w:r w:rsidRPr="0000532C">
        <w:rPr>
          <w:rFonts w:eastAsia="Calibri" w:hint="cs"/>
          <w:cs/>
        </w:rPr>
        <w:t xml:space="preserve">ตามระยะเวลาที่คงเหลือของสัญญาเช่า </w:t>
      </w:r>
      <w:r w:rsidR="00C461B5" w:rsidRPr="0000532C">
        <w:rPr>
          <w:rFonts w:eastAsia="Calibri"/>
        </w:rPr>
        <w:br/>
      </w:r>
      <w:r w:rsidRPr="0000532C">
        <w:rPr>
          <w:rFonts w:eastAsia="Calibri" w:hint="cs"/>
          <w:cs/>
        </w:rPr>
        <w:t>เมื่อได้รับการยืนยันการปรับค่าเช่า</w:t>
      </w:r>
    </w:p>
    <w:p w:rsidR="00C741B3" w:rsidRPr="0000532C" w:rsidRDefault="00C741B3" w:rsidP="009F6BB9">
      <w:pPr>
        <w:pStyle w:val="Bo-Blankline"/>
      </w:pPr>
    </w:p>
    <w:p w:rsidR="000162F3" w:rsidRPr="0000532C" w:rsidRDefault="000162F3" w:rsidP="006B5783">
      <w:pPr>
        <w:pStyle w:val="Bo-H3Subhead"/>
        <w:rPr>
          <w:cs/>
        </w:rPr>
      </w:pPr>
      <w:r w:rsidRPr="006B5783">
        <w:rPr>
          <w:rFonts w:hint="cs"/>
          <w:cs/>
        </w:rPr>
        <w:t>การจำแนกประเภทสัญญาเช่า</w:t>
      </w:r>
    </w:p>
    <w:p w:rsidR="00C741B3" w:rsidRPr="0000532C" w:rsidRDefault="00C741B3" w:rsidP="009F6BB9">
      <w:pPr>
        <w:pStyle w:val="Bo-Blankline"/>
      </w:pPr>
    </w:p>
    <w:p w:rsidR="000162F3" w:rsidRPr="0000532C" w:rsidRDefault="000162F3" w:rsidP="00C27971">
      <w:pPr>
        <w:pStyle w:val="Bo-C1Content"/>
        <w:rPr>
          <w:i/>
        </w:rPr>
      </w:pPr>
      <w:r w:rsidRPr="0000532C">
        <w:rPr>
          <w:rFonts w:eastAsia="Calibri" w:hint="cs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:rsidR="000162F3" w:rsidRPr="0000532C" w:rsidRDefault="000162F3" w:rsidP="009F6BB9">
      <w:pPr>
        <w:pStyle w:val="Bo-Blankline"/>
        <w:rPr>
          <w:lang w:val="en-US"/>
        </w:rPr>
      </w:pPr>
    </w:p>
    <w:p w:rsidR="000162F3" w:rsidRPr="0000532C" w:rsidRDefault="00215A1E" w:rsidP="009A4B8E">
      <w:pPr>
        <w:pStyle w:val="Bo-C1Content"/>
      </w:pPr>
      <w:r w:rsidRPr="0000532C">
        <w:rPr>
          <w:rFonts w:hint="cs"/>
          <w:cs/>
        </w:rPr>
        <w:t>ณ วันที่เริ่มต้นข้อตกลงหรือ</w:t>
      </w:r>
      <w:r w:rsidR="000162F3" w:rsidRPr="0000532C">
        <w:rPr>
          <w:rFonts w:hint="cs"/>
          <w:cs/>
        </w:rPr>
        <w:t>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0E7232" w:rsidRDefault="000E7232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0162F3" w:rsidRPr="0000532C" w:rsidRDefault="000162F3" w:rsidP="008F12EE">
      <w:pPr>
        <w:pStyle w:val="Bo-H2Main"/>
        <w:ind w:hanging="540"/>
      </w:pPr>
      <w:r w:rsidRPr="0000532C">
        <w:rPr>
          <w:cs/>
        </w:rPr>
        <w:lastRenderedPageBreak/>
        <w:t>ภาษีเงินได้</w:t>
      </w:r>
    </w:p>
    <w:p w:rsidR="000162F3" w:rsidRPr="0000532C" w:rsidRDefault="000162F3" w:rsidP="009F6BB9">
      <w:pPr>
        <w:pStyle w:val="Bo-Blankline"/>
      </w:pPr>
    </w:p>
    <w:p w:rsidR="00C72874" w:rsidRPr="0000532C" w:rsidRDefault="000162F3" w:rsidP="009A4B8E">
      <w:pPr>
        <w:pStyle w:val="Bo-C1Content"/>
        <w:rPr>
          <w:cs/>
        </w:rPr>
      </w:pPr>
      <w:r w:rsidRPr="0000532C">
        <w:rPr>
          <w:rFonts w:hint="cs"/>
          <w:cs/>
        </w:rPr>
        <w:t>ค่าใช้จ่าย</w:t>
      </w:r>
      <w:r w:rsidRPr="0000532C">
        <w:rPr>
          <w:cs/>
        </w:rPr>
        <w:t>ภาษีเงินได้สำหรับปีประกอบด้วยภาษีเงินได้</w:t>
      </w:r>
      <w:r w:rsidRPr="0000532C">
        <w:rPr>
          <w:rFonts w:hint="cs"/>
          <w:cs/>
        </w:rPr>
        <w:t>ของงวด</w:t>
      </w:r>
      <w:r w:rsidRPr="0000532C">
        <w:rPr>
          <w:cs/>
        </w:rPr>
        <w:t>ปัจจุบันและภาษีเงินได้รอการตัดบัญชี</w:t>
      </w:r>
      <w:r w:rsidRPr="0000532C">
        <w:t xml:space="preserve"> </w:t>
      </w:r>
      <w:r w:rsidRPr="0000532C">
        <w:rPr>
          <w:cs/>
        </w:rPr>
        <w:t>ภาษีเงินได้</w:t>
      </w:r>
      <w:r w:rsidRPr="0000532C">
        <w:rPr>
          <w:rFonts w:hint="cs"/>
          <w:cs/>
        </w:rPr>
        <w:t>ของงวดปัจจุบันและภาษีเงินได้รอการตัดบัญชี</w:t>
      </w:r>
      <w:r w:rsidRPr="0000532C">
        <w:rPr>
          <w:cs/>
        </w:rPr>
        <w:t>รับรู้ในกำไร</w:t>
      </w:r>
      <w:r w:rsidRPr="0000532C">
        <w:rPr>
          <w:rFonts w:hint="cs"/>
          <w:cs/>
        </w:rPr>
        <w:t>หรือ</w:t>
      </w:r>
      <w:r w:rsidRPr="0000532C">
        <w:rPr>
          <w:cs/>
        </w:rPr>
        <w:t>ขาดทุนเว้นแต่ในส่วนที่เกี่ยวกับรายการ</w:t>
      </w:r>
      <w:r w:rsidRPr="0000532C">
        <w:rPr>
          <w:rFonts w:hint="cs"/>
          <w:cs/>
        </w:rPr>
        <w:t>ที่เกี่ยวข้องในการรวมธุรกิจ หรือ รายการ</w:t>
      </w:r>
      <w:r w:rsidRPr="0000532C">
        <w:rPr>
          <w:cs/>
        </w:rPr>
        <w:t>ที่</w:t>
      </w:r>
      <w:r w:rsidRPr="0000532C">
        <w:rPr>
          <w:rFonts w:hint="cs"/>
          <w:cs/>
        </w:rPr>
        <w:t>รับรู้โดยตรง</w:t>
      </w:r>
      <w:r w:rsidRPr="0000532C">
        <w:rPr>
          <w:cs/>
        </w:rPr>
        <w:t>ในส่วนของผู้ถือหุ้น</w:t>
      </w:r>
      <w:r w:rsidRPr="0000532C">
        <w:rPr>
          <w:rFonts w:hint="cs"/>
          <w:cs/>
        </w:rPr>
        <w:t>หรือกำไรขาดทุนเบ็ดเสร็จอื่น</w:t>
      </w:r>
    </w:p>
    <w:p w:rsidR="00B351C7" w:rsidRPr="0000532C" w:rsidRDefault="00B351C7" w:rsidP="009F6BB9">
      <w:pPr>
        <w:pStyle w:val="Bo-Blankline"/>
      </w:pPr>
    </w:p>
    <w:p w:rsidR="000162F3" w:rsidRPr="0000532C" w:rsidRDefault="000162F3" w:rsidP="009A4B8E">
      <w:pPr>
        <w:pStyle w:val="Bo-C1Content"/>
        <w:rPr>
          <w:lang w:val="en-US"/>
        </w:rPr>
      </w:pPr>
      <w:r w:rsidRPr="0000532C">
        <w:rPr>
          <w:rFonts w:hint="cs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C461B5" w:rsidRPr="0000532C">
        <w:t xml:space="preserve"> </w:t>
      </w:r>
      <w:r w:rsidRPr="0000532C">
        <w:rPr>
          <w:rFonts w:hint="cs"/>
          <w:cs/>
        </w:rPr>
        <w:t>ๆ</w:t>
      </w:r>
    </w:p>
    <w:p w:rsidR="000162F3" w:rsidRPr="0000532C" w:rsidRDefault="000162F3" w:rsidP="009F6BB9">
      <w:pPr>
        <w:pStyle w:val="Bo-Blankline"/>
        <w:rPr>
          <w:lang w:val="en-US"/>
        </w:rPr>
      </w:pPr>
    </w:p>
    <w:p w:rsidR="000162F3" w:rsidRPr="0000532C" w:rsidRDefault="000162F3" w:rsidP="009A4B8E">
      <w:pPr>
        <w:pStyle w:val="Bo-C1Content"/>
      </w:pPr>
      <w:r w:rsidRPr="0000532C">
        <w:rPr>
          <w:rFonts w:hint="cs"/>
          <w:cs/>
        </w:rPr>
        <w:t>ภาษีเงินได้รอการตัดบัญชี</w:t>
      </w:r>
      <w:r w:rsidRPr="0000532C">
        <w:rPr>
          <w:cs/>
        </w:rPr>
        <w:t>บันทึกโ</w:t>
      </w:r>
      <w:r w:rsidRPr="0000532C">
        <w:rPr>
          <w:rFonts w:hint="cs"/>
          <w:cs/>
        </w:rPr>
        <w:t>ดย</w:t>
      </w:r>
      <w:r w:rsidRPr="0000532C">
        <w:rPr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C461B5" w:rsidRPr="0000532C">
        <w:rPr>
          <w:cs/>
        </w:rPr>
        <w:t>นที่ใช้เพื่อความมุ่งหมายทางภาษี</w:t>
      </w:r>
      <w:r w:rsidRPr="0000532C">
        <w:rPr>
          <w:cs/>
        </w:rPr>
        <w:t xml:space="preserve"> </w:t>
      </w:r>
      <w:r w:rsidRPr="0000532C">
        <w:rPr>
          <w:rFonts w:hint="cs"/>
          <w:cs/>
        </w:rPr>
        <w:t>ภาษีเงินได้รอการตัดบัญชีจะ</w:t>
      </w:r>
      <w:r w:rsidRPr="0000532C">
        <w:rPr>
          <w:cs/>
        </w:rPr>
        <w:t>ไม่</w:t>
      </w:r>
      <w:r w:rsidRPr="0000532C">
        <w:rPr>
          <w:rFonts w:hint="cs"/>
          <w:cs/>
        </w:rPr>
        <w:t>ถูกรับรู้เมื่อเกิดจากผลแตก</w:t>
      </w:r>
      <w:r w:rsidR="006B004F" w:rsidRPr="0000532C">
        <w:rPr>
          <w:cs/>
        </w:rPr>
        <w:t>ต่างชั่วคราวต่อไปนี้</w:t>
      </w:r>
      <w:r w:rsidRPr="0000532C">
        <w:rPr>
          <w:rFonts w:hint="cs"/>
          <w:cs/>
        </w:rPr>
        <w:t xml:space="preserve"> การรับรู้</w:t>
      </w:r>
      <w:r w:rsidRPr="0000532C">
        <w:rPr>
          <w:cs/>
        </w:rPr>
        <w:t>ค่าความนิยม</w:t>
      </w:r>
      <w:r w:rsidR="00C461B5" w:rsidRPr="0000532C">
        <w:rPr>
          <w:rFonts w:hint="cs"/>
          <w:cs/>
        </w:rPr>
        <w:t>ในครั้งแรก</w:t>
      </w:r>
      <w:r w:rsidRPr="0000532C">
        <w:rPr>
          <w:rFonts w:hint="cs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</w:t>
      </w:r>
      <w:r w:rsidR="00E66A66" w:rsidRPr="0000532C">
        <w:rPr>
          <w:rFonts w:hint="cs"/>
          <w:cs/>
        </w:rPr>
        <w:t>การ</w:t>
      </w:r>
      <w:r w:rsidRPr="0000532C">
        <w:rPr>
          <w:rFonts w:hint="cs"/>
          <w:cs/>
        </w:rPr>
        <w:t>ร่วมค้า</w:t>
      </w:r>
      <w:r w:rsidRPr="0000532C">
        <w:rPr>
          <w:cs/>
        </w:rPr>
        <w:t>หากเป็นไปได้ว่าจะไม่มีการกลับรายการใน</w:t>
      </w:r>
      <w:r w:rsidRPr="0000532C">
        <w:rPr>
          <w:rFonts w:hint="cs"/>
          <w:cs/>
        </w:rPr>
        <w:t>อนาคต</w:t>
      </w:r>
      <w:r w:rsidRPr="0000532C">
        <w:rPr>
          <w:cs/>
        </w:rPr>
        <w:t>อันใกล้</w:t>
      </w:r>
    </w:p>
    <w:p w:rsidR="000162F3" w:rsidRPr="0000532C" w:rsidRDefault="000162F3" w:rsidP="009F6BB9">
      <w:pPr>
        <w:pStyle w:val="Bo-Blankline"/>
      </w:pPr>
    </w:p>
    <w:p w:rsidR="000162F3" w:rsidRPr="0000532C" w:rsidRDefault="003E3AD7" w:rsidP="009A4B8E">
      <w:pPr>
        <w:pStyle w:val="Bo-C1Content"/>
        <w:rPr>
          <w:lang w:val="en-US"/>
        </w:rPr>
      </w:pPr>
      <w:r w:rsidRPr="0000532C">
        <w:rPr>
          <w:cs/>
        </w:rPr>
        <w:t>การวัดม</w:t>
      </w:r>
      <w:r w:rsidRPr="0000532C">
        <w:rPr>
          <w:rFonts w:hint="cs"/>
          <w:cs/>
        </w:rPr>
        <w:t>ู</w:t>
      </w:r>
      <w:r w:rsidR="000162F3" w:rsidRPr="0000532C">
        <w:rPr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0162F3" w:rsidRPr="0000532C" w:rsidRDefault="000162F3" w:rsidP="009F6BB9">
      <w:pPr>
        <w:pStyle w:val="Bo-Blankline"/>
      </w:pPr>
    </w:p>
    <w:p w:rsidR="000162F3" w:rsidRPr="0000532C" w:rsidRDefault="000162F3" w:rsidP="009A4B8E">
      <w:pPr>
        <w:pStyle w:val="Bo-C1Content"/>
      </w:pPr>
      <w:r w:rsidRPr="0000532C">
        <w:rPr>
          <w:cs/>
        </w:rPr>
        <w:t>ภาษีเงินได้รอการตัดบัญชี</w:t>
      </w:r>
      <w:r w:rsidRPr="0000532C">
        <w:rPr>
          <w:rFonts w:hint="cs"/>
          <w:cs/>
        </w:rPr>
        <w:t>วัดมูลค่าโดย</w:t>
      </w:r>
      <w:r w:rsidRPr="0000532C">
        <w:rPr>
          <w:cs/>
        </w:rPr>
        <w:t>ใช้อัตราภาษี</w:t>
      </w:r>
      <w:r w:rsidRPr="0000532C">
        <w:rPr>
          <w:rFonts w:hint="cs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0162F3" w:rsidRPr="0000532C" w:rsidRDefault="000162F3" w:rsidP="009F6BB9">
      <w:pPr>
        <w:pStyle w:val="Bo-Blankline"/>
      </w:pPr>
    </w:p>
    <w:p w:rsidR="000162F3" w:rsidRPr="0000532C" w:rsidRDefault="000162F3" w:rsidP="009A4B8E">
      <w:pPr>
        <w:pStyle w:val="Bo-C1Content"/>
      </w:pPr>
      <w:r w:rsidRPr="0000532C">
        <w:rPr>
          <w:rFonts w:hint="cs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6B004F" w:rsidRPr="0000532C">
        <w:rPr>
          <w:rFonts w:hint="cs"/>
          <w:cs/>
        </w:rPr>
        <w:t xml:space="preserve">อกเบี้ยที่ต้องชำระ </w:t>
      </w:r>
      <w:r w:rsidR="004744FB" w:rsidRPr="0000532C">
        <w:rPr>
          <w:rFonts w:hint="cs"/>
          <w:cs/>
        </w:rPr>
        <w:t>กลุ่มบริษัท</w:t>
      </w:r>
      <w:r w:rsidRPr="0000532C">
        <w:rPr>
          <w:rFonts w:hint="cs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4744FB" w:rsidRPr="0000532C">
        <w:rPr>
          <w:rFonts w:hint="cs"/>
          <w:cs/>
        </w:rPr>
        <w:t>ฎ</w:t>
      </w:r>
      <w:r w:rsidRPr="0000532C">
        <w:rPr>
          <w:rFonts w:hint="cs"/>
          <w:cs/>
        </w:rPr>
        <w:t>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</w:t>
      </w:r>
      <w:r w:rsidR="006B004F" w:rsidRPr="0000532C">
        <w:rPr>
          <w:rFonts w:hint="cs"/>
          <w:cs/>
        </w:rPr>
        <w:t xml:space="preserve">สินใจเกี่ยวกับเหตุการณ์ในอนาคต </w:t>
      </w:r>
      <w:r w:rsidRPr="0000532C">
        <w:rPr>
          <w:rFonts w:hint="cs"/>
          <w:cs/>
        </w:rPr>
        <w:t>ข้อมูลใหม่</w:t>
      </w:r>
      <w:r w:rsidR="006B004F" w:rsidRPr="0000532C">
        <w:rPr>
          <w:rFonts w:hint="cs"/>
          <w:cs/>
        </w:rPr>
        <w:t xml:space="preserve"> </w:t>
      </w:r>
      <w:r w:rsidRPr="0000532C">
        <w:rPr>
          <w:rFonts w:hint="cs"/>
          <w:cs/>
        </w:rPr>
        <w:t>ๆ</w:t>
      </w:r>
      <w:r w:rsidR="006B004F" w:rsidRPr="0000532C">
        <w:rPr>
          <w:rFonts w:hint="cs"/>
          <w:cs/>
        </w:rPr>
        <w:t xml:space="preserve"> </w:t>
      </w:r>
      <w:r w:rsidRPr="0000532C">
        <w:rPr>
          <w:rFonts w:hint="cs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0E7232" w:rsidRDefault="000E7232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0162F3" w:rsidRDefault="000162F3" w:rsidP="00E66A66">
      <w:pPr>
        <w:pStyle w:val="Bo-C1Content"/>
      </w:pPr>
      <w:r w:rsidRPr="0000532C">
        <w:rPr>
          <w:cs/>
        </w:rPr>
        <w:lastRenderedPageBreak/>
        <w:t>สินทรัพย์ภาษีเงินได้รอการตัดบัญชีและหนี้สินภาษีเงินได้รอ</w:t>
      </w:r>
      <w:r w:rsidRPr="0000532C">
        <w:rPr>
          <w:rFonts w:hint="cs"/>
          <w:cs/>
        </w:rPr>
        <w:t>การ</w:t>
      </w:r>
      <w:r w:rsidRPr="0000532C">
        <w:rPr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974FAC" w:rsidRPr="0000532C">
        <w:rPr>
          <w:rFonts w:hint="cs"/>
          <w:cs/>
        </w:rPr>
        <w:br/>
      </w:r>
      <w:r w:rsidRPr="0000532C">
        <w:rPr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E7792D" w:rsidRPr="0000532C" w:rsidRDefault="00E7792D" w:rsidP="009F6BB9">
      <w:pPr>
        <w:pStyle w:val="Bo-Blankline"/>
      </w:pPr>
    </w:p>
    <w:p w:rsidR="000162F3" w:rsidRPr="0000532C" w:rsidRDefault="000162F3" w:rsidP="009A4B8E">
      <w:pPr>
        <w:pStyle w:val="Bo-C1Content"/>
      </w:pPr>
      <w:r w:rsidRPr="0000532C">
        <w:rPr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A84E96" w:rsidRPr="0000532C" w:rsidRDefault="00A84E96" w:rsidP="009F6BB9">
      <w:pPr>
        <w:pStyle w:val="Bo-Blankline"/>
        <w:rPr>
          <w:lang w:val="en-US"/>
        </w:rPr>
      </w:pPr>
    </w:p>
    <w:p w:rsidR="000162F3" w:rsidRPr="0000532C" w:rsidRDefault="000162F3" w:rsidP="008F12EE">
      <w:pPr>
        <w:pStyle w:val="Bo-H2Main"/>
        <w:ind w:hanging="540"/>
      </w:pPr>
      <w:r w:rsidRPr="0000532C">
        <w:rPr>
          <w:rFonts w:hint="cs"/>
          <w:cs/>
        </w:rPr>
        <w:t>กำไรต่อหุ้น</w:t>
      </w:r>
    </w:p>
    <w:p w:rsidR="000162F3" w:rsidRPr="0000532C" w:rsidRDefault="000162F3" w:rsidP="009F6BB9">
      <w:pPr>
        <w:pStyle w:val="Bo-Blankline"/>
        <w:rPr>
          <w:lang w:val="en-US"/>
        </w:rPr>
      </w:pPr>
    </w:p>
    <w:p w:rsidR="000162F3" w:rsidRPr="0000532C" w:rsidRDefault="000162F3" w:rsidP="009A4B8E">
      <w:pPr>
        <w:pStyle w:val="Bo-C1Content"/>
      </w:pPr>
      <w:r w:rsidRPr="0000532C">
        <w:rPr>
          <w:rFonts w:hint="cs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00532C">
        <w:rPr>
          <w:cs/>
        </w:rPr>
        <w:t>ปรับปรุงด้วยจำนวนหุ้นสามัญที่ซื้อคืน</w:t>
      </w:r>
    </w:p>
    <w:p w:rsidR="001B36EC" w:rsidRPr="0000532C" w:rsidRDefault="001B36EC" w:rsidP="009F6BB9">
      <w:pPr>
        <w:pStyle w:val="Bo-Blankline"/>
        <w:rPr>
          <w:lang w:val="en-US"/>
        </w:rPr>
      </w:pPr>
    </w:p>
    <w:p w:rsidR="000162F3" w:rsidRPr="0000532C" w:rsidRDefault="000162F3" w:rsidP="008F12EE">
      <w:pPr>
        <w:pStyle w:val="Bo-H2Main"/>
        <w:ind w:hanging="540"/>
      </w:pPr>
      <w:r w:rsidRPr="0000532C">
        <w:rPr>
          <w:rFonts w:hint="cs"/>
          <w:cs/>
        </w:rPr>
        <w:t>รายงานทางการเงินจำแนกตามส่วนงาน</w:t>
      </w:r>
    </w:p>
    <w:p w:rsidR="000162F3" w:rsidRPr="0000532C" w:rsidRDefault="000162F3" w:rsidP="009F6BB9">
      <w:pPr>
        <w:pStyle w:val="Bo-Blankline"/>
        <w:rPr>
          <w:lang w:val="en-US"/>
        </w:rPr>
      </w:pPr>
    </w:p>
    <w:p w:rsidR="00B03721" w:rsidRDefault="000162F3" w:rsidP="009A4B8E">
      <w:pPr>
        <w:pStyle w:val="Bo-C1Content"/>
        <w:rPr>
          <w:cs/>
        </w:rPr>
      </w:pPr>
      <w:r w:rsidRPr="0000532C">
        <w:rPr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</w:t>
      </w:r>
      <w:r w:rsidR="00CF797E" w:rsidRPr="0000532C">
        <w:rPr>
          <w:cs/>
        </w:rPr>
        <w:t>(ผู้มีอำนาจตัดสินใจสูงสุดด้านการดำเนินงาน)</w:t>
      </w:r>
      <w:r w:rsidR="00CF797E" w:rsidRPr="0000532C">
        <w:rPr>
          <w:rFonts w:hint="cs"/>
          <w:cs/>
        </w:rPr>
        <w:t xml:space="preserve"> </w:t>
      </w:r>
      <w:r w:rsidRPr="0000532C">
        <w:rPr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00532C">
        <w:rPr>
          <w:rFonts w:hint="cs"/>
          <w:cs/>
        </w:rPr>
        <w:t>ทรัพย์สินองค์กร</w:t>
      </w:r>
    </w:p>
    <w:p w:rsidR="00B03721" w:rsidRDefault="00B03721" w:rsidP="000E7232">
      <w:pPr>
        <w:pStyle w:val="Bo-Blankline"/>
        <w:rPr>
          <w:cs/>
        </w:rPr>
      </w:pPr>
    </w:p>
    <w:p w:rsidR="00146F7E" w:rsidRPr="006B5783" w:rsidRDefault="00BD3063" w:rsidP="006B5783">
      <w:pPr>
        <w:pStyle w:val="Caption"/>
        <w:ind w:hanging="900"/>
      </w:pPr>
      <w:r w:rsidRPr="006B5783">
        <w:rPr>
          <w:rFonts w:hint="cs"/>
          <w:cs/>
        </w:rPr>
        <w:t>การซื้อบริษัทย่อย</w:t>
      </w:r>
      <w:r w:rsidR="00146F7E" w:rsidRPr="006B5783">
        <w:t xml:space="preserve"> </w:t>
      </w:r>
    </w:p>
    <w:p w:rsidR="00146F7E" w:rsidRPr="009F6BB9" w:rsidRDefault="00146F7E" w:rsidP="009F6BB9">
      <w:pPr>
        <w:pStyle w:val="Bo-Blankline"/>
      </w:pPr>
    </w:p>
    <w:p w:rsidR="00146F7E" w:rsidRPr="0000532C" w:rsidRDefault="00146F7E" w:rsidP="00146F7E">
      <w:pPr>
        <w:pStyle w:val="Bo-Blankline"/>
        <w:jc w:val="thaiDistribute"/>
        <w:rPr>
          <w:sz w:val="30"/>
          <w:szCs w:val="30"/>
        </w:rPr>
      </w:pPr>
      <w:r w:rsidRPr="0000532C">
        <w:rPr>
          <w:sz w:val="30"/>
          <w:szCs w:val="30"/>
          <w:cs/>
        </w:rPr>
        <w:t xml:space="preserve">เมื่อวันที่ </w:t>
      </w:r>
      <w:r w:rsidR="00884953">
        <w:rPr>
          <w:sz w:val="30"/>
          <w:szCs w:val="30"/>
          <w:cs/>
        </w:rPr>
        <w:t>2</w:t>
      </w:r>
      <w:r w:rsidRPr="0000532C">
        <w:rPr>
          <w:sz w:val="30"/>
          <w:szCs w:val="30"/>
          <w:cs/>
        </w:rPr>
        <w:t xml:space="preserve"> สิงหาคม </w:t>
      </w:r>
      <w:r w:rsidR="00884953">
        <w:rPr>
          <w:sz w:val="30"/>
          <w:szCs w:val="30"/>
          <w:cs/>
        </w:rPr>
        <w:t>2559</w:t>
      </w:r>
      <w:r w:rsidRPr="0000532C">
        <w:rPr>
          <w:sz w:val="30"/>
          <w:szCs w:val="30"/>
          <w:cs/>
        </w:rPr>
        <w:t xml:space="preserve"> บริษัทได้ซื้อเงินลงทุนเพิ่มเติมในบริษัท ไนเตรทไทย จำกัด จากกลุ่มบริษัทต่างประเทศ จำนวน </w:t>
      </w:r>
      <w:r w:rsidR="00884953">
        <w:rPr>
          <w:sz w:val="30"/>
          <w:szCs w:val="30"/>
          <w:cs/>
        </w:rPr>
        <w:t>2</w:t>
      </w:r>
      <w:r w:rsidRPr="0000532C">
        <w:rPr>
          <w:sz w:val="30"/>
          <w:szCs w:val="30"/>
        </w:rPr>
        <w:t>,</w:t>
      </w:r>
      <w:r w:rsidR="00884953">
        <w:rPr>
          <w:sz w:val="30"/>
          <w:szCs w:val="30"/>
          <w:cs/>
        </w:rPr>
        <w:t>343</w:t>
      </w:r>
      <w:r w:rsidRPr="0000532C">
        <w:rPr>
          <w:sz w:val="30"/>
          <w:szCs w:val="30"/>
        </w:rPr>
        <w:t>,</w:t>
      </w:r>
      <w:r w:rsidR="00884953">
        <w:rPr>
          <w:sz w:val="30"/>
          <w:szCs w:val="30"/>
          <w:cs/>
        </w:rPr>
        <w:t>750</w:t>
      </w:r>
      <w:r w:rsidRPr="0000532C">
        <w:rPr>
          <w:sz w:val="30"/>
          <w:szCs w:val="30"/>
          <w:cs/>
        </w:rPr>
        <w:t xml:space="preserve"> หุ้น ในราคาหุ้นละ </w:t>
      </w:r>
      <w:r w:rsidR="00884953">
        <w:rPr>
          <w:sz w:val="30"/>
          <w:szCs w:val="30"/>
          <w:cs/>
        </w:rPr>
        <w:t>213</w:t>
      </w:r>
      <w:r w:rsidRPr="0000532C">
        <w:rPr>
          <w:sz w:val="30"/>
          <w:szCs w:val="30"/>
          <w:cs/>
        </w:rPr>
        <w:t>.</w:t>
      </w:r>
      <w:r w:rsidR="00884953">
        <w:rPr>
          <w:sz w:val="30"/>
          <w:szCs w:val="30"/>
          <w:cs/>
        </w:rPr>
        <w:t>33</w:t>
      </w:r>
      <w:r w:rsidRPr="0000532C">
        <w:rPr>
          <w:sz w:val="30"/>
          <w:szCs w:val="30"/>
          <w:cs/>
        </w:rPr>
        <w:t xml:space="preserve"> บาท (มูลค่าที่ตราไว้หุ้นละ </w:t>
      </w:r>
      <w:r w:rsidR="00884953">
        <w:rPr>
          <w:sz w:val="30"/>
          <w:szCs w:val="30"/>
          <w:cs/>
        </w:rPr>
        <w:t>100</w:t>
      </w:r>
      <w:r w:rsidRPr="0000532C">
        <w:rPr>
          <w:sz w:val="30"/>
          <w:szCs w:val="30"/>
          <w:cs/>
        </w:rPr>
        <w:t xml:space="preserve"> บาท) คิดเป็นจำนวนเงิน </w:t>
      </w:r>
      <w:r w:rsidR="00884953">
        <w:rPr>
          <w:sz w:val="30"/>
          <w:szCs w:val="30"/>
          <w:cs/>
        </w:rPr>
        <w:t>500</w:t>
      </w:r>
      <w:r w:rsidRPr="0000532C">
        <w:rPr>
          <w:sz w:val="30"/>
          <w:szCs w:val="30"/>
          <w:cs/>
        </w:rPr>
        <w:t xml:space="preserve"> ล้านบาท ส่งผลทำให้บริษัทมีสัดส่วนการถือหุ้นในบริษัทดังกล่าว เพิ่มขึ้นจากร้อยละ </w:t>
      </w:r>
      <w:r w:rsidR="00884953">
        <w:rPr>
          <w:sz w:val="30"/>
          <w:szCs w:val="30"/>
          <w:cs/>
        </w:rPr>
        <w:t>50</w:t>
      </w:r>
      <w:r w:rsidRPr="0000532C">
        <w:rPr>
          <w:sz w:val="30"/>
          <w:szCs w:val="30"/>
          <w:cs/>
        </w:rPr>
        <w:t xml:space="preserve"> เป็นร้อยละ </w:t>
      </w:r>
      <w:r w:rsidR="00884953">
        <w:rPr>
          <w:sz w:val="30"/>
          <w:szCs w:val="30"/>
          <w:cs/>
        </w:rPr>
        <w:t>99</w:t>
      </w:r>
      <w:r w:rsidRPr="0000532C">
        <w:rPr>
          <w:sz w:val="30"/>
          <w:szCs w:val="30"/>
          <w:cs/>
        </w:rPr>
        <w:t>.</w:t>
      </w:r>
      <w:r w:rsidR="00884953">
        <w:rPr>
          <w:sz w:val="30"/>
          <w:szCs w:val="30"/>
          <w:cs/>
        </w:rPr>
        <w:t>99</w:t>
      </w:r>
      <w:r w:rsidRPr="0000532C">
        <w:rPr>
          <w:sz w:val="30"/>
          <w:szCs w:val="30"/>
          <w:cs/>
        </w:rPr>
        <w:t xml:space="preserve"> ของทุนชำระแล้ว และเปลี่ยนสถานะจากการร่วมค้าเป็นบริษัทย่อย งบการเงินรวมสำหรับ</w:t>
      </w:r>
      <w:r w:rsidR="00274C26" w:rsidRPr="0000532C">
        <w:rPr>
          <w:rFonts w:hint="cs"/>
          <w:sz w:val="30"/>
          <w:szCs w:val="30"/>
          <w:cs/>
        </w:rPr>
        <w:t>ปี</w:t>
      </w:r>
      <w:r w:rsidRPr="0000532C">
        <w:rPr>
          <w:sz w:val="30"/>
          <w:szCs w:val="30"/>
          <w:cs/>
        </w:rPr>
        <w:t xml:space="preserve">สิ้นสุดวันที่ </w:t>
      </w:r>
      <w:r w:rsidR="00884953">
        <w:rPr>
          <w:sz w:val="30"/>
          <w:szCs w:val="30"/>
        </w:rPr>
        <w:t>31</w:t>
      </w:r>
      <w:r w:rsidR="00274C26" w:rsidRPr="0000532C">
        <w:rPr>
          <w:sz w:val="30"/>
          <w:szCs w:val="30"/>
        </w:rPr>
        <w:t xml:space="preserve"> </w:t>
      </w:r>
      <w:r w:rsidR="00274C26" w:rsidRPr="0000532C">
        <w:rPr>
          <w:rFonts w:hint="cs"/>
          <w:sz w:val="30"/>
          <w:szCs w:val="30"/>
          <w:cs/>
        </w:rPr>
        <w:t>ธันวาคม</w:t>
      </w:r>
      <w:r w:rsidRPr="0000532C">
        <w:rPr>
          <w:sz w:val="30"/>
          <w:szCs w:val="30"/>
          <w:cs/>
        </w:rPr>
        <w:t xml:space="preserve"> </w:t>
      </w:r>
      <w:r w:rsidR="00884953">
        <w:rPr>
          <w:sz w:val="30"/>
          <w:szCs w:val="30"/>
          <w:cs/>
        </w:rPr>
        <w:t>2559</w:t>
      </w:r>
      <w:r w:rsidRPr="0000532C">
        <w:rPr>
          <w:sz w:val="30"/>
          <w:szCs w:val="30"/>
          <w:cs/>
        </w:rPr>
        <w:t xml:space="preserve"> ได้รวมงบแสดงฐานะการเงินและงบกำไรขาดทุนเบ็ดเสร็จของบริษัทดังกล่าว ตั้งแต่วันที่ </w:t>
      </w:r>
      <w:r w:rsidR="00884953">
        <w:rPr>
          <w:sz w:val="30"/>
          <w:szCs w:val="30"/>
          <w:cs/>
        </w:rPr>
        <w:t>2</w:t>
      </w:r>
      <w:r w:rsidRPr="0000532C">
        <w:rPr>
          <w:sz w:val="30"/>
          <w:szCs w:val="30"/>
          <w:cs/>
        </w:rPr>
        <w:t xml:space="preserve"> สิงหาคม </w:t>
      </w:r>
      <w:r w:rsidR="00884953">
        <w:rPr>
          <w:sz w:val="30"/>
          <w:szCs w:val="30"/>
          <w:cs/>
        </w:rPr>
        <w:t>2559</w:t>
      </w:r>
      <w:r w:rsidRPr="0000532C">
        <w:rPr>
          <w:sz w:val="30"/>
          <w:szCs w:val="30"/>
          <w:cs/>
        </w:rPr>
        <w:t xml:space="preserve"> จนถึงวันที่ </w:t>
      </w:r>
      <w:r w:rsidR="00274C26" w:rsidRPr="0000532C">
        <w:rPr>
          <w:sz w:val="30"/>
          <w:szCs w:val="30"/>
        </w:rPr>
        <w:br/>
      </w:r>
      <w:r w:rsidR="00884953">
        <w:rPr>
          <w:sz w:val="30"/>
          <w:szCs w:val="30"/>
        </w:rPr>
        <w:t>31</w:t>
      </w:r>
      <w:r w:rsidR="00274C26" w:rsidRPr="0000532C">
        <w:rPr>
          <w:sz w:val="30"/>
          <w:szCs w:val="30"/>
          <w:cs/>
        </w:rPr>
        <w:t xml:space="preserve"> </w:t>
      </w:r>
      <w:r w:rsidR="00274C26" w:rsidRPr="0000532C">
        <w:rPr>
          <w:rFonts w:hint="cs"/>
          <w:sz w:val="30"/>
          <w:szCs w:val="30"/>
          <w:cs/>
        </w:rPr>
        <w:t>ธันวาคม</w:t>
      </w:r>
      <w:r w:rsidRPr="0000532C">
        <w:rPr>
          <w:sz w:val="30"/>
          <w:szCs w:val="30"/>
          <w:cs/>
        </w:rPr>
        <w:t xml:space="preserve"> </w:t>
      </w:r>
      <w:r w:rsidR="00884953">
        <w:rPr>
          <w:sz w:val="30"/>
          <w:szCs w:val="30"/>
          <w:cs/>
        </w:rPr>
        <w:t>2559</w:t>
      </w:r>
    </w:p>
    <w:p w:rsidR="00146F7E" w:rsidRPr="0000532C" w:rsidRDefault="00146F7E" w:rsidP="009F6BB9">
      <w:pPr>
        <w:pStyle w:val="Bo-Blankline"/>
        <w:rPr>
          <w:lang w:val="en-US"/>
        </w:rPr>
      </w:pPr>
    </w:p>
    <w:p w:rsidR="00146F7E" w:rsidRPr="0000532C" w:rsidRDefault="00146F7E" w:rsidP="00146F7E">
      <w:pPr>
        <w:pStyle w:val="Bo-Blankline"/>
        <w:jc w:val="thaiDistribute"/>
        <w:rPr>
          <w:spacing w:val="6"/>
          <w:sz w:val="30"/>
          <w:szCs w:val="30"/>
        </w:rPr>
      </w:pPr>
      <w:r w:rsidRPr="0000532C">
        <w:rPr>
          <w:spacing w:val="6"/>
          <w:sz w:val="30"/>
          <w:szCs w:val="30"/>
          <w:cs/>
        </w:rPr>
        <w:t>การมีอำนาจควบคุมในบริษัท ไนเตรทไทย จำกัด ทำให้บริษัทและกลุ่มบริษัทต่างประเทศได้ร่วมตกลงระงับข้อพิพาททางกฎหมาย โดยบริษัทและกลุ่มผู้ถือหุ้นของบริษัทต่างประเทศได้ร่วมกันยื่นคำร้องต่อศาล เพื่อระงับข้อพิพาททางกฎหมายและทางคดีระหว่างกันในทุกศาลท</w:t>
      </w:r>
      <w:r w:rsidR="006B5783">
        <w:rPr>
          <w:spacing w:val="6"/>
          <w:sz w:val="30"/>
          <w:szCs w:val="30"/>
          <w:cs/>
        </w:rPr>
        <w:t>ี่เกี่ยวข้องกับคดี</w:t>
      </w:r>
    </w:p>
    <w:p w:rsidR="000E7232" w:rsidRDefault="000E7232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9524ED" w:rsidRPr="0000532C" w:rsidRDefault="009524ED" w:rsidP="009524ED">
      <w:pPr>
        <w:pStyle w:val="BodyText2"/>
        <w:tabs>
          <w:tab w:val="clear" w:pos="540"/>
          <w:tab w:val="left" w:pos="720"/>
        </w:tabs>
        <w:spacing w:before="0" w:line="24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0532C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ตั้งแต่วันที่ </w:t>
      </w:r>
      <w:r w:rsidR="00884953">
        <w:rPr>
          <w:rFonts w:ascii="Angsana New" w:hAnsi="Angsana New"/>
          <w:sz w:val="30"/>
          <w:szCs w:val="30"/>
          <w:cs/>
          <w:lang w:val="en-GB"/>
        </w:rPr>
        <w:t>2</w:t>
      </w:r>
      <w:r w:rsidRPr="0000532C">
        <w:rPr>
          <w:rFonts w:ascii="Angsana New" w:hAnsi="Angsana New"/>
          <w:sz w:val="30"/>
          <w:szCs w:val="30"/>
          <w:cs/>
          <w:lang w:val="en-GB"/>
        </w:rPr>
        <w:t xml:space="preserve"> สิงหาคม </w:t>
      </w:r>
      <w:r w:rsidR="00884953">
        <w:rPr>
          <w:rFonts w:ascii="Angsana New" w:hAnsi="Angsana New"/>
          <w:sz w:val="30"/>
          <w:szCs w:val="30"/>
          <w:cs/>
          <w:lang w:val="en-GB"/>
        </w:rPr>
        <w:t>2559</w:t>
      </w:r>
      <w:r w:rsidRPr="0000532C">
        <w:rPr>
          <w:rFonts w:ascii="Angsana New" w:hAnsi="Angsana New"/>
          <w:sz w:val="30"/>
          <w:szCs w:val="30"/>
          <w:cs/>
          <w:lang w:val="en-GB"/>
        </w:rPr>
        <w:t xml:space="preserve"> ถึง วันที่ </w:t>
      </w:r>
      <w:r w:rsidR="00884953">
        <w:rPr>
          <w:rFonts w:ascii="Angsana New" w:hAnsi="Angsana New"/>
          <w:sz w:val="30"/>
          <w:szCs w:val="30"/>
          <w:lang w:val="en-GB"/>
        </w:rPr>
        <w:t>31</w:t>
      </w:r>
      <w:r w:rsidRPr="0000532C">
        <w:rPr>
          <w:rFonts w:cs="Times New Roman"/>
          <w:sz w:val="30"/>
          <w:szCs w:val="30"/>
          <w:cs/>
        </w:rPr>
        <w:t xml:space="preserve"> </w:t>
      </w:r>
      <w:r w:rsidRPr="0000532C">
        <w:rPr>
          <w:rFonts w:hint="cs"/>
          <w:sz w:val="30"/>
          <w:szCs w:val="30"/>
          <w:cs/>
        </w:rPr>
        <w:t>ธันวาคม</w:t>
      </w:r>
      <w:r w:rsidRPr="0000532C">
        <w:rPr>
          <w:sz w:val="30"/>
          <w:szCs w:val="30"/>
          <w:cs/>
        </w:rPr>
        <w:t xml:space="preserve"> </w:t>
      </w:r>
      <w:r w:rsidR="00884953">
        <w:rPr>
          <w:rFonts w:ascii="Angsana New" w:hAnsi="Angsana New"/>
          <w:sz w:val="30"/>
          <w:szCs w:val="30"/>
          <w:cs/>
          <w:lang w:val="en-GB"/>
        </w:rPr>
        <w:t>2559</w:t>
      </w:r>
      <w:r w:rsidRPr="0000532C">
        <w:rPr>
          <w:rFonts w:ascii="Angsana New" w:hAnsi="Angsana New"/>
          <w:sz w:val="30"/>
          <w:szCs w:val="30"/>
          <w:cs/>
          <w:lang w:val="en-GB"/>
        </w:rPr>
        <w:t xml:space="preserve"> บริษัท ไนเตรทไทย จำกัด มีรายได้เป็นจำนวนเงิน </w:t>
      </w:r>
      <w:r w:rsidR="00884953">
        <w:rPr>
          <w:rFonts w:ascii="Angsana New" w:hAnsi="Angsana New"/>
          <w:sz w:val="30"/>
          <w:szCs w:val="30"/>
          <w:lang w:val="en-GB"/>
        </w:rPr>
        <w:t>3</w:t>
      </w:r>
      <w:r w:rsidR="00884953">
        <w:rPr>
          <w:rFonts w:ascii="Angsana New" w:hAnsi="Angsana New"/>
          <w:sz w:val="30"/>
          <w:szCs w:val="30"/>
          <w:cs/>
          <w:lang w:val="en-GB"/>
        </w:rPr>
        <w:t>4</w:t>
      </w:r>
      <w:r w:rsidR="00884953">
        <w:rPr>
          <w:rFonts w:ascii="Angsana New" w:hAnsi="Angsana New"/>
          <w:sz w:val="30"/>
          <w:szCs w:val="30"/>
          <w:lang w:val="en-GB"/>
        </w:rPr>
        <w:t>4</w:t>
      </w:r>
      <w:r w:rsidRPr="0000532C">
        <w:rPr>
          <w:rFonts w:ascii="Angsana New" w:hAnsi="Angsana New"/>
          <w:sz w:val="30"/>
          <w:szCs w:val="30"/>
          <w:cs/>
          <w:lang w:val="en-GB"/>
        </w:rPr>
        <w:t xml:space="preserve"> ล้านบาท และกำไรจำนวนเงิน </w:t>
      </w:r>
      <w:r w:rsidR="00884953">
        <w:rPr>
          <w:rFonts w:ascii="Angsana New" w:hAnsi="Angsana New"/>
          <w:sz w:val="30"/>
          <w:szCs w:val="30"/>
          <w:lang w:val="en-GB"/>
        </w:rPr>
        <w:t>59</w:t>
      </w:r>
      <w:r w:rsidRPr="0000532C">
        <w:rPr>
          <w:rFonts w:ascii="Angsana New" w:hAnsi="Angsana New"/>
          <w:sz w:val="30"/>
          <w:szCs w:val="30"/>
          <w:cs/>
          <w:lang w:val="en-GB"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884953">
        <w:rPr>
          <w:rFonts w:ascii="Angsana New" w:hAnsi="Angsana New"/>
          <w:sz w:val="30"/>
          <w:szCs w:val="30"/>
          <w:cs/>
          <w:lang w:val="en-GB"/>
        </w:rPr>
        <w:t>1</w:t>
      </w:r>
      <w:r w:rsidRPr="0000532C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="00884953">
        <w:rPr>
          <w:rFonts w:ascii="Angsana New" w:hAnsi="Angsana New"/>
          <w:sz w:val="30"/>
          <w:szCs w:val="30"/>
          <w:cs/>
          <w:lang w:val="en-GB"/>
        </w:rPr>
        <w:t>2559</w:t>
      </w:r>
      <w:r w:rsidRPr="0000532C">
        <w:rPr>
          <w:rFonts w:ascii="Angsana New" w:hAnsi="Angsana New"/>
          <w:sz w:val="30"/>
          <w:szCs w:val="30"/>
          <w:cs/>
          <w:lang w:val="en-GB"/>
        </w:rPr>
        <w:t xml:space="preserve"> จะมีรายได้รวมจำนวนเงิน </w:t>
      </w:r>
      <w:r w:rsidR="00884953">
        <w:rPr>
          <w:rFonts w:ascii="Angsana New" w:hAnsi="Angsana New"/>
          <w:sz w:val="30"/>
          <w:szCs w:val="30"/>
          <w:lang w:val="en-US"/>
        </w:rPr>
        <w:t>988</w:t>
      </w:r>
      <w:r w:rsidRPr="0000532C">
        <w:rPr>
          <w:rFonts w:ascii="Angsana New" w:hAnsi="Angsana New"/>
          <w:sz w:val="30"/>
          <w:szCs w:val="30"/>
          <w:cs/>
          <w:lang w:val="en-GB"/>
        </w:rPr>
        <w:t xml:space="preserve"> ล้านบาท และกำไรรวมสำหรับ</w:t>
      </w:r>
      <w:r w:rsidRPr="0000532C">
        <w:rPr>
          <w:rFonts w:ascii="Angsana New" w:hAnsi="Angsana New" w:hint="cs"/>
          <w:sz w:val="30"/>
          <w:szCs w:val="30"/>
          <w:cs/>
          <w:lang w:val="en-GB"/>
        </w:rPr>
        <w:t>ปี</w:t>
      </w:r>
      <w:r w:rsidRPr="0000532C">
        <w:rPr>
          <w:rFonts w:ascii="Angsana New" w:hAnsi="Angsana New"/>
          <w:sz w:val="30"/>
          <w:szCs w:val="30"/>
          <w:cs/>
          <w:lang w:val="en-GB"/>
        </w:rPr>
        <w:t xml:space="preserve">สิ้นสุดวันที่ </w:t>
      </w:r>
      <w:r w:rsidR="00884953">
        <w:rPr>
          <w:rFonts w:ascii="Angsana New" w:hAnsi="Angsana New"/>
          <w:sz w:val="30"/>
          <w:szCs w:val="30"/>
          <w:lang w:val="en-GB"/>
        </w:rPr>
        <w:t>31</w:t>
      </w:r>
      <w:r w:rsidRPr="0000532C">
        <w:rPr>
          <w:rFonts w:ascii="Angsana New" w:hAnsi="Angsana New"/>
          <w:sz w:val="30"/>
          <w:szCs w:val="30"/>
          <w:lang w:val="en-GB"/>
        </w:rPr>
        <w:t xml:space="preserve"> </w:t>
      </w:r>
      <w:r w:rsidRPr="0000532C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00532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84953">
        <w:rPr>
          <w:rFonts w:ascii="Angsana New" w:hAnsi="Angsana New"/>
          <w:sz w:val="30"/>
          <w:szCs w:val="30"/>
          <w:cs/>
          <w:lang w:val="en-GB"/>
        </w:rPr>
        <w:t>2559</w:t>
      </w:r>
      <w:r w:rsidRPr="0000532C">
        <w:rPr>
          <w:rFonts w:ascii="Angsana New" w:hAnsi="Angsana New"/>
          <w:sz w:val="30"/>
          <w:szCs w:val="30"/>
          <w:cs/>
          <w:lang w:val="en-GB"/>
        </w:rPr>
        <w:t xml:space="preserve"> จำนวนเงิน </w:t>
      </w:r>
      <w:r w:rsidR="00884953">
        <w:rPr>
          <w:rFonts w:ascii="Angsana New" w:hAnsi="Angsana New"/>
          <w:sz w:val="30"/>
          <w:szCs w:val="30"/>
          <w:lang w:val="en-GB"/>
        </w:rPr>
        <w:t>161</w:t>
      </w:r>
      <w:r w:rsidRPr="0000532C">
        <w:rPr>
          <w:rFonts w:ascii="Angsana New" w:hAnsi="Angsana New"/>
          <w:sz w:val="30"/>
          <w:szCs w:val="30"/>
          <w:cs/>
          <w:lang w:val="en-GB"/>
        </w:rPr>
        <w:t xml:space="preserve"> ล้านบาท ในการกำหนดมูลค่าดังกล่าว 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884953">
        <w:rPr>
          <w:rFonts w:ascii="Angsana New" w:hAnsi="Angsana New"/>
          <w:sz w:val="30"/>
          <w:szCs w:val="30"/>
          <w:cs/>
          <w:lang w:val="en-GB"/>
        </w:rPr>
        <w:t>1</w:t>
      </w:r>
      <w:r w:rsidRPr="0000532C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="00884953">
        <w:rPr>
          <w:rFonts w:ascii="Angsana New" w:hAnsi="Angsana New"/>
          <w:sz w:val="30"/>
          <w:szCs w:val="30"/>
          <w:cs/>
          <w:lang w:val="en-GB"/>
        </w:rPr>
        <w:t>2559</w:t>
      </w:r>
    </w:p>
    <w:p w:rsidR="00146F7E" w:rsidRPr="000E7232" w:rsidRDefault="00146F7E" w:rsidP="000E7232">
      <w:pPr>
        <w:pStyle w:val="Bo-Blankline"/>
        <w:rPr>
          <w:highlight w:val="yellow"/>
        </w:rPr>
      </w:pPr>
    </w:p>
    <w:p w:rsidR="00FC5DD4" w:rsidRDefault="00146F7E" w:rsidP="00FC5DD4">
      <w:pPr>
        <w:pStyle w:val="BodyText2"/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0532C">
        <w:rPr>
          <w:sz w:val="30"/>
          <w:szCs w:val="30"/>
          <w:cs/>
        </w:rPr>
        <w:t xml:space="preserve">การได้มาซึ่งบริษัท ไนเตรทไทย จำกัด จากการซื้อหุ้นสามัญเพิ่มเติมดังกล่าว ถือเป็นการรวมธุรกิจที่ดำเนินการสำเร็จเป็นขั้น ๆ ตามที่กำหนดในมาตรฐานการรายงานทางการเงิน ฉบับที่ </w:t>
      </w:r>
      <w:r w:rsidR="00884953">
        <w:rPr>
          <w:sz w:val="30"/>
          <w:szCs w:val="30"/>
          <w:cs/>
        </w:rPr>
        <w:t>3</w:t>
      </w:r>
      <w:r w:rsidRPr="0000532C">
        <w:rPr>
          <w:sz w:val="30"/>
          <w:szCs w:val="30"/>
          <w:cs/>
        </w:rPr>
        <w:t xml:space="preserve"> เรื่อง การรวมธุรกิจ ผู้บริหารได้แต่งตั้ง</w:t>
      </w:r>
      <w:r w:rsidR="00494102" w:rsidRPr="0000532C">
        <w:rPr>
          <w:sz w:val="30"/>
          <w:szCs w:val="30"/>
          <w:cs/>
        </w:rPr>
        <w:br/>
      </w:r>
      <w:r w:rsidR="00E422A6" w:rsidRPr="0000532C">
        <w:rPr>
          <w:sz w:val="30"/>
          <w:szCs w:val="30"/>
          <w:cs/>
        </w:rPr>
        <w:t>ผู้</w:t>
      </w:r>
      <w:r w:rsidRPr="0000532C">
        <w:rPr>
          <w:sz w:val="30"/>
          <w:szCs w:val="30"/>
          <w:cs/>
        </w:rPr>
        <w:t xml:space="preserve">ประเมินราคาอิสระเพื่อทำการประเมินมูลค่ายุติธรรมของธุรกิจ </w:t>
      </w:r>
      <w:r w:rsidR="00FC5DD4" w:rsidRPr="0000532C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ภายในระยะเวลาในการวัดมูลค่า (</w:t>
      </w:r>
      <w:proofErr w:type="spellStart"/>
      <w:r w:rsidR="00FC5DD4" w:rsidRPr="0000532C">
        <w:rPr>
          <w:rFonts w:ascii="Angsana New" w:hAnsi="Angsana New"/>
          <w:sz w:val="30"/>
          <w:szCs w:val="30"/>
          <w:cs/>
        </w:rPr>
        <w:t>measurement</w:t>
      </w:r>
      <w:proofErr w:type="spellEnd"/>
      <w:r w:rsidR="00FC5DD4" w:rsidRPr="0000532C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FC5DD4" w:rsidRPr="0000532C">
        <w:rPr>
          <w:rFonts w:ascii="Angsana New" w:hAnsi="Angsana New"/>
          <w:sz w:val="30"/>
          <w:szCs w:val="30"/>
          <w:cs/>
        </w:rPr>
        <w:t>period</w:t>
      </w:r>
      <w:proofErr w:type="spellEnd"/>
      <w:r w:rsidR="00FC5DD4" w:rsidRPr="0000532C">
        <w:rPr>
          <w:rFonts w:ascii="Angsana New" w:hAnsi="Angsana New"/>
          <w:sz w:val="30"/>
          <w:szCs w:val="30"/>
          <w:cs/>
        </w:rPr>
        <w:t xml:space="preserve">) </w:t>
      </w:r>
      <w:r w:rsidR="00FC5DD4" w:rsidRPr="0000532C">
        <w:rPr>
          <w:rFonts w:ascii="Angsana New" w:hAnsi="Angsana New" w:hint="cs"/>
          <w:sz w:val="30"/>
          <w:szCs w:val="30"/>
          <w:cs/>
        </w:rPr>
        <w:t>ซึ่งต้องไม่เกินหนึ่งปี นับตั้งแต่วันที่ซื้อกิจการ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โดยข้อมูลดังกล่าวมีผลต่อการวัดมูลค่าของจำนวนต่าง ๆ ที่เคยรับรู้ไว้ ณ วันที่ซื้อกิจการ ทั้งนี้การประเมินมูลค่าสินทรัพย์สุทธิของ</w:t>
      </w:r>
      <w:r w:rsidR="00FC5DD4" w:rsidRPr="0000532C">
        <w:rPr>
          <w:rFonts w:ascii="Angsana New" w:hAnsi="Angsana New"/>
          <w:sz w:val="30"/>
          <w:szCs w:val="30"/>
          <w:cs/>
        </w:rPr>
        <w:t xml:space="preserve">บริษัท ไนเตรทไทย จำกัด </w:t>
      </w:r>
      <w:r w:rsidR="00FC5DD4" w:rsidRPr="0000532C">
        <w:rPr>
          <w:rFonts w:ascii="Angsana New" w:hAnsi="Angsana New" w:hint="cs"/>
          <w:sz w:val="30"/>
          <w:szCs w:val="30"/>
          <w:cs/>
        </w:rPr>
        <w:t xml:space="preserve">ที่ได้มาเมื่อวันที่ </w:t>
      </w:r>
      <w:r w:rsidR="00884953">
        <w:rPr>
          <w:rFonts w:ascii="Angsana New" w:hAnsi="Angsana New"/>
          <w:sz w:val="30"/>
          <w:szCs w:val="30"/>
          <w:lang w:val="en-US"/>
        </w:rPr>
        <w:t>2</w:t>
      </w:r>
      <w:r w:rsidR="00FC5DD4" w:rsidRPr="0000532C">
        <w:rPr>
          <w:rFonts w:ascii="Angsana New" w:hAnsi="Angsana New"/>
          <w:sz w:val="30"/>
          <w:szCs w:val="30"/>
          <w:lang w:val="en-US"/>
        </w:rPr>
        <w:t xml:space="preserve"> </w:t>
      </w:r>
      <w:r w:rsidR="00FC5DD4" w:rsidRPr="0000532C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884953">
        <w:rPr>
          <w:rFonts w:ascii="Angsana New" w:hAnsi="Angsana New"/>
          <w:sz w:val="30"/>
          <w:szCs w:val="30"/>
          <w:lang w:val="en-US"/>
        </w:rPr>
        <w:t>2559</w:t>
      </w:r>
      <w:r w:rsidR="00FC5DD4" w:rsidRPr="0000532C">
        <w:rPr>
          <w:rFonts w:ascii="Angsana New" w:hAnsi="Angsana New"/>
          <w:sz w:val="30"/>
          <w:szCs w:val="30"/>
          <w:cs/>
        </w:rPr>
        <w:t xml:space="preserve"> </w:t>
      </w:r>
      <w:r w:rsidR="00FC5DD4" w:rsidRPr="0000532C">
        <w:rPr>
          <w:rFonts w:ascii="Angsana New" w:hAnsi="Angsana New" w:hint="cs"/>
          <w:sz w:val="30"/>
          <w:szCs w:val="30"/>
          <w:cs/>
        </w:rPr>
        <w:t>ได้ดำเนินการเสร็จสิ้นในเดือนพฤศจิกายน</w:t>
      </w:r>
      <w:r w:rsidR="00CD170C" w:rsidRPr="0000532C">
        <w:rPr>
          <w:rFonts w:ascii="Angsana New" w:hAnsi="Angsana New" w:hint="cs"/>
          <w:sz w:val="30"/>
          <w:szCs w:val="30"/>
          <w:cs/>
        </w:rPr>
        <w:t xml:space="preserve"> </w:t>
      </w:r>
      <w:r w:rsidR="00884953">
        <w:rPr>
          <w:rFonts w:ascii="Angsana New" w:hAnsi="Angsana New"/>
          <w:sz w:val="30"/>
          <w:szCs w:val="30"/>
          <w:cs/>
        </w:rPr>
        <w:t>2559</w:t>
      </w:r>
    </w:p>
    <w:p w:rsidR="000E7232" w:rsidRPr="0000532C" w:rsidRDefault="000E7232" w:rsidP="000E7232">
      <w:pPr>
        <w:pStyle w:val="Bo-Blankline"/>
        <w:rPr>
          <w:cs/>
          <w:lang w:val="en-US"/>
        </w:rPr>
      </w:pPr>
    </w:p>
    <w:p w:rsidR="00146F7E" w:rsidRPr="0000532C" w:rsidRDefault="00146F7E" w:rsidP="00146F7E">
      <w:pPr>
        <w:pStyle w:val="BodyText2"/>
        <w:tabs>
          <w:tab w:val="clear" w:pos="540"/>
          <w:tab w:val="left" w:pos="720"/>
        </w:tabs>
        <w:spacing w:before="0" w:line="240" w:lineRule="atLeas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00532C">
        <w:rPr>
          <w:rFonts w:ascii="Angsana New" w:hAnsi="Angsana New"/>
          <w:sz w:val="30"/>
          <w:szCs w:val="30"/>
          <w:cs/>
          <w:lang w:val="en-US"/>
        </w:rPr>
        <w:t>ในการรวมธุรกิจที่ดำเนินการเสร็จเป็นขั้น</w:t>
      </w:r>
      <w:r w:rsidRPr="0000532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0532C">
        <w:rPr>
          <w:rFonts w:ascii="Angsana New" w:hAnsi="Angsana New"/>
          <w:sz w:val="30"/>
          <w:szCs w:val="30"/>
          <w:cs/>
          <w:lang w:val="en-US"/>
        </w:rPr>
        <w:t>ๆ กลุ่มบริษัทต้องวัดมูลค่าส่วนได้เสียที่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 (ถ้ามี) ในกำไรหรือขาดทุน เนื่องจากไม่มีการเปลี่ยนแปลงที่เป็นนัยสำคัญในมูลค่ายุติธรรมของเงินลงทุนในบริษัท ไนเตรทไทย จำกัด ก่อนการเปลี่ยนแปลงสถานะจาก</w:t>
      </w:r>
      <w:r w:rsidRPr="0000532C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00532C">
        <w:rPr>
          <w:rFonts w:ascii="Angsana New" w:hAnsi="Angsana New"/>
          <w:sz w:val="30"/>
          <w:szCs w:val="30"/>
          <w:cs/>
          <w:lang w:val="en-US"/>
        </w:rPr>
        <w:t>ร่วม</w:t>
      </w:r>
      <w:r w:rsidRPr="0000532C">
        <w:rPr>
          <w:rFonts w:ascii="Angsana New" w:hAnsi="Angsana New" w:hint="cs"/>
          <w:sz w:val="30"/>
          <w:szCs w:val="30"/>
          <w:cs/>
          <w:lang w:val="en-US"/>
        </w:rPr>
        <w:t>ค้า</w:t>
      </w:r>
      <w:r w:rsidRPr="0000532C">
        <w:rPr>
          <w:rFonts w:ascii="Angsana New" w:hAnsi="Angsana New"/>
          <w:sz w:val="30"/>
          <w:szCs w:val="30"/>
          <w:cs/>
          <w:lang w:val="en-US"/>
        </w:rPr>
        <w:t>เป็นบริษัทย่อยเพิ่มเติมตามส่วนได้เสียที่ถืออยู่เดิม กลุ่มบริษัทจึงไม่ได้รับรู้ผลต่างที่เกิดขึ้นจากรวมธุรกิจที่ดำเนินการเสร็จเป็นขั้น</w:t>
      </w:r>
      <w:r w:rsidRPr="0000532C">
        <w:rPr>
          <w:rFonts w:ascii="Angsana New" w:hAnsi="Angsana New"/>
          <w:sz w:val="30"/>
          <w:szCs w:val="30"/>
          <w:lang w:val="en-US"/>
        </w:rPr>
        <w:t xml:space="preserve"> </w:t>
      </w:r>
      <w:r w:rsidRPr="0000532C">
        <w:rPr>
          <w:rFonts w:ascii="Angsana New" w:hAnsi="Angsana New"/>
          <w:sz w:val="30"/>
          <w:szCs w:val="30"/>
          <w:cs/>
          <w:lang w:val="en-US"/>
        </w:rPr>
        <w:t>ๆ ณ วันที่ซื้อ ในงบกำไรขาดทุนเบ็ดเสร็จรวมสำหรับ</w:t>
      </w:r>
      <w:r w:rsidRPr="0000532C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00532C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884953">
        <w:rPr>
          <w:rFonts w:ascii="Angsana New" w:hAnsi="Angsana New"/>
          <w:sz w:val="30"/>
          <w:szCs w:val="30"/>
          <w:lang w:val="en-US"/>
        </w:rPr>
        <w:t>31</w:t>
      </w:r>
      <w:r w:rsidRPr="0000532C">
        <w:rPr>
          <w:rFonts w:ascii="Angsana New" w:hAnsi="Angsana New"/>
          <w:sz w:val="30"/>
          <w:szCs w:val="30"/>
          <w:lang w:val="en-US"/>
        </w:rPr>
        <w:t xml:space="preserve"> </w:t>
      </w:r>
      <w:r w:rsidRPr="0000532C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00532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84953">
        <w:rPr>
          <w:rFonts w:ascii="Angsana New" w:hAnsi="Angsana New"/>
          <w:sz w:val="30"/>
          <w:szCs w:val="30"/>
          <w:cs/>
          <w:lang w:val="en-US"/>
        </w:rPr>
        <w:t>2559</w:t>
      </w:r>
    </w:p>
    <w:p w:rsidR="00146F7E" w:rsidRPr="0000532C" w:rsidRDefault="00146F7E" w:rsidP="009F6BB9">
      <w:pPr>
        <w:pStyle w:val="Bo-Blankline"/>
        <w:rPr>
          <w:lang w:val="en-US"/>
        </w:rPr>
      </w:pPr>
    </w:p>
    <w:p w:rsidR="00146F7E" w:rsidRPr="0000532C" w:rsidRDefault="00CD170C" w:rsidP="00146F7E">
      <w:pPr>
        <w:pStyle w:val="BodyText2"/>
        <w:tabs>
          <w:tab w:val="clear" w:pos="540"/>
          <w:tab w:val="left" w:pos="720"/>
        </w:tabs>
        <w:spacing w:before="0" w:line="240" w:lineRule="atLeast"/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0532C">
        <w:rPr>
          <w:rFonts w:ascii="Angsana New" w:hAnsi="Angsana New"/>
          <w:sz w:val="30"/>
          <w:szCs w:val="30"/>
          <w:cs/>
          <w:lang w:val="en-US"/>
        </w:rPr>
        <w:t>กำไรจากการต่อรองราคาซื้อ</w:t>
      </w:r>
      <w:r w:rsidR="00146F7E" w:rsidRPr="0000532C">
        <w:rPr>
          <w:rFonts w:ascii="Angsana New" w:hAnsi="Angsana New"/>
          <w:sz w:val="30"/>
          <w:szCs w:val="30"/>
          <w:cs/>
          <w:lang w:val="en-US"/>
        </w:rPr>
        <w:t xml:space="preserve">ถูกวัดมูลค่า ณ วันที่ซื้อ โดยวัดจากมูลค่ายุติธรรมของสิ่งตอบแทนที่โอนไปให้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</w:t>
      </w:r>
      <w:r w:rsidR="001A6F47" w:rsidRPr="0000532C">
        <w:rPr>
          <w:rFonts w:ascii="Angsana New" w:hAnsi="Angsana New"/>
          <w:sz w:val="30"/>
          <w:szCs w:val="30"/>
          <w:cs/>
          <w:lang w:val="en-US"/>
        </w:rPr>
        <w:t>กลุ่มบริษัทรับรู้กำไรจากการต่อรองราคาซื้อในงบกำไรขาดทุนเบ็ดเสร็จรวมสำหรับ</w:t>
      </w:r>
      <w:r w:rsidR="001A6F47" w:rsidRPr="0000532C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="001A6F47" w:rsidRPr="0000532C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884953">
        <w:rPr>
          <w:rFonts w:ascii="Angsana New" w:hAnsi="Angsana New"/>
          <w:sz w:val="30"/>
          <w:szCs w:val="30"/>
          <w:lang w:val="en-US"/>
        </w:rPr>
        <w:t>31</w:t>
      </w:r>
      <w:r w:rsidR="001A6F47" w:rsidRPr="0000532C">
        <w:rPr>
          <w:rFonts w:ascii="Angsana New" w:hAnsi="Angsana New"/>
          <w:sz w:val="30"/>
          <w:szCs w:val="30"/>
          <w:lang w:val="en-US"/>
        </w:rPr>
        <w:t xml:space="preserve"> </w:t>
      </w:r>
      <w:r w:rsidR="001A6F47" w:rsidRPr="0000532C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1A6F47" w:rsidRPr="0000532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84953">
        <w:rPr>
          <w:rFonts w:ascii="Angsana New" w:hAnsi="Angsana New"/>
          <w:sz w:val="30"/>
          <w:szCs w:val="30"/>
          <w:cs/>
          <w:lang w:val="en-US"/>
        </w:rPr>
        <w:t>2559</w:t>
      </w:r>
      <w:r w:rsidR="001A6F47" w:rsidRPr="0000532C">
        <w:rPr>
          <w:rFonts w:ascii="Angsana New" w:hAnsi="Angsana New"/>
          <w:sz w:val="30"/>
          <w:szCs w:val="30"/>
          <w:cs/>
          <w:lang w:val="en-US"/>
        </w:rPr>
        <w:t xml:space="preserve"> เป็นจำนวน  </w:t>
      </w:r>
      <w:r w:rsidR="00884953">
        <w:rPr>
          <w:rFonts w:ascii="Angsana New" w:hAnsi="Angsana New"/>
          <w:sz w:val="30"/>
          <w:szCs w:val="30"/>
          <w:cs/>
          <w:lang w:val="en-US"/>
        </w:rPr>
        <w:t>4</w:t>
      </w:r>
      <w:r w:rsidR="00884953">
        <w:rPr>
          <w:rFonts w:ascii="Angsana New" w:hAnsi="Angsana New"/>
          <w:sz w:val="30"/>
          <w:szCs w:val="30"/>
          <w:lang w:val="en-US"/>
        </w:rPr>
        <w:t>3</w:t>
      </w:r>
      <w:r w:rsidR="00884953">
        <w:rPr>
          <w:rFonts w:ascii="Angsana New" w:hAnsi="Angsana New"/>
          <w:sz w:val="30"/>
          <w:szCs w:val="30"/>
          <w:cs/>
          <w:lang w:val="en-US"/>
        </w:rPr>
        <w:t>5</w:t>
      </w:r>
      <w:r w:rsidR="001A6F47" w:rsidRPr="0000532C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:rsidR="008C01B0" w:rsidRPr="0000532C" w:rsidRDefault="008C01B0" w:rsidP="009F6BB9">
      <w:pPr>
        <w:pStyle w:val="Bo-Blankline"/>
        <w:rPr>
          <w:lang w:val="en-US"/>
        </w:rPr>
      </w:pPr>
    </w:p>
    <w:p w:rsidR="00146F7E" w:rsidRPr="0000532C" w:rsidRDefault="00146F7E" w:rsidP="00146F7E">
      <w:pPr>
        <w:pStyle w:val="Bo-C1Content"/>
      </w:pPr>
      <w:r w:rsidRPr="0000532C">
        <w:rPr>
          <w:cs/>
        </w:rPr>
        <w:t>ข้อมูลของสิ่งตอบแทนทั้งหมดที่โอนให้และมูลค่าที่รับรู้</w:t>
      </w:r>
      <w:r w:rsidRPr="0000532C">
        <w:t xml:space="preserve"> </w:t>
      </w:r>
      <w:r w:rsidRPr="0000532C">
        <w:rPr>
          <w:cs/>
        </w:rPr>
        <w:t>ณ</w:t>
      </w:r>
      <w:r w:rsidRPr="0000532C">
        <w:t xml:space="preserve"> </w:t>
      </w:r>
      <w:r w:rsidRPr="0000532C">
        <w:rPr>
          <w:cs/>
        </w:rPr>
        <w:t>วันที่ซื้อสำหรับสินทรัพย์ที่ได้มาและหนี้สินที่รับมาแต่ละประเภทที่สำคัญ มีดังนี้</w:t>
      </w:r>
      <w:r w:rsidRPr="0000532C">
        <w:t xml:space="preserve"> </w:t>
      </w:r>
    </w:p>
    <w:p w:rsidR="000E7232" w:rsidRDefault="000E7232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cs/>
          <w:lang w:val="en-US"/>
        </w:rPr>
        <w:br w:type="page"/>
      </w:r>
    </w:p>
    <w:p w:rsidR="00CC29E4" w:rsidRPr="0000532C" w:rsidRDefault="00CC29E4" w:rsidP="00CC29E4">
      <w:pPr>
        <w:spacing w:line="240" w:lineRule="auto"/>
        <w:ind w:firstLine="540"/>
        <w:rPr>
          <w:rFonts w:ascii="Angsana New" w:hAnsi="Angsana New"/>
          <w:b/>
          <w:bCs/>
          <w:color w:val="0000FF"/>
          <w:sz w:val="30"/>
          <w:szCs w:val="30"/>
        </w:rPr>
      </w:pPr>
      <w:r w:rsidRPr="0000532C">
        <w:rPr>
          <w:rFonts w:ascii="Angsana New" w:hAnsi="Angsana New"/>
          <w:i/>
          <w:iCs/>
          <w:sz w:val="30"/>
          <w:szCs w:val="30"/>
          <w:cs/>
        </w:rPr>
        <w:lastRenderedPageBreak/>
        <w:t>สิ่งตอบแทนที่โอนให้</w:t>
      </w:r>
      <w:r w:rsidRPr="0000532C">
        <w:rPr>
          <w:rFonts w:ascii="Angsana New" w:hAnsi="Angsana New"/>
          <w:b/>
          <w:bCs/>
          <w:color w:val="0000FF"/>
          <w:sz w:val="30"/>
          <w:szCs w:val="30"/>
        </w:rPr>
        <w:t xml:space="preserve">   </w:t>
      </w:r>
    </w:p>
    <w:p w:rsidR="00CC29E4" w:rsidRPr="0000532C" w:rsidRDefault="00CC29E4" w:rsidP="009F6BB9">
      <w:pPr>
        <w:pStyle w:val="Bo-Blankline"/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562"/>
        <w:gridCol w:w="270"/>
        <w:gridCol w:w="1170"/>
        <w:gridCol w:w="558"/>
        <w:gridCol w:w="1620"/>
      </w:tblGrid>
      <w:tr w:rsidR="00CC29E4" w:rsidRPr="00274C26" w:rsidTr="009F6BB9">
        <w:trPr>
          <w:tblHeader/>
        </w:trPr>
        <w:tc>
          <w:tcPr>
            <w:tcW w:w="5562" w:type="dxa"/>
          </w:tcPr>
          <w:p w:rsidR="00CC29E4" w:rsidRPr="00274C26" w:rsidRDefault="00CC29E4" w:rsidP="00130268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:rsidR="00CC29E4" w:rsidRPr="00274C26" w:rsidRDefault="00CC29E4" w:rsidP="001302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29E4" w:rsidRPr="00274C26" w:rsidRDefault="00CC29E4" w:rsidP="001302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dxa"/>
          </w:tcPr>
          <w:p w:rsidR="00CC29E4" w:rsidRPr="00274C26" w:rsidRDefault="00CC29E4" w:rsidP="0013026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CC29E4" w:rsidRPr="00274C26" w:rsidRDefault="00CC29E4" w:rsidP="0013026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C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C29E4" w:rsidRPr="00274C26" w:rsidTr="009F6BB9">
        <w:trPr>
          <w:tblHeader/>
        </w:trPr>
        <w:tc>
          <w:tcPr>
            <w:tcW w:w="5562" w:type="dxa"/>
          </w:tcPr>
          <w:p w:rsidR="00CC29E4" w:rsidRPr="00274C26" w:rsidRDefault="00CC29E4" w:rsidP="0013026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29E4" w:rsidRPr="00274C26" w:rsidRDefault="00CC29E4" w:rsidP="0013026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29E4" w:rsidRPr="00274C26" w:rsidRDefault="00CC29E4" w:rsidP="001302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</w:tcPr>
          <w:p w:rsidR="00CC29E4" w:rsidRPr="00274C26" w:rsidRDefault="00CC29E4" w:rsidP="0013026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C29E4" w:rsidRPr="00274C26" w:rsidRDefault="00CC29E4" w:rsidP="001302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4C2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4C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74C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74C2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F6BB9" w:rsidRPr="00274C26" w:rsidTr="009F6BB9">
        <w:tc>
          <w:tcPr>
            <w:tcW w:w="5562" w:type="dxa"/>
          </w:tcPr>
          <w:p w:rsidR="009F6BB9" w:rsidRPr="00274C26" w:rsidRDefault="009F6BB9" w:rsidP="009F6BB9">
            <w:pPr>
              <w:rPr>
                <w:rFonts w:ascii="Angsana New" w:hAnsi="Angsana New"/>
                <w:sz w:val="30"/>
                <w:szCs w:val="30"/>
              </w:rPr>
            </w:pPr>
            <w:r w:rsidRPr="00274C26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:rsidR="009F6BB9" w:rsidRPr="00274C26" w:rsidRDefault="009F6BB9" w:rsidP="009F6BB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F6BB9" w:rsidRPr="00274C26" w:rsidRDefault="009F6BB9" w:rsidP="009F6BB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</w:tcPr>
          <w:p w:rsidR="009F6BB9" w:rsidRPr="00274C26" w:rsidRDefault="009F6BB9" w:rsidP="009F6BB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F6BB9" w:rsidRPr="00274C26" w:rsidRDefault="00884953" w:rsidP="009F6BB9">
            <w:pPr>
              <w:spacing w:line="240" w:lineRule="auto"/>
              <w:ind w:left="540" w:right="44"/>
              <w:jc w:val="righ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500</w:t>
            </w:r>
            <w:r w:rsidR="009F6BB9" w:rsidRPr="00274C26">
              <w:rPr>
                <w:rFonts w:ascii="Angsana New" w:hAnsi="Angsana New"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9F6BB9" w:rsidRPr="00274C26" w:rsidTr="009F6BB9">
        <w:tc>
          <w:tcPr>
            <w:tcW w:w="5562" w:type="dxa"/>
          </w:tcPr>
          <w:p w:rsidR="009F6BB9" w:rsidRPr="00274C26" w:rsidRDefault="009F6BB9" w:rsidP="009F6B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C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9F6BB9" w:rsidRPr="00274C26" w:rsidRDefault="009F6BB9" w:rsidP="009F6BB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F6BB9" w:rsidRPr="00274C26" w:rsidRDefault="009F6BB9" w:rsidP="009F6BB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</w:tcPr>
          <w:p w:rsidR="009F6BB9" w:rsidRPr="00274C26" w:rsidRDefault="009F6BB9" w:rsidP="009F6BB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9F6BB9" w:rsidRPr="00274C26" w:rsidRDefault="00884953" w:rsidP="009F6BB9">
            <w:pPr>
              <w:spacing w:line="240" w:lineRule="auto"/>
              <w:ind w:left="540" w:right="44"/>
              <w:jc w:val="right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500</w:t>
            </w:r>
            <w:r w:rsidR="009F6BB9" w:rsidRPr="00274C26"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</w:rPr>
              <w:t>000</w:t>
            </w:r>
          </w:p>
        </w:tc>
      </w:tr>
    </w:tbl>
    <w:p w:rsidR="00CC29E4" w:rsidRPr="00274C26" w:rsidRDefault="00CC29E4" w:rsidP="004D71C7">
      <w:pPr>
        <w:pStyle w:val="Bo-Blankline"/>
      </w:pPr>
    </w:p>
    <w:p w:rsidR="00CC29E4" w:rsidRPr="00274C26" w:rsidRDefault="00CC29E4" w:rsidP="00CC29E4">
      <w:pPr>
        <w:pStyle w:val="block"/>
        <w:spacing w:after="0" w:line="240" w:lineRule="auto"/>
        <w:ind w:left="547" w:hanging="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74C26">
        <w:rPr>
          <w:rFonts w:ascii="Angsana New" w:hAnsi="Angsana New" w:hint="cs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p w:rsidR="00146F7E" w:rsidRPr="00274C26" w:rsidRDefault="00146F7E" w:rsidP="004D71C7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55"/>
        <w:gridCol w:w="1013"/>
        <w:gridCol w:w="532"/>
        <w:gridCol w:w="1620"/>
      </w:tblGrid>
      <w:tr w:rsidR="00CC29E4" w:rsidRPr="00274C26" w:rsidTr="009F6BB9">
        <w:trPr>
          <w:tblHeader/>
        </w:trPr>
        <w:tc>
          <w:tcPr>
            <w:tcW w:w="7560" w:type="dxa"/>
            <w:gridSpan w:val="4"/>
          </w:tcPr>
          <w:p w:rsidR="00CC29E4" w:rsidRPr="00274C26" w:rsidRDefault="00CC29E4" w:rsidP="001302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C29E4" w:rsidRPr="00274C26" w:rsidRDefault="00CC29E4" w:rsidP="0013026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C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C29E4" w:rsidRPr="00274C26" w:rsidTr="009F6BB9">
        <w:trPr>
          <w:tblHeader/>
        </w:trPr>
        <w:tc>
          <w:tcPr>
            <w:tcW w:w="7560" w:type="dxa"/>
            <w:gridSpan w:val="4"/>
          </w:tcPr>
          <w:p w:rsidR="00CC29E4" w:rsidRPr="00274C26" w:rsidRDefault="00CC29E4" w:rsidP="001302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C29E4" w:rsidRPr="00274C26" w:rsidRDefault="00CC29E4" w:rsidP="0013026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74C2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74C2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F6BB9" w:rsidRPr="00274C26" w:rsidTr="009F6BB9"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4C26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274C26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620" w:type="dxa"/>
          </w:tcPr>
          <w:p w:rsidR="009F6BB9" w:rsidRPr="00274C26" w:rsidRDefault="00884953" w:rsidP="009F6BB9">
            <w:pPr>
              <w:tabs>
                <w:tab w:val="decimal" w:pos="133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754</w:t>
            </w:r>
            <w:r w:rsidR="009F6BB9" w:rsidRPr="00274C2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9F6BB9" w:rsidRPr="00274C26" w:rsidTr="009F6BB9"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4C2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620" w:type="dxa"/>
          </w:tcPr>
          <w:p w:rsidR="009F6BB9" w:rsidRPr="00274C26" w:rsidRDefault="00884953" w:rsidP="009F6BB9">
            <w:pPr>
              <w:tabs>
                <w:tab w:val="decimal" w:pos="133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  <w:r w:rsidR="009F6BB9" w:rsidRPr="00274C2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9F6BB9" w:rsidRPr="00274C26" w:rsidTr="009F6BB9"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4C2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274C2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:rsidR="009F6BB9" w:rsidRPr="00274C26" w:rsidRDefault="00884953" w:rsidP="009F6BB9">
            <w:pPr>
              <w:tabs>
                <w:tab w:val="decimal" w:pos="133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  <w:r w:rsidR="009F6BB9" w:rsidRPr="00274C2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</w:tr>
      <w:tr w:rsidR="009F6BB9" w:rsidRPr="00274C26" w:rsidTr="009F6BB9"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4C26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</w:tcPr>
          <w:p w:rsidR="009F6BB9" w:rsidRPr="00274C26" w:rsidRDefault="00884953" w:rsidP="009F6BB9">
            <w:pPr>
              <w:tabs>
                <w:tab w:val="decimal" w:pos="133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9F6BB9" w:rsidRPr="00274C2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792</w:t>
            </w:r>
          </w:p>
        </w:tc>
      </w:tr>
      <w:tr w:rsidR="009F6BB9" w:rsidRPr="00274C26" w:rsidTr="009F6BB9"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4C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274C2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:rsidR="009F6BB9" w:rsidRPr="00035BA4" w:rsidRDefault="00884953" w:rsidP="009F6BB9">
            <w:pPr>
              <w:tabs>
                <w:tab w:val="decimal" w:pos="133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="009F6BB9" w:rsidRPr="00035B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9F6BB9" w:rsidRPr="00274C26" w:rsidTr="009F6BB9"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4C26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274C26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  <w:r w:rsidRPr="00274C2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:rsidR="009F6BB9" w:rsidRPr="00274C26" w:rsidRDefault="00884953" w:rsidP="009F6BB9">
            <w:pPr>
              <w:tabs>
                <w:tab w:val="decimal" w:pos="133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="009F6BB9" w:rsidRPr="00274C2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790</w:t>
            </w:r>
          </w:p>
        </w:tc>
      </w:tr>
      <w:tr w:rsidR="009F6BB9" w:rsidRPr="00274C26" w:rsidTr="009F6BB9"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4C2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</w:tcPr>
          <w:p w:rsidR="009F6BB9" w:rsidRPr="00274C26" w:rsidRDefault="009F6BB9" w:rsidP="009F6BB9">
            <w:pPr>
              <w:tabs>
                <w:tab w:val="decimal" w:pos="133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274C26">
              <w:rPr>
                <w:rFonts w:ascii="Angsana New" w:hAnsi="Angsana New"/>
                <w:sz w:val="30"/>
                <w:szCs w:val="30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</w:rPr>
              <w:t>26</w:t>
            </w:r>
            <w:r w:rsidRPr="00274C26"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550</w:t>
            </w:r>
            <w:r w:rsidRPr="00274C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6BB9" w:rsidRPr="00274C26" w:rsidTr="009F6BB9"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4C26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274C2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274C2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:rsidR="009F6BB9" w:rsidRPr="00274C26" w:rsidRDefault="009F6BB9" w:rsidP="009F6BB9">
            <w:pPr>
              <w:tabs>
                <w:tab w:val="decimal" w:pos="133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274C26">
              <w:rPr>
                <w:rFonts w:ascii="Angsana New" w:hAnsi="Angsana New"/>
                <w:sz w:val="30"/>
                <w:szCs w:val="30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</w:rPr>
              <w:t>72</w:t>
            </w:r>
            <w:r w:rsidRPr="00274C26"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818</w:t>
            </w:r>
            <w:r w:rsidRPr="00274C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6BB9" w:rsidRPr="00274C26" w:rsidTr="009F6BB9"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4C26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F6BB9" w:rsidRPr="00035BA4" w:rsidRDefault="009F6BB9" w:rsidP="009F6BB9">
            <w:pPr>
              <w:tabs>
                <w:tab w:val="decimal" w:pos="133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035BA4">
              <w:rPr>
                <w:rFonts w:ascii="Angsana New" w:hAnsi="Angsana New"/>
                <w:sz w:val="30"/>
                <w:szCs w:val="30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</w:rPr>
              <w:t>119</w:t>
            </w:r>
            <w:r w:rsidRPr="00035BA4"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806</w:t>
            </w:r>
            <w:r w:rsidRPr="00035BA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6BB9" w:rsidRPr="00274C26" w:rsidTr="009F6BB9"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4C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74C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274C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ที่ระบุได้</w:t>
            </w:r>
          </w:p>
        </w:tc>
        <w:tc>
          <w:tcPr>
            <w:tcW w:w="1620" w:type="dxa"/>
          </w:tcPr>
          <w:p w:rsidR="009F6BB9" w:rsidRDefault="00884953" w:rsidP="009F6BB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F6B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846</w:t>
            </w:r>
            <w:r w:rsidR="009F6B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396</w:t>
            </w:r>
          </w:p>
        </w:tc>
      </w:tr>
      <w:tr w:rsidR="009F6BB9" w:rsidRPr="00274C26" w:rsidTr="009F6BB9">
        <w:trPr>
          <w:trHeight w:val="434"/>
        </w:trPr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274C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74C26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มูลค่ายุติธรรมของส่วนได้เสียที่ถืออยู่ก่อนหน้าการซื้อธุรกิจ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F6BB9" w:rsidRDefault="009F6BB9" w:rsidP="009F6BB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F6BB9" w:rsidRPr="00274C26" w:rsidTr="009F6BB9"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C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สินทรัพย์สุทธิจากการซื้อเพิ่ม</w:t>
            </w:r>
          </w:p>
        </w:tc>
        <w:tc>
          <w:tcPr>
            <w:tcW w:w="1620" w:type="dxa"/>
            <w:shd w:val="clear" w:color="auto" w:fill="auto"/>
          </w:tcPr>
          <w:p w:rsidR="009F6BB9" w:rsidRDefault="00884953" w:rsidP="009F6BB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</w:t>
            </w:r>
            <w:r w:rsidR="009F6B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</w:t>
            </w:r>
          </w:p>
        </w:tc>
      </w:tr>
      <w:tr w:rsidR="009F6BB9" w:rsidRPr="00274C26" w:rsidTr="009F6BB9"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4C26">
              <w:rPr>
                <w:rFonts w:ascii="Angsana New" w:hAnsi="Angsana New" w:hint="cs"/>
                <w:sz w:val="30"/>
                <w:szCs w:val="30"/>
                <w:cs/>
              </w:rPr>
              <w:t>กำไรจากการต่อรองราคาซื้อ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F6BB9" w:rsidRDefault="009F6BB9" w:rsidP="009F6BB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</w:rPr>
              <w:t>434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990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6BB9" w:rsidRPr="00274C26" w:rsidTr="009F6BB9">
        <w:tc>
          <w:tcPr>
            <w:tcW w:w="7560" w:type="dxa"/>
            <w:gridSpan w:val="4"/>
          </w:tcPr>
          <w:p w:rsidR="009F6BB9" w:rsidRPr="00274C26" w:rsidRDefault="009F6BB9" w:rsidP="009F6B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C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สิ่งตอบแทนที่โอนให้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9F6BB9" w:rsidRPr="00274C26" w:rsidRDefault="00884953" w:rsidP="009F6BB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500</w:t>
            </w:r>
            <w:r w:rsidR="009F6BB9" w:rsidRPr="00274C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CC29E4" w:rsidRPr="00274C26" w:rsidTr="009F6BB9">
        <w:tc>
          <w:tcPr>
            <w:tcW w:w="7560" w:type="dxa"/>
            <w:gridSpan w:val="4"/>
          </w:tcPr>
          <w:p w:rsidR="00CC29E4" w:rsidRPr="00274C26" w:rsidRDefault="00CC29E4" w:rsidP="001302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CC29E4" w:rsidRPr="00274C26" w:rsidRDefault="00CC29E4" w:rsidP="00130268">
            <w:pPr>
              <w:pStyle w:val="acctfourfigures"/>
              <w:tabs>
                <w:tab w:val="clear" w:pos="7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F6BB9" w:rsidRPr="00274C26" w:rsidTr="009F6BB9">
        <w:tblPrEx>
          <w:tblLook w:val="01E0" w:firstRow="1" w:lastRow="1" w:firstColumn="1" w:lastColumn="1" w:noHBand="0" w:noVBand="0"/>
        </w:tblPrEx>
        <w:tc>
          <w:tcPr>
            <w:tcW w:w="5760" w:type="dxa"/>
          </w:tcPr>
          <w:p w:rsidR="009F6BB9" w:rsidRPr="00274C26" w:rsidRDefault="009F6BB9" w:rsidP="009F6BB9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4C26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:rsidR="009F6BB9" w:rsidRPr="00274C26" w:rsidRDefault="009F6BB9" w:rsidP="009F6BB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:rsidR="009F6BB9" w:rsidRPr="00274C26" w:rsidRDefault="009F6BB9" w:rsidP="009F6BB9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dxa"/>
          </w:tcPr>
          <w:p w:rsidR="009F6BB9" w:rsidRPr="00274C26" w:rsidRDefault="009F6BB9" w:rsidP="009F6BB9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F6BB9" w:rsidRPr="00274C26" w:rsidRDefault="00884953" w:rsidP="009F6BB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754</w:t>
            </w:r>
            <w:r w:rsidR="009F6BB9" w:rsidRPr="00274C2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9F6BB9" w:rsidRPr="00274C26" w:rsidTr="009F6BB9">
        <w:tblPrEx>
          <w:tblLook w:val="01E0" w:firstRow="1" w:lastRow="1" w:firstColumn="1" w:lastColumn="1" w:noHBand="0" w:noVBand="0"/>
        </w:tblPrEx>
        <w:tc>
          <w:tcPr>
            <w:tcW w:w="5760" w:type="dxa"/>
          </w:tcPr>
          <w:p w:rsidR="009F6BB9" w:rsidRPr="00274C26" w:rsidRDefault="009F6BB9" w:rsidP="009F6BB9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4C26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:rsidR="009F6BB9" w:rsidRPr="00274C26" w:rsidRDefault="009F6BB9" w:rsidP="009F6BB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:rsidR="009F6BB9" w:rsidRPr="00274C26" w:rsidRDefault="009F6BB9" w:rsidP="009F6BB9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dxa"/>
          </w:tcPr>
          <w:p w:rsidR="009F6BB9" w:rsidRPr="00274C26" w:rsidRDefault="009F6BB9" w:rsidP="009F6BB9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F6BB9" w:rsidRPr="00274C26" w:rsidRDefault="009F6BB9" w:rsidP="009F6BB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274C26">
              <w:rPr>
                <w:rFonts w:ascii="Angsana New" w:hAnsi="Angsana New"/>
                <w:sz w:val="30"/>
                <w:szCs w:val="30"/>
              </w:rPr>
              <w:t>(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  <w:r w:rsidRPr="00274C26"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274C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6BB9" w:rsidRPr="00274C26" w:rsidTr="009F6BB9">
        <w:tblPrEx>
          <w:tblLook w:val="01E0" w:firstRow="1" w:lastRow="1" w:firstColumn="1" w:lastColumn="1" w:noHBand="0" w:noVBand="0"/>
        </w:tblPrEx>
        <w:tc>
          <w:tcPr>
            <w:tcW w:w="5760" w:type="dxa"/>
          </w:tcPr>
          <w:p w:rsidR="009F6BB9" w:rsidRPr="00274C26" w:rsidRDefault="009F6BB9" w:rsidP="009F6BB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74C26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 w:rsidRPr="00274C26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274C2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:rsidR="009F6BB9" w:rsidRPr="00274C26" w:rsidRDefault="009F6BB9" w:rsidP="009F6BB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:rsidR="009F6BB9" w:rsidRPr="00274C26" w:rsidRDefault="009F6BB9" w:rsidP="009F6BB9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dxa"/>
          </w:tcPr>
          <w:p w:rsidR="009F6BB9" w:rsidRPr="00274C26" w:rsidRDefault="009F6BB9" w:rsidP="009F6BB9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9F6BB9" w:rsidRPr="00274C26" w:rsidRDefault="00884953" w:rsidP="009F6BB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</w:t>
            </w:r>
            <w:r w:rsidR="009F6BB9" w:rsidRPr="00274C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441</w:t>
            </w:r>
          </w:p>
        </w:tc>
      </w:tr>
    </w:tbl>
    <w:p w:rsidR="00CC29E4" w:rsidRPr="009F6BB9" w:rsidRDefault="00CC29E4" w:rsidP="009F6BB9">
      <w:pPr>
        <w:pStyle w:val="Bo-Blankline"/>
      </w:pPr>
    </w:p>
    <w:p w:rsidR="00CC29E4" w:rsidRPr="0000532C" w:rsidRDefault="00CC29E4" w:rsidP="00CC29E4">
      <w:pPr>
        <w:pStyle w:val="Bo-Blankline"/>
        <w:rPr>
          <w:i/>
          <w:iCs/>
          <w:sz w:val="30"/>
          <w:szCs w:val="30"/>
          <w:lang w:val="en-US"/>
        </w:rPr>
      </w:pPr>
      <w:r w:rsidRPr="0000532C">
        <w:rPr>
          <w:i/>
          <w:iCs/>
          <w:sz w:val="30"/>
          <w:szCs w:val="30"/>
          <w:cs/>
          <w:lang w:val="en-US"/>
        </w:rPr>
        <w:t xml:space="preserve">ต้นทุนที่เกี่ยวข้องกับการซื้อ </w:t>
      </w:r>
    </w:p>
    <w:p w:rsidR="00CC29E4" w:rsidRPr="009F6BB9" w:rsidRDefault="00CC29E4" w:rsidP="009F6BB9">
      <w:pPr>
        <w:pStyle w:val="Bo-Blankline"/>
      </w:pPr>
    </w:p>
    <w:p w:rsidR="00EE7685" w:rsidRDefault="00CC29E4" w:rsidP="004D71C7">
      <w:pPr>
        <w:pStyle w:val="Bo-Blankline"/>
      </w:pPr>
      <w:r w:rsidRPr="0000532C">
        <w:rPr>
          <w:sz w:val="30"/>
          <w:szCs w:val="30"/>
          <w:cs/>
          <w:lang w:val="en-US"/>
        </w:rPr>
        <w:t xml:space="preserve">กลุ่มบริษัทมีค่าใช้จ่ายที่เกี่ยวข้องกับการซื้อจำนวน </w:t>
      </w:r>
      <w:r w:rsidR="00884953">
        <w:rPr>
          <w:sz w:val="30"/>
          <w:szCs w:val="30"/>
          <w:cs/>
          <w:lang w:val="en-US"/>
        </w:rPr>
        <w:t>0</w:t>
      </w:r>
      <w:r w:rsidRPr="0000532C">
        <w:rPr>
          <w:sz w:val="30"/>
          <w:szCs w:val="30"/>
          <w:cs/>
          <w:lang w:val="en-US"/>
        </w:rPr>
        <w:t>.</w:t>
      </w:r>
      <w:r w:rsidR="00884953">
        <w:rPr>
          <w:sz w:val="30"/>
          <w:szCs w:val="30"/>
          <w:cs/>
          <w:lang w:val="en-US"/>
        </w:rPr>
        <w:t>13</w:t>
      </w:r>
      <w:r w:rsidRPr="0000532C">
        <w:rPr>
          <w:sz w:val="30"/>
          <w:szCs w:val="30"/>
          <w:cs/>
          <w:lang w:val="en-US"/>
        </w:rPr>
        <w:t xml:space="preserve"> ล้านบาท ที่เกี่ยวข้องกับค่าที่ปรึกษากฎหมายภายนอกซึ่งได้ถูกรวมอยู่ในค่าใช้จ่ายในการบริหารในงบกำไรขาดทุนเบ็ดเสร็จรวมของกลุ่มบริษัท</w:t>
      </w:r>
    </w:p>
    <w:p w:rsidR="00362A7B" w:rsidRPr="00000AE0" w:rsidRDefault="001A6F47" w:rsidP="00000AE0">
      <w:pPr>
        <w:pStyle w:val="Caption"/>
        <w:ind w:hanging="900"/>
        <w:rPr>
          <w:cs/>
        </w:rPr>
      </w:pPr>
      <w:r>
        <w:rPr>
          <w:cs/>
        </w:rPr>
        <w:br w:type="page"/>
      </w:r>
      <w:r w:rsidR="00362A7B">
        <w:rPr>
          <w:rFonts w:hint="cs"/>
          <w:cs/>
        </w:rPr>
        <w:lastRenderedPageBreak/>
        <w:t>บุคคลหรือกิจการที่เกี่ยวข้องกัน</w:t>
      </w:r>
    </w:p>
    <w:p w:rsidR="00CF2B36" w:rsidRDefault="00CF2B36" w:rsidP="00787D8A">
      <w:pPr>
        <w:pStyle w:val="Bo-Blankline"/>
        <w:rPr>
          <w:lang w:val="en-US"/>
        </w:rPr>
      </w:pPr>
    </w:p>
    <w:p w:rsidR="00CF2B36" w:rsidRDefault="00CF2B36" w:rsidP="009A4B8E">
      <w:pPr>
        <w:pStyle w:val="Bo-C1Content"/>
      </w:pPr>
      <w:r w:rsidRPr="00CF2B36">
        <w:rPr>
          <w:rFonts w:hint="cs"/>
          <w:cs/>
        </w:rPr>
        <w:t xml:space="preserve">เพื่อวัตถุประสงค์ในการจัดทำงบการเงิน </w:t>
      </w:r>
      <w:r w:rsidRPr="00CF2B36">
        <w:rPr>
          <w:cs/>
        </w:rPr>
        <w:t>บุคคลหรือกิจการ</w:t>
      </w:r>
      <w:r w:rsidRPr="00CF2B36">
        <w:rPr>
          <w:rFonts w:hint="cs"/>
          <w:cs/>
        </w:rPr>
        <w:t>เป็นบุคคลหรือกิจการ</w:t>
      </w:r>
      <w:r w:rsidRPr="00CF2B36">
        <w:rPr>
          <w:cs/>
        </w:rPr>
        <w:t>ที่เกี่ยวข้องกัน</w:t>
      </w:r>
      <w:r w:rsidRPr="00CF2B36">
        <w:rPr>
          <w:rFonts w:hint="cs"/>
          <w:cs/>
        </w:rPr>
        <w:t>กับกลุ่มบริษัท</w:t>
      </w:r>
      <w:r w:rsidR="00066305">
        <w:t xml:space="preserve"> </w:t>
      </w:r>
      <w:r w:rsidR="00CC29E4">
        <w:rPr>
          <w:cs/>
        </w:rPr>
        <w:br/>
      </w:r>
      <w:r w:rsidRPr="00CF2B36">
        <w:rPr>
          <w:rFonts w:hint="cs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8F12C5">
        <w:rPr>
          <w:rFonts w:hint="cs"/>
          <w:cs/>
        </w:rPr>
        <w:t>นัย</w:t>
      </w:r>
      <w:r w:rsidRPr="00CF2B36">
        <w:rPr>
          <w:rFonts w:hint="cs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8F12C5">
        <w:rPr>
          <w:rFonts w:hint="cs"/>
          <w:cs/>
        </w:rPr>
        <w:t>หรือ</w:t>
      </w:r>
      <w:r w:rsidR="006868D4">
        <w:rPr>
          <w:rFonts w:hint="cs"/>
          <w:cs/>
        </w:rPr>
        <w:t>กลุ่มบริษัทอยู่ภายใต้</w:t>
      </w:r>
      <w:r w:rsidR="006522B5">
        <w:rPr>
          <w:rFonts w:hint="cs"/>
          <w:cs/>
          <w:lang w:val="en-US"/>
        </w:rPr>
        <w:t>การ</w:t>
      </w:r>
      <w:r w:rsidRPr="00CF2B36">
        <w:rPr>
          <w:rFonts w:hint="cs"/>
          <w:cs/>
        </w:rPr>
        <w:t>ควบคุมเดียวกันหรือ</w:t>
      </w:r>
      <w:r w:rsidR="008F12C5">
        <w:rPr>
          <w:rFonts w:hint="cs"/>
          <w:cs/>
        </w:rPr>
        <w:t>อยู่ภายใต้</w:t>
      </w:r>
      <w:r w:rsidRPr="00CF2B36">
        <w:rPr>
          <w:rFonts w:hint="cs"/>
          <w:cs/>
        </w:rPr>
        <w:t>อิทธิพลอย่างมี</w:t>
      </w:r>
      <w:r w:rsidR="008F12C5">
        <w:rPr>
          <w:rFonts w:hint="cs"/>
          <w:cs/>
        </w:rPr>
        <w:t>นัย</w:t>
      </w:r>
      <w:r w:rsidRPr="00CF2B36">
        <w:rPr>
          <w:rFonts w:hint="cs"/>
          <w:cs/>
        </w:rPr>
        <w:t>สำคัญเดียวกัน</w:t>
      </w:r>
      <w:r w:rsidR="008907A6">
        <w:rPr>
          <w:rFonts w:hint="cs"/>
          <w:b/>
          <w:cs/>
        </w:rPr>
        <w:t>กับบุคคลหรือกิจการนั้น</w:t>
      </w:r>
      <w:r w:rsidRPr="00CF2B36">
        <w:rPr>
          <w:rFonts w:hint="cs"/>
          <w:cs/>
        </w:rPr>
        <w:t xml:space="preserve"> การเกี่ยวข้องกันนี้อาจเป็นรายบุคคลหรือเป็นกิจการ</w:t>
      </w:r>
    </w:p>
    <w:p w:rsidR="00EE7685" w:rsidRDefault="00EE7685" w:rsidP="00EE7685">
      <w:pPr>
        <w:pStyle w:val="Bo-Blankline"/>
      </w:pPr>
    </w:p>
    <w:p w:rsidR="00CF2B36" w:rsidRPr="004E0EBC" w:rsidRDefault="00CF2B36" w:rsidP="004E0EBC">
      <w:pPr>
        <w:pStyle w:val="Bo-C1Content"/>
        <w:rPr>
          <w:cs/>
        </w:rPr>
      </w:pPr>
      <w:r w:rsidRPr="004E0EBC">
        <w:rPr>
          <w:cs/>
        </w:rPr>
        <w:t>ความสัมพันธ์ที่มีกับ</w:t>
      </w:r>
      <w:r w:rsidR="006A7EFD" w:rsidRPr="004E0EBC">
        <w:rPr>
          <w:rFonts w:hint="cs"/>
          <w:b/>
          <w:cs/>
        </w:rPr>
        <w:t>กับผู้บริหารสำคัญ</w:t>
      </w:r>
      <w:r w:rsidRPr="004E0EBC">
        <w:rPr>
          <w:cs/>
        </w:rPr>
        <w:t>หรือกิจการที่เกี่ยวข้องกัน</w:t>
      </w:r>
      <w:r w:rsidR="004E0EBC" w:rsidRPr="004E0EBC">
        <w:rPr>
          <w:rFonts w:hint="cs"/>
          <w:color w:val="0000FF"/>
          <w:cs/>
        </w:rPr>
        <w:t xml:space="preserve"> </w:t>
      </w:r>
      <w:r w:rsidRPr="004E0EBC">
        <w:rPr>
          <w:cs/>
        </w:rPr>
        <w:t xml:space="preserve">มีดังนี้ </w:t>
      </w:r>
    </w:p>
    <w:p w:rsidR="007B2482" w:rsidRPr="00C0326D" w:rsidRDefault="007B2482" w:rsidP="00BB53A6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417"/>
        <w:gridCol w:w="4050"/>
      </w:tblGrid>
      <w:tr w:rsidR="009B65AD" w:rsidRPr="002E2783" w:rsidTr="000F1614">
        <w:trPr>
          <w:trHeight w:val="20"/>
          <w:tblHeader/>
        </w:trPr>
        <w:tc>
          <w:tcPr>
            <w:tcW w:w="3803" w:type="dxa"/>
            <w:shd w:val="clear" w:color="auto" w:fill="auto"/>
          </w:tcPr>
          <w:p w:rsidR="009B65AD" w:rsidRDefault="00401254" w:rsidP="00FE06B7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9B65AD"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  <w:p w:rsidR="00DC00B8" w:rsidRPr="00DC00B8" w:rsidRDefault="00DC00B8" w:rsidP="00FE06B7">
            <w:pPr>
              <w:ind w:right="-10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9B65AD" w:rsidRPr="008A2F4C" w:rsidRDefault="008A2F4C" w:rsidP="007D1B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  <w:r w:rsidR="009B65AD"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 w:rsidR="007D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="00437B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B65AD"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:rsidR="009B65AD" w:rsidRPr="004E3A1B" w:rsidRDefault="00401254" w:rsidP="005A6886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9B65AD"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4140C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04140C" w:rsidRDefault="0004140C" w:rsidP="009A4B8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7" w:type="dxa"/>
            <w:shd w:val="clear" w:color="auto" w:fill="auto"/>
          </w:tcPr>
          <w:p w:rsidR="0004140C" w:rsidRDefault="0004140C" w:rsidP="0086691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0326D" w:rsidRPr="001525C0" w:rsidRDefault="0004140C" w:rsidP="001525C0">
            <w:pPr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25C0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="002204A7" w:rsidRPr="001525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525C0">
              <w:rPr>
                <w:rFonts w:ascii="Angsana New" w:hAnsi="Angsana New" w:hint="cs"/>
                <w:sz w:val="30"/>
                <w:szCs w:val="30"/>
                <w:cs/>
              </w:rPr>
              <w:t xml:space="preserve">ๆ ของกิจการไม่ว่าทางตรงหรือทางอ้อม ทั้งนี้รวมถึงกรรมการของกลุ่มบริษัท </w:t>
            </w:r>
            <w:r w:rsidRPr="001525C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525C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1525C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107D4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8107D4" w:rsidRDefault="008107D4" w:rsidP="0086691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417" w:type="dxa"/>
            <w:shd w:val="clear" w:color="auto" w:fill="auto"/>
          </w:tcPr>
          <w:p w:rsidR="008107D4" w:rsidRDefault="008107D4" w:rsidP="0086691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8107D4" w:rsidRPr="004D2F54" w:rsidRDefault="008107D4" w:rsidP="0068081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8107D4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8107D4" w:rsidRPr="00CC29E4" w:rsidRDefault="008107D4" w:rsidP="005D0375">
            <w:pPr>
              <w:ind w:left="342" w:right="-108" w:hanging="3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 จำกัด</w:t>
            </w:r>
            <w:r w:rsidR="00CC29E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29E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29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="00CC29E4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</w:p>
        </w:tc>
        <w:tc>
          <w:tcPr>
            <w:tcW w:w="1417" w:type="dxa"/>
            <w:shd w:val="clear" w:color="auto" w:fill="auto"/>
          </w:tcPr>
          <w:p w:rsidR="008107D4" w:rsidRDefault="008107D4" w:rsidP="00FE06B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D0375" w:rsidRPr="006B5783" w:rsidRDefault="008107D4" w:rsidP="005D037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>เป็</w:t>
            </w:r>
            <w:r w:rsidR="005D0375" w:rsidRPr="006B5783">
              <w:rPr>
                <w:rFonts w:ascii="Angsana New" w:hAnsi="Angsana New" w:hint="cs"/>
                <w:sz w:val="30"/>
                <w:szCs w:val="30"/>
                <w:cs/>
              </w:rPr>
              <w:t>นบริษัทย่อย บริษัทถือหุ้นร้อยละ</w:t>
            </w:r>
            <w:r w:rsidR="005D0375" w:rsidRPr="006B57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4953" w:rsidRPr="006B5783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5D0375" w:rsidRPr="006B578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84953" w:rsidRPr="006B5783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  <w:r w:rsidR="005D0375" w:rsidRPr="006B57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8107D4" w:rsidRPr="006B5783" w:rsidRDefault="005D0375" w:rsidP="005D0375">
            <w:pPr>
              <w:ind w:left="252" w:right="-18" w:hanging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 xml:space="preserve">(ดูหมายเหตุ </w:t>
            </w:r>
            <w:r w:rsidR="00884953" w:rsidRPr="006B5783">
              <w:rPr>
                <w:rFonts w:ascii="Angsana New" w:hAnsi="Angsana New"/>
                <w:sz w:val="30"/>
                <w:szCs w:val="30"/>
              </w:rPr>
              <w:t>12</w:t>
            </w:r>
            <w:r w:rsidRPr="006B578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07D4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8107D4" w:rsidRDefault="008107D4" w:rsidP="00FE06B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ทีพีไอ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ออล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ซี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ซั่นส์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8107D4" w:rsidRDefault="008107D4" w:rsidP="00FE06B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8107D4" w:rsidRPr="006B5783" w:rsidRDefault="008107D4" w:rsidP="0068081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84953" w:rsidRPr="006B578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84953" w:rsidRPr="006B578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8107D4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8107D4" w:rsidRDefault="008107D4" w:rsidP="00FE06B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รพ็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อกไซด์ไทย จำกัด</w:t>
            </w:r>
          </w:p>
        </w:tc>
        <w:tc>
          <w:tcPr>
            <w:tcW w:w="1417" w:type="dxa"/>
            <w:shd w:val="clear" w:color="auto" w:fill="auto"/>
          </w:tcPr>
          <w:p w:rsidR="008107D4" w:rsidRDefault="008107D4" w:rsidP="00FE06B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8107D4" w:rsidRPr="006B5783" w:rsidRDefault="008107D4" w:rsidP="001C0B8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84953" w:rsidRPr="006B578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84953" w:rsidRPr="006B578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  <w:r w:rsidR="00CF4480" w:rsidRPr="006B57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66A66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66A66" w:rsidRDefault="00E66A66" w:rsidP="00E66A66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E66A66" w:rsidRDefault="00E66A66" w:rsidP="00E66A6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66A66" w:rsidRPr="006B5783" w:rsidRDefault="00E66A66" w:rsidP="00E66A66">
            <w:pPr>
              <w:ind w:left="252" w:right="-18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 w:rsidRPr="006B57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884953" w:rsidRPr="006B578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84953" w:rsidRPr="006B578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E66A66" w:rsidRPr="006B5783" w:rsidRDefault="00E66A66" w:rsidP="005D0375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E66A66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66A66" w:rsidRDefault="00E66A66" w:rsidP="00E66A66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1997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417" w:type="dxa"/>
            <w:shd w:val="clear" w:color="auto" w:fill="auto"/>
          </w:tcPr>
          <w:p w:rsidR="00E66A66" w:rsidRDefault="00E66A66" w:rsidP="00E66A6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E7685" w:rsidRPr="006B5783" w:rsidRDefault="00E66A66" w:rsidP="005D0375">
            <w:pPr>
              <w:ind w:left="252" w:right="-18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84953" w:rsidRPr="006B578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84953" w:rsidRPr="006B578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CC29E4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CC29E4" w:rsidRPr="00FA6C73" w:rsidRDefault="00CC29E4" w:rsidP="0013026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ไนเตรทไทย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CC29E4" w:rsidRPr="00FA6C73" w:rsidRDefault="00CC29E4" w:rsidP="0013026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29E4" w:rsidRPr="006B5783" w:rsidRDefault="00CC29E4" w:rsidP="00130268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84953" w:rsidRPr="006B578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6B578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84953" w:rsidRPr="006B578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กรรมการกึ่งหนึ่งเป็นผู้แทนของบริษัท</w:t>
            </w:r>
            <w:r w:rsidRPr="006B57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CC29E4" w:rsidRPr="006B5783" w:rsidRDefault="00CC29E4" w:rsidP="005D0375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 xml:space="preserve">(ดูหมายเหตุ </w:t>
            </w:r>
            <w:r w:rsidR="00884953" w:rsidRPr="006B5783">
              <w:rPr>
                <w:rFonts w:ascii="Angsana New" w:hAnsi="Angsana New"/>
                <w:sz w:val="30"/>
                <w:szCs w:val="30"/>
              </w:rPr>
              <w:t>5</w:t>
            </w:r>
            <w:r w:rsidR="0097658D" w:rsidRPr="006B5783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884953" w:rsidRPr="006B5783">
              <w:rPr>
                <w:rFonts w:ascii="Angsana New" w:hAnsi="Angsana New"/>
                <w:sz w:val="30"/>
                <w:szCs w:val="30"/>
              </w:rPr>
              <w:t>12</w:t>
            </w:r>
            <w:r w:rsidRPr="006B578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66A66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66A66" w:rsidRDefault="00E66A66" w:rsidP="00E66A66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ทีพีไอ อินเตอร์เทรด จำกัด</w:t>
            </w:r>
          </w:p>
        </w:tc>
        <w:tc>
          <w:tcPr>
            <w:tcW w:w="1417" w:type="dxa"/>
            <w:shd w:val="clear" w:color="auto" w:fill="auto"/>
          </w:tcPr>
          <w:p w:rsidR="00E66A66" w:rsidRDefault="00E66A66" w:rsidP="00E66A6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66A66" w:rsidRPr="00DA7000" w:rsidRDefault="00E66A66" w:rsidP="009F6BB9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97</w:t>
            </w: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E66A66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66A66" w:rsidRDefault="00E66A66" w:rsidP="00E66A66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734A8">
              <w:rPr>
                <w:rFonts w:ascii="Angsana New" w:hAnsi="Angsana New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417" w:type="dxa"/>
            <w:shd w:val="clear" w:color="auto" w:fill="auto"/>
          </w:tcPr>
          <w:p w:rsidR="00E66A66" w:rsidRDefault="00E66A66" w:rsidP="00E66A6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66A66" w:rsidRPr="00DA7000" w:rsidRDefault="00E66A66" w:rsidP="00E66A66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884953">
              <w:rPr>
                <w:rFonts w:ascii="Angsana New" w:hAnsi="Angsana New"/>
                <w:sz w:val="30"/>
                <w:szCs w:val="30"/>
              </w:rPr>
              <w:t>4</w:t>
            </w: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E66A66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66A66" w:rsidRPr="00CC29E4" w:rsidRDefault="00CC29E4" w:rsidP="005D0375">
            <w:pPr>
              <w:ind w:left="252" w:right="-85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ซี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นิธ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อินเตอร์</w:t>
            </w:r>
            <w:proofErr w:type="spellStart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เนชั่นแนล</w:t>
            </w:r>
            <w:proofErr w:type="spellEnd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เทรด</w:t>
            </w:r>
            <w:proofErr w:type="spellStart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ดิ้ง</w:t>
            </w:r>
            <w:proofErr w:type="spellEnd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</w:tcPr>
          <w:p w:rsidR="00E66A66" w:rsidRDefault="00E66A66" w:rsidP="00E66A6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66A66" w:rsidRPr="00DA7000" w:rsidRDefault="00E66A66" w:rsidP="00E66A66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84953">
              <w:rPr>
                <w:rFonts w:ascii="Angsana New" w:hAnsi="Angsana New"/>
                <w:sz w:val="30"/>
                <w:szCs w:val="30"/>
              </w:rPr>
              <w:t>99</w:t>
            </w: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E66A66" w:rsidRPr="00DA7000" w:rsidRDefault="00E66A66" w:rsidP="005D0375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E66A66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66A66" w:rsidRDefault="00E66A66" w:rsidP="00E66A66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E66A66" w:rsidRDefault="00E66A66" w:rsidP="00E66A6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7247D1" w:rsidRPr="00DA7000" w:rsidRDefault="007247D1" w:rsidP="007247D1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บริษัทถือหุ้นร้อย</w:t>
            </w:r>
            <w:r w:rsidRPr="0016418A">
              <w:rPr>
                <w:rFonts w:ascii="Angsana New" w:hAnsi="Angsana New" w:hint="cs"/>
                <w:sz w:val="30"/>
                <w:szCs w:val="30"/>
                <w:cs/>
              </w:rPr>
              <w:t xml:space="preserve">ละ </w:t>
            </w:r>
            <w:r w:rsidR="007323A5" w:rsidRPr="0016418A">
              <w:rPr>
                <w:rFonts w:ascii="Angsana New" w:hAnsi="Angsana New"/>
                <w:sz w:val="30"/>
                <w:szCs w:val="30"/>
              </w:rPr>
              <w:t>95.10</w:t>
            </w: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E66A66" w:rsidRPr="00DA7000" w:rsidRDefault="007247D1" w:rsidP="005D0375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DA7000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5D0375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5D0375" w:rsidRDefault="005D0375" w:rsidP="00E66A66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TPI </w:t>
            </w:r>
            <w:proofErr w:type="spellStart"/>
            <w:r>
              <w:rPr>
                <w:rFonts w:ascii="Angsana New" w:hAnsi="Angsana New"/>
                <w:sz w:val="30"/>
                <w:szCs w:val="30"/>
                <w:lang w:val="en-US"/>
              </w:rPr>
              <w:t>Polene</w:t>
            </w:r>
            <w:proofErr w:type="spellEnd"/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Power Investment Co., Ltd.</w:t>
            </w:r>
          </w:p>
        </w:tc>
        <w:tc>
          <w:tcPr>
            <w:tcW w:w="1417" w:type="dxa"/>
            <w:shd w:val="clear" w:color="auto" w:fill="auto"/>
          </w:tcPr>
          <w:p w:rsidR="005D0375" w:rsidRDefault="005D0375" w:rsidP="00E66A6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050" w:type="dxa"/>
            <w:shd w:val="clear" w:color="auto" w:fill="auto"/>
          </w:tcPr>
          <w:p w:rsidR="005D0375" w:rsidRPr="00DA7000" w:rsidRDefault="005D0375" w:rsidP="007247D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เป็นบริษัทย่อยทางอ้อม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 จำกัด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CC29E4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CC29E4" w:rsidRDefault="00CC29E4" w:rsidP="00130268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CC29E4" w:rsidRDefault="00CC29E4" w:rsidP="0013026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C29E4" w:rsidRPr="004127D6" w:rsidRDefault="00CC29E4" w:rsidP="00130268">
            <w:pPr>
              <w:ind w:left="252" w:right="-18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B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 w:rsidR="00A63A40" w:rsidRPr="004127D6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4127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3A40" w:rsidRPr="004127D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A63A40" w:rsidRPr="004127D6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ซี</w:t>
            </w:r>
            <w:proofErr w:type="spellStart"/>
            <w:r w:rsidR="00A63A40" w:rsidRPr="004127D6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นิธ</w:t>
            </w:r>
            <w:proofErr w:type="spellEnd"/>
            <w:r w:rsidR="00A63A40" w:rsidRPr="004127D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อินเตอร์</w:t>
            </w:r>
            <w:proofErr w:type="spellStart"/>
            <w:r w:rsidR="00A63A40" w:rsidRPr="004127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เนชั่นแนล</w:t>
            </w:r>
            <w:proofErr w:type="spellEnd"/>
            <w:r w:rsidR="00A63A40" w:rsidRPr="004127D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เทรด</w:t>
            </w:r>
            <w:proofErr w:type="spellStart"/>
            <w:r w:rsidR="00A63A40" w:rsidRPr="004127D6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ดิ้ง</w:t>
            </w:r>
            <w:proofErr w:type="spellEnd"/>
            <w:r w:rsidR="00A63A40" w:rsidRPr="004127D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A63A40" w:rsidRPr="004127D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4127D6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4127D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4127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CC29E4" w:rsidRPr="00594B52" w:rsidRDefault="00CC29E4" w:rsidP="005D0375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127D6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E66A66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66A66" w:rsidRDefault="00E66A66" w:rsidP="00E66A66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734A8">
              <w:rPr>
                <w:rFonts w:ascii="Angsana New" w:hAnsi="Angsana New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417" w:type="dxa"/>
            <w:shd w:val="clear" w:color="auto" w:fill="auto"/>
          </w:tcPr>
          <w:p w:rsidR="00E66A66" w:rsidRDefault="00E66A66" w:rsidP="00E66A6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66A66" w:rsidRPr="00FA6C73" w:rsidRDefault="007247D1" w:rsidP="00CC29E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บริษัทถือหุ้นร้อยละ </w:t>
            </w:r>
            <w:r w:rsidR="00884953">
              <w:rPr>
                <w:rFonts w:ascii="Angsana New" w:hAnsi="Angsana New"/>
                <w:sz w:val="30"/>
                <w:szCs w:val="30"/>
              </w:rPr>
              <w:t>28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84953">
              <w:rPr>
                <w:rFonts w:ascii="Angsana New" w:hAnsi="Angsana New"/>
                <w:sz w:val="30"/>
                <w:szCs w:val="30"/>
              </w:rPr>
              <w:t>75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และบริษัททีพีไอ คอนกรีต จำกัด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CC29E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กึ่งหนึ่ง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Pr="00FA6C73" w:rsidRDefault="00EB707F" w:rsidP="00EB707F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บางกอก</w:t>
            </w:r>
            <w:proofErr w:type="spellStart"/>
            <w:r w:rsidRPr="00FA6C73"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 w:rsidRPr="00FA6C73">
              <w:rPr>
                <w:rFonts w:ascii="Angsana New" w:hAnsi="Angsana New"/>
                <w:sz w:val="30"/>
                <w:szCs w:val="30"/>
                <w:cs/>
              </w:rPr>
              <w:t>ระกันชีวิต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EB707F" w:rsidRPr="00FA6C73" w:rsidRDefault="00EB707F" w:rsidP="00EB70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FA6C73" w:rsidRDefault="00EB707F" w:rsidP="00C3508D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05F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8849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3508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Pr="00FA6C73" w:rsidRDefault="00EB707F" w:rsidP="00EB707F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  <w:proofErr w:type="spellStart"/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สห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</w:t>
            </w:r>
            <w:r w:rsidR="00215A1E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ญพืช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EB707F" w:rsidRPr="00FA6C73" w:rsidRDefault="00EB707F" w:rsidP="00EB70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FA6C73" w:rsidRDefault="00EB707F" w:rsidP="00C3508D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005F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8849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3508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215A1E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215A1E" w:rsidRPr="00C87BBE" w:rsidRDefault="00215A1E" w:rsidP="00BC423E">
            <w:pPr>
              <w:pStyle w:val="block"/>
              <w:spacing w:after="0" w:line="240" w:lineRule="atLeast"/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C87BB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87BBE">
              <w:rPr>
                <w:rFonts w:ascii="Angsana New" w:hAnsi="Angsana New"/>
                <w:sz w:val="30"/>
                <w:szCs w:val="30"/>
                <w:cs/>
              </w:rPr>
              <w:t>อุตสาหกรรมเหล็กกล้าไทย</w:t>
            </w:r>
            <w:r w:rsidRPr="00C87BB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215A1E" w:rsidRPr="00FA6C73" w:rsidRDefault="00215A1E" w:rsidP="00BC423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215A1E" w:rsidRPr="00FA6C73" w:rsidRDefault="00215A1E" w:rsidP="00C3508D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ทีพีไอ คอนกรีต จำกัด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84953">
              <w:rPr>
                <w:rFonts w:ascii="Angsana New" w:hAnsi="Angsana New"/>
                <w:sz w:val="30"/>
                <w:szCs w:val="30"/>
              </w:rPr>
              <w:t>53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Pr="00067AFD" w:rsidRDefault="00EB707F" w:rsidP="0089125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ไทยพลาสติกฟิล์ม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  <w:ind w:left="252" w:hanging="252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อุตสาหกรรม</w:t>
            </w:r>
            <w:proofErr w:type="spellStart"/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สห</w:t>
            </w:r>
            <w:proofErr w:type="spellEnd"/>
            <w:r w:rsidRPr="005C09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proofErr w:type="spellStart"/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ธัญญพืช</w:t>
            </w:r>
            <w:proofErr w:type="spellEnd"/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ถือหุ้นร้อยละ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Pr="00FA6C73" w:rsidRDefault="00EB707F" w:rsidP="0089125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ไทยพลาสติก</w:t>
            </w:r>
            <w:proofErr w:type="spellStart"/>
            <w:r w:rsidRPr="00FA6C73">
              <w:rPr>
                <w:rFonts w:ascii="Angsana New" w:hAnsi="Angsana New"/>
                <w:sz w:val="30"/>
                <w:szCs w:val="30"/>
                <w:cs/>
              </w:rPr>
              <w:t>โปรดักส์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  <w:ind w:left="252" w:hanging="252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อุตสาหกรรม</w:t>
            </w:r>
            <w:proofErr w:type="spellStart"/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สห</w:t>
            </w:r>
            <w:proofErr w:type="spellEnd"/>
            <w:r w:rsidRPr="005C09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proofErr w:type="spellStart"/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ธัญญพืช</w:t>
            </w:r>
            <w:proofErr w:type="spellEnd"/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ถือหุ้นร้อยละ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Pr="00FA6C73" w:rsidRDefault="00EB707F" w:rsidP="0089125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พรชัยวิสาหกิจ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Pr="00FA6C73" w:rsidRDefault="00EB707F" w:rsidP="0089125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ทีพีไอ โฮ</w:t>
            </w:r>
            <w:proofErr w:type="spellStart"/>
            <w:r w:rsidRPr="00FA6C73">
              <w:rPr>
                <w:rFonts w:ascii="Angsana New" w:hAnsi="Angsana New"/>
                <w:sz w:val="30"/>
                <w:szCs w:val="30"/>
                <w:cs/>
              </w:rPr>
              <w:t>ลดิ้ง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Pr="00FA6C73" w:rsidRDefault="00EB707F" w:rsidP="0089125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เลียวไพ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รัตน</w:t>
            </w:r>
            <w:proofErr w:type="spellEnd"/>
            <w:r w:rsidRPr="00FA6C73">
              <w:rPr>
                <w:rFonts w:ascii="Angsana New" w:hAnsi="Angsana New"/>
                <w:sz w:val="30"/>
                <w:szCs w:val="30"/>
                <w:cs/>
              </w:rPr>
              <w:t>วิสาหกิจ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Pr="00FA6C73" w:rsidRDefault="00EB707F" w:rsidP="0089125F">
            <w:pPr>
              <w:pStyle w:val="block"/>
              <w:spacing w:after="0" w:line="360" w:lineRule="exact"/>
              <w:ind w:left="0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บางกอก</w:t>
            </w:r>
            <w:proofErr w:type="spellStart"/>
            <w:r w:rsidRPr="00FA6C73"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 w:rsidRPr="00FA6C73">
              <w:rPr>
                <w:rFonts w:ascii="Angsana New" w:hAnsi="Angsana New"/>
                <w:sz w:val="30"/>
                <w:szCs w:val="30"/>
                <w:cs/>
              </w:rPr>
              <w:t>ระกันภัย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Pr="00FA6C73" w:rsidRDefault="00EB707F" w:rsidP="0089125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ฟู้ดโปรดักส์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Pr="00FA6C73" w:rsidRDefault="00EB707F" w:rsidP="0089125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ธนา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พรชัย จำกัด</w:t>
            </w:r>
          </w:p>
        </w:tc>
        <w:tc>
          <w:tcPr>
            <w:tcW w:w="1417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D2611B" w:rsidRDefault="00EB707F" w:rsidP="0089125F">
            <w:pPr>
              <w:spacing w:line="360" w:lineRule="exact"/>
              <w:rPr>
                <w:lang w:val="en-US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Pr="00FA6C73" w:rsidRDefault="00EB707F" w:rsidP="0089125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7" w:type="dxa"/>
            <w:shd w:val="clear" w:color="auto" w:fill="auto"/>
          </w:tcPr>
          <w:p w:rsidR="00EB707F" w:rsidRPr="001D397C" w:rsidRDefault="00EB707F" w:rsidP="0089125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3A73D2" w:rsidRDefault="00EB707F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Pr="00FA6C73" w:rsidRDefault="00EB707F" w:rsidP="0089125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ปิโตร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เคมี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กัล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อุตสาหกรรม จำกัด</w:t>
            </w:r>
          </w:p>
        </w:tc>
        <w:tc>
          <w:tcPr>
            <w:tcW w:w="1417" w:type="dxa"/>
            <w:shd w:val="clear" w:color="auto" w:fill="auto"/>
          </w:tcPr>
          <w:p w:rsidR="00EB707F" w:rsidRPr="003A73D2" w:rsidRDefault="00EB707F" w:rsidP="0089125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3A73D2" w:rsidRDefault="00EB707F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Pr="00FA6C73" w:rsidRDefault="00EB707F" w:rsidP="0089125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7" w:type="dxa"/>
            <w:shd w:val="clear" w:color="auto" w:fill="auto"/>
          </w:tcPr>
          <w:p w:rsidR="00EB707F" w:rsidRPr="003A73D2" w:rsidRDefault="00EB707F" w:rsidP="0089125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3A73D2" w:rsidRDefault="00EB707F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B707F" w:rsidRPr="002E2783" w:rsidTr="000F1614">
        <w:trPr>
          <w:trHeight w:val="20"/>
        </w:trPr>
        <w:tc>
          <w:tcPr>
            <w:tcW w:w="3803" w:type="dxa"/>
            <w:shd w:val="clear" w:color="auto" w:fill="auto"/>
          </w:tcPr>
          <w:p w:rsidR="00EB707F" w:rsidRDefault="00EB707F" w:rsidP="0089125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ธนา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:rsidR="00EB707F" w:rsidRDefault="00EB707F" w:rsidP="0089125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EB707F" w:rsidRPr="00FA6C73" w:rsidRDefault="00EB707F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A84E96" w:rsidRPr="002C4E0B" w:rsidRDefault="00A84E96" w:rsidP="005B79D0">
      <w:pPr>
        <w:pStyle w:val="Bo-Blankline"/>
        <w:rPr>
          <w:sz w:val="12"/>
          <w:szCs w:val="12"/>
        </w:rPr>
      </w:pPr>
    </w:p>
    <w:p w:rsidR="00187D86" w:rsidRDefault="00187D86" w:rsidP="002B32D8">
      <w:pPr>
        <w:pStyle w:val="Bo-C1Content"/>
      </w:pPr>
      <w:r>
        <w:rPr>
          <w:rFonts w:hint="cs"/>
          <w:cs/>
        </w:rPr>
        <w:t>นโยบายการกำหนดราคาสำหรับรายการ</w:t>
      </w:r>
      <w:r w:rsidR="0004140C">
        <w:rPr>
          <w:rFonts w:hint="cs"/>
          <w:cs/>
        </w:rPr>
        <w:t>แต่ละประเภท</w:t>
      </w:r>
      <w:r>
        <w:rPr>
          <w:rFonts w:hint="cs"/>
          <w:cs/>
        </w:rPr>
        <w:t>อธิบายได้ดังต่อไปนี้</w:t>
      </w:r>
    </w:p>
    <w:p w:rsidR="00187D86" w:rsidRPr="002C4E0B" w:rsidRDefault="00187D86" w:rsidP="005B79D0">
      <w:pPr>
        <w:pStyle w:val="Bo-Blankline"/>
        <w:rPr>
          <w:sz w:val="10"/>
          <w:szCs w:val="10"/>
          <w:lang w:val="en-US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680714" w:rsidTr="000F1614">
        <w:tc>
          <w:tcPr>
            <w:tcW w:w="3945" w:type="dxa"/>
          </w:tcPr>
          <w:p w:rsidR="00680714" w:rsidRDefault="00680714" w:rsidP="0089125F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680714" w:rsidRDefault="00680714" w:rsidP="0089125F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680714" w:rsidTr="000F1614">
        <w:tc>
          <w:tcPr>
            <w:tcW w:w="3945" w:type="dxa"/>
          </w:tcPr>
          <w:p w:rsidR="00680714" w:rsidRDefault="00680714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819" w:type="dxa"/>
          </w:tcPr>
          <w:p w:rsidR="00680714" w:rsidRPr="008E2B87" w:rsidRDefault="00680714" w:rsidP="0089125F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8E2B8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571FD7" w:rsidTr="000F1614">
        <w:tc>
          <w:tcPr>
            <w:tcW w:w="3945" w:type="dxa"/>
          </w:tcPr>
          <w:p w:rsidR="00571FD7" w:rsidRPr="005420D9" w:rsidRDefault="00571FD7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4819" w:type="dxa"/>
          </w:tcPr>
          <w:p w:rsidR="00571FD7" w:rsidRPr="005420D9" w:rsidRDefault="00571FD7" w:rsidP="0089125F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8E2B87" w:rsidTr="000F1614">
        <w:tc>
          <w:tcPr>
            <w:tcW w:w="3945" w:type="dxa"/>
          </w:tcPr>
          <w:p w:rsidR="008E2B87" w:rsidRDefault="005203F1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8E2B87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  <w:r w:rsidR="00523B7F">
              <w:rPr>
                <w:rFonts w:ascii="Angsana New" w:hAnsi="Angsana New" w:hint="cs"/>
                <w:sz w:val="30"/>
                <w:szCs w:val="30"/>
                <w:cs/>
              </w:rPr>
              <w:t>พลังงาน</w:t>
            </w:r>
            <w:r w:rsidR="008E2B87">
              <w:rPr>
                <w:rFonts w:ascii="Angsana New" w:hAnsi="Angsana New" w:hint="cs"/>
                <w:sz w:val="30"/>
                <w:szCs w:val="30"/>
                <w:cs/>
              </w:rPr>
              <w:t>เพื่อการผลิตไฟฟ้า</w:t>
            </w:r>
          </w:p>
        </w:tc>
        <w:tc>
          <w:tcPr>
            <w:tcW w:w="4819" w:type="dxa"/>
          </w:tcPr>
          <w:p w:rsidR="008E2B87" w:rsidRPr="00765E6D" w:rsidRDefault="008E2B87" w:rsidP="0089125F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CC29E4" w:rsidTr="000F1614">
        <w:tc>
          <w:tcPr>
            <w:tcW w:w="3945" w:type="dxa"/>
          </w:tcPr>
          <w:p w:rsidR="00CC29E4" w:rsidRDefault="00CC29E4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4819" w:type="dxa"/>
          </w:tcPr>
          <w:p w:rsidR="00CC29E4" w:rsidRDefault="00CC29E4" w:rsidP="0089125F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571FD7" w:rsidTr="000F1614">
        <w:tc>
          <w:tcPr>
            <w:tcW w:w="3945" w:type="dxa"/>
          </w:tcPr>
          <w:p w:rsidR="00571FD7" w:rsidRDefault="00571FD7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4819" w:type="dxa"/>
          </w:tcPr>
          <w:p w:rsidR="00571FD7" w:rsidRDefault="00571FD7" w:rsidP="0089125F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8E2B87" w:rsidTr="000F1614">
        <w:tc>
          <w:tcPr>
            <w:tcW w:w="3945" w:type="dxa"/>
          </w:tcPr>
          <w:p w:rsidR="008E2B87" w:rsidRDefault="008E2B87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4819" w:type="dxa"/>
          </w:tcPr>
          <w:p w:rsidR="008E2B87" w:rsidRDefault="008820C9" w:rsidP="0089125F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</w:t>
            </w:r>
            <w:r w:rsidR="00115CB8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7D0A8B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E3AD7" w:rsidTr="000F1614">
        <w:tc>
          <w:tcPr>
            <w:tcW w:w="3945" w:type="dxa"/>
          </w:tcPr>
          <w:p w:rsidR="003E3AD7" w:rsidRPr="005420D9" w:rsidRDefault="003E3AD7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ซื้อเชื้อเพลิงจากขยะ</w:t>
            </w:r>
          </w:p>
        </w:tc>
        <w:tc>
          <w:tcPr>
            <w:tcW w:w="4819" w:type="dxa"/>
          </w:tcPr>
          <w:p w:rsidR="003E3AD7" w:rsidRDefault="003E3AD7" w:rsidP="0089125F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571FD7" w:rsidTr="000F1614">
        <w:tc>
          <w:tcPr>
            <w:tcW w:w="3945" w:type="dxa"/>
          </w:tcPr>
          <w:p w:rsidR="00571FD7" w:rsidRPr="005420D9" w:rsidRDefault="00571FD7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4819" w:type="dxa"/>
          </w:tcPr>
          <w:p w:rsidR="00571FD7" w:rsidRDefault="00571FD7" w:rsidP="0089125F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571FD7" w:rsidTr="000F1614">
        <w:tc>
          <w:tcPr>
            <w:tcW w:w="3945" w:type="dxa"/>
          </w:tcPr>
          <w:p w:rsidR="00571FD7" w:rsidRDefault="00571FD7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4819" w:type="dxa"/>
          </w:tcPr>
          <w:p w:rsidR="00571FD7" w:rsidRPr="009470C0" w:rsidRDefault="00571FD7" w:rsidP="0089125F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992896" w:rsidTr="000F1614">
        <w:tc>
          <w:tcPr>
            <w:tcW w:w="3945" w:type="dxa"/>
          </w:tcPr>
          <w:p w:rsidR="00992896" w:rsidRPr="005420D9" w:rsidRDefault="00992896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4819" w:type="dxa"/>
          </w:tcPr>
          <w:p w:rsidR="00992896" w:rsidRPr="005420D9" w:rsidRDefault="00992896" w:rsidP="0089125F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F7639D" w:rsidRPr="00DE3B72" w:rsidTr="000F1614">
        <w:tc>
          <w:tcPr>
            <w:tcW w:w="3945" w:type="dxa"/>
            <w:shd w:val="clear" w:color="auto" w:fill="auto"/>
          </w:tcPr>
          <w:p w:rsidR="00F7639D" w:rsidRPr="00DE3B72" w:rsidRDefault="00F7639D" w:rsidP="00C954B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  <w:shd w:val="clear" w:color="auto" w:fill="auto"/>
          </w:tcPr>
          <w:p w:rsidR="00F7639D" w:rsidRPr="00DE3B72" w:rsidRDefault="00F7639D" w:rsidP="005D0375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8849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8849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992896" w:rsidTr="000F1614">
        <w:tc>
          <w:tcPr>
            <w:tcW w:w="3945" w:type="dxa"/>
            <w:shd w:val="clear" w:color="auto" w:fill="auto"/>
          </w:tcPr>
          <w:p w:rsidR="00992896" w:rsidRPr="00DE3B72" w:rsidRDefault="00992896" w:rsidP="0013026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  <w:shd w:val="clear" w:color="auto" w:fill="auto"/>
          </w:tcPr>
          <w:p w:rsidR="00992896" w:rsidRPr="00DE3B72" w:rsidRDefault="005D0375" w:rsidP="00992896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992896"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="00992896"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92896" w:rsidRPr="00DE3B7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71FD7" w:rsidTr="000F1614">
        <w:tc>
          <w:tcPr>
            <w:tcW w:w="3945" w:type="dxa"/>
          </w:tcPr>
          <w:p w:rsidR="00571FD7" w:rsidRPr="005420D9" w:rsidRDefault="00571FD7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571FD7" w:rsidRPr="005420D9" w:rsidRDefault="00571FD7" w:rsidP="0089125F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71FD7" w:rsidTr="000F1614">
        <w:tc>
          <w:tcPr>
            <w:tcW w:w="3945" w:type="dxa"/>
          </w:tcPr>
          <w:p w:rsidR="00571FD7" w:rsidRPr="005420D9" w:rsidRDefault="00571FD7" w:rsidP="0089125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ค่าจ้างผลิตถุงกระดาษ</w:t>
            </w:r>
          </w:p>
        </w:tc>
        <w:tc>
          <w:tcPr>
            <w:tcW w:w="4819" w:type="dxa"/>
          </w:tcPr>
          <w:p w:rsidR="00571FD7" w:rsidRPr="005420D9" w:rsidRDefault="00884953" w:rsidP="0089125F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571FD7" w:rsidRPr="005420D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571FD7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571FD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71FD7" w:rsidRPr="005420D9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บาทต่อถุง</w:t>
            </w:r>
          </w:p>
        </w:tc>
      </w:tr>
    </w:tbl>
    <w:p w:rsidR="007B2482" w:rsidRDefault="00A84E96" w:rsidP="005B79D0">
      <w:pPr>
        <w:pStyle w:val="Bo-C1Content"/>
      </w:pPr>
      <w:r>
        <w:rPr>
          <w:cs/>
        </w:rPr>
        <w:br w:type="page"/>
      </w:r>
      <w:r w:rsidR="00B66F41" w:rsidRPr="00B66F41">
        <w:rPr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884953">
        <w:rPr>
          <w:cs/>
        </w:rPr>
        <w:t>31</w:t>
      </w:r>
      <w:r w:rsidR="00B66F41" w:rsidRPr="00B66F41">
        <w:rPr>
          <w:cs/>
        </w:rPr>
        <w:t xml:space="preserve"> ธันวาคม</w:t>
      </w:r>
      <w:r w:rsidR="00680714">
        <w:rPr>
          <w:rFonts w:hint="cs"/>
          <w:cs/>
        </w:rPr>
        <w:t xml:space="preserve"> </w:t>
      </w:r>
      <w:r w:rsidR="007B2482" w:rsidRPr="006C6EE0">
        <w:rPr>
          <w:cs/>
        </w:rPr>
        <w:t>สรุปได้ดังนี้</w:t>
      </w:r>
    </w:p>
    <w:p w:rsidR="001D2C76" w:rsidRPr="001D2C76" w:rsidRDefault="001D2C76" w:rsidP="005B79D0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1D2C76" w:rsidRPr="005E6955" w:rsidTr="000F1614">
        <w:trPr>
          <w:tblHeader/>
        </w:trPr>
        <w:tc>
          <w:tcPr>
            <w:tcW w:w="3931" w:type="dxa"/>
          </w:tcPr>
          <w:p w:rsidR="001D2C76" w:rsidRPr="005E6955" w:rsidRDefault="001D2C76" w:rsidP="00E465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1D2C76" w:rsidRPr="005E6955" w:rsidRDefault="001D2C76" w:rsidP="00A55C1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1D2C76" w:rsidRPr="005E6955" w:rsidRDefault="001D2C76" w:rsidP="00E465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1D2C76" w:rsidRPr="005E6955" w:rsidRDefault="001D2C76" w:rsidP="00A55C1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32C" w:rsidRPr="005E6955" w:rsidTr="000F1614">
        <w:trPr>
          <w:tblHeader/>
        </w:trPr>
        <w:tc>
          <w:tcPr>
            <w:tcW w:w="3931" w:type="dxa"/>
          </w:tcPr>
          <w:p w:rsidR="0000532C" w:rsidRPr="00242972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29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909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8849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6909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</w:p>
        </w:tc>
        <w:tc>
          <w:tcPr>
            <w:tcW w:w="1134" w:type="dxa"/>
          </w:tcPr>
          <w:p w:rsidR="0000532C" w:rsidRPr="00D87537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0532C" w:rsidRPr="00D87537" w:rsidRDefault="0000532C" w:rsidP="000053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D87537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00532C" w:rsidRPr="00D87537" w:rsidRDefault="0000532C" w:rsidP="000053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0532C" w:rsidRPr="00D87537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0532C" w:rsidRPr="00D87537" w:rsidRDefault="0000532C" w:rsidP="000053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D87537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0532C" w:rsidRPr="005E6955" w:rsidTr="000F1614">
        <w:trPr>
          <w:tblHeader/>
        </w:trPr>
        <w:tc>
          <w:tcPr>
            <w:tcW w:w="3931" w:type="dxa"/>
          </w:tcPr>
          <w:p w:rsidR="0000532C" w:rsidRPr="005E6955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00532C" w:rsidRPr="005E6955" w:rsidRDefault="0000532C" w:rsidP="000053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E69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E69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532C" w:rsidRPr="005E6955" w:rsidTr="000F1614">
        <w:tc>
          <w:tcPr>
            <w:tcW w:w="3931" w:type="dxa"/>
          </w:tcPr>
          <w:p w:rsidR="0000532C" w:rsidRPr="00242972" w:rsidRDefault="0000532C" w:rsidP="0000532C">
            <w:pPr>
              <w:spacing w:line="240" w:lineRule="atLeast"/>
              <w:rPr>
                <w:b/>
                <w:bCs/>
                <w:sz w:val="30"/>
                <w:szCs w:val="30"/>
              </w:rPr>
            </w:pPr>
            <w:r w:rsidRPr="001E365F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00532C" w:rsidRPr="00604263" w:rsidRDefault="0000532C" w:rsidP="000053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604263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604263" w:rsidRDefault="0000532C" w:rsidP="000053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604263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604263" w:rsidRDefault="0000532C" w:rsidP="0000532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604263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604263" w:rsidRDefault="0000532C" w:rsidP="0000532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721" w:rsidRPr="005E6955" w:rsidTr="000F1614">
        <w:tc>
          <w:tcPr>
            <w:tcW w:w="3931" w:type="dxa"/>
          </w:tcPr>
          <w:p w:rsidR="00B03721" w:rsidRPr="00242972" w:rsidRDefault="00B03721" w:rsidP="00B03721">
            <w:pPr>
              <w:spacing w:line="240" w:lineRule="atLeast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9074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8B7985" w:rsidRDefault="00753E06" w:rsidP="00B0372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,238,728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8B7985" w:rsidRDefault="00884953" w:rsidP="00B0372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037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  <w:r w:rsidR="00B037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B03721" w:rsidRPr="005E6955" w:rsidTr="000F1614">
        <w:tc>
          <w:tcPr>
            <w:tcW w:w="3931" w:type="dxa"/>
          </w:tcPr>
          <w:p w:rsidR="00B03721" w:rsidRPr="00242972" w:rsidRDefault="00B03721" w:rsidP="00B03721">
            <w:pPr>
              <w:spacing w:line="240" w:lineRule="atLeast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9074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3C09C8" w:rsidRDefault="00753E06" w:rsidP="00B0372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186,576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3C09C8" w:rsidRDefault="00884953" w:rsidP="00B0372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  <w:r w:rsidR="00B0372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B03721" w:rsidRPr="005E6955" w:rsidTr="000F1614">
        <w:tc>
          <w:tcPr>
            <w:tcW w:w="3931" w:type="dxa"/>
          </w:tcPr>
          <w:p w:rsidR="00B03721" w:rsidRPr="00242972" w:rsidRDefault="00B03721" w:rsidP="00B03721">
            <w:pPr>
              <w:spacing w:line="240" w:lineRule="atLeast"/>
              <w:rPr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วัตถุดิบและอะไหล่</w:t>
            </w:r>
          </w:p>
        </w:tc>
        <w:tc>
          <w:tcPr>
            <w:tcW w:w="1134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9074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B519D1" w:rsidRDefault="00753E06" w:rsidP="00B0372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3,552,908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B519D1" w:rsidRDefault="00884953" w:rsidP="00B0372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0372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718</w:t>
            </w:r>
            <w:r w:rsidR="00B0372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785</w:t>
            </w:r>
          </w:p>
        </w:tc>
      </w:tr>
      <w:tr w:rsidR="00B03721" w:rsidRPr="005E6955" w:rsidTr="000F1614">
        <w:tc>
          <w:tcPr>
            <w:tcW w:w="3931" w:type="dxa"/>
          </w:tcPr>
          <w:p w:rsidR="00B03721" w:rsidRPr="00242972" w:rsidRDefault="00B03721" w:rsidP="00B03721">
            <w:pPr>
              <w:spacing w:line="240" w:lineRule="atLeast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9074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387919" w:rsidRDefault="00C03971" w:rsidP="00B0372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570,263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387919" w:rsidRDefault="00884953" w:rsidP="00B0372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="00B0372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</w:tr>
      <w:tr w:rsidR="00B03721" w:rsidRPr="005E6955" w:rsidTr="000F1614">
        <w:tc>
          <w:tcPr>
            <w:tcW w:w="3931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ซื้อเชื้อเพลิงจากขยะ</w:t>
            </w:r>
          </w:p>
        </w:tc>
        <w:tc>
          <w:tcPr>
            <w:tcW w:w="1134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9074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B519D1" w:rsidRDefault="00C03971" w:rsidP="00C03971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B519D1" w:rsidRDefault="00884953" w:rsidP="00B0372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B0372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B03721" w:rsidRPr="005E6955" w:rsidTr="000F1614">
        <w:tc>
          <w:tcPr>
            <w:tcW w:w="3931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9074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B519D1" w:rsidRDefault="00C03971" w:rsidP="00B0372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35,111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B519D1" w:rsidRDefault="00884953" w:rsidP="00B0372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B0372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B03721" w:rsidRPr="005E6955" w:rsidTr="000F1614">
        <w:tc>
          <w:tcPr>
            <w:tcW w:w="3931" w:type="dxa"/>
          </w:tcPr>
          <w:p w:rsidR="00B03721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9074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604263" w:rsidRDefault="00B03721" w:rsidP="009074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B519D1" w:rsidRDefault="00C03971" w:rsidP="00B0372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1,614</w:t>
            </w:r>
          </w:p>
        </w:tc>
        <w:tc>
          <w:tcPr>
            <w:tcW w:w="236" w:type="dxa"/>
          </w:tcPr>
          <w:p w:rsidR="00B03721" w:rsidRPr="00604263" w:rsidRDefault="00B03721" w:rsidP="00B0372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03721" w:rsidRPr="00B519D1" w:rsidRDefault="00884953" w:rsidP="00B0372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0372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C03971" w:rsidRPr="005E6955" w:rsidTr="007323A5">
        <w:tc>
          <w:tcPr>
            <w:tcW w:w="3931" w:type="dxa"/>
            <w:shd w:val="clear" w:color="auto" w:fill="auto"/>
          </w:tcPr>
          <w:p w:rsidR="00C03971" w:rsidRPr="007323A5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3A5">
              <w:rPr>
                <w:rFonts w:ascii="Angsana New" w:hAnsi="Angsana New" w:hint="cs"/>
                <w:sz w:val="30"/>
                <w:szCs w:val="30"/>
                <w:cs/>
              </w:rPr>
              <w:t xml:space="preserve">ขายเงินลงทุน </w:t>
            </w:r>
            <w:r w:rsidRPr="007323A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323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ดูหมายเหตุ </w:t>
            </w:r>
            <w:r w:rsidRPr="007323A5">
              <w:rPr>
                <w:rFonts w:ascii="Angsana New" w:hAnsi="Angsana New"/>
                <w:sz w:val="30"/>
                <w:szCs w:val="30"/>
                <w:lang w:val="en-US"/>
              </w:rPr>
              <w:t>12)</w:t>
            </w:r>
          </w:p>
        </w:tc>
        <w:tc>
          <w:tcPr>
            <w:tcW w:w="1134" w:type="dxa"/>
            <w:shd w:val="clear" w:color="auto" w:fill="auto"/>
          </w:tcPr>
          <w:p w:rsidR="00C03971" w:rsidRPr="007323A5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3A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03971" w:rsidRPr="007323A5" w:rsidRDefault="00C03971" w:rsidP="00C0397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03971" w:rsidRPr="007323A5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3A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03971" w:rsidRPr="007323A5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03971" w:rsidRPr="00B519D1" w:rsidRDefault="00C03971" w:rsidP="00C03971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03971" w:rsidRPr="007323A5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03971" w:rsidRPr="00823121" w:rsidRDefault="00C03971" w:rsidP="00C0397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3A5">
              <w:rPr>
                <w:rFonts w:ascii="Angsana New" w:hAnsi="Angsana New"/>
                <w:sz w:val="30"/>
                <w:szCs w:val="30"/>
                <w:lang w:val="en-US"/>
              </w:rPr>
              <w:t>97,993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E3DF9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:rsidR="00C03971" w:rsidRPr="00823121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823121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7C5305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3,257,155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7C5305" w:rsidRDefault="00C03971" w:rsidP="00C0397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3,153,305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D87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71,519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  <w:r>
              <w:rPr>
                <w:rFonts w:ascii="Angsana New" w:hAnsi="Angsana New"/>
                <w:sz w:val="30"/>
                <w:szCs w:val="30"/>
              </w:rPr>
              <w:t>,523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707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3,362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,557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2B2F13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189,418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220,587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70"/>
              </w:tabs>
              <w:spacing w:line="240" w:lineRule="atLeast"/>
              <w:ind w:left="-119"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71,627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49"/>
              </w:tabs>
              <w:spacing w:line="240" w:lineRule="atLeast"/>
              <w:ind w:left="-119"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62,241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70"/>
              </w:tabs>
              <w:spacing w:line="240" w:lineRule="atLeast"/>
              <w:ind w:left="-119"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49"/>
              </w:tabs>
              <w:spacing w:line="240" w:lineRule="atLeast"/>
              <w:ind w:left="-119"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3D3F80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24,920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24,920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242972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:rsidR="00C03971" w:rsidRPr="00B519D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4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25,344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55,474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25,017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55,199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Default="00C03971" w:rsidP="00C0397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Default="00C03971" w:rsidP="00C03971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632,887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639,309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C03971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,002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611,570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19,405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16,288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C03971" w:rsidRDefault="00C03971" w:rsidP="00C03971">
            <w:pPr>
              <w:tabs>
                <w:tab w:val="decimal" w:pos="87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,870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12,066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2,992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03721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1,426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823121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Default="00C03971" w:rsidP="00C0397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03971" w:rsidRDefault="00C03971" w:rsidP="00C0397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03971" w:rsidRPr="00067073" w:rsidRDefault="00C03971" w:rsidP="00C0397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C0397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Default="00C03971" w:rsidP="00C03971">
            <w:pPr>
              <w:tabs>
                <w:tab w:val="decimal" w:pos="801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03721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3971" w:rsidRPr="005E6955" w:rsidTr="000F1614">
        <w:tc>
          <w:tcPr>
            <w:tcW w:w="3931" w:type="dxa"/>
          </w:tcPr>
          <w:p w:rsidR="00C03971" w:rsidRPr="001163DA" w:rsidRDefault="00C03971" w:rsidP="00C0397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6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C03971" w:rsidRPr="00B519D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03721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</w:tcPr>
          <w:p w:rsidR="00C03971" w:rsidRPr="00B519D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2,684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8B7985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8B7985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1,547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Default="00C03971" w:rsidP="00C0397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F4470"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C03971" w:rsidRPr="00B519D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03721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เบี้ย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34" w:type="dxa"/>
          </w:tcPr>
          <w:p w:rsidR="00C03971" w:rsidRPr="00B519D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165,174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519D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166,541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8B7985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108,102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8B7985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120,767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</w:tcPr>
          <w:p w:rsidR="00C03971" w:rsidRPr="00740F02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104,849</w:t>
            </w:r>
          </w:p>
        </w:tc>
        <w:tc>
          <w:tcPr>
            <w:tcW w:w="236" w:type="dxa"/>
          </w:tcPr>
          <w:p w:rsidR="00C03971" w:rsidRPr="00130639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740F02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102,091</w:t>
            </w:r>
          </w:p>
        </w:tc>
        <w:tc>
          <w:tcPr>
            <w:tcW w:w="236" w:type="dxa"/>
          </w:tcPr>
          <w:p w:rsidR="00C03971" w:rsidRPr="00130639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03721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91,425</w:t>
            </w:r>
          </w:p>
        </w:tc>
        <w:tc>
          <w:tcPr>
            <w:tcW w:w="236" w:type="dxa"/>
          </w:tcPr>
          <w:p w:rsidR="00C03971" w:rsidRPr="00130639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740F02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88,859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137C0B" w:rsidRDefault="00C03971" w:rsidP="00C03971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7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03721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03721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604263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</w:tcPr>
          <w:p w:rsidR="00C03971" w:rsidRPr="00B03721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390,871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7202DB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367,889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B03721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320,815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03971" w:rsidRPr="00864AD8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324,542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3971" w:rsidRPr="00864AD8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14,898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03971" w:rsidRPr="00864AD8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15,984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03971" w:rsidRPr="00B03721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10,208</w:t>
            </w:r>
          </w:p>
        </w:tc>
        <w:tc>
          <w:tcPr>
            <w:tcW w:w="236" w:type="dxa"/>
          </w:tcPr>
          <w:p w:rsidR="00C03971" w:rsidRPr="00604263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03971" w:rsidRPr="00864AD8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14,431</w:t>
            </w:r>
          </w:p>
        </w:tc>
      </w:tr>
      <w:tr w:rsidR="00C03971" w:rsidRPr="005E6955" w:rsidTr="000F1614">
        <w:tc>
          <w:tcPr>
            <w:tcW w:w="3931" w:type="dxa"/>
          </w:tcPr>
          <w:p w:rsidR="00C03971" w:rsidRPr="00D87537" w:rsidRDefault="00C03971" w:rsidP="00C03971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03971" w:rsidRPr="00BF2D72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405,769</w:t>
            </w:r>
          </w:p>
        </w:tc>
        <w:tc>
          <w:tcPr>
            <w:tcW w:w="236" w:type="dxa"/>
          </w:tcPr>
          <w:p w:rsidR="00C03971" w:rsidRPr="00BF2D72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03971" w:rsidRPr="00BF2D72" w:rsidRDefault="00C03971" w:rsidP="00C03971">
            <w:pPr>
              <w:tabs>
                <w:tab w:val="decimal" w:pos="801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383</w:t>
            </w:r>
            <w:r w:rsidRPr="00BF2D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236" w:type="dxa"/>
          </w:tcPr>
          <w:p w:rsidR="00C03971" w:rsidRPr="00BF2D72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03971" w:rsidRPr="00BF2D72" w:rsidRDefault="00C03971" w:rsidP="00C03971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331,023</w:t>
            </w:r>
          </w:p>
        </w:tc>
        <w:tc>
          <w:tcPr>
            <w:tcW w:w="236" w:type="dxa"/>
          </w:tcPr>
          <w:p w:rsidR="00C03971" w:rsidRPr="00BF2D72" w:rsidRDefault="00C03971" w:rsidP="00C0397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03971" w:rsidRPr="00BF2D72" w:rsidRDefault="00C03971" w:rsidP="00C03971">
            <w:pPr>
              <w:tabs>
                <w:tab w:val="decimal" w:pos="849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  <w:r w:rsidRPr="00BF2D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</w:tr>
    </w:tbl>
    <w:p w:rsidR="00362A7B" w:rsidRPr="004D71C7" w:rsidRDefault="00362A7B" w:rsidP="004D71C7">
      <w:pPr>
        <w:spacing w:line="240" w:lineRule="auto"/>
        <w:jc w:val="both"/>
        <w:rPr>
          <w:rFonts w:ascii="Angsana New" w:hAnsi="Angsana New"/>
          <w:sz w:val="20"/>
          <w:szCs w:val="20"/>
          <w:lang w:val="en-US"/>
        </w:rPr>
      </w:pPr>
    </w:p>
    <w:p w:rsidR="007B2482" w:rsidRPr="00AE5908" w:rsidRDefault="000B20C7" w:rsidP="008C542D">
      <w:pPr>
        <w:pStyle w:val="Bo-C1Content"/>
        <w:rPr>
          <w:lang w:val="en-US"/>
        </w:rPr>
      </w:pPr>
      <w:r w:rsidRPr="000B20C7">
        <w:rPr>
          <w:cs/>
        </w:rPr>
        <w:t>ยอดคงเหลือกับกิจการที่เก</w:t>
      </w:r>
      <w:r>
        <w:rPr>
          <w:cs/>
        </w:rPr>
        <w:t xml:space="preserve">ี่ยวข้องกัน ณ วันที่ </w:t>
      </w:r>
      <w:r w:rsidR="00884953">
        <w:rPr>
          <w:cs/>
        </w:rPr>
        <w:t>31</w:t>
      </w:r>
      <w:r>
        <w:rPr>
          <w:cs/>
        </w:rPr>
        <w:t xml:space="preserve"> ธันวาคม</w:t>
      </w:r>
      <w:r w:rsidRPr="000B20C7">
        <w:rPr>
          <w:cs/>
        </w:rPr>
        <w:t xml:space="preserve"> </w:t>
      </w:r>
      <w:r w:rsidR="007B2482">
        <w:rPr>
          <w:cs/>
        </w:rPr>
        <w:t>มีดังนี้</w:t>
      </w:r>
    </w:p>
    <w:p w:rsidR="00CA3CE7" w:rsidRDefault="00CA3CE7" w:rsidP="002206AB">
      <w:pPr>
        <w:spacing w:line="240" w:lineRule="auto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A635B3" w:rsidRPr="00970BCB" w:rsidTr="000F1614">
        <w:trPr>
          <w:tblHeader/>
        </w:trPr>
        <w:tc>
          <w:tcPr>
            <w:tcW w:w="3931" w:type="dxa"/>
          </w:tcPr>
          <w:p w:rsidR="00A635B3" w:rsidRPr="00970BCB" w:rsidRDefault="00A635B3" w:rsidP="00E465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505" w:type="dxa"/>
            <w:gridSpan w:val="3"/>
          </w:tcPr>
          <w:p w:rsidR="00A635B3" w:rsidRPr="00970BCB" w:rsidRDefault="00A635B3" w:rsidP="00A9355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635B3" w:rsidRPr="00970BCB" w:rsidRDefault="00A635B3" w:rsidP="00E465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A635B3" w:rsidRPr="00970BCB" w:rsidRDefault="00A635B3" w:rsidP="00A9355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32C" w:rsidRPr="00970BCB" w:rsidTr="000F1614">
        <w:trPr>
          <w:tblHeader/>
        </w:trPr>
        <w:tc>
          <w:tcPr>
            <w:tcW w:w="3931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0532C" w:rsidRPr="00D87537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0532C" w:rsidRPr="00D87537" w:rsidRDefault="0000532C" w:rsidP="000053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D87537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00532C" w:rsidRPr="00D87537" w:rsidRDefault="0000532C" w:rsidP="000053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0532C" w:rsidRPr="00D87537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0532C" w:rsidRPr="00D87537" w:rsidRDefault="0000532C" w:rsidP="000053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D87537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0532C" w:rsidRPr="00970BCB" w:rsidTr="000F1614">
        <w:trPr>
          <w:tblHeader/>
        </w:trPr>
        <w:tc>
          <w:tcPr>
            <w:tcW w:w="3931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00532C" w:rsidRPr="00970BCB" w:rsidRDefault="0000532C" w:rsidP="000053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532C" w:rsidRPr="00970BCB" w:rsidTr="000F1614">
        <w:tc>
          <w:tcPr>
            <w:tcW w:w="3931" w:type="dxa"/>
          </w:tcPr>
          <w:p w:rsidR="0000532C" w:rsidRDefault="0000532C" w:rsidP="000053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00532C" w:rsidRPr="00970BCB" w:rsidRDefault="0000532C" w:rsidP="000053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970BCB" w:rsidRDefault="0000532C" w:rsidP="000053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970BCB" w:rsidRDefault="0000532C" w:rsidP="000053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970BCB" w:rsidRDefault="0000532C" w:rsidP="000053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446" w:rsidRPr="00970BCB" w:rsidTr="000F1614">
        <w:tc>
          <w:tcPr>
            <w:tcW w:w="3931" w:type="dxa"/>
          </w:tcPr>
          <w:p w:rsidR="00652446" w:rsidRDefault="00652446" w:rsidP="0065244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80F53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555,875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80F53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304,119</w:t>
            </w:r>
          </w:p>
        </w:tc>
      </w:tr>
      <w:tr w:rsidR="00652446" w:rsidRPr="00970BCB" w:rsidTr="000F1614">
        <w:tc>
          <w:tcPr>
            <w:tcW w:w="3931" w:type="dxa"/>
            <w:vAlign w:val="bottom"/>
          </w:tcPr>
          <w:p w:rsidR="00652446" w:rsidRDefault="00652446" w:rsidP="0065244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เพาเวอร์ 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80F53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64,041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80F53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14,566</w:t>
            </w:r>
          </w:p>
        </w:tc>
      </w:tr>
      <w:tr w:rsidR="00652446" w:rsidRPr="00970BCB" w:rsidTr="000F1614">
        <w:tc>
          <w:tcPr>
            <w:tcW w:w="3931" w:type="dxa"/>
            <w:vAlign w:val="bottom"/>
          </w:tcPr>
          <w:p w:rsidR="00652446" w:rsidRDefault="00652446" w:rsidP="0065244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ออล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ซี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ซั่นส์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80F53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215,366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80F53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153,891</w:t>
            </w:r>
          </w:p>
        </w:tc>
      </w:tr>
      <w:tr w:rsidR="00652446" w:rsidRPr="00970BCB" w:rsidTr="000F1614">
        <w:tc>
          <w:tcPr>
            <w:tcW w:w="3931" w:type="dxa"/>
            <w:vAlign w:val="bottom"/>
          </w:tcPr>
          <w:p w:rsidR="00652446" w:rsidRPr="00067AFD" w:rsidRDefault="00652446" w:rsidP="0065244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80F53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1,062,508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80F53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874,328</w:t>
            </w:r>
          </w:p>
        </w:tc>
      </w:tr>
      <w:tr w:rsidR="00652446" w:rsidRPr="00970BCB" w:rsidTr="000F1614">
        <w:tc>
          <w:tcPr>
            <w:tcW w:w="3931" w:type="dxa"/>
            <w:vAlign w:val="bottom"/>
          </w:tcPr>
          <w:p w:rsidR="00652446" w:rsidRPr="00193B2C" w:rsidRDefault="00652446" w:rsidP="0065244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B2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193B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</w:t>
            </w:r>
            <w:proofErr w:type="spellStart"/>
            <w:r w:rsidRPr="00193B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 w:rsidRPr="00193B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ชีวะอินทรีย์ </w:t>
            </w:r>
            <w:r w:rsidRPr="00193B2C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80F53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12,006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80F53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9,886</w:t>
            </w:r>
          </w:p>
        </w:tc>
      </w:tr>
      <w:tr w:rsidR="00652446" w:rsidRPr="00970BCB" w:rsidTr="000F1614">
        <w:tc>
          <w:tcPr>
            <w:tcW w:w="3931" w:type="dxa"/>
            <w:vAlign w:val="bottom"/>
          </w:tcPr>
          <w:p w:rsidR="00652446" w:rsidRPr="00193B2C" w:rsidRDefault="00652446" w:rsidP="0065244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3B2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193B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ทีพีไอ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พาณิชย์</w:t>
            </w:r>
            <w:r w:rsidRPr="00193B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93B2C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80F53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</w:t>
            </w:r>
            <w:r w:rsidR="006F69A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80F53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1,283</w:t>
            </w:r>
          </w:p>
        </w:tc>
      </w:tr>
      <w:tr w:rsidR="00652446" w:rsidRPr="00970BCB" w:rsidTr="000F1614">
        <w:tc>
          <w:tcPr>
            <w:tcW w:w="3931" w:type="dxa"/>
          </w:tcPr>
          <w:p w:rsidR="00652446" w:rsidRPr="00D87537" w:rsidRDefault="00652446" w:rsidP="006524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ไนเตรทไทย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970BCB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970BCB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652446" w:rsidRPr="00970BCB" w:rsidTr="000F1614">
        <w:tc>
          <w:tcPr>
            <w:tcW w:w="3931" w:type="dxa"/>
          </w:tcPr>
          <w:p w:rsidR="00652446" w:rsidRDefault="00652446" w:rsidP="0065244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34" w:type="dxa"/>
          </w:tcPr>
          <w:p w:rsidR="00652446" w:rsidRDefault="00652446" w:rsidP="0065244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Default="00652446" w:rsidP="0065244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970BCB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970BCB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446" w:rsidRPr="00970BCB" w:rsidTr="000F1614">
        <w:tc>
          <w:tcPr>
            <w:tcW w:w="3931" w:type="dxa"/>
            <w:vAlign w:val="bottom"/>
          </w:tcPr>
          <w:p w:rsidR="00652446" w:rsidRPr="00E16D30" w:rsidRDefault="00652446" w:rsidP="00652446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6D30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E16D30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บางกอก</w:t>
            </w:r>
            <w:proofErr w:type="spellStart"/>
            <w:r w:rsidRPr="00E16D30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สหป</w:t>
            </w:r>
            <w:proofErr w:type="spellEnd"/>
            <w:r w:rsidRPr="00E16D30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ระกัน</w:t>
            </w:r>
            <w:r w:rsidRPr="00E1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ชีวิต </w:t>
            </w:r>
            <w:r w:rsidRPr="00E16D30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  <w:r w:rsidRPr="00E1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34" w:type="dxa"/>
          </w:tcPr>
          <w:p w:rsidR="00652446" w:rsidRPr="0001755B" w:rsidRDefault="00652446" w:rsidP="0065244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1755B" w:rsidRDefault="00652446" w:rsidP="0065244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52446" w:rsidRPr="00970BCB" w:rsidTr="000F1614">
        <w:tc>
          <w:tcPr>
            <w:tcW w:w="3931" w:type="dxa"/>
          </w:tcPr>
          <w:p w:rsidR="00652446" w:rsidRDefault="00652446" w:rsidP="0065244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16D3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สหธัญ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652446" w:rsidRPr="00B03721" w:rsidRDefault="00652446" w:rsidP="0065244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144EA" w:rsidRDefault="00652446" w:rsidP="0065244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604263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604263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652446" w:rsidRPr="00970BCB" w:rsidTr="000F1614">
        <w:tc>
          <w:tcPr>
            <w:tcW w:w="3931" w:type="dxa"/>
          </w:tcPr>
          <w:p w:rsidR="00652446" w:rsidRDefault="00652446" w:rsidP="0065244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โปรดักส์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652446" w:rsidRPr="00B03721" w:rsidRDefault="00652446" w:rsidP="0065244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7,592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144EA" w:rsidRDefault="00652446" w:rsidP="0065244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1,525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604263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7,592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604263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1,525</w:t>
            </w:r>
          </w:p>
        </w:tc>
      </w:tr>
      <w:tr w:rsidR="00652446" w:rsidRPr="00970BCB" w:rsidTr="000F1614">
        <w:tc>
          <w:tcPr>
            <w:tcW w:w="3931" w:type="dxa"/>
          </w:tcPr>
          <w:p w:rsidR="00652446" w:rsidRDefault="00652446" w:rsidP="0065244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52446" w:rsidRPr="00B03721" w:rsidRDefault="00652446" w:rsidP="0065244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Default="00652446" w:rsidP="0065244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604263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446" w:rsidRPr="00970BCB" w:rsidTr="000F1614">
        <w:tc>
          <w:tcPr>
            <w:tcW w:w="3931" w:type="dxa"/>
          </w:tcPr>
          <w:p w:rsidR="00652446" w:rsidRDefault="00652446" w:rsidP="0065244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652446" w:rsidRDefault="00652446" w:rsidP="0065244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Default="00652446" w:rsidP="00652446">
            <w:pPr>
              <w:tabs>
                <w:tab w:val="decimal" w:pos="801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970BCB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970BCB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446" w:rsidRPr="00970BCB" w:rsidTr="000F1614">
        <w:tc>
          <w:tcPr>
            <w:tcW w:w="3931" w:type="dxa"/>
          </w:tcPr>
          <w:p w:rsidR="00652446" w:rsidRDefault="00652446" w:rsidP="0065244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16D3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บางกอก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ระกันภัย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652446" w:rsidRPr="00B03721" w:rsidRDefault="00652446" w:rsidP="0065244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144EA" w:rsidRDefault="00652446" w:rsidP="0065244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604263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604263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2446" w:rsidRPr="00970BCB" w:rsidTr="000F1614">
        <w:tc>
          <w:tcPr>
            <w:tcW w:w="3931" w:type="dxa"/>
          </w:tcPr>
          <w:p w:rsidR="00652446" w:rsidRPr="0092514C" w:rsidRDefault="00652446" w:rsidP="0065244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พรชัยวิสาหกิจ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652446" w:rsidRPr="00B03721" w:rsidRDefault="00652446" w:rsidP="0065244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144EA" w:rsidRDefault="00652446" w:rsidP="0065244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B03721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B03721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652446" w:rsidRPr="00970BCB" w:rsidTr="000F1614">
        <w:tc>
          <w:tcPr>
            <w:tcW w:w="3931" w:type="dxa"/>
          </w:tcPr>
          <w:p w:rsidR="00652446" w:rsidRDefault="00652446" w:rsidP="0065244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ฟู๊ดโปรดักส์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652446" w:rsidRPr="00B03721" w:rsidRDefault="00652446" w:rsidP="0065244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144EA" w:rsidRDefault="00652446" w:rsidP="0065244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B03721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B03721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52446" w:rsidRPr="00970BCB" w:rsidTr="000F1614">
        <w:tc>
          <w:tcPr>
            <w:tcW w:w="3931" w:type="dxa"/>
          </w:tcPr>
          <w:p w:rsidR="00652446" w:rsidRPr="0092514C" w:rsidRDefault="00652446" w:rsidP="0065244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ระยองป่าไม้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652446" w:rsidRPr="00B03721" w:rsidRDefault="00652446" w:rsidP="0065244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144EA" w:rsidRDefault="00652446" w:rsidP="0065244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604263" w:rsidRDefault="00652446" w:rsidP="006524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52446" w:rsidRPr="00970BCB" w:rsidTr="000F1614">
        <w:tc>
          <w:tcPr>
            <w:tcW w:w="3931" w:type="dxa"/>
          </w:tcPr>
          <w:p w:rsidR="00652446" w:rsidRPr="0092514C" w:rsidRDefault="00652446" w:rsidP="0065244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เลียวไพ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รัตน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วิสาหกิจ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652446" w:rsidRPr="00B03721" w:rsidRDefault="00652446" w:rsidP="0065244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0144EA" w:rsidRDefault="00652446" w:rsidP="0065244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604263" w:rsidRDefault="00652446" w:rsidP="006524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52446" w:rsidRPr="00970BCB" w:rsidRDefault="00652446" w:rsidP="0065244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52446" w:rsidRPr="00823121" w:rsidRDefault="00652446" w:rsidP="0065244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52446" w:rsidRPr="00970BCB" w:rsidTr="000F1614">
        <w:trPr>
          <w:trHeight w:val="70"/>
        </w:trPr>
        <w:tc>
          <w:tcPr>
            <w:tcW w:w="3931" w:type="dxa"/>
            <w:vAlign w:val="bottom"/>
          </w:tcPr>
          <w:p w:rsidR="00652446" w:rsidRPr="00AD37E5" w:rsidRDefault="00652446" w:rsidP="0065244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52446" w:rsidRPr="00B03721" w:rsidRDefault="00652446" w:rsidP="0065244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8,606</w:t>
            </w:r>
          </w:p>
        </w:tc>
        <w:tc>
          <w:tcPr>
            <w:tcW w:w="236" w:type="dxa"/>
          </w:tcPr>
          <w:p w:rsidR="00652446" w:rsidRPr="00B03721" w:rsidRDefault="00652446" w:rsidP="0065244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652446" w:rsidRPr="00B03721" w:rsidRDefault="00652446" w:rsidP="00652446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B037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236" w:type="dxa"/>
          </w:tcPr>
          <w:p w:rsidR="00652446" w:rsidRPr="00B03721" w:rsidRDefault="00652446" w:rsidP="0065244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652446" w:rsidRPr="00B03721" w:rsidRDefault="00652446" w:rsidP="0065244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1,920,</w:t>
            </w:r>
            <w:r w:rsidR="006F69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310</w:t>
            </w:r>
          </w:p>
        </w:tc>
        <w:tc>
          <w:tcPr>
            <w:tcW w:w="236" w:type="dxa"/>
          </w:tcPr>
          <w:p w:rsidR="00652446" w:rsidRPr="00B03721" w:rsidRDefault="00652446" w:rsidP="0065244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652446" w:rsidRPr="00B03721" w:rsidRDefault="00652446" w:rsidP="00652446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037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  <w:r w:rsidRPr="00B037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</w:p>
        </w:tc>
      </w:tr>
    </w:tbl>
    <w:p w:rsidR="007B538D" w:rsidRPr="00580520" w:rsidRDefault="007B538D" w:rsidP="004D71C7">
      <w:pPr>
        <w:pStyle w:val="Bo-Blankline"/>
        <w:rPr>
          <w:lang w:val="en-US"/>
        </w:rPr>
      </w:pPr>
    </w:p>
    <w:p w:rsidR="003E03AD" w:rsidRPr="00E06DE8" w:rsidRDefault="003E03AD" w:rsidP="00050DC0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9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727"/>
        <w:gridCol w:w="990"/>
        <w:gridCol w:w="270"/>
        <w:gridCol w:w="990"/>
        <w:gridCol w:w="236"/>
        <w:gridCol w:w="990"/>
        <w:gridCol w:w="270"/>
        <w:gridCol w:w="1026"/>
      </w:tblGrid>
      <w:tr w:rsidR="00D87537" w:rsidRPr="00610483" w:rsidTr="007323A5">
        <w:trPr>
          <w:trHeight w:val="240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:rsidR="00D87537" w:rsidRPr="00610483" w:rsidRDefault="0035568A" w:rsidP="00F21A95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>
              <w:br w:type="page"/>
            </w:r>
            <w:r w:rsidR="00D87537"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เงินให้กู้ยืมแก่กิจการ</w:t>
            </w:r>
            <w:r w:rsidR="00F21A95"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D87537" w:rsidRPr="00610483" w:rsidRDefault="00D87537" w:rsidP="0086691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D87537" w:rsidRPr="00610483" w:rsidRDefault="00D87537" w:rsidP="00FC65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87537" w:rsidRPr="00610483" w:rsidRDefault="00D87537" w:rsidP="0086691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:rsidR="00D87537" w:rsidRPr="00610483" w:rsidRDefault="00D87537" w:rsidP="00FC65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542D" w:rsidRPr="00610483" w:rsidTr="007323A5">
        <w:trPr>
          <w:trHeight w:val="240"/>
        </w:trPr>
        <w:tc>
          <w:tcPr>
            <w:tcW w:w="2880" w:type="dxa"/>
            <w:tcBorders>
              <w:top w:val="nil"/>
            </w:tcBorders>
          </w:tcPr>
          <w:p w:rsidR="008C542D" w:rsidRPr="00610483" w:rsidRDefault="008C542D" w:rsidP="007B5563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8C542D" w:rsidRPr="00610483" w:rsidRDefault="00884953" w:rsidP="0000532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727" w:type="dxa"/>
            <w:tcBorders>
              <w:top w:val="nil"/>
            </w:tcBorders>
          </w:tcPr>
          <w:p w:rsidR="008C542D" w:rsidRPr="00610483" w:rsidRDefault="00884953" w:rsidP="0000532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C542D" w:rsidRPr="00610483" w:rsidRDefault="00884953" w:rsidP="00005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C542D" w:rsidRPr="00610483" w:rsidRDefault="008C542D" w:rsidP="0086691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C542D" w:rsidRPr="00610483" w:rsidRDefault="00884953" w:rsidP="00005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8C542D" w:rsidRPr="00610483" w:rsidRDefault="008C542D" w:rsidP="0086691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C542D" w:rsidRPr="00610483" w:rsidRDefault="00884953" w:rsidP="00005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C542D" w:rsidRPr="00610483" w:rsidRDefault="008C542D" w:rsidP="0086691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8C542D" w:rsidRPr="00610483" w:rsidRDefault="00884953" w:rsidP="00005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</w:tr>
      <w:tr w:rsidR="008C542D" w:rsidRPr="00610483" w:rsidTr="007323A5">
        <w:trPr>
          <w:trHeight w:val="240"/>
        </w:trPr>
        <w:tc>
          <w:tcPr>
            <w:tcW w:w="2880" w:type="dxa"/>
          </w:tcPr>
          <w:p w:rsidR="008C542D" w:rsidRPr="00610483" w:rsidRDefault="008C542D" w:rsidP="0086691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7" w:type="dxa"/>
            <w:gridSpan w:val="2"/>
          </w:tcPr>
          <w:p w:rsidR="008C542D" w:rsidRPr="00610483" w:rsidRDefault="008C542D" w:rsidP="0086691A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772" w:type="dxa"/>
            <w:gridSpan w:val="7"/>
            <w:tcBorders>
              <w:top w:val="nil"/>
              <w:bottom w:val="nil"/>
            </w:tcBorders>
          </w:tcPr>
          <w:p w:rsidR="008C542D" w:rsidRPr="00610483" w:rsidRDefault="008C542D" w:rsidP="0086691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610483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610483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8C542D" w:rsidRPr="00610483" w:rsidTr="007323A5">
        <w:trPr>
          <w:trHeight w:val="247"/>
        </w:trPr>
        <w:tc>
          <w:tcPr>
            <w:tcW w:w="2880" w:type="dxa"/>
            <w:tcBorders>
              <w:top w:val="nil"/>
            </w:tcBorders>
          </w:tcPr>
          <w:p w:rsidR="008C542D" w:rsidRPr="00610483" w:rsidRDefault="008C542D" w:rsidP="0086691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:rsidR="008C542D" w:rsidRPr="00610483" w:rsidRDefault="008C542D" w:rsidP="0086691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8C542D" w:rsidRPr="00610483" w:rsidRDefault="008C542D" w:rsidP="0086691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8C542D" w:rsidRPr="00610483" w:rsidRDefault="008C542D" w:rsidP="00FC65FA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8C542D" w:rsidRPr="00610483" w:rsidRDefault="008C542D" w:rsidP="0086691A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8C542D" w:rsidRPr="00610483" w:rsidRDefault="008C542D" w:rsidP="00FC65FA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8C542D" w:rsidRPr="00610483" w:rsidRDefault="008C542D" w:rsidP="0086691A">
            <w:pPr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8C542D" w:rsidRPr="00610483" w:rsidRDefault="008C542D" w:rsidP="00FC65FA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8C542D" w:rsidRPr="00610483" w:rsidRDefault="008C542D" w:rsidP="0086691A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8C542D" w:rsidRPr="00610483" w:rsidRDefault="008C542D" w:rsidP="00FC65FA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65D81" w:rsidRPr="00610483" w:rsidTr="009D2BD6">
        <w:tc>
          <w:tcPr>
            <w:tcW w:w="2880" w:type="dxa"/>
          </w:tcPr>
          <w:p w:rsidR="00865D81" w:rsidRPr="00610483" w:rsidRDefault="00865D81" w:rsidP="00865D81">
            <w:pPr>
              <w:tabs>
                <w:tab w:val="left" w:pos="720"/>
              </w:tabs>
              <w:spacing w:line="240" w:lineRule="auto"/>
              <w:ind w:left="252" w:right="-108" w:hanging="252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ทีพีไอ โพ</w:t>
            </w:r>
            <w:proofErr w:type="spellStart"/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ลีน</w:t>
            </w:r>
            <w:proofErr w:type="spellEnd"/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เพาเวอร์ จำกัด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0" w:type="dxa"/>
            <w:vAlign w:val="bottom"/>
          </w:tcPr>
          <w:p w:rsidR="00865D81" w:rsidRPr="009359D6" w:rsidRDefault="00865D81" w:rsidP="00865D8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  <w:vAlign w:val="bottom"/>
          </w:tcPr>
          <w:p w:rsidR="00865D81" w:rsidRPr="009359D6" w:rsidRDefault="00865D81" w:rsidP="00865D8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865D81" w:rsidRPr="00610483" w:rsidRDefault="00865D81" w:rsidP="00865D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865D81" w:rsidRPr="00610483" w:rsidRDefault="00865D81" w:rsidP="00865D81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865D81" w:rsidRPr="00610483" w:rsidRDefault="00865D81" w:rsidP="00865D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865D81" w:rsidRPr="00610483" w:rsidRDefault="00865D81" w:rsidP="00865D81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865D81" w:rsidRPr="00610483" w:rsidRDefault="00865D81" w:rsidP="00865D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65D81" w:rsidRPr="00610483" w:rsidRDefault="00865D81" w:rsidP="00865D81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865D81" w:rsidRPr="00F70D66" w:rsidRDefault="00865D81" w:rsidP="00865D81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4,528,846</w:t>
            </w:r>
          </w:p>
        </w:tc>
      </w:tr>
      <w:tr w:rsidR="009D2BD6" w:rsidRPr="00610483" w:rsidTr="007323A5">
        <w:tc>
          <w:tcPr>
            <w:tcW w:w="2880" w:type="dxa"/>
          </w:tcPr>
          <w:p w:rsidR="009D2BD6" w:rsidRPr="00610483" w:rsidRDefault="009D2BD6" w:rsidP="009D2BD6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ทีพีไอ โพ</w:t>
            </w:r>
            <w:proofErr w:type="spellStart"/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ลีน</w:t>
            </w:r>
            <w:proofErr w:type="spellEnd"/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ชีวะอินทรีย์ </w:t>
            </w: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:rsidR="009D2BD6" w:rsidRPr="009359D6" w:rsidRDefault="009D2BD6" w:rsidP="009D2BD6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</w:tcPr>
          <w:p w:rsidR="009D2BD6" w:rsidRPr="009359D6" w:rsidRDefault="009D2BD6" w:rsidP="009D2BD6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D2BD6" w:rsidRPr="00610483" w:rsidRDefault="009D2BD6" w:rsidP="009D2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9D2BD6" w:rsidRPr="00610483" w:rsidRDefault="009D2BD6" w:rsidP="009D2BD6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D2BD6" w:rsidRPr="00610483" w:rsidRDefault="009D2BD6" w:rsidP="009D2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D2BD6" w:rsidRPr="00610483" w:rsidRDefault="009D2BD6" w:rsidP="009D2BD6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D2BD6" w:rsidRPr="00662853" w:rsidRDefault="009D2BD6" w:rsidP="009D2BD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226,211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D2BD6" w:rsidRPr="00FC65FA" w:rsidRDefault="009D2BD6" w:rsidP="009D2BD6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9D2BD6" w:rsidRPr="00662853" w:rsidRDefault="009D2BD6" w:rsidP="009D2BD6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  <w:r w:rsidRPr="00BF2D7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037</w:t>
            </w:r>
          </w:p>
        </w:tc>
      </w:tr>
      <w:tr w:rsidR="009D2BD6" w:rsidRPr="00610483" w:rsidTr="007323A5">
        <w:tc>
          <w:tcPr>
            <w:tcW w:w="2880" w:type="dxa"/>
          </w:tcPr>
          <w:p w:rsidR="009D2BD6" w:rsidRPr="00610483" w:rsidRDefault="009D2BD6" w:rsidP="009D2BD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ทีพีไอ </w:t>
            </w:r>
            <w:proofErr w:type="spellStart"/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ออล</w:t>
            </w:r>
            <w:proofErr w:type="spellEnd"/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ซี</w:t>
            </w:r>
            <w:proofErr w:type="spellStart"/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ซั่นส์</w:t>
            </w:r>
            <w:proofErr w:type="spellEnd"/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810" w:type="dxa"/>
          </w:tcPr>
          <w:p w:rsidR="009D2BD6" w:rsidRPr="009359D6" w:rsidRDefault="009D2BD6" w:rsidP="009D2BD6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</w:tcPr>
          <w:p w:rsidR="009D2BD6" w:rsidRPr="009359D6" w:rsidRDefault="009D2BD6" w:rsidP="009D2BD6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D2BD6" w:rsidRPr="00610483" w:rsidRDefault="009D2BD6" w:rsidP="009D2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9D2BD6" w:rsidRPr="00610483" w:rsidRDefault="009D2BD6" w:rsidP="009D2BD6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D2BD6" w:rsidRPr="00610483" w:rsidRDefault="009D2BD6" w:rsidP="009D2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D2BD6" w:rsidRPr="00610483" w:rsidRDefault="009D2BD6" w:rsidP="009D2BD6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D2BD6" w:rsidRPr="00BF2D72" w:rsidRDefault="009D2BD6" w:rsidP="009D2BD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44,153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D2BD6" w:rsidRPr="00FC65FA" w:rsidRDefault="009D2BD6" w:rsidP="009D2BD6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9D2BD6" w:rsidRPr="00BF2D72" w:rsidRDefault="009D2BD6" w:rsidP="009D2BD6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  <w:r w:rsidRPr="00BF2D7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153</w:t>
            </w:r>
          </w:p>
        </w:tc>
      </w:tr>
      <w:tr w:rsidR="009D2BD6" w:rsidRPr="00610483" w:rsidTr="007323A5">
        <w:tc>
          <w:tcPr>
            <w:tcW w:w="2880" w:type="dxa"/>
          </w:tcPr>
          <w:p w:rsidR="009D2BD6" w:rsidRPr="00CE38AD" w:rsidRDefault="009D2BD6" w:rsidP="009D2BD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>บริษัท ทีพีไอ อินเตอร์เทรด จำกัด</w:t>
            </w:r>
          </w:p>
        </w:tc>
        <w:tc>
          <w:tcPr>
            <w:tcW w:w="810" w:type="dxa"/>
          </w:tcPr>
          <w:p w:rsidR="009D2BD6" w:rsidRPr="009359D6" w:rsidRDefault="009D2BD6" w:rsidP="009D2BD6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</w:tcPr>
          <w:p w:rsidR="009D2BD6" w:rsidRPr="009359D6" w:rsidRDefault="009D2BD6" w:rsidP="009D2BD6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D2BD6" w:rsidRPr="00610483" w:rsidRDefault="009D2BD6" w:rsidP="009D2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9D2BD6" w:rsidRPr="00610483" w:rsidRDefault="009D2BD6" w:rsidP="009D2BD6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D2BD6" w:rsidRPr="00610483" w:rsidRDefault="009D2BD6" w:rsidP="009D2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D2BD6" w:rsidRPr="00610483" w:rsidRDefault="009D2BD6" w:rsidP="009D2BD6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9D2BD6" w:rsidRPr="00BF2D72" w:rsidRDefault="009D2BD6" w:rsidP="009D2BD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2,889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D2BD6" w:rsidRPr="00FC65FA" w:rsidRDefault="009D2BD6" w:rsidP="009D2BD6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9D2BD6" w:rsidRPr="00BF2D72" w:rsidRDefault="009D2BD6" w:rsidP="009D2BD6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BF2D7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412</w:t>
            </w:r>
          </w:p>
        </w:tc>
      </w:tr>
      <w:tr w:rsidR="00865D81" w:rsidRPr="00610483" w:rsidTr="00B3297D">
        <w:tc>
          <w:tcPr>
            <w:tcW w:w="2880" w:type="dxa"/>
          </w:tcPr>
          <w:p w:rsidR="00865D81" w:rsidRPr="00CE38AD" w:rsidRDefault="00865D81" w:rsidP="00865D8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865D81" w:rsidRPr="009359D6" w:rsidRDefault="00865D81" w:rsidP="00865D8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727" w:type="dxa"/>
          </w:tcPr>
          <w:p w:rsidR="00865D81" w:rsidRPr="009359D6" w:rsidRDefault="00865D81" w:rsidP="00865D81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865D81" w:rsidRPr="00610483" w:rsidRDefault="00865D81" w:rsidP="00865D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865D81" w:rsidRPr="00610483" w:rsidRDefault="00865D81" w:rsidP="00865D81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865D81" w:rsidRPr="00610483" w:rsidRDefault="00865D81" w:rsidP="00865D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865D81" w:rsidRPr="00610483" w:rsidRDefault="00865D81" w:rsidP="00865D81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865D81" w:rsidRPr="00610483" w:rsidRDefault="00865D81" w:rsidP="00865D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65D81" w:rsidRPr="00FC65FA" w:rsidRDefault="00865D81" w:rsidP="00865D81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865D81" w:rsidRPr="00662853" w:rsidRDefault="00865D81" w:rsidP="00865D81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1,000</w:t>
            </w:r>
          </w:p>
        </w:tc>
      </w:tr>
      <w:tr w:rsidR="009D2BD6" w:rsidRPr="00610483" w:rsidTr="007323A5">
        <w:tc>
          <w:tcPr>
            <w:tcW w:w="2880" w:type="dxa"/>
          </w:tcPr>
          <w:p w:rsidR="009D2BD6" w:rsidRPr="00610483" w:rsidRDefault="009D2BD6" w:rsidP="009D2BD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9D2BD6" w:rsidRPr="00610483" w:rsidRDefault="009D2BD6" w:rsidP="009D2BD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9D2BD6" w:rsidRPr="00610483" w:rsidRDefault="009D2BD6" w:rsidP="009D2BD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9D2BD6" w:rsidRPr="00610483" w:rsidRDefault="009D2BD6" w:rsidP="009D2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D2BD6" w:rsidRPr="00610483" w:rsidRDefault="009D2BD6" w:rsidP="009D2BD6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9D2BD6" w:rsidRPr="00610483" w:rsidRDefault="009D2BD6" w:rsidP="009D2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D2BD6" w:rsidRPr="00610483" w:rsidRDefault="009D2BD6" w:rsidP="009D2BD6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9D2BD6" w:rsidRPr="00BF2D72" w:rsidRDefault="009D2BD6" w:rsidP="009D2BD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273,253</w:t>
            </w:r>
          </w:p>
        </w:tc>
        <w:tc>
          <w:tcPr>
            <w:tcW w:w="270" w:type="dxa"/>
          </w:tcPr>
          <w:p w:rsidR="009D2BD6" w:rsidRPr="00FC65FA" w:rsidRDefault="009D2BD6" w:rsidP="009D2BD6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:rsidR="009D2BD6" w:rsidRPr="00FC65FA" w:rsidRDefault="009D2BD6" w:rsidP="009D2BD6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4,642,448</w:t>
            </w:r>
          </w:p>
        </w:tc>
      </w:tr>
      <w:tr w:rsidR="009D2BD6" w:rsidRPr="00610483" w:rsidTr="007323A5">
        <w:trPr>
          <w:trHeight w:val="80"/>
        </w:trPr>
        <w:tc>
          <w:tcPr>
            <w:tcW w:w="2880" w:type="dxa"/>
          </w:tcPr>
          <w:p w:rsidR="009D2BD6" w:rsidRPr="00610483" w:rsidRDefault="009D2BD6" w:rsidP="009D2BD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:rsidR="009D2BD6" w:rsidRPr="00610483" w:rsidRDefault="009D2BD6" w:rsidP="009D2BD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</w:tcPr>
          <w:p w:rsidR="009D2BD6" w:rsidRPr="00610483" w:rsidRDefault="009D2BD6" w:rsidP="009D2BD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9D2BD6" w:rsidRPr="00BF2D72" w:rsidRDefault="009D2BD6" w:rsidP="009D2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D2BD6" w:rsidRPr="00610483" w:rsidRDefault="009D2BD6" w:rsidP="009D2BD6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9D2BD6" w:rsidRPr="00BF2D72" w:rsidRDefault="009D2BD6" w:rsidP="009D2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D2BD6" w:rsidRPr="00610483" w:rsidRDefault="009D2BD6" w:rsidP="009D2BD6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9D2BD6" w:rsidRPr="00BF2D72" w:rsidRDefault="009D2BD6" w:rsidP="009D2BD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1,323</w:t>
            </w:r>
          </w:p>
        </w:tc>
        <w:tc>
          <w:tcPr>
            <w:tcW w:w="270" w:type="dxa"/>
          </w:tcPr>
          <w:p w:rsidR="009D2BD6" w:rsidRPr="00FC65FA" w:rsidRDefault="009D2BD6" w:rsidP="009D2BD6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9D2BD6" w:rsidRPr="00FC65FA" w:rsidRDefault="009D2BD6" w:rsidP="009D2BD6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1,796</w:t>
            </w:r>
          </w:p>
        </w:tc>
      </w:tr>
      <w:tr w:rsidR="009D2BD6" w:rsidRPr="00610483" w:rsidTr="007323A5">
        <w:tc>
          <w:tcPr>
            <w:tcW w:w="2880" w:type="dxa"/>
            <w:tcBorders>
              <w:bottom w:val="nil"/>
            </w:tcBorders>
          </w:tcPr>
          <w:p w:rsidR="009D2BD6" w:rsidRPr="00610483" w:rsidRDefault="009D2BD6" w:rsidP="009D2BD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9D2BD6" w:rsidRPr="00610483" w:rsidRDefault="009D2BD6" w:rsidP="009D2BD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bottom w:val="nil"/>
            </w:tcBorders>
          </w:tcPr>
          <w:p w:rsidR="009D2BD6" w:rsidRPr="00610483" w:rsidRDefault="009D2BD6" w:rsidP="009D2BD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D2BD6" w:rsidRPr="00BF2D72" w:rsidRDefault="009D2BD6" w:rsidP="009D2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F2D7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9D2BD6" w:rsidRPr="00BF2D72" w:rsidRDefault="009D2BD6" w:rsidP="009D2BD6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D2BD6" w:rsidRPr="00BF2D72" w:rsidRDefault="009D2BD6" w:rsidP="009D2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F2D7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9D2BD6" w:rsidRPr="00BF2D72" w:rsidRDefault="009D2BD6" w:rsidP="009D2BD6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D2BD6" w:rsidRPr="00BF2D72" w:rsidRDefault="009D2BD6" w:rsidP="009D2BD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274,576</w:t>
            </w:r>
          </w:p>
        </w:tc>
        <w:tc>
          <w:tcPr>
            <w:tcW w:w="270" w:type="dxa"/>
            <w:tcBorders>
              <w:bottom w:val="nil"/>
            </w:tcBorders>
          </w:tcPr>
          <w:p w:rsidR="009D2BD6" w:rsidRPr="00BF2D72" w:rsidRDefault="009D2BD6" w:rsidP="009D2BD6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9D2BD6" w:rsidRPr="00BF2D72" w:rsidRDefault="009D2BD6" w:rsidP="009D2BD6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BF2D7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644</w:t>
            </w:r>
            <w:r w:rsidRPr="00BF2D7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244</w:t>
            </w:r>
          </w:p>
        </w:tc>
      </w:tr>
    </w:tbl>
    <w:p w:rsidR="003E03AD" w:rsidRPr="00F855CB" w:rsidRDefault="003E03AD" w:rsidP="00D87537">
      <w:pPr>
        <w:tabs>
          <w:tab w:val="left" w:pos="540"/>
          <w:tab w:val="right" w:pos="7200"/>
        </w:tabs>
        <w:spacing w:line="240" w:lineRule="auto"/>
        <w:ind w:left="539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323A5" w:rsidRPr="007323A5" w:rsidRDefault="007323A5" w:rsidP="007323A5">
      <w:pPr>
        <w:pStyle w:val="Bo-C1Content"/>
        <w:ind w:left="540"/>
        <w:rPr>
          <w:cs/>
          <w:lang w:val="en-US"/>
        </w:rPr>
      </w:pPr>
      <w:r w:rsidRPr="004C14E1">
        <w:t xml:space="preserve">* </w:t>
      </w:r>
      <w:r w:rsidRPr="004C14E1">
        <w:rPr>
          <w:rFonts w:hint="cs"/>
          <w:cs/>
        </w:rPr>
        <w:t xml:space="preserve">โปรดดูหมายเหตุประกอบงบการเงินข้อ </w:t>
      </w:r>
      <w:r w:rsidR="00C7482E" w:rsidRPr="004C14E1">
        <w:rPr>
          <w:lang w:val="en-US"/>
        </w:rPr>
        <w:t>1</w:t>
      </w:r>
      <w:r w:rsidR="00B65812" w:rsidRPr="004C14E1">
        <w:rPr>
          <w:rFonts w:hint="cs"/>
          <w:cs/>
          <w:lang w:val="en-US"/>
        </w:rPr>
        <w:t>2</w:t>
      </w:r>
      <w:r w:rsidRPr="004C14E1">
        <w:rPr>
          <w:lang w:val="en-US"/>
        </w:rPr>
        <w:t xml:space="preserve"> </w:t>
      </w:r>
      <w:r w:rsidR="005859F2" w:rsidRPr="004C14E1">
        <w:rPr>
          <w:rFonts w:hint="cs"/>
          <w:cs/>
          <w:lang w:val="en-US"/>
        </w:rPr>
        <w:t>การพิจารณาการด้อยค่าเงินให้กู้ยืมและเงินลงทุนในบริษัทย่อย</w:t>
      </w:r>
    </w:p>
    <w:p w:rsidR="007323A5" w:rsidRDefault="007323A5" w:rsidP="007323A5">
      <w:pPr>
        <w:pStyle w:val="Bo-Blankline"/>
        <w:rPr>
          <w:lang w:val="en-US"/>
        </w:rPr>
      </w:pPr>
    </w:p>
    <w:p w:rsidR="008864A3" w:rsidRPr="008E615B" w:rsidRDefault="00FE4B87" w:rsidP="002D7B68">
      <w:pPr>
        <w:pStyle w:val="Bo-C1Content"/>
        <w:rPr>
          <w:cs/>
          <w:lang w:val="en-US"/>
        </w:rPr>
      </w:pPr>
      <w:r>
        <w:rPr>
          <w:rFonts w:hint="cs"/>
          <w:cs/>
        </w:rPr>
        <w:t xml:space="preserve">ณ วันที่ </w:t>
      </w:r>
      <w:r w:rsidR="00884953">
        <w:rPr>
          <w:rFonts w:hint="cs"/>
          <w:cs/>
        </w:rPr>
        <w:t>31</w:t>
      </w:r>
      <w:r>
        <w:rPr>
          <w:rFonts w:hint="cs"/>
          <w:cs/>
        </w:rPr>
        <w:t xml:space="preserve"> ธันวาคม </w:t>
      </w:r>
      <w:r w:rsidR="00884953">
        <w:rPr>
          <w:rFonts w:hint="cs"/>
          <w:cs/>
        </w:rPr>
        <w:t>25</w:t>
      </w:r>
      <w:r w:rsidR="00884953">
        <w:t>60</w:t>
      </w:r>
      <w:r>
        <w:rPr>
          <w:rFonts w:hint="cs"/>
          <w:cs/>
        </w:rPr>
        <w:t xml:space="preserve"> </w:t>
      </w:r>
      <w:r w:rsidR="008864A3" w:rsidRPr="00692BAF">
        <w:rPr>
          <w:rFonts w:hint="cs"/>
          <w:cs/>
        </w:rPr>
        <w:t>เงิน</w:t>
      </w:r>
      <w:r w:rsidR="00692BAF">
        <w:rPr>
          <w:rFonts w:hint="cs"/>
          <w:cs/>
        </w:rPr>
        <w:t>ให้</w:t>
      </w:r>
      <w:r w:rsidR="008864A3" w:rsidRPr="00692BAF">
        <w:rPr>
          <w:rFonts w:hint="cs"/>
          <w:cs/>
        </w:rPr>
        <w:t>กู้ยืมระยะสั้นแก่กิจการที่เกี่ยวข้องกันทั้งหมดเป็นตั๋วสัญญาใช้เงิน</w:t>
      </w:r>
      <w:r w:rsidR="00692BAF">
        <w:rPr>
          <w:rFonts w:hint="cs"/>
          <w:cs/>
        </w:rPr>
        <w:t xml:space="preserve"> โดย</w:t>
      </w:r>
      <w:r w:rsidR="008864A3" w:rsidRPr="00692BAF">
        <w:rPr>
          <w:rFonts w:hint="cs"/>
          <w:cs/>
        </w:rPr>
        <w:t>มี</w:t>
      </w:r>
      <w:r w:rsidR="00692BAF">
        <w:rPr>
          <w:rFonts w:hint="cs"/>
          <w:cs/>
        </w:rPr>
        <w:t>กำหนด</w:t>
      </w:r>
      <w:r w:rsidR="008864A3" w:rsidRPr="00692BAF">
        <w:rPr>
          <w:rFonts w:hint="cs"/>
          <w:cs/>
        </w:rPr>
        <w:t>ชำระคืนเมื</w:t>
      </w:r>
      <w:r w:rsidR="00756BF9" w:rsidRPr="00692BAF">
        <w:rPr>
          <w:rFonts w:hint="cs"/>
          <w:cs/>
        </w:rPr>
        <w:t>่</w:t>
      </w:r>
      <w:r w:rsidR="008864A3" w:rsidRPr="00692BAF">
        <w:rPr>
          <w:rFonts w:hint="cs"/>
          <w:cs/>
        </w:rPr>
        <w:t>อทวงถาม</w:t>
      </w:r>
    </w:p>
    <w:p w:rsidR="006E7BF3" w:rsidRDefault="006E7BF3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:rsidR="008B7469" w:rsidRDefault="00E84594" w:rsidP="008C542D">
      <w:pPr>
        <w:pStyle w:val="Bo-C1Content"/>
      </w:pPr>
      <w:r w:rsidRPr="00E84594">
        <w:rPr>
          <w:cs/>
        </w:rPr>
        <w:lastRenderedPageBreak/>
        <w:t xml:space="preserve">รายการเคลื่อนไหวของเงินให้กู้ยืมแก่กิจการที่เกี่ยวข้องกันสำหรับแต่ละปีสิ้นสุดวันที่ </w:t>
      </w:r>
      <w:r w:rsidR="00884953">
        <w:rPr>
          <w:cs/>
        </w:rPr>
        <w:t>31</w:t>
      </w:r>
      <w:r w:rsidRPr="00E84594">
        <w:rPr>
          <w:cs/>
        </w:rPr>
        <w:t xml:space="preserve"> ธันวาคม</w:t>
      </w:r>
      <w:r>
        <w:t xml:space="preserve"> </w:t>
      </w:r>
      <w:r w:rsidR="008B7469">
        <w:rPr>
          <w:cs/>
        </w:rPr>
        <w:t>มีดังนี้</w:t>
      </w:r>
    </w:p>
    <w:p w:rsidR="004B6A02" w:rsidRPr="008B7469" w:rsidRDefault="004B6A02" w:rsidP="000F16CB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87"/>
        <w:gridCol w:w="1124"/>
        <w:gridCol w:w="236"/>
        <w:gridCol w:w="1134"/>
        <w:gridCol w:w="236"/>
        <w:gridCol w:w="1125"/>
        <w:gridCol w:w="236"/>
        <w:gridCol w:w="1200"/>
      </w:tblGrid>
      <w:tr w:rsidR="004B6A02" w:rsidRPr="00970BCB" w:rsidTr="000F1614">
        <w:tc>
          <w:tcPr>
            <w:tcW w:w="3887" w:type="dxa"/>
          </w:tcPr>
          <w:p w:rsidR="004B6A02" w:rsidRPr="00970BCB" w:rsidRDefault="00C74343" w:rsidP="00E465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</w:t>
            </w:r>
            <w:r w:rsidR="008B7469" w:rsidRPr="005C32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2494" w:type="dxa"/>
            <w:gridSpan w:val="3"/>
          </w:tcPr>
          <w:p w:rsidR="004B6A02" w:rsidRPr="00970BCB" w:rsidRDefault="004B6A02" w:rsidP="00FC65F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B6A02" w:rsidRPr="00970BCB" w:rsidRDefault="004B6A02" w:rsidP="00E465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1" w:type="dxa"/>
            <w:gridSpan w:val="3"/>
          </w:tcPr>
          <w:p w:rsidR="004B6A02" w:rsidRPr="00970BCB" w:rsidRDefault="004B6A02" w:rsidP="00FC65F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32C" w:rsidRPr="00970BCB" w:rsidTr="000F1614">
        <w:tc>
          <w:tcPr>
            <w:tcW w:w="3887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00532C" w:rsidRPr="00970BCB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0532C" w:rsidRPr="00970BCB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:rsidR="0000532C" w:rsidRPr="00970BCB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00532C" w:rsidRPr="00970BCB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0532C" w:rsidRPr="00970BCB" w:rsidTr="000F1614">
        <w:tc>
          <w:tcPr>
            <w:tcW w:w="3887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1" w:type="dxa"/>
            <w:gridSpan w:val="7"/>
          </w:tcPr>
          <w:p w:rsidR="0000532C" w:rsidRPr="00970BCB" w:rsidRDefault="0000532C" w:rsidP="000053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532C" w:rsidRPr="00970BCB" w:rsidTr="000F1614">
        <w:tc>
          <w:tcPr>
            <w:tcW w:w="3887" w:type="dxa"/>
          </w:tcPr>
          <w:p w:rsidR="0000532C" w:rsidRDefault="0000532C" w:rsidP="0000532C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4" w:type="dxa"/>
          </w:tcPr>
          <w:p w:rsidR="0000532C" w:rsidRPr="00970BCB" w:rsidRDefault="0000532C" w:rsidP="0000532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0532C" w:rsidRPr="00970BCB" w:rsidRDefault="0000532C" w:rsidP="0000532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00532C" w:rsidRPr="00970BCB" w:rsidRDefault="0000532C" w:rsidP="0000532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00532C" w:rsidRPr="00970BCB" w:rsidRDefault="0000532C" w:rsidP="000053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A40" w:rsidRPr="00970BCB" w:rsidTr="000F1614">
        <w:tc>
          <w:tcPr>
            <w:tcW w:w="3887" w:type="dxa"/>
          </w:tcPr>
          <w:p w:rsidR="00710A40" w:rsidRDefault="00710A40" w:rsidP="00710A40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251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84953">
              <w:rPr>
                <w:rFonts w:ascii="Angsana New" w:hAnsi="Angsana New"/>
                <w:sz w:val="30"/>
                <w:szCs w:val="30"/>
              </w:rPr>
              <w:t>1</w:t>
            </w:r>
            <w:r w:rsidRPr="00BE25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251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4" w:type="dxa"/>
          </w:tcPr>
          <w:p w:rsidR="00710A40" w:rsidRPr="00604263" w:rsidRDefault="00710A40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10A40" w:rsidRPr="00970BCB" w:rsidRDefault="00710A40" w:rsidP="009074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0A40" w:rsidRPr="00604263" w:rsidRDefault="00710A40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10A40" w:rsidRPr="00970BCB" w:rsidRDefault="00710A40" w:rsidP="00710A4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710A40" w:rsidRPr="00080F53" w:rsidRDefault="006E7BF3" w:rsidP="00710A40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4,642,448</w:t>
            </w:r>
          </w:p>
        </w:tc>
        <w:tc>
          <w:tcPr>
            <w:tcW w:w="236" w:type="dxa"/>
          </w:tcPr>
          <w:p w:rsidR="00710A40" w:rsidRPr="00970BCB" w:rsidRDefault="00710A40" w:rsidP="00710A4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710A40" w:rsidRPr="00080F53" w:rsidRDefault="00884953" w:rsidP="00710A4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10A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371</w:t>
            </w:r>
            <w:r w:rsidR="00710A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710A40" w:rsidRPr="00970BCB" w:rsidTr="000F1614">
        <w:tc>
          <w:tcPr>
            <w:tcW w:w="3887" w:type="dxa"/>
          </w:tcPr>
          <w:p w:rsidR="00710A40" w:rsidRDefault="00710A40" w:rsidP="00710A40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4" w:type="dxa"/>
          </w:tcPr>
          <w:p w:rsidR="00710A40" w:rsidRPr="00604263" w:rsidRDefault="00710A40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10A40" w:rsidRPr="00970BCB" w:rsidRDefault="00710A40" w:rsidP="009074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0A40" w:rsidRPr="00604263" w:rsidRDefault="00710A40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10A40" w:rsidRPr="00970BCB" w:rsidRDefault="00710A40" w:rsidP="00710A4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710A40" w:rsidRPr="00080F53" w:rsidRDefault="006E7BF3" w:rsidP="00710A40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3,065,206</w:t>
            </w:r>
          </w:p>
        </w:tc>
        <w:tc>
          <w:tcPr>
            <w:tcW w:w="236" w:type="dxa"/>
          </w:tcPr>
          <w:p w:rsidR="00710A40" w:rsidRPr="00970BCB" w:rsidRDefault="00710A40" w:rsidP="00710A4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710A40" w:rsidRPr="00080F53" w:rsidRDefault="00884953" w:rsidP="00710A4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10A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331</w:t>
            </w:r>
            <w:r w:rsidR="00710A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</w:tr>
      <w:tr w:rsidR="00710A40" w:rsidRPr="00970BCB" w:rsidTr="000F1614">
        <w:tc>
          <w:tcPr>
            <w:tcW w:w="3887" w:type="dxa"/>
          </w:tcPr>
          <w:p w:rsidR="00710A40" w:rsidRDefault="00710A40" w:rsidP="00710A40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710A40" w:rsidRPr="00604263" w:rsidRDefault="00710A40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10A40" w:rsidRPr="00970BCB" w:rsidRDefault="00710A40" w:rsidP="009074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0A40" w:rsidRPr="00604263" w:rsidRDefault="00710A40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10A40" w:rsidRPr="00970BCB" w:rsidRDefault="00710A40" w:rsidP="00710A4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10A40" w:rsidRPr="00080F53" w:rsidRDefault="003B575A" w:rsidP="00710A40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(7,434</w:t>
            </w:r>
            <w:r w:rsidR="006E7BF3">
              <w:rPr>
                <w:rFonts w:ascii="Angsana New" w:hAnsi="Angsana New"/>
                <w:sz w:val="30"/>
                <w:szCs w:val="30"/>
              </w:rPr>
              <w:t>,401)</w:t>
            </w:r>
          </w:p>
        </w:tc>
        <w:tc>
          <w:tcPr>
            <w:tcW w:w="236" w:type="dxa"/>
          </w:tcPr>
          <w:p w:rsidR="00710A40" w:rsidRPr="00970BCB" w:rsidRDefault="00710A40" w:rsidP="00710A4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710A40" w:rsidRPr="00080F53" w:rsidRDefault="00710A40" w:rsidP="00710A4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060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546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10A40" w:rsidRPr="00970BCB" w:rsidTr="000F1614">
        <w:tc>
          <w:tcPr>
            <w:tcW w:w="3887" w:type="dxa"/>
          </w:tcPr>
          <w:p w:rsidR="00710A40" w:rsidRPr="00E84594" w:rsidRDefault="00710A40" w:rsidP="00710A40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:rsidR="00710A40" w:rsidRPr="00710A40" w:rsidRDefault="00710A40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10A40" w:rsidRPr="00AD37E5" w:rsidRDefault="00710A40" w:rsidP="009074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10A40" w:rsidRPr="00710A40" w:rsidRDefault="00710A40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10A40" w:rsidRPr="00AD37E5" w:rsidRDefault="00710A40" w:rsidP="00710A40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710A40" w:rsidRPr="006C352B" w:rsidRDefault="006E7BF3" w:rsidP="00710A40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273,253</w:t>
            </w:r>
          </w:p>
        </w:tc>
        <w:tc>
          <w:tcPr>
            <w:tcW w:w="236" w:type="dxa"/>
          </w:tcPr>
          <w:p w:rsidR="00710A40" w:rsidRPr="00AD37E5" w:rsidRDefault="00710A40" w:rsidP="00710A40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710A40" w:rsidRPr="006C352B" w:rsidRDefault="00884953" w:rsidP="00710A4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10A40" w:rsidRPr="006C35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  <w:r w:rsidR="00710A40" w:rsidRPr="006C35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</w:p>
        </w:tc>
      </w:tr>
    </w:tbl>
    <w:p w:rsidR="0000532C" w:rsidRDefault="0000532C"/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FF2244" w:rsidRPr="00970BCB" w:rsidTr="000F1614">
        <w:trPr>
          <w:tblHeader/>
        </w:trPr>
        <w:tc>
          <w:tcPr>
            <w:tcW w:w="3931" w:type="dxa"/>
          </w:tcPr>
          <w:p w:rsidR="00FF2244" w:rsidRPr="00E465E5" w:rsidRDefault="003E03AD" w:rsidP="0014154A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="00FF22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05" w:type="dxa"/>
            <w:gridSpan w:val="3"/>
          </w:tcPr>
          <w:p w:rsidR="00FF2244" w:rsidRPr="004D71C7" w:rsidRDefault="00FF2244" w:rsidP="00000AE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F2244" w:rsidRPr="004D71C7" w:rsidRDefault="00FF2244" w:rsidP="0014154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6" w:type="dxa"/>
            <w:gridSpan w:val="3"/>
          </w:tcPr>
          <w:p w:rsidR="00FF2244" w:rsidRPr="004D71C7" w:rsidRDefault="00FF2244" w:rsidP="00000AE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32C" w:rsidRPr="00970BCB" w:rsidTr="000F1614">
        <w:trPr>
          <w:tblHeader/>
        </w:trPr>
        <w:tc>
          <w:tcPr>
            <w:tcW w:w="3931" w:type="dxa"/>
          </w:tcPr>
          <w:p w:rsidR="0000532C" w:rsidRDefault="0000532C" w:rsidP="0000532C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46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1134" w:type="dxa"/>
          </w:tcPr>
          <w:p w:rsidR="0000532C" w:rsidRPr="00970BCB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970BCB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0532C" w:rsidRPr="00970BCB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970BCB" w:rsidRDefault="00884953" w:rsidP="000053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0532C" w:rsidRPr="00970BCB" w:rsidTr="000F1614">
        <w:trPr>
          <w:tblHeader/>
        </w:trPr>
        <w:tc>
          <w:tcPr>
            <w:tcW w:w="3931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00532C" w:rsidRPr="00970BCB" w:rsidRDefault="0000532C" w:rsidP="000053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532C" w:rsidRPr="00970BCB" w:rsidTr="000F1614">
        <w:tc>
          <w:tcPr>
            <w:tcW w:w="3931" w:type="dxa"/>
          </w:tcPr>
          <w:p w:rsidR="0000532C" w:rsidRDefault="0000532C" w:rsidP="0000532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00532C" w:rsidRPr="00970BCB" w:rsidRDefault="0000532C" w:rsidP="000053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970BCB" w:rsidRDefault="0000532C" w:rsidP="000053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970BCB" w:rsidRDefault="0000532C" w:rsidP="00710A40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532C" w:rsidRPr="00970BCB" w:rsidRDefault="0000532C" w:rsidP="000053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0532C" w:rsidRPr="00970BCB" w:rsidRDefault="0000532C" w:rsidP="00710A40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74B5" w:rsidRPr="00970BCB" w:rsidTr="000F1614">
        <w:tc>
          <w:tcPr>
            <w:tcW w:w="3931" w:type="dxa"/>
          </w:tcPr>
          <w:p w:rsidR="009074B5" w:rsidRDefault="009074B5" w:rsidP="009074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4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080F53" w:rsidRDefault="00EA045F" w:rsidP="009074B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3,070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080F53" w:rsidRDefault="00884953" w:rsidP="009074B5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074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9074B5" w:rsidRPr="00970BCB" w:rsidTr="000F1614">
        <w:tc>
          <w:tcPr>
            <w:tcW w:w="3931" w:type="dxa"/>
            <w:vAlign w:val="bottom"/>
          </w:tcPr>
          <w:p w:rsidR="009074B5" w:rsidRDefault="009074B5" w:rsidP="009074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เพาเวอร์ 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080F53" w:rsidRDefault="00EA045F" w:rsidP="009074B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42,060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080F53" w:rsidRDefault="00884953" w:rsidP="009074B5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  <w:r w:rsidR="009074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9074B5" w:rsidRPr="00970BCB" w:rsidTr="000F1614">
        <w:tc>
          <w:tcPr>
            <w:tcW w:w="3931" w:type="dxa"/>
            <w:vAlign w:val="bottom"/>
          </w:tcPr>
          <w:p w:rsidR="009074B5" w:rsidRDefault="009074B5" w:rsidP="009074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ออล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ซี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ซั่นส์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080F53" w:rsidRDefault="00EA045F" w:rsidP="009074B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11,889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080F53" w:rsidRDefault="00884953" w:rsidP="009074B5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9074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5859F2" w:rsidRPr="00970BCB" w:rsidTr="000F1614">
        <w:tc>
          <w:tcPr>
            <w:tcW w:w="3931" w:type="dxa"/>
            <w:vAlign w:val="bottom"/>
          </w:tcPr>
          <w:p w:rsidR="005859F2" w:rsidRDefault="005859F2" w:rsidP="0047726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="004772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โรงกลั่นน้ำมันทีพีไอ (1997)</w:t>
            </w:r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080F53" w:rsidRDefault="00EA045F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859F2" w:rsidRPr="00970BCB" w:rsidTr="000F1614">
        <w:tc>
          <w:tcPr>
            <w:tcW w:w="3931" w:type="dxa"/>
            <w:vAlign w:val="bottom"/>
          </w:tcPr>
          <w:p w:rsidR="005859F2" w:rsidRDefault="005859F2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BF37E0" w:rsidRDefault="00EA045F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5,189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BF37E0" w:rsidRDefault="005859F2" w:rsidP="005859F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7,953</w:t>
            </w:r>
          </w:p>
        </w:tc>
      </w:tr>
      <w:tr w:rsidR="005859F2" w:rsidRPr="00970BCB" w:rsidTr="000F1614">
        <w:tc>
          <w:tcPr>
            <w:tcW w:w="3931" w:type="dxa"/>
            <w:vAlign w:val="bottom"/>
          </w:tcPr>
          <w:p w:rsidR="005859F2" w:rsidRDefault="005859F2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ชีวะอินทรีย์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BF37E0" w:rsidRDefault="00EA045F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48,600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BF37E0" w:rsidRDefault="005859F2" w:rsidP="005859F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43,979</w:t>
            </w:r>
          </w:p>
        </w:tc>
      </w:tr>
      <w:tr w:rsidR="005859F2" w:rsidRPr="00970BCB" w:rsidTr="000F1614">
        <w:tc>
          <w:tcPr>
            <w:tcW w:w="3931" w:type="dxa"/>
            <w:vAlign w:val="bottom"/>
          </w:tcPr>
          <w:p w:rsidR="005859F2" w:rsidRDefault="005859F2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94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BF37E0" w:rsidRDefault="00EA045F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BF37E0" w:rsidRDefault="005859F2" w:rsidP="005859F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5859F2" w:rsidRPr="00970BCB" w:rsidTr="000F1614">
        <w:tc>
          <w:tcPr>
            <w:tcW w:w="3931" w:type="dxa"/>
            <w:vAlign w:val="bottom"/>
          </w:tcPr>
          <w:p w:rsidR="005859F2" w:rsidRDefault="005859F2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ทีพีไอ บริการ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BF37E0" w:rsidRDefault="00EA045F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BF37E0" w:rsidRDefault="005859F2" w:rsidP="005859F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5859F2" w:rsidRPr="00970BCB" w:rsidTr="000F1614">
        <w:tc>
          <w:tcPr>
            <w:tcW w:w="3931" w:type="dxa"/>
          </w:tcPr>
          <w:p w:rsidR="005859F2" w:rsidRPr="00E42811" w:rsidRDefault="005859F2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ไนเตรทไทย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EA045F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5859F2" w:rsidRPr="00970BCB" w:rsidTr="000F1614">
        <w:tc>
          <w:tcPr>
            <w:tcW w:w="3931" w:type="dxa"/>
          </w:tcPr>
          <w:p w:rsidR="005859F2" w:rsidRPr="00E42811" w:rsidRDefault="005859F2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81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ซี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นิธ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อินเตอร์</w:t>
            </w:r>
            <w:proofErr w:type="spellStart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เนชั่นแนล</w:t>
            </w:r>
            <w:proofErr w:type="spellEnd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เทรด</w:t>
            </w:r>
            <w:proofErr w:type="spellStart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ดิ้ง</w:t>
            </w:r>
            <w:proofErr w:type="spellEnd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5859F2" w:rsidRPr="006022D5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6022D5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E42811" w:rsidRDefault="00EA045F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E42811" w:rsidRDefault="005859F2" w:rsidP="005859F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859F2" w:rsidRPr="00970BCB" w:rsidTr="000F1614">
        <w:tc>
          <w:tcPr>
            <w:tcW w:w="3931" w:type="dxa"/>
          </w:tcPr>
          <w:p w:rsidR="005859F2" w:rsidRPr="00E42811" w:rsidRDefault="005859F2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811">
              <w:rPr>
                <w:rFonts w:ascii="Angsana New" w:hAnsi="Angsana New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34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E42811" w:rsidRDefault="00EA045F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E42811" w:rsidRDefault="005859F2" w:rsidP="005859F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</w:t>
            </w:r>
          </w:p>
        </w:tc>
      </w:tr>
      <w:tr w:rsidR="005859F2" w:rsidRPr="00970BCB" w:rsidTr="000F1614">
        <w:tc>
          <w:tcPr>
            <w:tcW w:w="3931" w:type="dxa"/>
          </w:tcPr>
          <w:p w:rsidR="005859F2" w:rsidRDefault="005859F2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34" w:type="dxa"/>
          </w:tcPr>
          <w:p w:rsidR="005859F2" w:rsidRPr="00710A40" w:rsidRDefault="005859F2" w:rsidP="005859F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9F2" w:rsidRPr="00970BCB" w:rsidTr="000F1614">
        <w:tc>
          <w:tcPr>
            <w:tcW w:w="3931" w:type="dxa"/>
            <w:vAlign w:val="bottom"/>
          </w:tcPr>
          <w:p w:rsidR="005859F2" w:rsidRPr="00E16D30" w:rsidRDefault="005859F2" w:rsidP="005859F2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468D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</w:t>
            </w:r>
            <w:proofErr w:type="spellStart"/>
            <w:r w:rsidRPr="007468D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สหป</w:t>
            </w:r>
            <w:proofErr w:type="spellEnd"/>
            <w:r w:rsidRPr="007468D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ระกันชีวิต จำกัด (มหาชน)</w:t>
            </w:r>
          </w:p>
        </w:tc>
        <w:tc>
          <w:tcPr>
            <w:tcW w:w="1134" w:type="dxa"/>
          </w:tcPr>
          <w:p w:rsidR="005859F2" w:rsidRPr="003661E3" w:rsidRDefault="00024FDF" w:rsidP="005859F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4,985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3661E3" w:rsidRDefault="005859F2" w:rsidP="005859F2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4,161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EA045F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4,368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710A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712</w:t>
            </w:r>
          </w:p>
        </w:tc>
      </w:tr>
      <w:tr w:rsidR="005859F2" w:rsidRPr="00970BCB" w:rsidTr="000F1614">
        <w:tc>
          <w:tcPr>
            <w:tcW w:w="3931" w:type="dxa"/>
            <w:vAlign w:val="bottom"/>
          </w:tcPr>
          <w:p w:rsidR="005859F2" w:rsidRDefault="005859F2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อุตสาหกรรม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สหธัญ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5859F2" w:rsidRPr="003661E3" w:rsidRDefault="00024FDF" w:rsidP="005859F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3,805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3661E3" w:rsidRDefault="005859F2" w:rsidP="005859F2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3,203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604263" w:rsidRDefault="00EA045F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63410" w:rsidRPr="00970BCB" w:rsidTr="000F1614">
        <w:tc>
          <w:tcPr>
            <w:tcW w:w="3931" w:type="dxa"/>
            <w:vAlign w:val="bottom"/>
          </w:tcPr>
          <w:p w:rsidR="00463410" w:rsidRDefault="00463410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63410" w:rsidRPr="003661E3" w:rsidRDefault="00463410" w:rsidP="005859F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63410" w:rsidRPr="00970BCB" w:rsidRDefault="00463410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3410" w:rsidRDefault="00463410" w:rsidP="005859F2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63410" w:rsidRPr="00970BCB" w:rsidRDefault="00463410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3410" w:rsidRDefault="00463410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3410" w:rsidRPr="00970BCB" w:rsidRDefault="00463410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3410" w:rsidRPr="00710A40" w:rsidRDefault="00463410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63410" w:rsidRPr="00970BCB" w:rsidTr="000F1614">
        <w:tc>
          <w:tcPr>
            <w:tcW w:w="3931" w:type="dxa"/>
            <w:vAlign w:val="bottom"/>
          </w:tcPr>
          <w:p w:rsidR="00463410" w:rsidRDefault="00463410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63410" w:rsidRPr="003661E3" w:rsidRDefault="00463410" w:rsidP="005859F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63410" w:rsidRPr="00970BCB" w:rsidRDefault="00463410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3410" w:rsidRDefault="00463410" w:rsidP="005859F2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63410" w:rsidRPr="00970BCB" w:rsidRDefault="00463410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3410" w:rsidRDefault="00463410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3410" w:rsidRPr="00970BCB" w:rsidRDefault="00463410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3410" w:rsidRPr="00710A40" w:rsidRDefault="00463410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63410" w:rsidRPr="00970BCB" w:rsidTr="000F1614">
        <w:tc>
          <w:tcPr>
            <w:tcW w:w="3931" w:type="dxa"/>
            <w:vAlign w:val="bottom"/>
          </w:tcPr>
          <w:p w:rsidR="00463410" w:rsidRDefault="00463410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63410" w:rsidRPr="003661E3" w:rsidRDefault="00463410" w:rsidP="005859F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63410" w:rsidRPr="00970BCB" w:rsidRDefault="00463410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3410" w:rsidRDefault="00463410" w:rsidP="005859F2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63410" w:rsidRPr="00970BCB" w:rsidRDefault="00463410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3410" w:rsidRDefault="00463410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3410" w:rsidRPr="00970BCB" w:rsidRDefault="00463410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3410" w:rsidRPr="00710A40" w:rsidRDefault="00463410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63410" w:rsidRPr="00970BCB" w:rsidTr="000F1614">
        <w:tc>
          <w:tcPr>
            <w:tcW w:w="3931" w:type="dxa"/>
            <w:vAlign w:val="bottom"/>
          </w:tcPr>
          <w:p w:rsidR="00463410" w:rsidRDefault="00463410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63410" w:rsidRPr="003661E3" w:rsidRDefault="00463410" w:rsidP="005859F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63410" w:rsidRPr="00970BCB" w:rsidRDefault="00463410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3410" w:rsidRDefault="00463410" w:rsidP="005859F2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63410" w:rsidRPr="00970BCB" w:rsidRDefault="00463410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3410" w:rsidRDefault="00463410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3410" w:rsidRPr="00970BCB" w:rsidRDefault="00463410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3410" w:rsidRPr="00710A40" w:rsidRDefault="00463410" w:rsidP="005859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59F2" w:rsidRPr="00970BCB" w:rsidTr="000F1614">
        <w:tc>
          <w:tcPr>
            <w:tcW w:w="3931" w:type="dxa"/>
          </w:tcPr>
          <w:p w:rsidR="005859F2" w:rsidRDefault="005859F2" w:rsidP="005859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5859F2" w:rsidRPr="003661E3" w:rsidRDefault="005859F2" w:rsidP="005859F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3661E3" w:rsidRDefault="005859F2" w:rsidP="005859F2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9F2" w:rsidRPr="00970BCB" w:rsidTr="000F1614">
        <w:tc>
          <w:tcPr>
            <w:tcW w:w="3931" w:type="dxa"/>
            <w:vAlign w:val="bottom"/>
          </w:tcPr>
          <w:p w:rsidR="005859F2" w:rsidRDefault="005859F2" w:rsidP="005859F2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บางกอก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ระกันภัย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5859F2" w:rsidRPr="003661E3" w:rsidRDefault="00024FDF" w:rsidP="005859F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48,070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3661E3" w:rsidRDefault="005859F2" w:rsidP="005859F2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45,608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EA045F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30,259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710A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  <w:tr w:rsidR="005859F2" w:rsidRPr="00970BCB" w:rsidTr="000F1614">
        <w:tc>
          <w:tcPr>
            <w:tcW w:w="3931" w:type="dxa"/>
            <w:vAlign w:val="bottom"/>
          </w:tcPr>
          <w:p w:rsidR="005859F2" w:rsidRDefault="005859F2" w:rsidP="005859F2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5859F2" w:rsidRPr="003661E3" w:rsidRDefault="00024FDF" w:rsidP="005859F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3661E3" w:rsidRDefault="005859F2" w:rsidP="005859F2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1,181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EA045F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5859F2" w:rsidRPr="00970BCB" w:rsidTr="000F1614">
        <w:tc>
          <w:tcPr>
            <w:tcW w:w="3931" w:type="dxa"/>
            <w:vAlign w:val="bottom"/>
          </w:tcPr>
          <w:p w:rsidR="005859F2" w:rsidRDefault="005859F2" w:rsidP="005859F2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ระยองป่าไม้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5859F2" w:rsidRPr="003661E3" w:rsidRDefault="00024FDF" w:rsidP="005859F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3661E3" w:rsidRDefault="005859F2" w:rsidP="005859F2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EA045F" w:rsidP="005859F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6" w:type="dxa"/>
          </w:tcPr>
          <w:p w:rsidR="005859F2" w:rsidRPr="00970BCB" w:rsidRDefault="005859F2" w:rsidP="005859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859F2" w:rsidRPr="00710A40" w:rsidRDefault="005859F2" w:rsidP="005859F2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024FDF" w:rsidRPr="00970BCB" w:rsidTr="000F1614">
        <w:tc>
          <w:tcPr>
            <w:tcW w:w="3931" w:type="dxa"/>
            <w:vAlign w:val="bottom"/>
          </w:tcPr>
          <w:p w:rsidR="00024FDF" w:rsidRDefault="00024FDF" w:rsidP="00024FDF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134" w:type="dxa"/>
          </w:tcPr>
          <w:p w:rsidR="00024FDF" w:rsidRPr="00A91158" w:rsidRDefault="00024FDF" w:rsidP="00024F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24FDF" w:rsidRPr="00970BCB" w:rsidRDefault="00024FDF" w:rsidP="00024F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24FDF" w:rsidRPr="003661E3" w:rsidRDefault="00024FDF" w:rsidP="00024FDF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024FDF" w:rsidRPr="00970BCB" w:rsidRDefault="00024FDF" w:rsidP="00024F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24FDF" w:rsidRPr="00A91158" w:rsidRDefault="00024FDF" w:rsidP="00024F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24FDF" w:rsidRPr="00970BCB" w:rsidRDefault="00024FDF" w:rsidP="00024F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24FDF" w:rsidRPr="00710A40" w:rsidRDefault="00024FDF" w:rsidP="00024F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24FDF" w:rsidRPr="00970BCB" w:rsidTr="000F1614">
        <w:tc>
          <w:tcPr>
            <w:tcW w:w="3931" w:type="dxa"/>
            <w:vAlign w:val="bottom"/>
          </w:tcPr>
          <w:p w:rsidR="00024FDF" w:rsidRPr="00AD37E5" w:rsidRDefault="00024FDF" w:rsidP="00024FD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24FDF" w:rsidRPr="00710A40" w:rsidRDefault="00024FDF" w:rsidP="00024FD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57,927</w:t>
            </w:r>
          </w:p>
        </w:tc>
        <w:tc>
          <w:tcPr>
            <w:tcW w:w="236" w:type="dxa"/>
          </w:tcPr>
          <w:p w:rsidR="00024FDF" w:rsidRPr="00710A40" w:rsidRDefault="00024FDF" w:rsidP="00024FD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024FDF" w:rsidRPr="00710A40" w:rsidRDefault="00024FDF" w:rsidP="00024FDF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Pr="00710A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236" w:type="dxa"/>
          </w:tcPr>
          <w:p w:rsidR="00024FDF" w:rsidRPr="00710A40" w:rsidRDefault="00024FDF" w:rsidP="00024FD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024FDF" w:rsidRPr="00710A40" w:rsidRDefault="00024FDF" w:rsidP="00024FDF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147,064</w:t>
            </w:r>
          </w:p>
        </w:tc>
        <w:tc>
          <w:tcPr>
            <w:tcW w:w="236" w:type="dxa"/>
          </w:tcPr>
          <w:p w:rsidR="00024FDF" w:rsidRPr="00710A40" w:rsidRDefault="00024FDF" w:rsidP="00024FD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024FDF" w:rsidRPr="00710A40" w:rsidRDefault="00024FDF" w:rsidP="00024FDF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</w:t>
            </w:r>
            <w:r w:rsidRPr="00710A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046</w:t>
            </w:r>
          </w:p>
        </w:tc>
      </w:tr>
    </w:tbl>
    <w:p w:rsidR="00EE7685" w:rsidRDefault="00EE7685" w:rsidP="00E465E5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17"/>
        <w:gridCol w:w="1169"/>
        <w:gridCol w:w="236"/>
        <w:gridCol w:w="1114"/>
        <w:gridCol w:w="236"/>
        <w:gridCol w:w="1201"/>
        <w:gridCol w:w="236"/>
        <w:gridCol w:w="1169"/>
      </w:tblGrid>
      <w:tr w:rsidR="00E5426E" w:rsidRPr="00970BCB" w:rsidTr="000F1614">
        <w:tc>
          <w:tcPr>
            <w:tcW w:w="3817" w:type="dxa"/>
          </w:tcPr>
          <w:p w:rsidR="00E5426E" w:rsidRPr="00E465E5" w:rsidRDefault="00992896" w:rsidP="0091135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 w:rsidR="00E542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ลูกหนี้และ</w:t>
            </w:r>
            <w:r w:rsidR="00E542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เงินทดรอง</w:t>
            </w:r>
            <w:r w:rsidR="00E542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  <w:r w:rsidR="00E542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</w:t>
            </w:r>
          </w:p>
        </w:tc>
        <w:tc>
          <w:tcPr>
            <w:tcW w:w="2519" w:type="dxa"/>
            <w:gridSpan w:val="3"/>
          </w:tcPr>
          <w:p w:rsidR="00E5426E" w:rsidRPr="00970BCB" w:rsidRDefault="00E5426E" w:rsidP="00B5668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5426E" w:rsidRPr="00970BCB" w:rsidRDefault="00E5426E" w:rsidP="00B566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:rsidR="00E5426E" w:rsidRPr="00970BCB" w:rsidRDefault="00E5426E" w:rsidP="00B5668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E89" w:rsidRPr="00970BCB" w:rsidTr="000F1614">
        <w:tc>
          <w:tcPr>
            <w:tcW w:w="3817" w:type="dxa"/>
          </w:tcPr>
          <w:p w:rsidR="00995E89" w:rsidRPr="00E465E5" w:rsidRDefault="00995E89" w:rsidP="00995E89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46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- </w:t>
            </w:r>
            <w:r w:rsidRPr="009154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69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95E89" w:rsidRPr="00970BCB" w:rsidTr="000F1614">
        <w:tc>
          <w:tcPr>
            <w:tcW w:w="3817" w:type="dxa"/>
          </w:tcPr>
          <w:p w:rsidR="00995E89" w:rsidRPr="00970BCB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1" w:type="dxa"/>
            <w:gridSpan w:val="7"/>
          </w:tcPr>
          <w:p w:rsidR="00995E89" w:rsidRPr="00970BCB" w:rsidRDefault="00995E89" w:rsidP="00995E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95E89" w:rsidRPr="00970BCB" w:rsidTr="000F1614">
        <w:tc>
          <w:tcPr>
            <w:tcW w:w="3817" w:type="dxa"/>
          </w:tcPr>
          <w:p w:rsidR="00995E89" w:rsidRDefault="00995E89" w:rsidP="00995E8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</w:tcPr>
          <w:p w:rsidR="00995E89" w:rsidRPr="00970BCB" w:rsidRDefault="00995E89" w:rsidP="00995E8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995E89" w:rsidRPr="00970BCB" w:rsidRDefault="00995E89" w:rsidP="00995E8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995E89" w:rsidRPr="00970BCB" w:rsidRDefault="00995E89" w:rsidP="00995E8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95E89" w:rsidRPr="00970BCB" w:rsidRDefault="00995E89" w:rsidP="00995E8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74B5" w:rsidRPr="00970BCB" w:rsidTr="000F1614">
        <w:tc>
          <w:tcPr>
            <w:tcW w:w="3817" w:type="dxa"/>
            <w:vAlign w:val="bottom"/>
          </w:tcPr>
          <w:p w:rsidR="009074B5" w:rsidRDefault="009074B5" w:rsidP="009074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</w:t>
            </w:r>
            <w:proofErr w:type="spellStart"/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รพ</w:t>
            </w:r>
            <w:r w:rsidRPr="009154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็</w:t>
            </w:r>
            <w:proofErr w:type="spellEnd"/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อกไซด์ไทย จำกัด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:rsidR="009074B5" w:rsidRPr="00970BCB" w:rsidRDefault="00884953" w:rsidP="009074B5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</w:t>
            </w:r>
            <w:r w:rsidR="009074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9074B5" w:rsidRPr="00970BCB" w:rsidRDefault="00884953" w:rsidP="009074B5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</w:t>
            </w:r>
            <w:r w:rsidR="009074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</w:tbl>
    <w:p w:rsidR="00F855CB" w:rsidRPr="000F1614" w:rsidRDefault="00F855CB" w:rsidP="000F1614">
      <w:pPr>
        <w:pStyle w:val="Bo-Blankline"/>
      </w:pPr>
    </w:p>
    <w:p w:rsidR="00FA4D1A" w:rsidRPr="00995E89" w:rsidRDefault="007B2482" w:rsidP="009C7CEF">
      <w:pPr>
        <w:pStyle w:val="Bo-C1Content"/>
      </w:pPr>
      <w:r w:rsidRPr="00995E89">
        <w:rPr>
          <w:cs/>
        </w:rPr>
        <w:t>ใน</w:t>
      </w:r>
      <w:r w:rsidRPr="00995E89">
        <w:rPr>
          <w:spacing w:val="2"/>
          <w:cs/>
        </w:rPr>
        <w:t xml:space="preserve">ปี </w:t>
      </w:r>
      <w:r w:rsidR="00884953">
        <w:rPr>
          <w:spacing w:val="2"/>
        </w:rPr>
        <w:t>2540</w:t>
      </w:r>
      <w:r w:rsidRPr="00995E89">
        <w:rPr>
          <w:spacing w:val="2"/>
        </w:rPr>
        <w:t xml:space="preserve"> </w:t>
      </w:r>
      <w:r w:rsidRPr="00995E89">
        <w:rPr>
          <w:spacing w:val="2"/>
          <w:cs/>
        </w:rPr>
        <w:t>บริษัทได้ทำสัญญาจะซื้อจะขายที่ดินกับบริษัท โพ</w:t>
      </w:r>
      <w:proofErr w:type="spellStart"/>
      <w:r w:rsidRPr="00995E89">
        <w:rPr>
          <w:spacing w:val="2"/>
          <w:cs/>
        </w:rPr>
        <w:t>รพ็</w:t>
      </w:r>
      <w:proofErr w:type="spellEnd"/>
      <w:r w:rsidRPr="00995E89">
        <w:rPr>
          <w:spacing w:val="2"/>
          <w:cs/>
        </w:rPr>
        <w:t xml:space="preserve">อกไซด์ไทย จำกัด </w:t>
      </w:r>
      <w:r w:rsidRPr="00995E89">
        <w:rPr>
          <w:spacing w:val="2"/>
        </w:rPr>
        <w:t>(</w:t>
      </w:r>
      <w:r w:rsidRPr="00995E89">
        <w:rPr>
          <w:spacing w:val="2"/>
          <w:cs/>
        </w:rPr>
        <w:t>บริษัทย่อย</w:t>
      </w:r>
      <w:r w:rsidRPr="00995E89">
        <w:rPr>
          <w:spacing w:val="2"/>
        </w:rPr>
        <w:t xml:space="preserve">) </w:t>
      </w:r>
      <w:r w:rsidRPr="00995E89">
        <w:rPr>
          <w:spacing w:val="2"/>
          <w:cs/>
        </w:rPr>
        <w:t xml:space="preserve">ในราคา </w:t>
      </w:r>
      <w:r w:rsidR="00884953">
        <w:rPr>
          <w:spacing w:val="2"/>
          <w:lang w:val="en-US"/>
        </w:rPr>
        <w:t>47</w:t>
      </w:r>
      <w:r w:rsidR="00884953">
        <w:rPr>
          <w:lang w:val="en-US"/>
        </w:rPr>
        <w:t>7</w:t>
      </w:r>
      <w:r w:rsidRPr="00995E89">
        <w:rPr>
          <w:lang w:val="en-US"/>
        </w:rPr>
        <w:t xml:space="preserve"> </w:t>
      </w:r>
      <w:r w:rsidR="009A1EC0" w:rsidRPr="00995E89">
        <w:rPr>
          <w:lang w:val="en-US"/>
        </w:rPr>
        <w:br/>
      </w:r>
      <w:r w:rsidRPr="00995E89">
        <w:rPr>
          <w:spacing w:val="-4"/>
          <w:cs/>
          <w:lang w:val="en-US"/>
        </w:rPr>
        <w:t>ล้านบาท</w:t>
      </w:r>
      <w:r w:rsidR="00605FF7" w:rsidRPr="00995E89">
        <w:rPr>
          <w:spacing w:val="-4"/>
          <w:lang w:val="en-US"/>
        </w:rPr>
        <w:t xml:space="preserve"> </w:t>
      </w:r>
      <w:r w:rsidR="005525B0" w:rsidRPr="00995E89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884953">
        <w:rPr>
          <w:rFonts w:hint="cs"/>
          <w:spacing w:val="-4"/>
          <w:cs/>
        </w:rPr>
        <w:t>2543</w:t>
      </w:r>
      <w:r w:rsidR="005525B0" w:rsidRPr="00995E89">
        <w:rPr>
          <w:rFonts w:hint="cs"/>
          <w:spacing w:val="-4"/>
          <w:cs/>
        </w:rPr>
        <w:t xml:space="preserve"> ด้วยอัตราดอกเบี้ยร้อยละ </w:t>
      </w:r>
      <w:r w:rsidR="00884953">
        <w:rPr>
          <w:rFonts w:hint="cs"/>
          <w:spacing w:val="-4"/>
          <w:cs/>
        </w:rPr>
        <w:t>16</w:t>
      </w:r>
      <w:r w:rsidR="005525B0" w:rsidRPr="00995E89">
        <w:rPr>
          <w:rFonts w:hint="cs"/>
          <w:spacing w:val="-4"/>
          <w:cs/>
        </w:rPr>
        <w:t xml:space="preserve"> อย่างไรก็ตาม</w:t>
      </w:r>
      <w:r w:rsidR="005525B0" w:rsidRPr="00995E89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995E89">
        <w:rPr>
          <w:cs/>
        </w:rPr>
        <w:t>กำไร</w:t>
      </w:r>
      <w:r w:rsidR="00C32672" w:rsidRPr="00995E89">
        <w:rPr>
          <w:rFonts w:hint="cs"/>
          <w:cs/>
        </w:rPr>
        <w:t xml:space="preserve">รอการรับรู้จากการขายที่ดินจำนวน </w:t>
      </w:r>
      <w:r w:rsidR="00215A1E" w:rsidRPr="00995E89">
        <w:rPr>
          <w:cs/>
        </w:rPr>
        <w:br/>
      </w:r>
      <w:r w:rsidR="00884953">
        <w:rPr>
          <w:rFonts w:hint="cs"/>
          <w:cs/>
        </w:rPr>
        <w:t>40</w:t>
      </w:r>
      <w:r w:rsidR="00C32672" w:rsidRPr="00995E89">
        <w:rPr>
          <w:rFonts w:hint="cs"/>
          <w:cs/>
        </w:rPr>
        <w:t xml:space="preserve"> ล้านบาท</w:t>
      </w:r>
      <w:r w:rsidRPr="00995E89">
        <w:rPr>
          <w:cs/>
        </w:rPr>
        <w:t>และดอกเบี้ยรับ</w:t>
      </w:r>
      <w:r w:rsidR="00411D5F" w:rsidRPr="00995E89">
        <w:rPr>
          <w:rFonts w:hint="cs"/>
          <w:cs/>
        </w:rPr>
        <w:t>รอ</w:t>
      </w:r>
      <w:r w:rsidR="003133C7" w:rsidRPr="00995E89">
        <w:rPr>
          <w:rFonts w:hint="cs"/>
          <w:cs/>
        </w:rPr>
        <w:t>การ</w:t>
      </w:r>
      <w:r w:rsidR="006B5C0E" w:rsidRPr="00995E89">
        <w:rPr>
          <w:rFonts w:hint="cs"/>
          <w:cs/>
        </w:rPr>
        <w:t>รับรู้</w:t>
      </w:r>
      <w:r w:rsidR="00C32672" w:rsidRPr="00995E89">
        <w:rPr>
          <w:rFonts w:hint="cs"/>
          <w:cs/>
        </w:rPr>
        <w:t xml:space="preserve">จำนวน </w:t>
      </w:r>
      <w:r w:rsidR="00884953">
        <w:rPr>
          <w:rFonts w:hint="cs"/>
          <w:cs/>
        </w:rPr>
        <w:t>155</w:t>
      </w:r>
      <w:r w:rsidR="00C32672" w:rsidRPr="00995E89">
        <w:rPr>
          <w:rFonts w:hint="cs"/>
          <w:cs/>
        </w:rPr>
        <w:t xml:space="preserve"> ล้านบาท</w:t>
      </w:r>
      <w:r w:rsidR="008D618A" w:rsidRPr="00995E89">
        <w:t xml:space="preserve"> </w:t>
      </w:r>
      <w:r w:rsidR="008D618A" w:rsidRPr="00995E89">
        <w:rPr>
          <w:rFonts w:hint="cs"/>
          <w:cs/>
        </w:rPr>
        <w:t>และ</w:t>
      </w:r>
      <w:r w:rsidR="00DE4B27" w:rsidRPr="00995E89">
        <w:rPr>
          <w:rFonts w:hint="cs"/>
          <w:cs/>
        </w:rPr>
        <w:t>ได้หยุด</w:t>
      </w:r>
      <w:r w:rsidR="008D618A" w:rsidRPr="00995E89">
        <w:rPr>
          <w:rFonts w:hint="cs"/>
          <w:cs/>
        </w:rPr>
        <w:t>การรับรู้ดอกเบี้ย</w:t>
      </w:r>
      <w:r w:rsidR="00131F55" w:rsidRPr="00995E89">
        <w:rPr>
          <w:rFonts w:hint="cs"/>
          <w:cs/>
        </w:rPr>
        <w:t>โดย</w:t>
      </w:r>
      <w:r w:rsidR="00DE4B27" w:rsidRPr="00995E89">
        <w:rPr>
          <w:rFonts w:hint="cs"/>
          <w:cs/>
        </w:rPr>
        <w:t>รายการดังกล่าว</w:t>
      </w:r>
      <w:r w:rsidR="006B5C0E" w:rsidRPr="00995E89">
        <w:rPr>
          <w:cs/>
        </w:rPr>
        <w:t>แสดงเป็นหนี้สินไม่หมุนเวียนอื่นในงบ</w:t>
      </w:r>
      <w:r w:rsidR="006B5C0E" w:rsidRPr="00995E89">
        <w:rPr>
          <w:rFonts w:hint="cs"/>
          <w:cs/>
        </w:rPr>
        <w:t>แสดงฐานะการเงินในงบ</w:t>
      </w:r>
      <w:r w:rsidR="006B5C0E" w:rsidRPr="00995E89">
        <w:rPr>
          <w:cs/>
        </w:rPr>
        <w:t>การเงินเฉพาะกิจการ</w:t>
      </w:r>
    </w:p>
    <w:p w:rsidR="00A91158" w:rsidRPr="000F1614" w:rsidRDefault="00A91158" w:rsidP="000F1614">
      <w:pPr>
        <w:pStyle w:val="Bo-Blankline"/>
      </w:pPr>
    </w:p>
    <w:p w:rsidR="00297007" w:rsidRPr="00995E89" w:rsidRDefault="00273ECC" w:rsidP="00885B5C">
      <w:pPr>
        <w:pStyle w:val="Bo-C1Content"/>
      </w:pPr>
      <w:r w:rsidRPr="00995E89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="00F4799D" w:rsidRPr="00995E89">
        <w:rPr>
          <w:rFonts w:hint="cs"/>
          <w:cs/>
        </w:rPr>
        <w:t xml:space="preserve"> </w:t>
      </w:r>
      <w:r w:rsidRPr="00995E89">
        <w:rPr>
          <w:cs/>
        </w:rPr>
        <w:t xml:space="preserve">ในปี </w:t>
      </w:r>
      <w:r w:rsidR="00884953">
        <w:rPr>
          <w:lang w:val="en-US"/>
        </w:rPr>
        <w:t>2543</w:t>
      </w:r>
      <w:r w:rsidRPr="00995E89">
        <w:rPr>
          <w:lang w:val="en-US"/>
        </w:rPr>
        <w:t xml:space="preserve"> </w:t>
      </w:r>
      <w:r w:rsidRPr="00995E89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995E89">
        <w:rPr>
          <w:rFonts w:hint="cs"/>
          <w:cs/>
          <w:lang w:val="en-US"/>
        </w:rPr>
        <w:t xml:space="preserve"> ต่อมาในปี </w:t>
      </w:r>
      <w:r w:rsidR="00884953">
        <w:rPr>
          <w:rFonts w:hint="cs"/>
          <w:cs/>
          <w:lang w:val="en-US"/>
        </w:rPr>
        <w:t>2554</w:t>
      </w:r>
      <w:r w:rsidRPr="00995E89">
        <w:rPr>
          <w:rFonts w:hint="cs"/>
          <w:cs/>
          <w:lang w:val="en-US"/>
        </w:rPr>
        <w:t xml:space="preserve"> </w:t>
      </w:r>
      <w:r w:rsidRPr="00995E89">
        <w:rPr>
          <w:cs/>
        </w:rPr>
        <w:t>ที่ดิน</w:t>
      </w:r>
      <w:r w:rsidRPr="00995E89">
        <w:rPr>
          <w:rFonts w:hint="cs"/>
          <w:cs/>
        </w:rPr>
        <w:t>ดังกล่าว</w:t>
      </w:r>
      <w:r w:rsidRPr="00995E89">
        <w:rPr>
          <w:cs/>
        </w:rPr>
        <w:t>ได้รับการปลดจำนองจากธนาคาร</w:t>
      </w:r>
      <w:r w:rsidRPr="00995E89">
        <w:rPr>
          <w:rFonts w:hint="cs"/>
          <w:cs/>
        </w:rPr>
        <w:t xml:space="preserve">แล้ว </w:t>
      </w:r>
      <w:r w:rsidR="00FC7CAE" w:rsidRPr="00995E89">
        <w:rPr>
          <w:rFonts w:hint="cs"/>
          <w:cs/>
          <w:lang w:val="en-US"/>
        </w:rPr>
        <w:t>และ</w:t>
      </w:r>
      <w:r w:rsidR="00297007" w:rsidRPr="00995E89">
        <w:rPr>
          <w:rFonts w:hint="cs"/>
          <w:cs/>
          <w:lang w:val="en-US"/>
        </w:rPr>
        <w:t>บริษัทย่อยดังกล่าวได้ขายที่ดินบางส่วน</w:t>
      </w:r>
      <w:r w:rsidR="00FC7CAE" w:rsidRPr="00995E89">
        <w:rPr>
          <w:rFonts w:hint="cs"/>
          <w:cs/>
          <w:lang w:val="en-US"/>
        </w:rPr>
        <w:t xml:space="preserve">ที่ซื้อมาจากบริษัท </w:t>
      </w:r>
      <w:r w:rsidR="0088539C" w:rsidRPr="00995E89">
        <w:rPr>
          <w:lang w:val="en-US"/>
        </w:rPr>
        <w:br/>
      </w:r>
      <w:r w:rsidR="00FC7CAE" w:rsidRPr="00995E89">
        <w:rPr>
          <w:rFonts w:hint="cs"/>
          <w:cs/>
          <w:lang w:val="en-US"/>
        </w:rPr>
        <w:t>เพื่อนำไปชำระหนี้คืนที่เกิดจากการซื้อที่ดิน</w:t>
      </w:r>
      <w:r w:rsidR="00297007" w:rsidRPr="00995E89">
        <w:rPr>
          <w:rFonts w:hint="cs"/>
          <w:cs/>
          <w:lang w:val="en-US"/>
        </w:rPr>
        <w:t xml:space="preserve">เป็นจำนวนเงิน </w:t>
      </w:r>
      <w:r w:rsidR="00884953">
        <w:rPr>
          <w:rFonts w:hint="cs"/>
          <w:cs/>
          <w:lang w:val="en-US"/>
        </w:rPr>
        <w:t>68</w:t>
      </w:r>
      <w:r w:rsidR="00297007" w:rsidRPr="00995E89">
        <w:rPr>
          <w:rFonts w:hint="cs"/>
          <w:cs/>
          <w:lang w:val="en-US"/>
        </w:rPr>
        <w:t xml:space="preserve"> ล้านบาท</w:t>
      </w:r>
    </w:p>
    <w:p w:rsidR="00596FEF" w:rsidRPr="000F1614" w:rsidRDefault="00596FEF" w:rsidP="000F1614">
      <w:pPr>
        <w:pStyle w:val="Bo-Blankline"/>
      </w:pPr>
    </w:p>
    <w:p w:rsidR="00596FEF" w:rsidRPr="00995E89" w:rsidRDefault="00AA47E2" w:rsidP="00885B5C">
      <w:pPr>
        <w:pStyle w:val="Bo-C1Content"/>
        <w:rPr>
          <w:lang w:val="en-US"/>
        </w:rPr>
      </w:pPr>
      <w:r w:rsidRPr="00995E89">
        <w:rPr>
          <w:rFonts w:hint="cs"/>
          <w:spacing w:val="6"/>
          <w:cs/>
          <w:lang w:val="en-US"/>
        </w:rPr>
        <w:t xml:space="preserve">ณ วันที่ </w:t>
      </w:r>
      <w:r w:rsidR="00884953">
        <w:rPr>
          <w:spacing w:val="6"/>
          <w:lang w:val="en-US"/>
        </w:rPr>
        <w:t>31</w:t>
      </w:r>
      <w:r w:rsidR="00AB32A4" w:rsidRPr="00995E89">
        <w:rPr>
          <w:spacing w:val="6"/>
          <w:lang w:val="en-US"/>
        </w:rPr>
        <w:t xml:space="preserve"> </w:t>
      </w:r>
      <w:r w:rsidR="00AB32A4" w:rsidRPr="00995E89">
        <w:rPr>
          <w:rFonts w:hint="cs"/>
          <w:spacing w:val="6"/>
          <w:cs/>
          <w:lang w:val="en-US"/>
        </w:rPr>
        <w:t>ธันวาคม</w:t>
      </w:r>
      <w:r w:rsidR="00A705B0" w:rsidRPr="00995E89">
        <w:rPr>
          <w:rFonts w:hint="cs"/>
          <w:spacing w:val="6"/>
          <w:cs/>
          <w:lang w:val="en-US"/>
        </w:rPr>
        <w:t xml:space="preserve"> </w:t>
      </w:r>
      <w:r w:rsidR="00884953">
        <w:rPr>
          <w:rFonts w:hint="cs"/>
          <w:spacing w:val="6"/>
          <w:cs/>
          <w:lang w:val="en-US"/>
        </w:rPr>
        <w:t>25</w:t>
      </w:r>
      <w:r w:rsidR="00884953">
        <w:rPr>
          <w:spacing w:val="6"/>
          <w:lang w:val="en-US"/>
        </w:rPr>
        <w:t>60</w:t>
      </w:r>
      <w:r w:rsidR="00596FEF" w:rsidRPr="00995E89">
        <w:rPr>
          <w:rFonts w:hint="cs"/>
          <w:spacing w:val="6"/>
          <w:cs/>
          <w:lang w:val="en-US"/>
        </w:rPr>
        <w:t xml:space="preserve"> </w:t>
      </w:r>
      <w:r w:rsidR="000C022C" w:rsidRPr="00995E89">
        <w:rPr>
          <w:rFonts w:hint="cs"/>
          <w:spacing w:val="6"/>
          <w:cs/>
          <w:lang w:val="en-US"/>
        </w:rPr>
        <w:t>บริษัทมี</w:t>
      </w:r>
      <w:r w:rsidR="00596FEF" w:rsidRPr="00995E89">
        <w:rPr>
          <w:rFonts w:hint="cs"/>
          <w:spacing w:val="6"/>
          <w:cs/>
          <w:lang w:val="en-US"/>
        </w:rPr>
        <w:t>ลูกหนี้บริษัทย่อยที่เกิดจากการซื้อขายที่ดินดังกล่าว</w:t>
      </w:r>
      <w:r w:rsidR="00411D5F" w:rsidRPr="00995E89">
        <w:rPr>
          <w:rFonts w:hint="cs"/>
          <w:spacing w:val="6"/>
          <w:cs/>
          <w:lang w:val="en-US"/>
        </w:rPr>
        <w:t xml:space="preserve">มียอดคงเหลือจำนวน </w:t>
      </w:r>
      <w:r w:rsidR="00884953">
        <w:rPr>
          <w:spacing w:val="6"/>
          <w:lang w:val="en-US"/>
        </w:rPr>
        <w:t>422</w:t>
      </w:r>
      <w:r w:rsidR="00411D5F" w:rsidRPr="00995E89">
        <w:rPr>
          <w:rFonts w:hint="cs"/>
          <w:spacing w:val="6"/>
          <w:cs/>
          <w:lang w:val="en-US"/>
        </w:rPr>
        <w:t xml:space="preserve"> ล้านบาท</w:t>
      </w:r>
      <w:r w:rsidR="00411D5F" w:rsidRPr="00995E89">
        <w:rPr>
          <w:rFonts w:hint="cs"/>
          <w:cs/>
          <w:lang w:val="en-US"/>
        </w:rPr>
        <w:t xml:space="preserve"> และกำไร</w:t>
      </w:r>
      <w:r w:rsidR="003E3AD7" w:rsidRPr="00995E89">
        <w:rPr>
          <w:rFonts w:hint="cs"/>
          <w:cs/>
          <w:lang w:val="en-US"/>
        </w:rPr>
        <w:t>จากการขายรอรับรู้</w:t>
      </w:r>
      <w:r w:rsidR="00411D5F" w:rsidRPr="00995E89">
        <w:rPr>
          <w:rFonts w:hint="cs"/>
          <w:cs/>
          <w:lang w:val="en-US"/>
        </w:rPr>
        <w:t xml:space="preserve">มียอดคงเหลือจำนวน </w:t>
      </w:r>
      <w:r w:rsidR="00884953">
        <w:rPr>
          <w:rFonts w:hint="cs"/>
          <w:cs/>
          <w:lang w:val="en-US"/>
        </w:rPr>
        <w:t>35</w:t>
      </w:r>
      <w:r w:rsidR="003E3AD7" w:rsidRPr="00995E89">
        <w:rPr>
          <w:rFonts w:hint="cs"/>
          <w:cs/>
          <w:lang w:val="en-US"/>
        </w:rPr>
        <w:t xml:space="preserve"> ล้านบาท และดอกเบี้ยรับรอรับรู้</w:t>
      </w:r>
      <w:r w:rsidR="00411D5F" w:rsidRPr="00995E89">
        <w:rPr>
          <w:rFonts w:hint="cs"/>
          <w:cs/>
          <w:lang w:val="en-US"/>
        </w:rPr>
        <w:t xml:space="preserve"> </w:t>
      </w:r>
      <w:r w:rsidR="00884953">
        <w:rPr>
          <w:rFonts w:hint="cs"/>
          <w:cs/>
          <w:lang w:val="en-US"/>
        </w:rPr>
        <w:t>134</w:t>
      </w:r>
      <w:r w:rsidR="003E3AD7" w:rsidRPr="00995E89">
        <w:rPr>
          <w:rFonts w:hint="cs"/>
          <w:cs/>
          <w:lang w:val="en-US"/>
        </w:rPr>
        <w:t xml:space="preserve"> ล้านบาท </w:t>
      </w:r>
      <w:r w:rsidR="00EA5BB7" w:rsidRPr="00995E89">
        <w:rPr>
          <w:rFonts w:hint="cs"/>
          <w:cs/>
          <w:lang w:val="en-US"/>
        </w:rPr>
        <w:t>ได้</w:t>
      </w:r>
      <w:r w:rsidR="00A87965" w:rsidRPr="00995E89">
        <w:rPr>
          <w:rFonts w:hint="cs"/>
          <w:cs/>
          <w:lang w:val="en-US"/>
        </w:rPr>
        <w:t>แสดงในงบแสดงฐานะการเงินในงบการเงินเฉพาะกิจการ</w:t>
      </w:r>
    </w:p>
    <w:p w:rsidR="00EE7685" w:rsidRDefault="00EE7685" w:rsidP="000F1614">
      <w:pPr>
        <w:pStyle w:val="Bo-Blankline"/>
        <w:rPr>
          <w:lang w:val="en-US"/>
        </w:rPr>
      </w:pPr>
    </w:p>
    <w:p w:rsidR="00710A40" w:rsidRDefault="00710A40"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E5426E" w:rsidRPr="00970BCB" w:rsidTr="000F1614">
        <w:trPr>
          <w:tblHeader/>
        </w:trPr>
        <w:tc>
          <w:tcPr>
            <w:tcW w:w="3931" w:type="dxa"/>
          </w:tcPr>
          <w:p w:rsidR="00E5426E" w:rsidRPr="00E465E5" w:rsidRDefault="000744A1" w:rsidP="0091135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lastRenderedPageBreak/>
              <w:br w:type="page"/>
            </w:r>
            <w:r w:rsidR="00E542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E542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542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E542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05" w:type="dxa"/>
            <w:gridSpan w:val="3"/>
          </w:tcPr>
          <w:p w:rsidR="00E5426E" w:rsidRPr="00970BCB" w:rsidRDefault="00E5426E" w:rsidP="00E5426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5426E" w:rsidRPr="00970BCB" w:rsidRDefault="00E5426E" w:rsidP="00E5426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E5426E" w:rsidRPr="00970BCB" w:rsidRDefault="00E5426E" w:rsidP="00E5426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DC0" w:rsidRPr="00970BCB" w:rsidTr="000F1614">
        <w:trPr>
          <w:tblHeader/>
        </w:trPr>
        <w:tc>
          <w:tcPr>
            <w:tcW w:w="3931" w:type="dxa"/>
          </w:tcPr>
          <w:p w:rsidR="00050DC0" w:rsidRPr="00970BCB" w:rsidRDefault="00050DC0" w:rsidP="00050DC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0DC0" w:rsidRPr="00970BCB" w:rsidRDefault="00884953" w:rsidP="00050DC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50DC0" w:rsidRPr="00970BCB" w:rsidRDefault="00050DC0" w:rsidP="00050DC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50DC0" w:rsidRPr="00970BCB" w:rsidRDefault="00884953" w:rsidP="00050DC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050DC0" w:rsidRPr="00970BCB" w:rsidRDefault="00050DC0" w:rsidP="00050DC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50DC0" w:rsidRPr="00970BCB" w:rsidRDefault="00884953" w:rsidP="00050DC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50DC0" w:rsidRPr="00970BCB" w:rsidRDefault="00050DC0" w:rsidP="00050DC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50DC0" w:rsidRPr="00970BCB" w:rsidRDefault="00884953" w:rsidP="00050DC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50DC0" w:rsidRPr="00970BCB" w:rsidTr="000F1614">
        <w:trPr>
          <w:tblHeader/>
        </w:trPr>
        <w:tc>
          <w:tcPr>
            <w:tcW w:w="3931" w:type="dxa"/>
          </w:tcPr>
          <w:p w:rsidR="00050DC0" w:rsidRPr="00970BCB" w:rsidRDefault="00050DC0" w:rsidP="00050DC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050DC0" w:rsidRPr="00970BCB" w:rsidRDefault="00050DC0" w:rsidP="00050DC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50DC0" w:rsidRPr="00970BCB" w:rsidTr="000F1614">
        <w:tc>
          <w:tcPr>
            <w:tcW w:w="3931" w:type="dxa"/>
          </w:tcPr>
          <w:p w:rsidR="00050DC0" w:rsidRDefault="00050DC0" w:rsidP="00050DC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050DC0" w:rsidRPr="00970BCB" w:rsidRDefault="00050DC0" w:rsidP="00050D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0DC0" w:rsidRPr="00970BCB" w:rsidRDefault="00050DC0" w:rsidP="00050DC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50DC0" w:rsidRPr="00970BCB" w:rsidRDefault="00050DC0" w:rsidP="00050DC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0DC0" w:rsidRPr="00970BCB" w:rsidRDefault="00050DC0" w:rsidP="00050DC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50DC0" w:rsidRPr="00603198" w:rsidRDefault="00050DC0" w:rsidP="0060319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50DC0" w:rsidRPr="00970BCB" w:rsidRDefault="00050DC0" w:rsidP="00050DC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50DC0" w:rsidRPr="00603198" w:rsidRDefault="00050DC0" w:rsidP="00603198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74B5" w:rsidRPr="00970BCB" w:rsidTr="000F1614">
        <w:tc>
          <w:tcPr>
            <w:tcW w:w="3931" w:type="dxa"/>
            <w:vAlign w:val="bottom"/>
          </w:tcPr>
          <w:p w:rsidR="009074B5" w:rsidRDefault="009074B5" w:rsidP="009074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เพาเวอร์ 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A91158" w:rsidRDefault="00C55C5B" w:rsidP="009074B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8,949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A91158" w:rsidRDefault="00884953" w:rsidP="009074B5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074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</w:tr>
      <w:tr w:rsidR="009074B5" w:rsidRPr="00970BCB" w:rsidTr="000F1614">
        <w:tc>
          <w:tcPr>
            <w:tcW w:w="3931" w:type="dxa"/>
            <w:vAlign w:val="bottom"/>
          </w:tcPr>
          <w:p w:rsidR="009074B5" w:rsidRDefault="009074B5" w:rsidP="009074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A91158" w:rsidRDefault="00C55C5B" w:rsidP="009074B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658,669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A91158" w:rsidRDefault="00884953" w:rsidP="009074B5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782</w:t>
            </w:r>
            <w:r w:rsidR="009074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</w:p>
        </w:tc>
      </w:tr>
      <w:tr w:rsidR="009074B5" w:rsidRPr="00970BCB" w:rsidTr="000F1614">
        <w:tc>
          <w:tcPr>
            <w:tcW w:w="3931" w:type="dxa"/>
            <w:vAlign w:val="bottom"/>
          </w:tcPr>
          <w:p w:rsidR="009074B5" w:rsidRPr="00C02840" w:rsidRDefault="009074B5" w:rsidP="009074B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ชีวะอินทรีย์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A91158" w:rsidRDefault="00C55C5B" w:rsidP="009074B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A91158" w:rsidRDefault="00884953" w:rsidP="009074B5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  <w:tr w:rsidR="009074B5" w:rsidRPr="00970BCB" w:rsidTr="000F1614">
        <w:tc>
          <w:tcPr>
            <w:tcW w:w="3931" w:type="dxa"/>
          </w:tcPr>
          <w:p w:rsidR="009074B5" w:rsidRDefault="009074B5" w:rsidP="009074B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ไนเตรทไทย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710A40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A91158" w:rsidRDefault="00C55C5B" w:rsidP="009074B5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6,051</w:t>
            </w:r>
          </w:p>
        </w:tc>
        <w:tc>
          <w:tcPr>
            <w:tcW w:w="236" w:type="dxa"/>
          </w:tcPr>
          <w:p w:rsidR="009074B5" w:rsidRPr="00970BCB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074B5" w:rsidRPr="00A91158" w:rsidRDefault="00884953" w:rsidP="009074B5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074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</w:p>
        </w:tc>
      </w:tr>
      <w:tr w:rsidR="00603198" w:rsidRPr="00970BCB" w:rsidTr="000F1614">
        <w:tc>
          <w:tcPr>
            <w:tcW w:w="3931" w:type="dxa"/>
          </w:tcPr>
          <w:p w:rsidR="00603198" w:rsidRDefault="00603198" w:rsidP="006031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:rsidR="00603198" w:rsidRPr="00A91158" w:rsidRDefault="00603198" w:rsidP="006031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3198" w:rsidRPr="00970BCB" w:rsidRDefault="00603198" w:rsidP="0060319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03198" w:rsidRPr="00A91158" w:rsidRDefault="00603198" w:rsidP="0060319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3198" w:rsidRPr="00970BCB" w:rsidRDefault="00603198" w:rsidP="0060319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03198" w:rsidRPr="00A91158" w:rsidRDefault="00603198" w:rsidP="0060319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3198" w:rsidRPr="00970BCB" w:rsidRDefault="00603198" w:rsidP="0060319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03198" w:rsidRPr="00A91158" w:rsidRDefault="00603198" w:rsidP="00603198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3198" w:rsidRPr="00970BCB" w:rsidTr="000F1614">
        <w:tc>
          <w:tcPr>
            <w:tcW w:w="3931" w:type="dxa"/>
          </w:tcPr>
          <w:p w:rsidR="00603198" w:rsidRDefault="00603198" w:rsidP="0060319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สหธัญ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603198" w:rsidRPr="003661E3" w:rsidRDefault="00C55C5B" w:rsidP="006031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1,421</w:t>
            </w:r>
          </w:p>
        </w:tc>
        <w:tc>
          <w:tcPr>
            <w:tcW w:w="236" w:type="dxa"/>
          </w:tcPr>
          <w:p w:rsidR="00603198" w:rsidRPr="00970BCB" w:rsidRDefault="00603198" w:rsidP="0060319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03198" w:rsidRPr="003661E3" w:rsidRDefault="00884953" w:rsidP="0060319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236" w:type="dxa"/>
          </w:tcPr>
          <w:p w:rsidR="00603198" w:rsidRPr="00970BCB" w:rsidRDefault="00603198" w:rsidP="0060319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03198" w:rsidRPr="00A91158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03198" w:rsidRPr="00970BCB" w:rsidRDefault="00603198" w:rsidP="0060319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03198" w:rsidRPr="00A91158" w:rsidRDefault="00884953" w:rsidP="00D15CB9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03198" w:rsidRPr="00970BCB" w:rsidTr="000F1614">
        <w:tc>
          <w:tcPr>
            <w:tcW w:w="3931" w:type="dxa"/>
          </w:tcPr>
          <w:p w:rsidR="00603198" w:rsidRDefault="00603198" w:rsidP="0060319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</w:tcPr>
          <w:p w:rsidR="00603198" w:rsidRPr="003661E3" w:rsidRDefault="00C55C5B" w:rsidP="0060319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65,216</w:t>
            </w:r>
          </w:p>
        </w:tc>
        <w:tc>
          <w:tcPr>
            <w:tcW w:w="236" w:type="dxa"/>
          </w:tcPr>
          <w:p w:rsidR="00603198" w:rsidRPr="00970BCB" w:rsidRDefault="00603198" w:rsidP="0060319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03198" w:rsidRPr="003661E3" w:rsidRDefault="00884953" w:rsidP="0060319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60319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36" w:type="dxa"/>
          </w:tcPr>
          <w:p w:rsidR="00603198" w:rsidRPr="00970BCB" w:rsidRDefault="00603198" w:rsidP="0060319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03198" w:rsidRPr="003661E3" w:rsidRDefault="00C55C5B" w:rsidP="00D15CB9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65,041</w:t>
            </w:r>
          </w:p>
        </w:tc>
        <w:tc>
          <w:tcPr>
            <w:tcW w:w="236" w:type="dxa"/>
          </w:tcPr>
          <w:p w:rsidR="00603198" w:rsidRPr="00970BCB" w:rsidRDefault="00603198" w:rsidP="0060319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03198" w:rsidRPr="00A91158" w:rsidRDefault="00884953" w:rsidP="00603198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60319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</w:tr>
      <w:tr w:rsidR="00C55C5B" w:rsidRPr="00970BCB" w:rsidTr="000F1614">
        <w:tc>
          <w:tcPr>
            <w:tcW w:w="3931" w:type="dxa"/>
          </w:tcPr>
          <w:p w:rsidR="00C55C5B" w:rsidRDefault="00C55C5B" w:rsidP="00C55C5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โปรดักส์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C55C5B" w:rsidRPr="003661E3" w:rsidRDefault="00C55C5B" w:rsidP="00C55C5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97,700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3661E3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71,890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3661E3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92,436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A91158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66,982</w:t>
            </w:r>
          </w:p>
        </w:tc>
      </w:tr>
      <w:tr w:rsidR="00C55C5B" w:rsidRPr="00970BCB" w:rsidTr="000F1614">
        <w:tc>
          <w:tcPr>
            <w:tcW w:w="3931" w:type="dxa"/>
            <w:vAlign w:val="bottom"/>
          </w:tcPr>
          <w:p w:rsidR="00C55C5B" w:rsidRPr="00AD37E5" w:rsidRDefault="00C55C5B" w:rsidP="00C55C5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55C5B" w:rsidRPr="00603198" w:rsidRDefault="00C55C5B" w:rsidP="00C55C5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164,337</w:t>
            </w:r>
          </w:p>
        </w:tc>
        <w:tc>
          <w:tcPr>
            <w:tcW w:w="236" w:type="dxa"/>
          </w:tcPr>
          <w:p w:rsidR="00C55C5B" w:rsidRPr="00603198" w:rsidRDefault="00C55C5B" w:rsidP="00C55C5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55C5B" w:rsidRPr="00603198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</w:t>
            </w:r>
            <w:r w:rsidRPr="006031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</w:tcPr>
          <w:p w:rsidR="00C55C5B" w:rsidRPr="00603198" w:rsidRDefault="00C55C5B" w:rsidP="00C55C5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55C5B" w:rsidRPr="00603198" w:rsidRDefault="00C55C5B" w:rsidP="00C55C5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831,416</w:t>
            </w:r>
          </w:p>
        </w:tc>
        <w:tc>
          <w:tcPr>
            <w:tcW w:w="236" w:type="dxa"/>
          </w:tcPr>
          <w:p w:rsidR="00C55C5B" w:rsidRPr="00603198" w:rsidRDefault="00C55C5B" w:rsidP="00C55C5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55C5B" w:rsidRPr="00603198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Pr="006031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971</w:t>
            </w:r>
          </w:p>
        </w:tc>
      </w:tr>
    </w:tbl>
    <w:p w:rsidR="000744A1" w:rsidRDefault="000744A1" w:rsidP="005C5A8B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810"/>
        <w:gridCol w:w="727"/>
        <w:gridCol w:w="990"/>
        <w:gridCol w:w="270"/>
        <w:gridCol w:w="990"/>
        <w:gridCol w:w="270"/>
        <w:gridCol w:w="990"/>
        <w:gridCol w:w="270"/>
        <w:gridCol w:w="1026"/>
      </w:tblGrid>
      <w:tr w:rsidR="00F15002" w:rsidRPr="00D50F7B" w:rsidTr="00F15002">
        <w:trPr>
          <w:trHeight w:val="240"/>
        </w:trPr>
        <w:tc>
          <w:tcPr>
            <w:tcW w:w="2837" w:type="dxa"/>
            <w:tcBorders>
              <w:top w:val="nil"/>
              <w:bottom w:val="nil"/>
            </w:tcBorders>
            <w:vAlign w:val="bottom"/>
          </w:tcPr>
          <w:p w:rsidR="00F15002" w:rsidRPr="00D50F7B" w:rsidRDefault="00F15002" w:rsidP="00F77CB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>
              <w:br w:type="page"/>
            </w:r>
            <w:r w:rsidRPr="00D50F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</w:t>
            </w:r>
            <w:r w:rsidRPr="00D50F7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จากกิจการ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F15002" w:rsidRPr="00D50F7B" w:rsidRDefault="00F15002" w:rsidP="00F77C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F15002" w:rsidRPr="00D50F7B" w:rsidRDefault="00F15002" w:rsidP="00F77CB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15002" w:rsidRPr="00D50F7B" w:rsidRDefault="00F15002" w:rsidP="00F77CB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:rsidR="00F15002" w:rsidRPr="00D50F7B" w:rsidRDefault="00F15002" w:rsidP="00F77CB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5002" w:rsidRPr="00D50F7B" w:rsidTr="00F15002">
        <w:trPr>
          <w:trHeight w:val="240"/>
        </w:trPr>
        <w:tc>
          <w:tcPr>
            <w:tcW w:w="2837" w:type="dxa"/>
            <w:tcBorders>
              <w:top w:val="nil"/>
            </w:tcBorders>
          </w:tcPr>
          <w:p w:rsidR="00F15002" w:rsidRPr="00D50F7B" w:rsidRDefault="00F15002" w:rsidP="00F77CB8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tcBorders>
              <w:top w:val="nil"/>
            </w:tcBorders>
          </w:tcPr>
          <w:p w:rsidR="00F15002" w:rsidRPr="00D50F7B" w:rsidRDefault="00884953" w:rsidP="00F77C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727" w:type="dxa"/>
            <w:tcBorders>
              <w:top w:val="nil"/>
            </w:tcBorders>
          </w:tcPr>
          <w:p w:rsidR="00F15002" w:rsidRPr="00D50F7B" w:rsidRDefault="00884953" w:rsidP="00F77C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15002" w:rsidRPr="00D50F7B" w:rsidRDefault="00884953" w:rsidP="00F77C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15002" w:rsidRPr="00D50F7B" w:rsidRDefault="00F15002" w:rsidP="00F77C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15002" w:rsidRPr="00D50F7B" w:rsidRDefault="00884953" w:rsidP="00F77C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15002" w:rsidRPr="00D50F7B" w:rsidRDefault="00F15002" w:rsidP="00F77C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15002" w:rsidRPr="00D50F7B" w:rsidRDefault="00884953" w:rsidP="00F77C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15002" w:rsidRPr="00D50F7B" w:rsidRDefault="00F15002" w:rsidP="00F77C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15002" w:rsidRPr="00D50F7B" w:rsidRDefault="00884953" w:rsidP="00F77C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F15002" w:rsidRPr="00D50F7B" w:rsidTr="00F15002">
        <w:trPr>
          <w:trHeight w:val="240"/>
        </w:trPr>
        <w:tc>
          <w:tcPr>
            <w:tcW w:w="2837" w:type="dxa"/>
          </w:tcPr>
          <w:p w:rsidR="00F15002" w:rsidRPr="00D50F7B" w:rsidRDefault="00F15002" w:rsidP="00F77CB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7" w:type="dxa"/>
            <w:gridSpan w:val="2"/>
          </w:tcPr>
          <w:p w:rsidR="00F15002" w:rsidRPr="00D50F7B" w:rsidRDefault="00F15002" w:rsidP="00F77CB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806" w:type="dxa"/>
            <w:gridSpan w:val="7"/>
            <w:tcBorders>
              <w:top w:val="nil"/>
              <w:bottom w:val="nil"/>
            </w:tcBorders>
          </w:tcPr>
          <w:p w:rsidR="00F15002" w:rsidRPr="00D50F7B" w:rsidRDefault="00F15002" w:rsidP="00F77C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D50F7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D50F7B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F15002" w:rsidRPr="00D50F7B" w:rsidTr="00F15002">
        <w:trPr>
          <w:trHeight w:val="247"/>
        </w:trPr>
        <w:tc>
          <w:tcPr>
            <w:tcW w:w="2837" w:type="dxa"/>
            <w:tcBorders>
              <w:top w:val="nil"/>
            </w:tcBorders>
          </w:tcPr>
          <w:p w:rsidR="00F15002" w:rsidRPr="00D50F7B" w:rsidRDefault="00F15002" w:rsidP="00F77CB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:rsidR="00F15002" w:rsidRPr="00D50F7B" w:rsidRDefault="00F15002" w:rsidP="00F77CB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F15002" w:rsidRPr="00D50F7B" w:rsidRDefault="00F15002" w:rsidP="00F77CB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F15002" w:rsidRPr="00D50F7B" w:rsidRDefault="00F15002" w:rsidP="00F77CB8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15002" w:rsidRPr="00D50F7B" w:rsidRDefault="00F15002" w:rsidP="00F77CB8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F15002" w:rsidRPr="00D50F7B" w:rsidRDefault="00F15002" w:rsidP="00F77CB8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15002" w:rsidRPr="00D50F7B" w:rsidRDefault="00F15002" w:rsidP="00F77CB8">
            <w:pPr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F15002" w:rsidRPr="00D50F7B" w:rsidRDefault="00F15002" w:rsidP="00F77CB8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15002" w:rsidRPr="00D50F7B" w:rsidRDefault="00F15002" w:rsidP="00F77CB8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F15002" w:rsidRPr="00D50F7B" w:rsidRDefault="00F15002" w:rsidP="00F77CB8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E0FBD" w:rsidRPr="00D50F7B" w:rsidTr="00F145FD">
        <w:tc>
          <w:tcPr>
            <w:tcW w:w="2837" w:type="dxa"/>
          </w:tcPr>
          <w:p w:rsidR="006E0FBD" w:rsidRPr="00D50F7B" w:rsidRDefault="006E0FBD" w:rsidP="006E0FBD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ไนเตรทไทย</w:t>
            </w:r>
            <w:r w:rsidRPr="00D50F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810" w:type="dxa"/>
            <w:shd w:val="clear" w:color="auto" w:fill="auto"/>
          </w:tcPr>
          <w:p w:rsidR="006E0FBD" w:rsidRPr="00D50F7B" w:rsidRDefault="006E0FBD" w:rsidP="006E0FBD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D50F7B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7" w:type="dxa"/>
            <w:shd w:val="clear" w:color="auto" w:fill="auto"/>
          </w:tcPr>
          <w:p w:rsidR="006E0FBD" w:rsidRPr="00AE311C" w:rsidRDefault="006E0FBD" w:rsidP="006E0FBD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E0FBD" w:rsidRPr="00D50F7B" w:rsidRDefault="006E0FBD" w:rsidP="006E0FB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E0FBD" w:rsidRPr="00D50F7B" w:rsidRDefault="006E0FBD" w:rsidP="006E0FBD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E0FBD" w:rsidRPr="00D50F7B" w:rsidRDefault="006E0FBD" w:rsidP="006E0FB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E0FBD" w:rsidRPr="00D50F7B" w:rsidRDefault="006E0FBD" w:rsidP="006E0FBD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E0FBD" w:rsidRPr="00D50F7B" w:rsidRDefault="006E0FBD" w:rsidP="006E0FBD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320,000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6E0FBD" w:rsidRPr="00D50F7B" w:rsidRDefault="006E0FBD" w:rsidP="006E0FBD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E0FBD" w:rsidRPr="00D50F7B" w:rsidRDefault="006E0FBD" w:rsidP="006E0FB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23A97" w:rsidRPr="00D50F7B" w:rsidTr="006E0FBD">
        <w:tc>
          <w:tcPr>
            <w:tcW w:w="2837" w:type="dxa"/>
          </w:tcPr>
          <w:p w:rsidR="00823A97" w:rsidRPr="00D50F7B" w:rsidRDefault="00823A97" w:rsidP="00823A9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โรงกลั่นน้ำมันทีพีไอ 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1997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823A97" w:rsidRDefault="00823A97" w:rsidP="00823A97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3A97" w:rsidRPr="00D50F7B" w:rsidRDefault="00823A97" w:rsidP="00823A97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3A97" w:rsidRDefault="00823A97" w:rsidP="00823A97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23A97" w:rsidRPr="00D50F7B" w:rsidTr="006E0FBD">
        <w:tc>
          <w:tcPr>
            <w:tcW w:w="2837" w:type="dxa"/>
          </w:tcPr>
          <w:p w:rsidR="00823A97" w:rsidRDefault="00823A97" w:rsidP="00823A97">
            <w:pPr>
              <w:tabs>
                <w:tab w:val="left" w:pos="720"/>
              </w:tabs>
              <w:spacing w:line="240" w:lineRule="auto"/>
              <w:ind w:right="-108" w:firstLine="31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823A97" w:rsidRPr="00AE311C" w:rsidRDefault="00823A97" w:rsidP="00823A97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MLR-1.5</w:t>
            </w:r>
          </w:p>
        </w:tc>
        <w:tc>
          <w:tcPr>
            <w:tcW w:w="727" w:type="dxa"/>
            <w:shd w:val="clear" w:color="auto" w:fill="auto"/>
            <w:vAlign w:val="bottom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3A97" w:rsidRPr="00D50F7B" w:rsidRDefault="00823A97" w:rsidP="00823A97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3A97" w:rsidRDefault="00823A97" w:rsidP="00823A97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23A97" w:rsidRPr="00D50F7B" w:rsidTr="00C55C5B">
        <w:tc>
          <w:tcPr>
            <w:tcW w:w="2837" w:type="dxa"/>
          </w:tcPr>
          <w:p w:rsidR="00823A97" w:rsidRPr="00D50F7B" w:rsidRDefault="00823A97" w:rsidP="00823A9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3A97" w:rsidRPr="00D50F7B" w:rsidRDefault="00823A97" w:rsidP="00823A97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375,000</w:t>
            </w:r>
          </w:p>
        </w:tc>
        <w:tc>
          <w:tcPr>
            <w:tcW w:w="270" w:type="dxa"/>
            <w:shd w:val="clear" w:color="auto" w:fill="auto"/>
          </w:tcPr>
          <w:p w:rsidR="00823A97" w:rsidRPr="00D50F7B" w:rsidRDefault="00823A97" w:rsidP="00823A97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23A97" w:rsidRPr="00D50F7B" w:rsidTr="00C55C5B">
        <w:trPr>
          <w:trHeight w:val="80"/>
        </w:trPr>
        <w:tc>
          <w:tcPr>
            <w:tcW w:w="2837" w:type="dxa"/>
          </w:tcPr>
          <w:p w:rsidR="00823A97" w:rsidRPr="00D50F7B" w:rsidRDefault="00823A97" w:rsidP="00823A9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810" w:type="dxa"/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3A97" w:rsidRPr="00D50F7B" w:rsidRDefault="00823A97" w:rsidP="00823A97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627</w:t>
            </w:r>
          </w:p>
        </w:tc>
        <w:tc>
          <w:tcPr>
            <w:tcW w:w="270" w:type="dxa"/>
            <w:shd w:val="clear" w:color="auto" w:fill="auto"/>
          </w:tcPr>
          <w:p w:rsidR="00823A97" w:rsidRPr="00D50F7B" w:rsidRDefault="00823A97" w:rsidP="00823A97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23A97" w:rsidRPr="00420DA6" w:rsidTr="00C55C5B">
        <w:tc>
          <w:tcPr>
            <w:tcW w:w="2837" w:type="dxa"/>
            <w:tcBorders>
              <w:bottom w:val="nil"/>
            </w:tcBorders>
          </w:tcPr>
          <w:p w:rsidR="00823A97" w:rsidRPr="00D50F7B" w:rsidRDefault="00823A97" w:rsidP="00823A9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:rsidR="00823A97" w:rsidRPr="00D50F7B" w:rsidRDefault="00823A97" w:rsidP="00823A9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bottom w:val="nil"/>
            </w:tcBorders>
            <w:shd w:val="clear" w:color="auto" w:fill="auto"/>
          </w:tcPr>
          <w:p w:rsidR="00823A97" w:rsidRPr="00D50F7B" w:rsidRDefault="00823A97" w:rsidP="00823A9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23A97" w:rsidRPr="00D50F7B" w:rsidRDefault="00823A97" w:rsidP="00823A97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3A97" w:rsidRPr="00D50F7B" w:rsidRDefault="00823A97" w:rsidP="00823A97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375,627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23A97" w:rsidRPr="00D50F7B" w:rsidRDefault="00823A97" w:rsidP="00823A97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3A97" w:rsidRPr="00420DA6" w:rsidRDefault="00823A97" w:rsidP="00823A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:rsidR="00F15002" w:rsidRDefault="00F15002" w:rsidP="005C5A8B">
      <w:pPr>
        <w:rPr>
          <w:rFonts w:ascii="Angsana New" w:hAnsi="Angsana New"/>
          <w:sz w:val="20"/>
          <w:szCs w:val="20"/>
        </w:rPr>
      </w:pPr>
    </w:p>
    <w:p w:rsidR="00F15002" w:rsidRDefault="00F15002" w:rsidP="00F15002">
      <w:pPr>
        <w:pStyle w:val="Bo-C1Content"/>
      </w:pPr>
      <w:r w:rsidRPr="00D50F7B">
        <w:rPr>
          <w:rFonts w:hint="cs"/>
          <w:cs/>
        </w:rPr>
        <w:t xml:space="preserve">ณ วันที่ </w:t>
      </w:r>
      <w:r w:rsidR="00884953">
        <w:rPr>
          <w:lang w:val="en-US"/>
        </w:rPr>
        <w:t>31</w:t>
      </w:r>
      <w:r>
        <w:rPr>
          <w:rFonts w:hint="cs"/>
          <w:cs/>
          <w:lang w:val="en-US"/>
        </w:rPr>
        <w:t xml:space="preserve"> ธันวาคม</w:t>
      </w:r>
      <w:r>
        <w:rPr>
          <w:lang w:val="en-US"/>
        </w:rPr>
        <w:t xml:space="preserve"> </w:t>
      </w:r>
      <w:r w:rsidR="00884953">
        <w:rPr>
          <w:lang w:val="en-US"/>
        </w:rPr>
        <w:t>2560</w:t>
      </w:r>
      <w:r>
        <w:rPr>
          <w:lang w:val="en-US"/>
        </w:rPr>
        <w:t xml:space="preserve"> </w:t>
      </w:r>
      <w:r w:rsidRPr="00D50F7B">
        <w:rPr>
          <w:rFonts w:hint="cs"/>
          <w:cs/>
        </w:rPr>
        <w:t>เงินกู้ยืมระยะสั้นจากกิจการที่เกี่ยวข้องกันทั้งหมดเป็นตั๋วสัญญาใช้เงิน โดยมีกำหนดชำระคืนเมื่อทวงถาม</w:t>
      </w:r>
    </w:p>
    <w:p w:rsidR="00F15002" w:rsidRPr="00B14A5A" w:rsidRDefault="00F15002" w:rsidP="005C5A8B">
      <w:pPr>
        <w:rPr>
          <w:rFonts w:ascii="Angsana New" w:hAnsi="Angsana New"/>
          <w:sz w:val="20"/>
          <w:szCs w:val="20"/>
        </w:rPr>
      </w:pPr>
    </w:p>
    <w:p w:rsidR="00F15002" w:rsidRDefault="00F15002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0744A1" w:rsidRPr="00DB7E28" w:rsidRDefault="000744A1" w:rsidP="000744A1">
      <w:pPr>
        <w:pStyle w:val="Bo-C1Content"/>
        <w:rPr>
          <w:lang w:val="en-US"/>
        </w:rPr>
      </w:pPr>
      <w:r w:rsidRPr="003445BE">
        <w:rPr>
          <w:cs/>
        </w:rPr>
        <w:lastRenderedPageBreak/>
        <w:t>รายการเคลื่อนไหวของเงินกู้ยืม</w:t>
      </w:r>
      <w:r>
        <w:rPr>
          <w:rFonts w:hint="cs"/>
          <w:cs/>
        </w:rPr>
        <w:t>ระยะสั้นจาก</w:t>
      </w:r>
      <w:r w:rsidRPr="003445BE">
        <w:rPr>
          <w:cs/>
        </w:rPr>
        <w:t>กิจการที่เกี่ยวข้องกันสำหรับ</w:t>
      </w:r>
      <w:r>
        <w:rPr>
          <w:rFonts w:hint="cs"/>
          <w:cs/>
        </w:rPr>
        <w:t>ปี</w:t>
      </w:r>
      <w:r w:rsidRPr="003445BE">
        <w:rPr>
          <w:rFonts w:hint="cs"/>
          <w:cs/>
        </w:rPr>
        <w:t xml:space="preserve">สิ้นสุดวันที่ </w:t>
      </w:r>
      <w:r w:rsidR="00884953">
        <w:rPr>
          <w:cs/>
        </w:rPr>
        <w:t>3</w:t>
      </w:r>
      <w:r w:rsidR="00884953">
        <w:rPr>
          <w:lang w:val="en-US"/>
        </w:rPr>
        <w:t>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ธันวาคม</w:t>
      </w:r>
      <w:r w:rsidRPr="003445BE">
        <w:rPr>
          <w:rFonts w:hint="cs"/>
          <w:cs/>
        </w:rPr>
        <w:t xml:space="preserve"> </w:t>
      </w:r>
      <w:r>
        <w:rPr>
          <w:rFonts w:hint="cs"/>
          <w:cs/>
          <w:lang w:val="en-US"/>
        </w:rPr>
        <w:t>มีดังนี้</w:t>
      </w:r>
    </w:p>
    <w:p w:rsidR="000744A1" w:rsidRPr="00B14A5A" w:rsidRDefault="000744A1">
      <w:pPr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0744A1" w:rsidRPr="003445BE" w:rsidTr="000F1614">
        <w:tc>
          <w:tcPr>
            <w:tcW w:w="3931" w:type="dxa"/>
          </w:tcPr>
          <w:p w:rsidR="000744A1" w:rsidRPr="003445BE" w:rsidRDefault="000744A1" w:rsidP="0013026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</w:t>
            </w:r>
            <w:r w:rsidRPr="003445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505" w:type="dxa"/>
            <w:gridSpan w:val="3"/>
          </w:tcPr>
          <w:p w:rsidR="000744A1" w:rsidRPr="003445BE" w:rsidRDefault="000744A1" w:rsidP="0013026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744A1" w:rsidRPr="003445BE" w:rsidRDefault="000744A1" w:rsidP="0013026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0744A1" w:rsidRPr="003445BE" w:rsidRDefault="000744A1" w:rsidP="0013026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E89" w:rsidRPr="003445BE" w:rsidTr="000F1614">
        <w:tc>
          <w:tcPr>
            <w:tcW w:w="3931" w:type="dxa"/>
          </w:tcPr>
          <w:p w:rsidR="00995E89" w:rsidRPr="003445BE" w:rsidRDefault="00995E89" w:rsidP="00995E89">
            <w:pPr>
              <w:spacing w:line="240" w:lineRule="atLeast"/>
              <w:ind w:left="270"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95E89" w:rsidRPr="003445BE" w:rsidTr="000F1614">
        <w:tc>
          <w:tcPr>
            <w:tcW w:w="3931" w:type="dxa"/>
          </w:tcPr>
          <w:p w:rsidR="00995E89" w:rsidRPr="003445BE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995E89" w:rsidRPr="003445BE" w:rsidRDefault="00995E89" w:rsidP="00995E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95E89" w:rsidRPr="003445BE" w:rsidTr="000F1614">
        <w:tc>
          <w:tcPr>
            <w:tcW w:w="3931" w:type="dxa"/>
          </w:tcPr>
          <w:p w:rsidR="00995E89" w:rsidRPr="003445BE" w:rsidRDefault="00995E89" w:rsidP="00995E89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995E89" w:rsidRPr="003445BE" w:rsidRDefault="00995E89" w:rsidP="00995E8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E89" w:rsidRPr="003445BE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D15CB9" w:rsidRDefault="00995E89" w:rsidP="00D15CB9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95E89" w:rsidRPr="003445BE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D15CB9" w:rsidRDefault="00995E89" w:rsidP="00D15CB9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95E89" w:rsidRPr="003445BE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D15CB9" w:rsidRDefault="00995E89" w:rsidP="00D15CB9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5C5B" w:rsidRPr="003445BE" w:rsidTr="00CD00B3">
        <w:tc>
          <w:tcPr>
            <w:tcW w:w="3931" w:type="dxa"/>
          </w:tcPr>
          <w:p w:rsidR="00C55C5B" w:rsidRPr="003445BE" w:rsidRDefault="00C55C5B" w:rsidP="00C55C5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5B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445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5B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:rsidR="00C55C5B" w:rsidRPr="00710A40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3445BE" w:rsidRDefault="00C55C5B" w:rsidP="00C55C5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710A40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3445BE" w:rsidRDefault="00C55C5B" w:rsidP="00C55C5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710A40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3445BE" w:rsidRDefault="00C55C5B" w:rsidP="00C55C5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710A40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55C5B" w:rsidRPr="003445BE" w:rsidTr="000F1614">
        <w:tc>
          <w:tcPr>
            <w:tcW w:w="3931" w:type="dxa"/>
          </w:tcPr>
          <w:p w:rsidR="00C55C5B" w:rsidRPr="003445BE" w:rsidRDefault="00C55C5B" w:rsidP="00C55C5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5B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:rsidR="00C55C5B" w:rsidRPr="00710A40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3445BE" w:rsidRDefault="00C55C5B" w:rsidP="00C55C5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710A40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3445BE" w:rsidRDefault="00C55C5B" w:rsidP="00C55C5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F06891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733,000</w:t>
            </w:r>
          </w:p>
        </w:tc>
        <w:tc>
          <w:tcPr>
            <w:tcW w:w="236" w:type="dxa"/>
          </w:tcPr>
          <w:p w:rsidR="00C55C5B" w:rsidRPr="003445BE" w:rsidRDefault="00C55C5B" w:rsidP="00C55C5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F06891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1,509,408</w:t>
            </w:r>
          </w:p>
        </w:tc>
      </w:tr>
      <w:tr w:rsidR="00C55C5B" w:rsidRPr="003445BE" w:rsidTr="000F1614">
        <w:tc>
          <w:tcPr>
            <w:tcW w:w="3931" w:type="dxa"/>
          </w:tcPr>
          <w:p w:rsidR="00C55C5B" w:rsidRPr="003445BE" w:rsidRDefault="00C55C5B" w:rsidP="00C55C5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5B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C5B" w:rsidRPr="00710A40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3445BE" w:rsidRDefault="00C55C5B" w:rsidP="00C55C5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55C5B" w:rsidRPr="00710A40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3445BE" w:rsidRDefault="00C55C5B" w:rsidP="00C55C5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55C5B" w:rsidRPr="00F06891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(358,000)</w:t>
            </w:r>
          </w:p>
        </w:tc>
        <w:tc>
          <w:tcPr>
            <w:tcW w:w="236" w:type="dxa"/>
          </w:tcPr>
          <w:p w:rsidR="00C55C5B" w:rsidRPr="003445BE" w:rsidRDefault="00C55C5B" w:rsidP="00C55C5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55C5B" w:rsidRPr="00F06891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(1,509,408)</w:t>
            </w:r>
          </w:p>
        </w:tc>
      </w:tr>
      <w:tr w:rsidR="00C55C5B" w:rsidRPr="003445BE" w:rsidTr="000F1614">
        <w:tc>
          <w:tcPr>
            <w:tcW w:w="3931" w:type="dxa"/>
          </w:tcPr>
          <w:p w:rsidR="00C55C5B" w:rsidRPr="003445BE" w:rsidRDefault="00C55C5B" w:rsidP="00C55C5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445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55C5B" w:rsidRPr="00710A40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D15CB9" w:rsidRDefault="00C55C5B" w:rsidP="00C55C5B">
            <w:pPr>
              <w:tabs>
                <w:tab w:val="decimal" w:pos="918"/>
              </w:tabs>
              <w:spacing w:line="240" w:lineRule="atLeas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55C5B" w:rsidRPr="00710A40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A4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D15CB9" w:rsidRDefault="00C55C5B" w:rsidP="00C55C5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55C5B" w:rsidRPr="00D15CB9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375,000</w:t>
            </w:r>
          </w:p>
        </w:tc>
        <w:tc>
          <w:tcPr>
            <w:tcW w:w="236" w:type="dxa"/>
          </w:tcPr>
          <w:p w:rsidR="00C55C5B" w:rsidRPr="009074B5" w:rsidRDefault="00C55C5B" w:rsidP="00C55C5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55C5B" w:rsidRPr="009074B5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74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EE7685" w:rsidRDefault="00EE7685"/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9F3C22" w:rsidRPr="00970BCB" w:rsidTr="00F15002">
        <w:trPr>
          <w:tblHeader/>
        </w:trPr>
        <w:tc>
          <w:tcPr>
            <w:tcW w:w="3931" w:type="dxa"/>
          </w:tcPr>
          <w:p w:rsidR="009F3C22" w:rsidRPr="00286B4F" w:rsidRDefault="000744A1" w:rsidP="009F3C22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9F3C22" w:rsidRPr="00286B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505" w:type="dxa"/>
            <w:gridSpan w:val="3"/>
          </w:tcPr>
          <w:p w:rsidR="009F3C22" w:rsidRPr="00E465E5" w:rsidRDefault="009F3C22" w:rsidP="009F3C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F3C22" w:rsidRPr="00970BCB" w:rsidRDefault="009F3C22" w:rsidP="009F3C2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9F3C22" w:rsidRPr="00E465E5" w:rsidRDefault="009F3C22" w:rsidP="009F3C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E89" w:rsidRPr="00970BCB" w:rsidTr="00F15002">
        <w:trPr>
          <w:tblHeader/>
        </w:trPr>
        <w:tc>
          <w:tcPr>
            <w:tcW w:w="3931" w:type="dxa"/>
          </w:tcPr>
          <w:p w:rsidR="00995E89" w:rsidRPr="00970BCB" w:rsidRDefault="00995E89" w:rsidP="00995E89">
            <w:pPr>
              <w:spacing w:line="240" w:lineRule="atLeast"/>
              <w:ind w:left="270"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6B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95E89" w:rsidRPr="00970BCB" w:rsidTr="00F15002">
        <w:trPr>
          <w:tblHeader/>
        </w:trPr>
        <w:tc>
          <w:tcPr>
            <w:tcW w:w="3931" w:type="dxa"/>
          </w:tcPr>
          <w:p w:rsidR="00995E89" w:rsidRPr="00970BCB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995E89" w:rsidRPr="00970BCB" w:rsidRDefault="00995E89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95E89" w:rsidRPr="00970BCB" w:rsidTr="00F15002">
        <w:tc>
          <w:tcPr>
            <w:tcW w:w="3931" w:type="dxa"/>
          </w:tcPr>
          <w:p w:rsidR="00995E89" w:rsidRDefault="00995E89" w:rsidP="00995E8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995E89" w:rsidRPr="00970BCB" w:rsidRDefault="00995E89" w:rsidP="00995E8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970BCB" w:rsidRDefault="00995E89" w:rsidP="00995E8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970BCB" w:rsidRDefault="00995E89" w:rsidP="00995E8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970BCB" w:rsidRDefault="00995E89" w:rsidP="00995E8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CB9" w:rsidRPr="00970BCB" w:rsidTr="00F15002">
        <w:tc>
          <w:tcPr>
            <w:tcW w:w="3931" w:type="dxa"/>
          </w:tcPr>
          <w:p w:rsidR="00D15CB9" w:rsidRDefault="00D15CB9" w:rsidP="00D15CB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4" w:type="dxa"/>
          </w:tcPr>
          <w:p w:rsidR="00D15CB9" w:rsidRPr="00D15CB9" w:rsidRDefault="00D15CB9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15CB9" w:rsidRPr="00970BCB" w:rsidRDefault="00D15CB9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15CB9" w:rsidRPr="00D15CB9" w:rsidRDefault="00D15CB9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15CB9" w:rsidRPr="00970BCB" w:rsidRDefault="00D15CB9" w:rsidP="00D15C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15CB9" w:rsidRPr="0067500A" w:rsidRDefault="00C55C5B" w:rsidP="00D15C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2,640</w:t>
            </w:r>
          </w:p>
        </w:tc>
        <w:tc>
          <w:tcPr>
            <w:tcW w:w="236" w:type="dxa"/>
          </w:tcPr>
          <w:p w:rsidR="00D15CB9" w:rsidRPr="00970BCB" w:rsidRDefault="00D15CB9" w:rsidP="00D15C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15CB9" w:rsidRPr="0067500A" w:rsidRDefault="00884953" w:rsidP="00D15CB9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15C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</w:tr>
      <w:tr w:rsidR="00D15CB9" w:rsidRPr="00970BCB" w:rsidTr="00F15002">
        <w:tc>
          <w:tcPr>
            <w:tcW w:w="3931" w:type="dxa"/>
            <w:vAlign w:val="bottom"/>
          </w:tcPr>
          <w:p w:rsidR="00D15CB9" w:rsidRDefault="00D15CB9" w:rsidP="00D15CB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เพาเวอร์ จำกัด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:rsidR="00D15CB9" w:rsidRPr="00D15CB9" w:rsidRDefault="00D15CB9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15CB9" w:rsidRPr="00970BCB" w:rsidRDefault="00D15CB9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15CB9" w:rsidRPr="00D15CB9" w:rsidRDefault="00D15CB9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15CB9" w:rsidRPr="00970BCB" w:rsidRDefault="00D15CB9" w:rsidP="00D15C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15CB9" w:rsidRPr="0067500A" w:rsidRDefault="00C55C5B" w:rsidP="00D15C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85,686</w:t>
            </w:r>
          </w:p>
        </w:tc>
        <w:tc>
          <w:tcPr>
            <w:tcW w:w="236" w:type="dxa"/>
          </w:tcPr>
          <w:p w:rsidR="00D15CB9" w:rsidRPr="00970BCB" w:rsidRDefault="00D15CB9" w:rsidP="00D15C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15CB9" w:rsidRPr="0067500A" w:rsidRDefault="00884953" w:rsidP="00D15CB9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D15C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D15CB9" w:rsidRPr="00970BCB" w:rsidTr="00F15002">
        <w:tc>
          <w:tcPr>
            <w:tcW w:w="3931" w:type="dxa"/>
            <w:vAlign w:val="bottom"/>
          </w:tcPr>
          <w:p w:rsidR="00D15CB9" w:rsidRDefault="00D15CB9" w:rsidP="00D15CB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1C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proofErr w:type="spellStart"/>
            <w:r w:rsidRPr="00401C5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ออล</w:t>
            </w:r>
            <w:proofErr w:type="spellEnd"/>
            <w:r w:rsidRPr="00401C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ซี</w:t>
            </w:r>
            <w:proofErr w:type="spellStart"/>
            <w:r w:rsidRPr="00401C5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ซั่นส์</w:t>
            </w:r>
            <w:proofErr w:type="spellEnd"/>
            <w:r w:rsidRPr="00401C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D15CB9" w:rsidRPr="00D15CB9" w:rsidRDefault="00D15CB9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15CB9" w:rsidRPr="00970BCB" w:rsidRDefault="00D15CB9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D15CB9" w:rsidRPr="00D15CB9" w:rsidRDefault="00D15CB9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15CB9" w:rsidRPr="00970BCB" w:rsidRDefault="00D15CB9" w:rsidP="00D15C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15CB9" w:rsidRPr="0067500A" w:rsidRDefault="00C55C5B" w:rsidP="00D15C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7,965</w:t>
            </w:r>
          </w:p>
        </w:tc>
        <w:tc>
          <w:tcPr>
            <w:tcW w:w="236" w:type="dxa"/>
          </w:tcPr>
          <w:p w:rsidR="00D15CB9" w:rsidRPr="00970BCB" w:rsidRDefault="00D15CB9" w:rsidP="00D15C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15CB9" w:rsidRPr="0067500A" w:rsidRDefault="00884953" w:rsidP="00D15CB9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15C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</w:tr>
      <w:tr w:rsidR="00C55C5B" w:rsidRPr="00970BCB" w:rsidTr="00CD00B3">
        <w:tc>
          <w:tcPr>
            <w:tcW w:w="3931" w:type="dxa"/>
            <w:vAlign w:val="bottom"/>
          </w:tcPr>
          <w:p w:rsidR="00C55C5B" w:rsidRDefault="00C55C5B" w:rsidP="00C55C5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C55C5B" w:rsidRPr="00D15CB9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D15CB9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D15CB9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5C5B" w:rsidRPr="0067500A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C55C5B" w:rsidRPr="00970BCB" w:rsidTr="00F15002">
        <w:tc>
          <w:tcPr>
            <w:tcW w:w="3931" w:type="dxa"/>
            <w:vAlign w:val="bottom"/>
          </w:tcPr>
          <w:p w:rsidR="00C55C5B" w:rsidRDefault="00C55C5B" w:rsidP="00C55C5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ชีวะอินทรีย์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</w:tcPr>
          <w:p w:rsidR="00C55C5B" w:rsidRPr="00D15CB9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D15CB9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5C5B" w:rsidRPr="0067500A" w:rsidRDefault="00C55C5B" w:rsidP="00C55C5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1,178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5C5B" w:rsidRPr="0067500A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C55C5B" w:rsidRPr="00970BCB" w:rsidTr="00F15002">
        <w:tc>
          <w:tcPr>
            <w:tcW w:w="3931" w:type="dxa"/>
          </w:tcPr>
          <w:p w:rsidR="00C55C5B" w:rsidRDefault="00C55C5B" w:rsidP="00C55C5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5E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:rsidR="00C55C5B" w:rsidRDefault="00C55C5B" w:rsidP="00C55C5B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D15CB9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5C5B" w:rsidRPr="0067500A" w:rsidRDefault="00C55C5B" w:rsidP="00C55C5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5C5B" w:rsidRPr="0067500A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5C5B" w:rsidRPr="00970BCB" w:rsidTr="00CD00B3">
        <w:tc>
          <w:tcPr>
            <w:tcW w:w="3931" w:type="dxa"/>
            <w:vAlign w:val="bottom"/>
          </w:tcPr>
          <w:p w:rsidR="00C55C5B" w:rsidRPr="00E16D30" w:rsidRDefault="00C55C5B" w:rsidP="00C55C5B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468D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</w:t>
            </w:r>
            <w:proofErr w:type="spellStart"/>
            <w:r w:rsidRPr="007468D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สหป</w:t>
            </w:r>
            <w:proofErr w:type="spellEnd"/>
            <w:r w:rsidRPr="007468D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ระกันชีวิต จำกัด (มหาชน)</w:t>
            </w:r>
          </w:p>
        </w:tc>
        <w:tc>
          <w:tcPr>
            <w:tcW w:w="1134" w:type="dxa"/>
          </w:tcPr>
          <w:p w:rsidR="00C55C5B" w:rsidRPr="00000AE0" w:rsidRDefault="00C55C5B" w:rsidP="00C55C5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D15CB9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1A2B0D" w:rsidRDefault="00C55C5B" w:rsidP="00C55C5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D15CB9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55C5B" w:rsidRPr="00970BCB" w:rsidTr="00CD00B3">
        <w:tc>
          <w:tcPr>
            <w:tcW w:w="3931" w:type="dxa"/>
          </w:tcPr>
          <w:p w:rsidR="00C55C5B" w:rsidRPr="00C95E81" w:rsidRDefault="00C55C5B" w:rsidP="00C55C5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5E81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</w:t>
            </w:r>
            <w:proofErr w:type="spellStart"/>
            <w:r w:rsidRPr="00C95E81">
              <w:rPr>
                <w:rFonts w:ascii="Angsana New" w:hAnsi="Angsana New"/>
                <w:sz w:val="30"/>
                <w:szCs w:val="30"/>
                <w:cs/>
              </w:rPr>
              <w:t>สห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proofErr w:type="spellEnd"/>
            <w:r w:rsidRPr="00C95E8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vAlign w:val="bottom"/>
          </w:tcPr>
          <w:p w:rsidR="00C55C5B" w:rsidRPr="00000AE0" w:rsidRDefault="00C55C5B" w:rsidP="00C55C5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2,098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000AE0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1,865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5C5B" w:rsidRPr="0067500A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1A2B0D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C55C5B" w:rsidRPr="00970BCB" w:rsidTr="00C55C5B">
        <w:tc>
          <w:tcPr>
            <w:tcW w:w="3931" w:type="dxa"/>
          </w:tcPr>
          <w:p w:rsidR="00C55C5B" w:rsidRPr="0067500A" w:rsidRDefault="00C55C5B" w:rsidP="00C55C5B">
            <w:pPr>
              <w:tabs>
                <w:tab w:val="left" w:pos="281"/>
              </w:tabs>
              <w:spacing w:line="240" w:lineRule="auto"/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00A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อุตสาหกรรมเหล็กกล้าไทย </w:t>
            </w:r>
            <w:r w:rsidRPr="0067500A">
              <w:rPr>
                <w:rFonts w:ascii="Angsana New" w:hAnsi="Angsana New"/>
                <w:sz w:val="30"/>
                <w:szCs w:val="30"/>
              </w:rPr>
              <w:br/>
            </w:r>
            <w:r w:rsidRPr="0067500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6750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500A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34" w:type="dxa"/>
            <w:vAlign w:val="bottom"/>
          </w:tcPr>
          <w:p w:rsidR="00C55C5B" w:rsidRPr="00000AE0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55C5B" w:rsidRPr="00970BCB" w:rsidRDefault="00C55C5B" w:rsidP="00C55C5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5C5B" w:rsidRPr="00000AE0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36" w:type="dxa"/>
            <w:vAlign w:val="bottom"/>
          </w:tcPr>
          <w:p w:rsidR="00C55C5B" w:rsidRPr="00970BCB" w:rsidRDefault="00C55C5B" w:rsidP="00C55C5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5C5B" w:rsidRPr="0067500A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55C5B" w:rsidRPr="00970BCB" w:rsidRDefault="00C55C5B" w:rsidP="00C55C5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5C5B" w:rsidRPr="0067500A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</w:tr>
      <w:tr w:rsidR="00C55C5B" w:rsidRPr="00970BCB" w:rsidTr="00F15002">
        <w:tc>
          <w:tcPr>
            <w:tcW w:w="3931" w:type="dxa"/>
          </w:tcPr>
          <w:p w:rsidR="00C55C5B" w:rsidRPr="00C95E81" w:rsidRDefault="00C55C5B" w:rsidP="00C55C5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3F24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</w:tcPr>
          <w:p w:rsidR="00C55C5B" w:rsidRPr="00000AE0" w:rsidRDefault="00C55C5B" w:rsidP="00C55C5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000AE0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1A2B0D" w:rsidRDefault="00C55C5B" w:rsidP="00C55C5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1A2B0D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</w:tr>
      <w:tr w:rsidR="00C55C5B" w:rsidRPr="00970BCB" w:rsidTr="00CE7F4F">
        <w:tc>
          <w:tcPr>
            <w:tcW w:w="3931" w:type="dxa"/>
          </w:tcPr>
          <w:p w:rsidR="00C55C5B" w:rsidRPr="00C95E81" w:rsidRDefault="00C55C5B" w:rsidP="00C55C5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5E81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proofErr w:type="spellStart"/>
            <w:r w:rsidRPr="00C95E81">
              <w:rPr>
                <w:rFonts w:ascii="Angsana New" w:hAnsi="Angsana New"/>
                <w:sz w:val="30"/>
                <w:szCs w:val="30"/>
                <w:cs/>
              </w:rPr>
              <w:t>โปรดักส์</w:t>
            </w:r>
            <w:proofErr w:type="spellEnd"/>
            <w:r w:rsidRPr="00C95E8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C55C5B" w:rsidRPr="00000AE0" w:rsidRDefault="00C55C5B" w:rsidP="00C55C5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000AE0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5C5B" w:rsidRPr="001A2B0D" w:rsidRDefault="00C55C5B" w:rsidP="00CE7F4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D15CB9" w:rsidRDefault="00C55C5B" w:rsidP="00C55C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55C5B" w:rsidRPr="00970BCB" w:rsidTr="00F15002">
        <w:tc>
          <w:tcPr>
            <w:tcW w:w="3931" w:type="dxa"/>
          </w:tcPr>
          <w:p w:rsidR="00C55C5B" w:rsidRDefault="00C55C5B" w:rsidP="00C55C5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C55C5B" w:rsidRPr="00000AE0" w:rsidRDefault="00C55C5B" w:rsidP="00C55C5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000AE0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67500A" w:rsidRDefault="00C55C5B" w:rsidP="00C55C5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67500A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5C5B" w:rsidRPr="00970BCB" w:rsidTr="00F15002">
        <w:tc>
          <w:tcPr>
            <w:tcW w:w="3931" w:type="dxa"/>
          </w:tcPr>
          <w:p w:rsidR="00C55C5B" w:rsidRPr="00C95E81" w:rsidRDefault="00C55C5B" w:rsidP="00C55C5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5E81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C95E8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95E8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C55C5B" w:rsidRPr="00000AE0" w:rsidRDefault="00CE7F4F" w:rsidP="00C55C5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7,600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000AE0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9,526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1A2B0D" w:rsidRDefault="00CE7F4F" w:rsidP="00C55C5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7,298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1A2B0D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8,976</w:t>
            </w:r>
          </w:p>
        </w:tc>
      </w:tr>
      <w:tr w:rsidR="00C55C5B" w:rsidRPr="00970BCB" w:rsidTr="00F15002">
        <w:tc>
          <w:tcPr>
            <w:tcW w:w="3931" w:type="dxa"/>
          </w:tcPr>
          <w:p w:rsidR="00C55C5B" w:rsidRPr="00C95E81" w:rsidRDefault="00C55C5B" w:rsidP="00C55C5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81">
              <w:rPr>
                <w:rFonts w:ascii="Angsana New" w:hAnsi="Angsana New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C95E81"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 w:rsidRPr="00C95E81">
              <w:rPr>
                <w:rFonts w:ascii="Angsana New" w:hAnsi="Angsana New"/>
                <w:sz w:val="30"/>
                <w:szCs w:val="30"/>
                <w:cs/>
              </w:rPr>
              <w:t xml:space="preserve">ระกันภัย จำกัด </w:t>
            </w:r>
            <w:r w:rsidRPr="00C95E81">
              <w:rPr>
                <w:rFonts w:ascii="Angsana New" w:hAnsi="Angsana New"/>
                <w:sz w:val="30"/>
                <w:szCs w:val="30"/>
              </w:rPr>
              <w:t>(</w:t>
            </w:r>
            <w:r w:rsidRPr="00C95E81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95E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:rsidR="00C55C5B" w:rsidRPr="00000AE0" w:rsidRDefault="00CE7F4F" w:rsidP="00C55C5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13,504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55C5B" w:rsidRPr="00000AE0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13,333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1A2B0D" w:rsidRDefault="00CE7F4F" w:rsidP="00C55C5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4,546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1A2B0D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5,569</w:t>
            </w:r>
          </w:p>
        </w:tc>
      </w:tr>
      <w:tr w:rsidR="00C55C5B" w:rsidRPr="00970BCB" w:rsidTr="00F15002">
        <w:tc>
          <w:tcPr>
            <w:tcW w:w="3931" w:type="dxa"/>
          </w:tcPr>
          <w:p w:rsidR="00C55C5B" w:rsidRPr="00CA5F65" w:rsidRDefault="00C55C5B" w:rsidP="00C55C5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5F6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A5F6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A5F65">
              <w:rPr>
                <w:rFonts w:ascii="Angsana New" w:hAnsi="Angsana New" w:hint="cs"/>
                <w:sz w:val="30"/>
                <w:szCs w:val="30"/>
                <w:cs/>
              </w:rPr>
              <w:t>ธนา</w:t>
            </w:r>
            <w:proofErr w:type="spellEnd"/>
            <w:r w:rsidRPr="00CA5F65">
              <w:rPr>
                <w:rFonts w:ascii="Angsana New" w:hAnsi="Angsana New" w:hint="cs"/>
                <w:sz w:val="30"/>
                <w:szCs w:val="30"/>
                <w:cs/>
              </w:rPr>
              <w:t>พรชัย</w:t>
            </w:r>
            <w:r w:rsidRPr="00CA5F6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C55C5B" w:rsidRPr="00000AE0" w:rsidRDefault="00CE7F4F" w:rsidP="00C55C5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000AE0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2,335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1A2B0D" w:rsidRDefault="00CE7F4F" w:rsidP="00C55C5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</w:tcPr>
          <w:p w:rsidR="00C55C5B" w:rsidRPr="00970BCB" w:rsidRDefault="00C55C5B" w:rsidP="00C55C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55C5B" w:rsidRPr="001A2B0D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2,335</w:t>
            </w:r>
          </w:p>
        </w:tc>
      </w:tr>
      <w:tr w:rsidR="00C55C5B" w:rsidRPr="00970BCB" w:rsidTr="00F15002">
        <w:tc>
          <w:tcPr>
            <w:tcW w:w="3931" w:type="dxa"/>
            <w:vAlign w:val="bottom"/>
          </w:tcPr>
          <w:p w:rsidR="00C55C5B" w:rsidRPr="00AD37E5" w:rsidRDefault="00C55C5B" w:rsidP="00C55C5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55C5B" w:rsidRPr="00D15CB9" w:rsidRDefault="00CE7F4F" w:rsidP="00C55C5B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24,032</w:t>
            </w:r>
          </w:p>
        </w:tc>
        <w:tc>
          <w:tcPr>
            <w:tcW w:w="236" w:type="dxa"/>
          </w:tcPr>
          <w:p w:rsidR="00C55C5B" w:rsidRPr="00D15CB9" w:rsidRDefault="00C55C5B" w:rsidP="00C55C5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55C5B" w:rsidRPr="00D15CB9" w:rsidRDefault="00C55C5B" w:rsidP="00C55C5B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Pr="00D15C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513</w:t>
            </w:r>
          </w:p>
        </w:tc>
        <w:tc>
          <w:tcPr>
            <w:tcW w:w="236" w:type="dxa"/>
          </w:tcPr>
          <w:p w:rsidR="00C55C5B" w:rsidRPr="00D15CB9" w:rsidRDefault="00C55C5B" w:rsidP="00C55C5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55C5B" w:rsidRPr="00D15CB9" w:rsidRDefault="00CE7F4F" w:rsidP="00C55C5B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109,873</w:t>
            </w:r>
          </w:p>
        </w:tc>
        <w:tc>
          <w:tcPr>
            <w:tcW w:w="236" w:type="dxa"/>
          </w:tcPr>
          <w:p w:rsidR="00C55C5B" w:rsidRPr="00D15CB9" w:rsidRDefault="00C55C5B" w:rsidP="00C55C5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55C5B" w:rsidRPr="00D15CB9" w:rsidRDefault="00C55C5B" w:rsidP="00C55C5B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  <w:r w:rsidRPr="00D15C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470</w:t>
            </w:r>
          </w:p>
        </w:tc>
      </w:tr>
    </w:tbl>
    <w:p w:rsidR="00F15002" w:rsidRDefault="00F15002" w:rsidP="000744A1">
      <w:pPr>
        <w:pStyle w:val="Bo-C1Content"/>
        <w:rPr>
          <w:b/>
          <w:bCs/>
          <w:i/>
          <w:iCs/>
        </w:rPr>
      </w:pPr>
    </w:p>
    <w:p w:rsidR="0009663B" w:rsidRPr="0063131E" w:rsidRDefault="0009663B" w:rsidP="000744A1">
      <w:pPr>
        <w:pStyle w:val="Bo-C1Content"/>
        <w:rPr>
          <w:b/>
          <w:bCs/>
          <w:i/>
          <w:iCs/>
          <w:lang w:val="en-US"/>
        </w:rPr>
      </w:pPr>
      <w:r>
        <w:rPr>
          <w:rFonts w:hint="cs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p w:rsidR="00C12C7D" w:rsidRPr="00F96BFF" w:rsidRDefault="00C12C7D" w:rsidP="00622580">
      <w:pPr>
        <w:pStyle w:val="Bo-Blankline"/>
        <w:rPr>
          <w:cs/>
        </w:rPr>
      </w:pPr>
    </w:p>
    <w:p w:rsidR="00E32C9A" w:rsidRPr="00E32C9A" w:rsidRDefault="00E32C9A" w:rsidP="00576293">
      <w:pPr>
        <w:pStyle w:val="Heading2"/>
        <w:keepLines w:val="0"/>
        <w:numPr>
          <w:ilvl w:val="1"/>
          <w:numId w:val="5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:rsidR="00E32C9A" w:rsidRPr="00F96BFF" w:rsidRDefault="00E32C9A" w:rsidP="00622580">
      <w:pPr>
        <w:pStyle w:val="Bo-Blankline"/>
      </w:pPr>
    </w:p>
    <w:p w:rsidR="00C12C7D" w:rsidRDefault="00C12C7D" w:rsidP="004A49A4">
      <w:pPr>
        <w:pStyle w:val="Bo-C1Content"/>
      </w:pPr>
      <w:r w:rsidRPr="00CA7D15">
        <w:rPr>
          <w:cs/>
        </w:rPr>
        <w:t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</w:t>
      </w:r>
      <w:r>
        <w:rPr>
          <w:cs/>
        </w:rPr>
        <w:t xml:space="preserve">ระยะเวลาการเช่า </w:t>
      </w:r>
      <w:r w:rsidR="00884953">
        <w:t>3</w:t>
      </w:r>
      <w:r>
        <w:t xml:space="preserve"> </w:t>
      </w:r>
      <w:r>
        <w:rPr>
          <w:cs/>
        </w:rPr>
        <w:t xml:space="preserve">ปี โดยได้สิทธิต่ออายุสัญญาเช่าใหม่ทุก </w:t>
      </w:r>
      <w:r w:rsidR="00884953">
        <w:t>3</w:t>
      </w:r>
      <w:r>
        <w:rPr>
          <w:rFonts w:hint="cs"/>
        </w:rPr>
        <w:t xml:space="preserve"> </w:t>
      </w:r>
      <w:r>
        <w:rPr>
          <w:cs/>
        </w:rPr>
        <w:t xml:space="preserve">ปี ในเดือนกรกฎาคม </w:t>
      </w:r>
      <w:r w:rsidR="00884953">
        <w:t>2542</w:t>
      </w:r>
      <w:r>
        <w:t xml:space="preserve"> </w:t>
      </w:r>
      <w:r>
        <w:rPr>
          <w:cs/>
        </w:rPr>
        <w:t>บริษัทและบริษัทย่อย</w:t>
      </w:r>
      <w:r w:rsidR="00165FF8">
        <w:rPr>
          <w:rFonts w:hint="cs"/>
          <w:cs/>
        </w:rPr>
        <w:br/>
      </w:r>
      <w:r>
        <w:rPr>
          <w:cs/>
        </w:rPr>
        <w:t xml:space="preserve">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ระยะเวลาเช่าใหม่เป็น </w:t>
      </w:r>
      <w:r w:rsidR="00884953">
        <w:t>90</w:t>
      </w:r>
      <w:r>
        <w:t xml:space="preserve"> </w:t>
      </w:r>
      <w:r>
        <w:rPr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="00622580">
        <w:rPr>
          <w:cs/>
        </w:rPr>
        <w:br/>
      </w:r>
      <w:r>
        <w:rPr>
          <w:rFonts w:hint="cs"/>
          <w:i/>
          <w:iCs/>
        </w:rPr>
        <w:t>(</w:t>
      </w:r>
      <w:r>
        <w:rPr>
          <w:rFonts w:hint="cs"/>
          <w:i/>
          <w:iCs/>
          <w:cs/>
        </w:rPr>
        <w:t xml:space="preserve">ค่าเช่าตลอด </w:t>
      </w:r>
      <w:r w:rsidR="00884953">
        <w:rPr>
          <w:i/>
          <w:iCs/>
          <w:lang w:val="en-US"/>
        </w:rPr>
        <w:t>90</w:t>
      </w:r>
      <w:r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>ปี</w:t>
      </w:r>
      <w:r>
        <w:rPr>
          <w:rFonts w:hint="cs"/>
          <w:i/>
          <w:iCs/>
          <w:cs/>
        </w:rPr>
        <w:t xml:space="preserve">เป็นเงิน </w:t>
      </w:r>
      <w:r w:rsidR="00884953">
        <w:rPr>
          <w:i/>
          <w:iCs/>
          <w:lang w:val="en-US"/>
        </w:rPr>
        <w:t>40</w:t>
      </w:r>
      <w:r>
        <w:rPr>
          <w:i/>
          <w:iCs/>
          <w:lang w:val="en-US"/>
        </w:rPr>
        <w:t>,</w:t>
      </w:r>
      <w:r w:rsidR="00884953">
        <w:rPr>
          <w:i/>
          <w:iCs/>
          <w:lang w:val="en-US"/>
        </w:rPr>
        <w:t>000</w:t>
      </w:r>
      <w:r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884953">
        <w:rPr>
          <w:i/>
          <w:iCs/>
          <w:lang w:val="en-US"/>
        </w:rPr>
        <w:t>37</w:t>
      </w:r>
      <w:r>
        <w:rPr>
          <w:rFonts w:hint="cs"/>
          <w:i/>
          <w:iCs/>
          <w:cs/>
          <w:lang w:val="en-US"/>
        </w:rPr>
        <w:t xml:space="preserve"> บาทต่อตารางเมตร</w:t>
      </w:r>
      <w:r>
        <w:rPr>
          <w:rFonts w:hint="cs"/>
          <w:i/>
          <w:iCs/>
          <w:lang w:val="en-US"/>
        </w:rPr>
        <w:t>)</w:t>
      </w:r>
      <w:r w:rsidR="006522B5">
        <w:rPr>
          <w:cs/>
        </w:rPr>
        <w:t xml:space="preserve"> โดยค่าเช่าประจำปีคิดหักจากเงิน</w:t>
      </w:r>
      <w:r>
        <w:rPr>
          <w:cs/>
        </w:rPr>
        <w:t>ค่าเช่าจ่ายล่วงหน้าดังกล่าว ต่อมา</w:t>
      </w:r>
      <w:r>
        <w:rPr>
          <w:rFonts w:hint="cs"/>
          <w:cs/>
        </w:rPr>
        <w:t>เมื่อ</w:t>
      </w:r>
      <w:r>
        <w:rPr>
          <w:cs/>
        </w:rPr>
        <w:t xml:space="preserve">วันที่ </w:t>
      </w:r>
      <w:r w:rsidR="00622580">
        <w:rPr>
          <w:cs/>
        </w:rPr>
        <w:br/>
      </w:r>
      <w:r w:rsidR="00884953">
        <w:t>24</w:t>
      </w:r>
      <w:r>
        <w:t xml:space="preserve"> </w:t>
      </w:r>
      <w:r>
        <w:rPr>
          <w:cs/>
        </w:rPr>
        <w:t xml:space="preserve">กรกฎาคม </w:t>
      </w:r>
      <w:r w:rsidR="00884953">
        <w:t>2544</w:t>
      </w:r>
      <w:r>
        <w:t xml:space="preserve"> </w:t>
      </w:r>
      <w:r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>
        <w:rPr>
          <w:rFonts w:hint="cs"/>
          <w:cs/>
        </w:rPr>
        <w:t>มี</w:t>
      </w:r>
      <w:r>
        <w:rPr>
          <w:cs/>
        </w:rPr>
        <w:t>กำหนดระยะเวลาการเช่า</w:t>
      </w:r>
      <w:r>
        <w:rPr>
          <w:rFonts w:hint="cs"/>
          <w:cs/>
        </w:rPr>
        <w:t>ครั้งละ</w:t>
      </w:r>
      <w:r>
        <w:t xml:space="preserve"> </w:t>
      </w:r>
      <w:r w:rsidR="00884953">
        <w:t>30</w:t>
      </w:r>
      <w:r>
        <w:t xml:space="preserve"> </w:t>
      </w:r>
      <w:r>
        <w:rPr>
          <w:cs/>
        </w:rPr>
        <w:t>ปี</w:t>
      </w:r>
      <w:r>
        <w:rPr>
          <w:rFonts w:hint="cs"/>
        </w:rPr>
        <w:t xml:space="preserve"> </w:t>
      </w:r>
      <w:r>
        <w:rPr>
          <w:cs/>
        </w:rPr>
        <w:t>นับจากวันที่ได้มีการวางเงินค่าเช่าล่วงหน้าตามสัญญา</w:t>
      </w:r>
      <w:r>
        <w:rPr>
          <w:rFonts w:hint="cs"/>
          <w:cs/>
        </w:rPr>
        <w:t>ดังกล่าว</w:t>
      </w:r>
      <w:r>
        <w:rPr>
          <w:cs/>
        </w:rPr>
        <w:t>แต่เริ่มแรก</w:t>
      </w:r>
      <w:r>
        <w:rPr>
          <w:rFonts w:hint="cs"/>
        </w:rPr>
        <w:t xml:space="preserve"> </w:t>
      </w:r>
      <w:r>
        <w:rPr>
          <w:cs/>
        </w:rPr>
        <w:t>โดยบริษัท</w:t>
      </w:r>
      <w:r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>
        <w:rPr>
          <w:cs/>
        </w:rPr>
        <w:t xml:space="preserve">ครั้งละ </w:t>
      </w:r>
      <w:r w:rsidR="00884953">
        <w:t>30</w:t>
      </w:r>
      <w:r>
        <w:t xml:space="preserve"> </w:t>
      </w:r>
      <w:r>
        <w:rPr>
          <w:cs/>
        </w:rPr>
        <w:t>ปี</w:t>
      </w:r>
      <w:r>
        <w:rPr>
          <w:rFonts w:hint="cs"/>
          <w:cs/>
        </w:rPr>
        <w:t xml:space="preserve"> </w:t>
      </w:r>
      <w:r w:rsidR="00622580">
        <w:rPr>
          <w:cs/>
        </w:rPr>
        <w:br/>
      </w:r>
      <w:r>
        <w:rPr>
          <w:rFonts w:hint="cs"/>
          <w:cs/>
        </w:rPr>
        <w:t xml:space="preserve">เป็นจำนวน </w:t>
      </w:r>
      <w:r w:rsidR="00884953">
        <w:t>2</w:t>
      </w:r>
      <w:r>
        <w:t xml:space="preserve"> </w:t>
      </w:r>
      <w:r>
        <w:rPr>
          <w:rFonts w:hint="cs"/>
          <w:cs/>
        </w:rPr>
        <w:t>ครั้ง โดยให้อยู่</w:t>
      </w:r>
      <w:r>
        <w:rPr>
          <w:cs/>
        </w:rPr>
        <w:t>ภายใต้เงื่อนไขและอัตราเช่าเดิม</w:t>
      </w:r>
      <w:r>
        <w:rPr>
          <w:rFonts w:hint="cs"/>
        </w:rPr>
        <w:t xml:space="preserve"> </w:t>
      </w:r>
    </w:p>
    <w:p w:rsidR="0070068E" w:rsidRPr="00F96BFF" w:rsidRDefault="0070068E" w:rsidP="009B22D7">
      <w:pPr>
        <w:pStyle w:val="Bo-Blankline"/>
      </w:pPr>
    </w:p>
    <w:p w:rsidR="00C12C7D" w:rsidRDefault="00C12C7D" w:rsidP="0061206E">
      <w:pPr>
        <w:pStyle w:val="Bo-C1Content"/>
      </w:pPr>
      <w:r w:rsidRPr="00BD763C">
        <w:rPr>
          <w:rFonts w:hint="cs"/>
          <w:cs/>
        </w:rPr>
        <w:t xml:space="preserve">เมื่อวันที่ </w:t>
      </w:r>
      <w:r w:rsidR="00884953">
        <w:rPr>
          <w:cs/>
        </w:rPr>
        <w:t>25</w:t>
      </w:r>
      <w:r w:rsidRPr="00BD763C">
        <w:rPr>
          <w:lang w:val="en-US"/>
        </w:rPr>
        <w:t xml:space="preserve"> </w:t>
      </w:r>
      <w:r w:rsidRPr="00BD763C">
        <w:rPr>
          <w:cs/>
        </w:rPr>
        <w:t>สิงหาคม</w:t>
      </w:r>
      <w:r w:rsidRPr="00BD763C">
        <w:rPr>
          <w:rFonts w:hint="cs"/>
          <w:lang w:val="en-US"/>
        </w:rPr>
        <w:t xml:space="preserve"> </w:t>
      </w:r>
      <w:r w:rsidR="00884953">
        <w:rPr>
          <w:lang w:val="en-US"/>
        </w:rPr>
        <w:t>2549</w:t>
      </w:r>
      <w:r w:rsidRPr="00BD763C">
        <w:rPr>
          <w:lang w:val="en-US"/>
        </w:rPr>
        <w:t xml:space="preserve"> </w:t>
      </w:r>
      <w:r w:rsidRPr="00BD763C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:rsidR="00CD00B3" w:rsidRPr="00D2611B" w:rsidRDefault="00CD00B3" w:rsidP="00CD00B3">
      <w:pPr>
        <w:pStyle w:val="Bo-Blankline"/>
        <w:rPr>
          <w:lang w:val="en-US"/>
        </w:rPr>
      </w:pPr>
    </w:p>
    <w:p w:rsidR="00C12C7D" w:rsidRDefault="00C12C7D" w:rsidP="0061206E">
      <w:pPr>
        <w:pStyle w:val="Bo-C1Content"/>
      </w:pPr>
      <w:r w:rsidRPr="00BD763C">
        <w:rPr>
          <w:cs/>
        </w:rPr>
        <w:t>รายละเอียดที่สำคัญของสัญญาเช่าอาคารสำนักงานระยะยาวกับบริษัทดังกล่าว</w:t>
      </w:r>
      <w:r w:rsidRPr="00BD763C">
        <w:rPr>
          <w:rFonts w:hint="cs"/>
          <w:cs/>
        </w:rPr>
        <w:t xml:space="preserve"> ณ วันที่ </w:t>
      </w:r>
      <w:r w:rsidR="00884953">
        <w:rPr>
          <w:lang w:val="en-US"/>
        </w:rPr>
        <w:t>31</w:t>
      </w:r>
      <w:r w:rsidRPr="00BD763C">
        <w:rPr>
          <w:lang w:val="en-US"/>
        </w:rPr>
        <w:t xml:space="preserve"> </w:t>
      </w:r>
      <w:r w:rsidR="003C0C86">
        <w:rPr>
          <w:cs/>
          <w:lang w:val="en-US"/>
        </w:rPr>
        <w:t>ธันวาคม</w:t>
      </w:r>
      <w:r w:rsidRPr="00BD763C">
        <w:rPr>
          <w:lang w:val="en-US"/>
        </w:rPr>
        <w:t xml:space="preserve"> </w:t>
      </w:r>
      <w:r w:rsidRPr="00BD763C">
        <w:rPr>
          <w:cs/>
        </w:rPr>
        <w:t>มีดังนี้</w:t>
      </w:r>
    </w:p>
    <w:p w:rsidR="00F6718F" w:rsidRDefault="00F6718F" w:rsidP="009B22D7">
      <w:pPr>
        <w:pStyle w:val="Bo-Blankline"/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392"/>
        <w:gridCol w:w="1440"/>
        <w:gridCol w:w="236"/>
        <w:gridCol w:w="1440"/>
        <w:gridCol w:w="236"/>
        <w:gridCol w:w="1440"/>
      </w:tblGrid>
      <w:tr w:rsidR="006563C8" w:rsidRPr="006563C8" w:rsidTr="00F15002">
        <w:tc>
          <w:tcPr>
            <w:tcW w:w="4392" w:type="dxa"/>
          </w:tcPr>
          <w:p w:rsidR="006563C8" w:rsidRPr="006563C8" w:rsidRDefault="006563C8" w:rsidP="009113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1440" w:type="dxa"/>
          </w:tcPr>
          <w:p w:rsidR="006563C8" w:rsidRPr="006563C8" w:rsidRDefault="006563C8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36" w:type="dxa"/>
          </w:tcPr>
          <w:p w:rsidR="006563C8" w:rsidRPr="006563C8" w:rsidRDefault="006563C8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</w:tcPr>
          <w:p w:rsidR="006563C8" w:rsidRPr="006563C8" w:rsidRDefault="006563C8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63C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เงินค่าเช่าจ่ายล่วงหน้าคงเหลือ</w:t>
            </w:r>
          </w:p>
        </w:tc>
      </w:tr>
      <w:tr w:rsidR="00D8431D" w:rsidRPr="006563C8" w:rsidTr="00F15002">
        <w:tc>
          <w:tcPr>
            <w:tcW w:w="4392" w:type="dxa"/>
          </w:tcPr>
          <w:p w:rsidR="00D8431D" w:rsidRPr="006563C8" w:rsidRDefault="00D8431D" w:rsidP="009113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8431D" w:rsidRPr="006563C8" w:rsidRDefault="00D8431D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236" w:type="dxa"/>
          </w:tcPr>
          <w:p w:rsidR="00D8431D" w:rsidRPr="006563C8" w:rsidRDefault="00D8431D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8431D" w:rsidRPr="006563C8" w:rsidRDefault="00884953" w:rsidP="00450D7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D8431D" w:rsidRPr="006563C8" w:rsidRDefault="00D8431D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8431D" w:rsidRPr="006563C8" w:rsidRDefault="00884953" w:rsidP="001415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8431D" w:rsidRPr="006563C8" w:rsidTr="00F15002">
        <w:tc>
          <w:tcPr>
            <w:tcW w:w="4392" w:type="dxa"/>
          </w:tcPr>
          <w:p w:rsidR="00D8431D" w:rsidRPr="006563C8" w:rsidRDefault="00D8431D" w:rsidP="009113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2" w:type="dxa"/>
            <w:gridSpan w:val="5"/>
          </w:tcPr>
          <w:p w:rsidR="00D8431D" w:rsidRPr="006563C8" w:rsidRDefault="00D8431D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63C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563C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8431D" w:rsidRPr="006563C8" w:rsidTr="00F15002">
        <w:tc>
          <w:tcPr>
            <w:tcW w:w="4392" w:type="dxa"/>
          </w:tcPr>
          <w:p w:rsidR="00D8431D" w:rsidRDefault="00D8431D" w:rsidP="009113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:rsidR="00D8431D" w:rsidRPr="006563C8" w:rsidRDefault="00D8431D" w:rsidP="00233B5B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8431D" w:rsidRPr="006563C8" w:rsidRDefault="00D8431D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8431D" w:rsidRPr="006563C8" w:rsidRDefault="00D8431D" w:rsidP="00233B5B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8431D" w:rsidRPr="006563C8" w:rsidRDefault="00D8431D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8431D" w:rsidRPr="006563C8" w:rsidRDefault="00D8431D" w:rsidP="00233B5B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E89" w:rsidRPr="006563C8" w:rsidTr="00F15002">
        <w:tc>
          <w:tcPr>
            <w:tcW w:w="4392" w:type="dxa"/>
          </w:tcPr>
          <w:p w:rsidR="00995E89" w:rsidRPr="006563C8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995E89" w:rsidRPr="006563C8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  <w:r w:rsidR="00995E89"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95E89" w:rsidRPr="00C03F24" w:rsidRDefault="00D8710E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107,402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95E89" w:rsidRPr="00C03F24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="00995E89" w:rsidRPr="00C03F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997</w:t>
            </w:r>
          </w:p>
        </w:tc>
      </w:tr>
      <w:tr w:rsidR="00995E89" w:rsidRPr="006563C8" w:rsidTr="00F15002">
        <w:tc>
          <w:tcPr>
            <w:tcW w:w="4392" w:type="dxa"/>
          </w:tcPr>
          <w:p w:rsidR="00995E89" w:rsidRPr="006563C8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95E89" w:rsidRPr="006563C8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995E89"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95E89" w:rsidRPr="00C82179" w:rsidRDefault="00D8710E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23,405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95E89" w:rsidRPr="00C82179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995E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995E89" w:rsidRPr="006563C8" w:rsidTr="00F15002">
        <w:tc>
          <w:tcPr>
            <w:tcW w:w="4392" w:type="dxa"/>
          </w:tcPr>
          <w:p w:rsidR="00995E89" w:rsidRPr="006563C8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95E89" w:rsidRPr="006563C8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  <w:r w:rsidR="00995E89"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95E89" w:rsidRPr="00C82179" w:rsidRDefault="00D8710E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130,807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95E89" w:rsidRPr="00C82179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  <w:r w:rsidR="00995E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995E89" w:rsidRPr="006563C8" w:rsidTr="00F15002">
        <w:tc>
          <w:tcPr>
            <w:tcW w:w="4392" w:type="dxa"/>
          </w:tcPr>
          <w:p w:rsidR="00995E89" w:rsidRPr="006563C8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995E89" w:rsidRPr="006563C8" w:rsidRDefault="00995E89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95E89" w:rsidRPr="00C82179" w:rsidRDefault="00995E89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95E89" w:rsidRPr="00C82179" w:rsidRDefault="00995E89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E89" w:rsidRPr="006563C8" w:rsidTr="00F15002">
        <w:tc>
          <w:tcPr>
            <w:tcW w:w="4392" w:type="dxa"/>
          </w:tcPr>
          <w:p w:rsidR="00995E89" w:rsidRPr="006563C8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995E89" w:rsidRPr="006563C8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995E89"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95E89" w:rsidRPr="00C82179" w:rsidRDefault="00D8710E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35,040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95E89" w:rsidRPr="00C82179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995E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995E89" w:rsidRPr="006563C8" w:rsidTr="00F15002">
        <w:tc>
          <w:tcPr>
            <w:tcW w:w="4392" w:type="dxa"/>
          </w:tcPr>
          <w:p w:rsidR="00995E89" w:rsidRPr="006563C8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95E89" w:rsidRPr="006563C8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995E89"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95E89" w:rsidRPr="00C82179" w:rsidRDefault="00D8710E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9,198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95E89" w:rsidRPr="00C82179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995E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995E89" w:rsidRPr="006563C8" w:rsidTr="00F15002">
        <w:tc>
          <w:tcPr>
            <w:tcW w:w="4392" w:type="dxa"/>
          </w:tcPr>
          <w:p w:rsidR="00995E89" w:rsidRPr="006563C8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95E89" w:rsidRPr="006563C8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="00995E89"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95E89" w:rsidRPr="00C82179" w:rsidRDefault="00D8710E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44,238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95E89" w:rsidRPr="00C82179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995E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995E89" w:rsidRPr="003C0C86" w:rsidTr="00F15002">
        <w:tc>
          <w:tcPr>
            <w:tcW w:w="4392" w:type="dxa"/>
          </w:tcPr>
          <w:p w:rsidR="00995E89" w:rsidRPr="003C0C86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95E89" w:rsidRPr="003C0C86" w:rsidRDefault="00995E89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995E89" w:rsidRPr="003C0C86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95E89" w:rsidRPr="003C0C86" w:rsidRDefault="00995E89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995E89" w:rsidRPr="003C0C86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95E89" w:rsidRPr="003C0C86" w:rsidRDefault="00995E89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95E89" w:rsidRPr="006563C8" w:rsidTr="00F15002">
        <w:tc>
          <w:tcPr>
            <w:tcW w:w="4392" w:type="dxa"/>
          </w:tcPr>
          <w:p w:rsidR="00995E89" w:rsidRPr="006563C8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995E89" w:rsidRPr="006563C8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</w:t>
            </w:r>
            <w:r w:rsidR="00995E89" w:rsidRPr="006563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995E89" w:rsidRPr="00ED69F7" w:rsidRDefault="00D8710E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175,045</w:t>
            </w:r>
          </w:p>
        </w:tc>
        <w:tc>
          <w:tcPr>
            <w:tcW w:w="236" w:type="dxa"/>
          </w:tcPr>
          <w:p w:rsidR="00995E89" w:rsidRPr="006563C8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995E89" w:rsidRPr="00ED69F7" w:rsidRDefault="00884953" w:rsidP="00995E89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  <w:r w:rsidR="00995E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</w:p>
        </w:tc>
      </w:tr>
    </w:tbl>
    <w:p w:rsidR="00CD00B3" w:rsidRDefault="00CD00B3" w:rsidP="0061206E">
      <w:pPr>
        <w:pStyle w:val="Bo-C1Content"/>
        <w:rPr>
          <w:sz w:val="20"/>
          <w:szCs w:val="20"/>
        </w:rPr>
      </w:pPr>
    </w:p>
    <w:p w:rsidR="00CD00B3" w:rsidRDefault="00CD00B3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sz w:val="20"/>
          <w:szCs w:val="20"/>
        </w:rPr>
        <w:br w:type="page"/>
      </w:r>
    </w:p>
    <w:p w:rsidR="00310B91" w:rsidRDefault="00C12C7D" w:rsidP="0061206E">
      <w:pPr>
        <w:pStyle w:val="Bo-C1Content"/>
      </w:pPr>
      <w:r w:rsidRPr="00BD763C">
        <w:rPr>
          <w:cs/>
        </w:rPr>
        <w:lastRenderedPageBreak/>
        <w:t>หากมีการบอกเลิกสัญญาเช่าโดยฝ่ายใดฝ่ายหนึ่ง บริษัทมีสิทธิเรียกคืนเงิน</w:t>
      </w:r>
      <w:r w:rsidRPr="00BD763C">
        <w:rPr>
          <w:rFonts w:hint="cs"/>
          <w:cs/>
        </w:rPr>
        <w:t>ค่าเช่า</w:t>
      </w:r>
      <w:r w:rsidRPr="00BD763C">
        <w:rPr>
          <w:cs/>
        </w:rPr>
        <w:t>จ่ายล่วงหน้าที่เหลือ โดยคู่สัญญา</w:t>
      </w:r>
      <w:r w:rsidR="009B22D7">
        <w:rPr>
          <w:cs/>
        </w:rPr>
        <w:br/>
      </w:r>
      <w:r w:rsidRPr="00BD763C">
        <w:rPr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</w:t>
      </w:r>
      <w:r>
        <w:rPr>
          <w:cs/>
        </w:rPr>
        <w:t>บเงินค่</w:t>
      </w:r>
      <w:r>
        <w:rPr>
          <w:rFonts w:hint="cs"/>
          <w:cs/>
        </w:rPr>
        <w:t>า</w:t>
      </w:r>
      <w:r w:rsidRPr="00BD763C">
        <w:rPr>
          <w:cs/>
        </w:rPr>
        <w:t>เช่าจ่าย</w:t>
      </w:r>
      <w:r w:rsidRPr="00961988">
        <w:rPr>
          <w:spacing w:val="4"/>
          <w:cs/>
        </w:rPr>
        <w:t>ล่วงหน้า</w:t>
      </w:r>
      <w:r w:rsidRPr="00961988">
        <w:rPr>
          <w:rFonts w:hint="cs"/>
          <w:spacing w:val="4"/>
          <w:cs/>
        </w:rPr>
        <w:t xml:space="preserve"> ซึ่ง</w:t>
      </w:r>
      <w:r w:rsidRPr="00961988">
        <w:rPr>
          <w:spacing w:val="4"/>
          <w:cs/>
        </w:rPr>
        <w:t xml:space="preserve"> ณ วันที่ </w:t>
      </w:r>
      <w:r w:rsidR="00884953">
        <w:rPr>
          <w:spacing w:val="4"/>
        </w:rPr>
        <w:t>31</w:t>
      </w:r>
      <w:r w:rsidR="006563C8" w:rsidRPr="00961988">
        <w:rPr>
          <w:spacing w:val="4"/>
        </w:rPr>
        <w:t xml:space="preserve"> </w:t>
      </w:r>
      <w:r w:rsidR="00D8431D">
        <w:rPr>
          <w:rFonts w:hint="cs"/>
          <w:spacing w:val="4"/>
          <w:cs/>
        </w:rPr>
        <w:t xml:space="preserve">ธันวาคม </w:t>
      </w:r>
      <w:r w:rsidR="00884953">
        <w:rPr>
          <w:spacing w:val="4"/>
        </w:rPr>
        <w:t>2560</w:t>
      </w:r>
      <w:r w:rsidRPr="00961988">
        <w:rPr>
          <w:spacing w:val="4"/>
        </w:rPr>
        <w:t xml:space="preserve"> </w:t>
      </w:r>
      <w:r w:rsidRPr="00961988">
        <w:rPr>
          <w:spacing w:val="4"/>
          <w:cs/>
        </w:rPr>
        <w:t>ยังไม่มีการ</w:t>
      </w:r>
      <w:r w:rsidRPr="00961988">
        <w:rPr>
          <w:spacing w:val="2"/>
          <w:cs/>
        </w:rPr>
        <w:t>ทำสัญญาจดจำนองเพื่อเป็นหลักประกันสำหรับ</w:t>
      </w:r>
      <w:r w:rsidRPr="00BD763C">
        <w:rPr>
          <w:cs/>
        </w:rPr>
        <w:t xml:space="preserve">เงินค่าเช่าจ่ายล่วงหน้า </w:t>
      </w:r>
      <w:r w:rsidRPr="00BD763C">
        <w:rPr>
          <w:rFonts w:hint="cs"/>
          <w:cs/>
        </w:rPr>
        <w:t>ซึ่ง</w:t>
      </w:r>
      <w:r w:rsidRPr="00BD763C">
        <w:rPr>
          <w:cs/>
        </w:rPr>
        <w:t>มูลค่าที่คาดว่าจะได้รับคืนของเงินค่าเช่า</w:t>
      </w:r>
      <w:r w:rsidRPr="00BD763C">
        <w:rPr>
          <w:rFonts w:hint="cs"/>
          <w:cs/>
        </w:rPr>
        <w:t>จ่ายล่วงหน้า</w:t>
      </w:r>
      <w:r w:rsidRPr="00BD763C">
        <w:rPr>
          <w:cs/>
        </w:rPr>
        <w:t>ดังกล่าว ขึ้นอยู่กับความสามารถของบริษัทดังกล่าวที่จะจ่ายชำระคืน</w:t>
      </w:r>
    </w:p>
    <w:p w:rsidR="008107D4" w:rsidRPr="00F96BFF" w:rsidRDefault="008107D4" w:rsidP="009B22D7">
      <w:pPr>
        <w:pStyle w:val="Bo-Blankline"/>
        <w:rPr>
          <w:lang w:val="en-US"/>
        </w:rPr>
      </w:pPr>
    </w:p>
    <w:p w:rsidR="00E32C9A" w:rsidRDefault="00E32C9A" w:rsidP="00576293">
      <w:pPr>
        <w:pStyle w:val="Heading2"/>
        <w:keepLines w:val="0"/>
        <w:numPr>
          <w:ilvl w:val="1"/>
          <w:numId w:val="5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/>
          <w:sz w:val="30"/>
          <w:szCs w:val="30"/>
          <w:cs/>
        </w:rPr>
        <w:t>สัญญาซื้อขายไฟฟ้า</w:t>
      </w:r>
    </w:p>
    <w:p w:rsidR="008107D4" w:rsidRPr="008A5A8F" w:rsidRDefault="008107D4" w:rsidP="009B22D7">
      <w:pPr>
        <w:pStyle w:val="Bo-Blankline"/>
      </w:pPr>
    </w:p>
    <w:p w:rsidR="00E32C9A" w:rsidRDefault="00E32C9A" w:rsidP="009B22D7">
      <w:pPr>
        <w:pStyle w:val="Bo-C1Content"/>
      </w:pPr>
      <w:r w:rsidRPr="009B22D7">
        <w:rPr>
          <w:cs/>
        </w:rPr>
        <w:t>บริษัท</w:t>
      </w:r>
      <w:r w:rsidRPr="00B62231">
        <w:rPr>
          <w:cs/>
        </w:rPr>
        <w:t>ได้ทำสัญญาซื</w:t>
      </w:r>
      <w:r>
        <w:rPr>
          <w:cs/>
        </w:rPr>
        <w:t>้อขายไฟฟ้าและบริการกับบริษัทย่อยแห่งหนึ่ง</w:t>
      </w:r>
      <w:r w:rsidRPr="00B62231">
        <w:t xml:space="preserve"> </w:t>
      </w:r>
      <w:r>
        <w:rPr>
          <w:cs/>
        </w:rPr>
        <w:t>โดยบริษัท</w:t>
      </w:r>
      <w:r w:rsidR="00DF642C">
        <w:rPr>
          <w:cs/>
        </w:rPr>
        <w:t>จะขายก</w:t>
      </w:r>
      <w:r w:rsidR="00DF642C">
        <w:rPr>
          <w:rFonts w:hint="cs"/>
          <w:cs/>
        </w:rPr>
        <w:t>๊</w:t>
      </w:r>
      <w:r w:rsidRPr="00B62231">
        <w:rPr>
          <w:cs/>
        </w:rPr>
        <w:t>าซร้อนเพื่อให้บริษัท</w:t>
      </w:r>
      <w:r>
        <w:rPr>
          <w:cs/>
        </w:rPr>
        <w:t xml:space="preserve">ย่อยนำไปใช้ผลิตไฟฟ้า </w:t>
      </w:r>
      <w:r w:rsidR="00983290">
        <w:rPr>
          <w:rFonts w:hint="cs"/>
          <w:cs/>
        </w:rPr>
        <w:t>และ</w:t>
      </w:r>
      <w:r w:rsidRPr="00B62231">
        <w:rPr>
          <w:cs/>
        </w:rPr>
        <w:t>บริษัท</w:t>
      </w:r>
      <w:r>
        <w:rPr>
          <w:cs/>
        </w:rPr>
        <w:t>ย่อยจะขายไฟฟ้าให้แก่บริษัท</w:t>
      </w:r>
      <w:r w:rsidRPr="00B62231">
        <w:rPr>
          <w:cs/>
        </w:rPr>
        <w:t>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CD00B3" w:rsidRPr="00401AED" w:rsidRDefault="00CD00B3" w:rsidP="00CD00B3">
      <w:pPr>
        <w:pStyle w:val="Bo-Blankline"/>
        <w:rPr>
          <w:lang w:val="en-US"/>
        </w:rPr>
      </w:pPr>
    </w:p>
    <w:p w:rsidR="00E45FBE" w:rsidRDefault="00E45FBE" w:rsidP="00576293">
      <w:pPr>
        <w:pStyle w:val="Heading2"/>
        <w:keepLines w:val="0"/>
        <w:numPr>
          <w:ilvl w:val="1"/>
          <w:numId w:val="5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สัญญาเช่าที่ดิน</w:t>
      </w:r>
    </w:p>
    <w:p w:rsidR="00E45FBE" w:rsidRPr="0020320A" w:rsidRDefault="00E45FBE" w:rsidP="009B22D7">
      <w:pPr>
        <w:pStyle w:val="Bo-Blankline"/>
        <w:rPr>
          <w:cs/>
        </w:rPr>
      </w:pPr>
    </w:p>
    <w:p w:rsidR="006C4B9F" w:rsidRDefault="00BD2DA6" w:rsidP="0061206E">
      <w:pPr>
        <w:pStyle w:val="Bo-C1Content"/>
      </w:pPr>
      <w:r>
        <w:rPr>
          <w:rFonts w:hint="cs"/>
          <w:cs/>
        </w:rPr>
        <w:t>บริษัทและบริษัทย่อยทำสัญญาเช่าที่ดินและพื้นที่ในอาคาร</w:t>
      </w:r>
      <w:r w:rsidR="00A042C1">
        <w:rPr>
          <w:rFonts w:hint="cs"/>
          <w:cs/>
        </w:rPr>
        <w:t>หลายสัญญา</w:t>
      </w:r>
      <w:r>
        <w:rPr>
          <w:rFonts w:hint="cs"/>
          <w:cs/>
        </w:rPr>
        <w:t>กับบุคคลหรือกิจการที่เกี่ยวข้องกัน</w:t>
      </w:r>
      <w:r w:rsidR="006C4B9F">
        <w:rPr>
          <w:rFonts w:hint="cs"/>
          <w:cs/>
        </w:rPr>
        <w:t xml:space="preserve"> กำหนดระยะเวลา </w:t>
      </w:r>
      <w:r w:rsidR="00884953">
        <w:rPr>
          <w:rFonts w:hint="cs"/>
          <w:cs/>
        </w:rPr>
        <w:t>3</w:t>
      </w:r>
      <w:r w:rsidR="006C4B9F">
        <w:rPr>
          <w:rFonts w:hint="cs"/>
          <w:cs/>
        </w:rPr>
        <w:t xml:space="preserve"> </w:t>
      </w:r>
      <w:r w:rsidR="00575C9C">
        <w:rPr>
          <w:rFonts w:hint="cs"/>
          <w:cs/>
        </w:rPr>
        <w:t xml:space="preserve">ปี </w:t>
      </w:r>
      <w:r w:rsidR="00714381">
        <w:rPr>
          <w:rFonts w:hint="cs"/>
          <w:cs/>
        </w:rPr>
        <w:t xml:space="preserve">และ </w:t>
      </w:r>
      <w:r w:rsidR="00884953">
        <w:rPr>
          <w:lang w:val="en-US"/>
        </w:rPr>
        <w:t>30</w:t>
      </w:r>
      <w:r w:rsidR="00714381">
        <w:rPr>
          <w:lang w:val="en-US"/>
        </w:rPr>
        <w:t xml:space="preserve"> </w:t>
      </w:r>
      <w:r w:rsidR="006C4B9F">
        <w:rPr>
          <w:rFonts w:hint="cs"/>
          <w:cs/>
        </w:rPr>
        <w:t xml:space="preserve">ปี </w:t>
      </w:r>
      <w:r w:rsidR="00714381">
        <w:rPr>
          <w:rFonts w:hint="cs"/>
          <w:cs/>
        </w:rPr>
        <w:t>ตามที่ระบุในแต่ละสัญญา</w:t>
      </w:r>
      <w:r w:rsidR="00D8431D">
        <w:rPr>
          <w:rFonts w:hint="cs"/>
          <w:cs/>
        </w:rPr>
        <w:t xml:space="preserve"> ณ วันที่ </w:t>
      </w:r>
      <w:r w:rsidR="00884953">
        <w:rPr>
          <w:lang w:val="en-US"/>
        </w:rPr>
        <w:t>31</w:t>
      </w:r>
      <w:r w:rsidR="00D8431D">
        <w:rPr>
          <w:lang w:val="en-US"/>
        </w:rPr>
        <w:t xml:space="preserve"> </w:t>
      </w:r>
      <w:r w:rsidR="00D8431D">
        <w:rPr>
          <w:rFonts w:hint="cs"/>
          <w:cs/>
          <w:lang w:val="en-US"/>
        </w:rPr>
        <w:t>ธันวาคม</w:t>
      </w:r>
      <w:r w:rsidR="00714381">
        <w:rPr>
          <w:rFonts w:hint="cs"/>
          <w:cs/>
        </w:rPr>
        <w:t xml:space="preserve"> </w:t>
      </w:r>
      <w:r w:rsidR="006C4B9F">
        <w:rPr>
          <w:rFonts w:hint="cs"/>
          <w:cs/>
        </w:rPr>
        <w:t>มีรายละเอียดดังนี้</w:t>
      </w:r>
    </w:p>
    <w:p w:rsidR="004E2175" w:rsidRPr="004E2175" w:rsidRDefault="004E2175" w:rsidP="00BD2DA6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031E80" w:rsidRPr="00031E80" w:rsidTr="00F15002">
        <w:tc>
          <w:tcPr>
            <w:tcW w:w="3931" w:type="dxa"/>
          </w:tcPr>
          <w:p w:rsidR="00031E80" w:rsidRPr="00031E80" w:rsidRDefault="00031E80" w:rsidP="009113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031E80" w:rsidRPr="00970BCB" w:rsidRDefault="00031E80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31E80" w:rsidRPr="00970BCB" w:rsidRDefault="00031E80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031E80" w:rsidRPr="00970BCB" w:rsidRDefault="00031E80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E89" w:rsidRPr="00031E80" w:rsidTr="00F15002">
        <w:tc>
          <w:tcPr>
            <w:tcW w:w="3931" w:type="dxa"/>
          </w:tcPr>
          <w:p w:rsidR="00995E89" w:rsidRPr="00031E80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95E89" w:rsidRPr="00031E80" w:rsidTr="00F15002">
        <w:tc>
          <w:tcPr>
            <w:tcW w:w="3931" w:type="dxa"/>
          </w:tcPr>
          <w:p w:rsidR="00995E89" w:rsidRPr="00031E80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995E89" w:rsidRPr="00031E80" w:rsidRDefault="00995E89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95E89" w:rsidRPr="00031E80" w:rsidTr="00F15002">
        <w:tc>
          <w:tcPr>
            <w:tcW w:w="3931" w:type="dxa"/>
          </w:tcPr>
          <w:p w:rsidR="00995E89" w:rsidRPr="00031E80" w:rsidRDefault="00995E89" w:rsidP="00995E89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134" w:type="dxa"/>
          </w:tcPr>
          <w:p w:rsidR="00995E89" w:rsidRPr="00031E80" w:rsidRDefault="00995E89" w:rsidP="00995E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E89" w:rsidRPr="00031E8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031E80" w:rsidRDefault="00995E89" w:rsidP="00995E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E89" w:rsidRPr="00031E8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031E80" w:rsidRDefault="00995E89" w:rsidP="00995E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95E89" w:rsidRPr="00031E8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031E80" w:rsidRDefault="00995E89" w:rsidP="00995E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E89" w:rsidRPr="006479D0" w:rsidTr="00F15002">
        <w:tc>
          <w:tcPr>
            <w:tcW w:w="3931" w:type="dxa"/>
          </w:tcPr>
          <w:p w:rsidR="00995E89" w:rsidRPr="006479D0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34" w:type="dxa"/>
          </w:tcPr>
          <w:p w:rsidR="00995E89" w:rsidRPr="006479D0" w:rsidRDefault="0065278D" w:rsidP="00D15C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72,446</w:t>
            </w:r>
          </w:p>
        </w:tc>
        <w:tc>
          <w:tcPr>
            <w:tcW w:w="236" w:type="dxa"/>
          </w:tcPr>
          <w:p w:rsidR="00995E89" w:rsidRPr="006479D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6479D0" w:rsidRDefault="00884953" w:rsidP="00D15CB9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995E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36" w:type="dxa"/>
          </w:tcPr>
          <w:p w:rsidR="00995E89" w:rsidRPr="006479D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6479D0" w:rsidRDefault="0065278D" w:rsidP="00D15C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50,081</w:t>
            </w:r>
          </w:p>
        </w:tc>
        <w:tc>
          <w:tcPr>
            <w:tcW w:w="236" w:type="dxa"/>
          </w:tcPr>
          <w:p w:rsidR="00995E89" w:rsidRPr="006479D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6479D0" w:rsidRDefault="00884953" w:rsidP="00D15CB9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995E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  <w:tr w:rsidR="00995E89" w:rsidRPr="006479D0" w:rsidTr="00F15002">
        <w:tc>
          <w:tcPr>
            <w:tcW w:w="3931" w:type="dxa"/>
          </w:tcPr>
          <w:p w:rsidR="00995E89" w:rsidRPr="006479D0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34" w:type="dxa"/>
          </w:tcPr>
          <w:p w:rsidR="00995E89" w:rsidRPr="006479D0" w:rsidRDefault="00CD00B3" w:rsidP="00D15C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62,574</w:t>
            </w:r>
          </w:p>
        </w:tc>
        <w:tc>
          <w:tcPr>
            <w:tcW w:w="236" w:type="dxa"/>
          </w:tcPr>
          <w:p w:rsidR="00995E89" w:rsidRPr="006479D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6479D0" w:rsidRDefault="00884953" w:rsidP="00D15CB9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="00995E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36" w:type="dxa"/>
          </w:tcPr>
          <w:p w:rsidR="00995E89" w:rsidRPr="006479D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6479D0" w:rsidRDefault="0065278D" w:rsidP="00D15C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31,581</w:t>
            </w:r>
          </w:p>
        </w:tc>
        <w:tc>
          <w:tcPr>
            <w:tcW w:w="236" w:type="dxa"/>
          </w:tcPr>
          <w:p w:rsidR="00995E89" w:rsidRPr="006479D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6479D0" w:rsidRDefault="00884953" w:rsidP="00D15CB9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995E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995E89" w:rsidRPr="006479D0" w:rsidTr="00F15002">
        <w:tc>
          <w:tcPr>
            <w:tcW w:w="3931" w:type="dxa"/>
          </w:tcPr>
          <w:p w:rsidR="00995E89" w:rsidRPr="006479D0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34" w:type="dxa"/>
          </w:tcPr>
          <w:p w:rsidR="00995E89" w:rsidRPr="006479D0" w:rsidRDefault="0065278D" w:rsidP="00D15C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136,025</w:t>
            </w:r>
          </w:p>
        </w:tc>
        <w:tc>
          <w:tcPr>
            <w:tcW w:w="236" w:type="dxa"/>
          </w:tcPr>
          <w:p w:rsidR="00995E89" w:rsidRPr="006479D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6479D0" w:rsidRDefault="00884953" w:rsidP="00D15CB9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  <w:r w:rsidR="00995E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36" w:type="dxa"/>
          </w:tcPr>
          <w:p w:rsidR="00995E89" w:rsidRPr="006479D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6479D0" w:rsidRDefault="0065278D" w:rsidP="00D15C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13,860</w:t>
            </w:r>
          </w:p>
        </w:tc>
        <w:tc>
          <w:tcPr>
            <w:tcW w:w="236" w:type="dxa"/>
          </w:tcPr>
          <w:p w:rsidR="00995E89" w:rsidRPr="006479D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95E89" w:rsidRPr="006479D0" w:rsidRDefault="00884953" w:rsidP="00D15CB9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995E8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</w:tr>
      <w:tr w:rsidR="00995E89" w:rsidRPr="00031E80" w:rsidTr="00F15002">
        <w:tc>
          <w:tcPr>
            <w:tcW w:w="3931" w:type="dxa"/>
          </w:tcPr>
          <w:p w:rsidR="00995E89" w:rsidRPr="006479D0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95E89" w:rsidRPr="006479D0" w:rsidRDefault="0065278D" w:rsidP="00D15CB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271,</w:t>
            </w:r>
            <w:r w:rsidR="00CD00B3">
              <w:rPr>
                <w:rFonts w:ascii="Angsana New" w:hAnsi="Angsana New"/>
                <w:b/>
                <w:bCs/>
                <w:sz w:val="30"/>
                <w:szCs w:val="30"/>
              </w:rPr>
              <w:t>045</w:t>
            </w:r>
          </w:p>
        </w:tc>
        <w:tc>
          <w:tcPr>
            <w:tcW w:w="236" w:type="dxa"/>
          </w:tcPr>
          <w:p w:rsidR="00995E89" w:rsidRPr="006479D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995E89" w:rsidRPr="006479D0" w:rsidRDefault="00884953" w:rsidP="00D15CB9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995E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236" w:type="dxa"/>
          </w:tcPr>
          <w:p w:rsidR="00995E89" w:rsidRPr="006479D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995E89" w:rsidRPr="006479D0" w:rsidRDefault="0065278D" w:rsidP="00D15CB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95,522</w:t>
            </w:r>
          </w:p>
        </w:tc>
        <w:tc>
          <w:tcPr>
            <w:tcW w:w="236" w:type="dxa"/>
          </w:tcPr>
          <w:p w:rsidR="00995E89" w:rsidRPr="006479D0" w:rsidRDefault="00995E89" w:rsidP="00995E8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995E89" w:rsidRPr="006479D0" w:rsidRDefault="00884953" w:rsidP="00D15CB9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  <w:r w:rsidR="00995E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208</w:t>
            </w:r>
          </w:p>
        </w:tc>
      </w:tr>
    </w:tbl>
    <w:p w:rsidR="00031E80" w:rsidRPr="00F15002" w:rsidRDefault="00031E80" w:rsidP="00F15002">
      <w:pPr>
        <w:pStyle w:val="Bo-Blankline"/>
      </w:pPr>
    </w:p>
    <w:p w:rsidR="00FE0738" w:rsidRPr="00FE0738" w:rsidRDefault="00FE0738" w:rsidP="00674A68">
      <w:pPr>
        <w:pStyle w:val="Bo-Blankline"/>
        <w:ind w:left="547"/>
        <w:jc w:val="thaiDistribute"/>
        <w:rPr>
          <w:lang w:val="en-US"/>
        </w:rPr>
      </w:pPr>
      <w:r w:rsidRPr="00F32353">
        <w:rPr>
          <w:rFonts w:hint="cs"/>
          <w:spacing w:val="-2"/>
          <w:sz w:val="30"/>
          <w:szCs w:val="30"/>
          <w:cs/>
          <w:lang w:val="en-US"/>
        </w:rPr>
        <w:t>บริษัท</w:t>
      </w:r>
      <w:r w:rsidR="00F32353" w:rsidRPr="00F32353">
        <w:rPr>
          <w:rFonts w:hint="cs"/>
          <w:spacing w:val="-2"/>
          <w:sz w:val="30"/>
          <w:szCs w:val="30"/>
          <w:cs/>
          <w:lang w:val="en-US"/>
        </w:rPr>
        <w:t>และบริษัทย่อยหลายแห่ง</w:t>
      </w:r>
      <w:r w:rsidRPr="00F32353">
        <w:rPr>
          <w:rFonts w:hint="cs"/>
          <w:spacing w:val="-2"/>
          <w:sz w:val="30"/>
          <w:szCs w:val="30"/>
          <w:cs/>
          <w:lang w:val="en-US"/>
        </w:rPr>
        <w:t>ได้ทำ</w:t>
      </w:r>
      <w:r w:rsidRPr="00F32353">
        <w:rPr>
          <w:rFonts w:hint="cs"/>
          <w:spacing w:val="-2"/>
          <w:sz w:val="30"/>
          <w:szCs w:val="30"/>
          <w:cs/>
        </w:rPr>
        <w:t>สัญญาเช่า</w:t>
      </w:r>
      <w:r w:rsidRPr="004D31E8">
        <w:rPr>
          <w:rFonts w:hint="cs"/>
          <w:spacing w:val="-2"/>
          <w:sz w:val="30"/>
          <w:szCs w:val="30"/>
          <w:cs/>
        </w:rPr>
        <w:t>ที่ดินหลายฉบับ</w:t>
      </w:r>
      <w:r>
        <w:rPr>
          <w:rFonts w:hint="cs"/>
          <w:spacing w:val="-2"/>
          <w:sz w:val="30"/>
          <w:szCs w:val="30"/>
          <w:cs/>
        </w:rPr>
        <w:t>กับบริษัท</w:t>
      </w:r>
      <w:r w:rsidR="00F32353">
        <w:rPr>
          <w:rFonts w:hint="cs"/>
          <w:spacing w:val="-2"/>
          <w:sz w:val="30"/>
          <w:szCs w:val="30"/>
          <w:cs/>
        </w:rPr>
        <w:t>ที่เกี่ยวข้องกัน</w:t>
      </w:r>
      <w:r>
        <w:rPr>
          <w:rFonts w:hint="cs"/>
          <w:spacing w:val="-2"/>
          <w:sz w:val="30"/>
          <w:szCs w:val="30"/>
          <w:cs/>
        </w:rPr>
        <w:t>โดยระบุว่าผู้เช่า</w:t>
      </w:r>
      <w:r w:rsidRPr="004D31E8">
        <w:rPr>
          <w:rFonts w:hint="cs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>
        <w:rPr>
          <w:rFonts w:hint="cs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884953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884953">
        <w:rPr>
          <w:rFonts w:hint="cs"/>
          <w:sz w:val="30"/>
          <w:szCs w:val="30"/>
          <w:cs/>
        </w:rPr>
        <w:t>25</w:t>
      </w:r>
      <w:r w:rsidR="00884953">
        <w:rPr>
          <w:sz w:val="30"/>
          <w:szCs w:val="30"/>
        </w:rPr>
        <w:t>60</w:t>
      </w:r>
      <w:r>
        <w:rPr>
          <w:rFonts w:hint="cs"/>
          <w:sz w:val="30"/>
          <w:szCs w:val="30"/>
          <w:cs/>
        </w:rPr>
        <w:t xml:space="preserve"> </w:t>
      </w:r>
      <w:r w:rsidRPr="00CD1BAF">
        <w:rPr>
          <w:rFonts w:hint="cs"/>
          <w:sz w:val="30"/>
          <w:szCs w:val="30"/>
          <w:cs/>
        </w:rPr>
        <w:t>เป็น</w:t>
      </w:r>
      <w:r w:rsidRPr="00A96B85">
        <w:rPr>
          <w:rFonts w:hint="cs"/>
          <w:sz w:val="30"/>
          <w:szCs w:val="30"/>
          <w:cs/>
        </w:rPr>
        <w:t>จำนวน</w:t>
      </w:r>
      <w:r w:rsidRPr="00A96B85">
        <w:rPr>
          <w:sz w:val="30"/>
          <w:szCs w:val="30"/>
        </w:rPr>
        <w:t xml:space="preserve"> </w:t>
      </w:r>
      <w:r w:rsidR="00BE2EFD">
        <w:rPr>
          <w:rFonts w:hint="cs"/>
          <w:sz w:val="30"/>
          <w:szCs w:val="30"/>
          <w:cs/>
          <w:lang w:val="en-US"/>
        </w:rPr>
        <w:t>121.3</w:t>
      </w:r>
      <w:r w:rsidRPr="00FE0738">
        <w:rPr>
          <w:rFonts w:hint="cs"/>
          <w:sz w:val="30"/>
          <w:szCs w:val="30"/>
          <w:cs/>
        </w:rPr>
        <w:t xml:space="preserve"> ล้านบาท </w:t>
      </w:r>
      <w:r w:rsidRPr="00FE0738">
        <w:rPr>
          <w:i/>
          <w:iCs/>
          <w:sz w:val="30"/>
          <w:szCs w:val="30"/>
          <w:lang w:val="en-US"/>
        </w:rPr>
        <w:t>(</w:t>
      </w:r>
      <w:r w:rsidR="00884953">
        <w:rPr>
          <w:rFonts w:hint="cs"/>
          <w:i/>
          <w:iCs/>
          <w:sz w:val="30"/>
          <w:szCs w:val="30"/>
          <w:cs/>
        </w:rPr>
        <w:t>25</w:t>
      </w:r>
      <w:r w:rsidR="00884953">
        <w:rPr>
          <w:i/>
          <w:iCs/>
          <w:sz w:val="30"/>
          <w:szCs w:val="30"/>
        </w:rPr>
        <w:t>59</w:t>
      </w:r>
      <w:r w:rsidRPr="00FE0738">
        <w:rPr>
          <w:i/>
          <w:iCs/>
          <w:sz w:val="30"/>
          <w:szCs w:val="30"/>
          <w:lang w:val="en-US"/>
        </w:rPr>
        <w:t xml:space="preserve">: </w:t>
      </w:r>
      <w:r w:rsidR="00884953">
        <w:rPr>
          <w:i/>
          <w:iCs/>
          <w:sz w:val="30"/>
          <w:szCs w:val="30"/>
          <w:lang w:val="en-US"/>
        </w:rPr>
        <w:t>108</w:t>
      </w:r>
      <w:r w:rsidR="00057B70">
        <w:rPr>
          <w:i/>
          <w:iCs/>
          <w:sz w:val="30"/>
          <w:szCs w:val="30"/>
          <w:lang w:val="en-US"/>
        </w:rPr>
        <w:t>.</w:t>
      </w:r>
      <w:r w:rsidR="00884953">
        <w:rPr>
          <w:i/>
          <w:iCs/>
          <w:sz w:val="30"/>
          <w:szCs w:val="30"/>
          <w:lang w:val="en-US"/>
        </w:rPr>
        <w:t>7</w:t>
      </w:r>
      <w:r w:rsidR="00057B70">
        <w:rPr>
          <w:i/>
          <w:iCs/>
          <w:sz w:val="30"/>
          <w:szCs w:val="30"/>
          <w:lang w:val="en-US"/>
        </w:rPr>
        <w:t xml:space="preserve"> </w:t>
      </w:r>
      <w:r w:rsidR="00057B70"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Pr="00FE0738">
        <w:rPr>
          <w:rFonts w:hint="cs"/>
          <w:i/>
          <w:iCs/>
          <w:sz w:val="30"/>
          <w:szCs w:val="30"/>
          <w:cs/>
          <w:lang w:val="en-US"/>
        </w:rPr>
        <w:t>)</w:t>
      </w:r>
    </w:p>
    <w:p w:rsidR="00FE0738" w:rsidRPr="00FE0738" w:rsidRDefault="00FE0738" w:rsidP="00FE0738">
      <w:pPr>
        <w:pStyle w:val="Bo-Blankline"/>
        <w:rPr>
          <w:sz w:val="18"/>
          <w:szCs w:val="18"/>
        </w:rPr>
      </w:pPr>
    </w:p>
    <w:p w:rsidR="00FE0738" w:rsidRDefault="00FE0738" w:rsidP="00FE0738">
      <w:pPr>
        <w:pStyle w:val="Bo-C1Content"/>
        <w:rPr>
          <w:i/>
          <w:iCs/>
        </w:rPr>
      </w:pPr>
      <w:r w:rsidRPr="00FE0738">
        <w:rPr>
          <w:spacing w:val="4"/>
          <w:cs/>
        </w:rPr>
        <w:t xml:space="preserve">ณ วันที่ </w:t>
      </w:r>
      <w:r w:rsidR="00884953">
        <w:rPr>
          <w:rFonts w:hint="cs"/>
          <w:spacing w:val="4"/>
          <w:cs/>
        </w:rPr>
        <w:t>3</w:t>
      </w:r>
      <w:r w:rsidR="00884953">
        <w:rPr>
          <w:spacing w:val="4"/>
        </w:rPr>
        <w:t>1</w:t>
      </w:r>
      <w:r w:rsidRPr="00FE0738">
        <w:rPr>
          <w:spacing w:val="4"/>
        </w:rPr>
        <w:t xml:space="preserve"> </w:t>
      </w:r>
      <w:r w:rsidRPr="00FE0738">
        <w:rPr>
          <w:rFonts w:hint="cs"/>
          <w:spacing w:val="4"/>
          <w:cs/>
        </w:rPr>
        <w:t xml:space="preserve">ธันวาคม </w:t>
      </w:r>
      <w:r w:rsidR="00884953">
        <w:rPr>
          <w:spacing w:val="4"/>
          <w:lang w:val="en-US"/>
        </w:rPr>
        <w:t>2560</w:t>
      </w:r>
      <w:r w:rsidRPr="00FE0738">
        <w:rPr>
          <w:spacing w:val="4"/>
          <w:lang w:val="en-US"/>
        </w:rPr>
        <w:t xml:space="preserve"> </w:t>
      </w:r>
      <w:r w:rsidRPr="00FE0738">
        <w:rPr>
          <w:spacing w:val="4"/>
          <w:cs/>
        </w:rPr>
        <w:t>บริษัท</w:t>
      </w:r>
      <w:r w:rsidRPr="00FE0738">
        <w:rPr>
          <w:rFonts w:hint="cs"/>
          <w:cs/>
        </w:rPr>
        <w:t>ได้ลงนามในสัญญากู้ยืมเงินในฐานะผู้ค้ำประกัน และได้จดจำนองที่ดินที่เป็นกรรมสิทธิ์ของบริษัท เพื่อใช้เป็นหลักทรัพย์ค้ำประกันให้บริษัทย่อยเป็นจำนวน</w:t>
      </w:r>
      <w:r w:rsidR="00030F1F">
        <w:t xml:space="preserve"> 117.5</w:t>
      </w:r>
      <w:r w:rsidRPr="00FE0738">
        <w:rPr>
          <w:lang w:val="en-US"/>
        </w:rPr>
        <w:t xml:space="preserve"> </w:t>
      </w:r>
      <w:r w:rsidRPr="00FE0738">
        <w:rPr>
          <w:rFonts w:hint="cs"/>
          <w:cs/>
          <w:lang w:val="en-US"/>
        </w:rPr>
        <w:t>ล้านบาท</w:t>
      </w:r>
      <w:r w:rsidRPr="00BD6B3C">
        <w:rPr>
          <w:rFonts w:hint="cs"/>
          <w:cs/>
          <w:lang w:val="en-US"/>
        </w:rPr>
        <w:t xml:space="preserve"> </w:t>
      </w:r>
      <w:r>
        <w:rPr>
          <w:i/>
          <w:iCs/>
          <w:cs/>
        </w:rPr>
        <w:t>(</w:t>
      </w:r>
      <w:r w:rsidR="00884953">
        <w:rPr>
          <w:i/>
          <w:iCs/>
          <w:cs/>
        </w:rPr>
        <w:t>255</w:t>
      </w:r>
      <w:r w:rsidR="00884953">
        <w:rPr>
          <w:i/>
          <w:iCs/>
        </w:rPr>
        <w:t>9</w:t>
      </w:r>
      <w:r w:rsidRPr="00BD6B3C">
        <w:rPr>
          <w:i/>
          <w:iCs/>
          <w:lang w:val="en-US"/>
        </w:rPr>
        <w:t>:</w:t>
      </w:r>
      <w:r>
        <w:rPr>
          <w:i/>
          <w:iCs/>
          <w:lang w:val="en-US"/>
        </w:rPr>
        <w:t xml:space="preserve"> </w:t>
      </w:r>
      <w:r w:rsidR="00884953">
        <w:rPr>
          <w:i/>
          <w:iCs/>
        </w:rPr>
        <w:t>117</w:t>
      </w:r>
      <w:r w:rsidR="00057B70" w:rsidRPr="00057B70">
        <w:rPr>
          <w:i/>
          <w:iCs/>
        </w:rPr>
        <w:t>.</w:t>
      </w:r>
      <w:r w:rsidR="00884953">
        <w:rPr>
          <w:i/>
          <w:iCs/>
        </w:rPr>
        <w:t>5</w:t>
      </w:r>
      <w:r w:rsidR="00057B70" w:rsidRPr="00057B70">
        <w:rPr>
          <w:i/>
          <w:iCs/>
        </w:rPr>
        <w:t xml:space="preserve"> </w:t>
      </w:r>
      <w:r w:rsidR="00057B70" w:rsidRPr="00057B70">
        <w:rPr>
          <w:rFonts w:hint="cs"/>
          <w:i/>
          <w:iCs/>
          <w:cs/>
        </w:rPr>
        <w:t>ล้านบาท</w:t>
      </w:r>
      <w:r w:rsidRPr="00BD6B3C">
        <w:rPr>
          <w:i/>
          <w:iCs/>
          <w:cs/>
        </w:rPr>
        <w:t>)</w:t>
      </w:r>
    </w:p>
    <w:p w:rsidR="00CD00B3" w:rsidRDefault="00CD00B3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:rsidR="00801869" w:rsidRDefault="00801869" w:rsidP="00C87474">
      <w:pPr>
        <w:pStyle w:val="Caption"/>
        <w:ind w:hanging="900"/>
      </w:pPr>
      <w:r w:rsidRPr="00801869">
        <w:rPr>
          <w:cs/>
        </w:rPr>
        <w:lastRenderedPageBreak/>
        <w:t>เงินสดและรายการเทียบเท่า</w:t>
      </w:r>
      <w:r w:rsidRPr="009B22D7">
        <w:rPr>
          <w:cs/>
        </w:rPr>
        <w:t>เงิน</w:t>
      </w:r>
      <w:r w:rsidRPr="00801869">
        <w:rPr>
          <w:cs/>
        </w:rPr>
        <w:t>สด</w:t>
      </w:r>
    </w:p>
    <w:p w:rsidR="00801869" w:rsidRDefault="00801869" w:rsidP="00801869">
      <w:pPr>
        <w:spacing w:line="240" w:lineRule="auto"/>
        <w:ind w:left="720" w:right="389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69"/>
        <w:gridCol w:w="1201"/>
        <w:gridCol w:w="236"/>
        <w:gridCol w:w="1134"/>
        <w:gridCol w:w="236"/>
        <w:gridCol w:w="1132"/>
        <w:gridCol w:w="236"/>
        <w:gridCol w:w="1134"/>
      </w:tblGrid>
      <w:tr w:rsidR="00801869" w:rsidRPr="00031E80" w:rsidTr="00F15002">
        <w:tc>
          <w:tcPr>
            <w:tcW w:w="3869" w:type="dxa"/>
          </w:tcPr>
          <w:p w:rsidR="00801869" w:rsidRPr="00031E80" w:rsidRDefault="00801869" w:rsidP="007B556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:rsidR="00801869" w:rsidRPr="00970BCB" w:rsidRDefault="00801869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01869" w:rsidRPr="00970BCB" w:rsidRDefault="00801869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:rsidR="00801869" w:rsidRPr="00970BCB" w:rsidRDefault="00801869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E89" w:rsidRPr="00031E80" w:rsidTr="00F15002">
        <w:tc>
          <w:tcPr>
            <w:tcW w:w="3869" w:type="dxa"/>
          </w:tcPr>
          <w:p w:rsidR="00995E89" w:rsidRPr="00031E80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95E89" w:rsidRPr="00970BCB" w:rsidRDefault="00995E89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95E89" w:rsidRPr="00970BCB" w:rsidRDefault="00884953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95E89" w:rsidRPr="00031E80" w:rsidTr="00F15002">
        <w:tc>
          <w:tcPr>
            <w:tcW w:w="3869" w:type="dxa"/>
          </w:tcPr>
          <w:p w:rsidR="00995E89" w:rsidRPr="00031E80" w:rsidRDefault="00995E89" w:rsidP="00995E8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9" w:type="dxa"/>
            <w:gridSpan w:val="7"/>
          </w:tcPr>
          <w:p w:rsidR="00995E89" w:rsidRPr="00031E80" w:rsidRDefault="00995E89" w:rsidP="00995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03B1" w:rsidRPr="006479D0" w:rsidTr="00F15002">
        <w:tc>
          <w:tcPr>
            <w:tcW w:w="3869" w:type="dxa"/>
          </w:tcPr>
          <w:p w:rsidR="008503B1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201" w:type="dxa"/>
          </w:tcPr>
          <w:p w:rsidR="008503B1" w:rsidRPr="00D5398A" w:rsidRDefault="00116EDC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7,929</w:t>
            </w:r>
          </w:p>
        </w:tc>
        <w:tc>
          <w:tcPr>
            <w:tcW w:w="236" w:type="dxa"/>
          </w:tcPr>
          <w:p w:rsidR="008503B1" w:rsidRPr="006479D0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D5398A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8503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36" w:type="dxa"/>
          </w:tcPr>
          <w:p w:rsidR="008503B1" w:rsidRPr="006479D0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8503B1" w:rsidRPr="00D15CB9" w:rsidRDefault="00116EDC" w:rsidP="00D15CB9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5,149</w:t>
            </w:r>
          </w:p>
        </w:tc>
        <w:tc>
          <w:tcPr>
            <w:tcW w:w="236" w:type="dxa"/>
          </w:tcPr>
          <w:p w:rsidR="008503B1" w:rsidRPr="006479D0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7F529F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618</w:t>
            </w:r>
          </w:p>
        </w:tc>
      </w:tr>
      <w:tr w:rsidR="008503B1" w:rsidRPr="006479D0" w:rsidTr="00F15002">
        <w:tc>
          <w:tcPr>
            <w:tcW w:w="3869" w:type="dxa"/>
          </w:tcPr>
          <w:p w:rsidR="008503B1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01" w:type="dxa"/>
          </w:tcPr>
          <w:p w:rsidR="008503B1" w:rsidRPr="006479D0" w:rsidRDefault="00116EDC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45,573</w:t>
            </w:r>
          </w:p>
        </w:tc>
        <w:tc>
          <w:tcPr>
            <w:tcW w:w="236" w:type="dxa"/>
          </w:tcPr>
          <w:p w:rsidR="008503B1" w:rsidRPr="006479D0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6479D0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  <w:r w:rsidR="008503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:rsidR="008503B1" w:rsidRPr="006479D0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8503B1" w:rsidRPr="006479D0" w:rsidRDefault="00116EDC" w:rsidP="00D15CB9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30,584</w:t>
            </w:r>
          </w:p>
        </w:tc>
        <w:tc>
          <w:tcPr>
            <w:tcW w:w="236" w:type="dxa"/>
          </w:tcPr>
          <w:p w:rsidR="008503B1" w:rsidRPr="006479D0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6479D0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  <w:r w:rsidR="008503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  <w:tr w:rsidR="008503B1" w:rsidRPr="006479D0" w:rsidTr="00F15002">
        <w:tc>
          <w:tcPr>
            <w:tcW w:w="3869" w:type="dxa"/>
          </w:tcPr>
          <w:p w:rsidR="008503B1" w:rsidRDefault="008503B1" w:rsidP="008503B1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</w:tc>
        <w:tc>
          <w:tcPr>
            <w:tcW w:w="1201" w:type="dxa"/>
            <w:vAlign w:val="bottom"/>
          </w:tcPr>
          <w:p w:rsidR="008503B1" w:rsidRPr="00D15CB9" w:rsidRDefault="00116EDC" w:rsidP="00D15CB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2,434,14</w:t>
            </w:r>
            <w:r w:rsidR="007226E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8503B1" w:rsidRPr="006479D0" w:rsidRDefault="008503B1" w:rsidP="008503B1">
            <w:pPr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503B1" w:rsidRPr="004D71C7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637</w:t>
            </w:r>
          </w:p>
        </w:tc>
        <w:tc>
          <w:tcPr>
            <w:tcW w:w="236" w:type="dxa"/>
            <w:vAlign w:val="bottom"/>
          </w:tcPr>
          <w:p w:rsidR="008503B1" w:rsidRPr="006479D0" w:rsidRDefault="008503B1" w:rsidP="008503B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8503B1" w:rsidRDefault="00116EDC" w:rsidP="00D15CB9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1,548,603</w:t>
            </w:r>
          </w:p>
        </w:tc>
        <w:tc>
          <w:tcPr>
            <w:tcW w:w="236" w:type="dxa"/>
            <w:vAlign w:val="bottom"/>
          </w:tcPr>
          <w:p w:rsidR="008503B1" w:rsidRPr="006479D0" w:rsidRDefault="008503B1" w:rsidP="008503B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503B1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503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121</w:t>
            </w:r>
            <w:r w:rsidR="008503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9074B5" w:rsidRPr="006479D0" w:rsidTr="00F15002">
        <w:tc>
          <w:tcPr>
            <w:tcW w:w="3869" w:type="dxa"/>
          </w:tcPr>
          <w:p w:rsidR="009074B5" w:rsidRDefault="009074B5" w:rsidP="009074B5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  <w:p w:rsidR="009074B5" w:rsidRDefault="009074B5" w:rsidP="00424967">
            <w:pPr>
              <w:spacing w:line="240" w:lineRule="atLeast"/>
              <w:ind w:left="270" w:right="65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01" w:type="dxa"/>
            <w:vAlign w:val="bottom"/>
          </w:tcPr>
          <w:p w:rsidR="009074B5" w:rsidRDefault="00116EDC" w:rsidP="009074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5,034</w:t>
            </w:r>
          </w:p>
        </w:tc>
        <w:tc>
          <w:tcPr>
            <w:tcW w:w="236" w:type="dxa"/>
            <w:vAlign w:val="bottom"/>
          </w:tcPr>
          <w:p w:rsidR="009074B5" w:rsidRPr="006479D0" w:rsidRDefault="009074B5" w:rsidP="009074B5">
            <w:pPr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074B5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074B5" w:rsidRPr="00D15CB9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9074B5" w:rsidRPr="006479D0" w:rsidRDefault="009074B5" w:rsidP="009074B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9074B5" w:rsidRDefault="00116EDC" w:rsidP="009074B5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36" w:type="dxa"/>
            <w:vAlign w:val="bottom"/>
          </w:tcPr>
          <w:p w:rsidR="009074B5" w:rsidRPr="006479D0" w:rsidRDefault="009074B5" w:rsidP="009074B5">
            <w:pPr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074B5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074B5" w:rsidRPr="00D15CB9" w:rsidRDefault="009074B5" w:rsidP="009074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074B5" w:rsidRPr="006479D0" w:rsidTr="00F15002">
        <w:tc>
          <w:tcPr>
            <w:tcW w:w="3869" w:type="dxa"/>
          </w:tcPr>
          <w:p w:rsidR="009074B5" w:rsidRPr="009122B1" w:rsidRDefault="009074B5" w:rsidP="009074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01" w:type="dxa"/>
          </w:tcPr>
          <w:p w:rsidR="009074B5" w:rsidRPr="006479D0" w:rsidRDefault="00116EDC" w:rsidP="009074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426,30</w:t>
            </w:r>
            <w:r w:rsidR="007226E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9074B5" w:rsidRPr="006479D0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074B5" w:rsidRPr="006479D0" w:rsidRDefault="00884953" w:rsidP="009074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074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626</w:t>
            </w:r>
            <w:r w:rsidR="009074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36" w:type="dxa"/>
          </w:tcPr>
          <w:p w:rsidR="009074B5" w:rsidRPr="006479D0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9074B5" w:rsidRPr="00D15CB9" w:rsidRDefault="00116EDC" w:rsidP="009074B5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326,300</w:t>
            </w:r>
          </w:p>
        </w:tc>
        <w:tc>
          <w:tcPr>
            <w:tcW w:w="236" w:type="dxa"/>
          </w:tcPr>
          <w:p w:rsidR="009074B5" w:rsidRPr="006479D0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074B5" w:rsidRPr="002540DA" w:rsidRDefault="00884953" w:rsidP="009074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074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  <w:r w:rsidR="009074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</w:tr>
      <w:tr w:rsidR="009074B5" w:rsidRPr="00031E80" w:rsidTr="00F15002">
        <w:tc>
          <w:tcPr>
            <w:tcW w:w="3869" w:type="dxa"/>
          </w:tcPr>
          <w:p w:rsidR="009074B5" w:rsidRPr="006479D0" w:rsidRDefault="009074B5" w:rsidP="009074B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9074B5" w:rsidRPr="00D15CB9" w:rsidRDefault="00116EDC" w:rsidP="009074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2,918,980</w:t>
            </w:r>
          </w:p>
        </w:tc>
        <w:tc>
          <w:tcPr>
            <w:tcW w:w="236" w:type="dxa"/>
          </w:tcPr>
          <w:p w:rsidR="009074B5" w:rsidRPr="00D15CB9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074B5" w:rsidRPr="00D15CB9" w:rsidRDefault="00884953" w:rsidP="009074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074B5" w:rsidRPr="00D15C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  <w:r w:rsidR="009074B5" w:rsidRPr="00D15C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36" w:type="dxa"/>
          </w:tcPr>
          <w:p w:rsidR="009074B5" w:rsidRPr="00D15CB9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9074B5" w:rsidRPr="00D15CB9" w:rsidRDefault="00116EDC" w:rsidP="009074B5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1,910,795</w:t>
            </w:r>
          </w:p>
        </w:tc>
        <w:tc>
          <w:tcPr>
            <w:tcW w:w="236" w:type="dxa"/>
          </w:tcPr>
          <w:p w:rsidR="009074B5" w:rsidRPr="00D15CB9" w:rsidRDefault="009074B5" w:rsidP="009074B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074B5" w:rsidRPr="00D15CB9" w:rsidRDefault="00884953" w:rsidP="009074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074B5" w:rsidRPr="00D15C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  <w:r w:rsidR="009074B5" w:rsidRPr="00D15C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</w:tr>
    </w:tbl>
    <w:p w:rsidR="000E7232" w:rsidRDefault="000E7232" w:rsidP="000E7232">
      <w:pPr>
        <w:pStyle w:val="Bo-Blankline"/>
      </w:pPr>
    </w:p>
    <w:p w:rsidR="00373CB0" w:rsidRDefault="00A05647" w:rsidP="00C87474">
      <w:pPr>
        <w:pStyle w:val="Caption"/>
        <w:ind w:hanging="900"/>
      </w:pPr>
      <w:r>
        <w:rPr>
          <w:rFonts w:hint="cs"/>
          <w:cs/>
        </w:rPr>
        <w:t>เงินลงทุนอื่น</w:t>
      </w:r>
    </w:p>
    <w:p w:rsidR="00B117DD" w:rsidRDefault="00B117DD" w:rsidP="009B22D7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B117DD" w:rsidRPr="00FF40F1" w:rsidTr="0039267C">
        <w:trPr>
          <w:tblHeader/>
        </w:trPr>
        <w:tc>
          <w:tcPr>
            <w:tcW w:w="3931" w:type="dxa"/>
          </w:tcPr>
          <w:p w:rsidR="00B117DD" w:rsidRPr="00FF40F1" w:rsidRDefault="00B117DD" w:rsidP="00E8346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B117DD" w:rsidRPr="00FF40F1" w:rsidRDefault="00B117DD" w:rsidP="00E8346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117DD" w:rsidRPr="00FF40F1" w:rsidRDefault="00B117DD" w:rsidP="00E8346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B117DD" w:rsidRPr="00FF40F1" w:rsidRDefault="00B117DD" w:rsidP="00E8346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3B1" w:rsidRPr="00FF40F1" w:rsidTr="0039267C">
        <w:trPr>
          <w:tblHeader/>
        </w:trPr>
        <w:tc>
          <w:tcPr>
            <w:tcW w:w="3931" w:type="dxa"/>
          </w:tcPr>
          <w:p w:rsidR="008503B1" w:rsidRPr="004A594B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503B1" w:rsidRPr="00970BCB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503B1" w:rsidRPr="00970BCB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503B1" w:rsidRPr="00970BCB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503B1" w:rsidRPr="00FF40F1" w:rsidTr="0039267C">
        <w:trPr>
          <w:tblHeader/>
        </w:trPr>
        <w:tc>
          <w:tcPr>
            <w:tcW w:w="3931" w:type="dxa"/>
          </w:tcPr>
          <w:p w:rsidR="008503B1" w:rsidRPr="00FF40F1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503B1" w:rsidRPr="00FF40F1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40F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F40F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03B1" w:rsidRPr="00FF40F1" w:rsidTr="0039267C">
        <w:tc>
          <w:tcPr>
            <w:tcW w:w="3931" w:type="dxa"/>
          </w:tcPr>
          <w:p w:rsidR="008503B1" w:rsidRPr="001707AC" w:rsidRDefault="008503B1" w:rsidP="008503B1">
            <w:pPr>
              <w:spacing w:line="240" w:lineRule="atLeast"/>
              <w:ind w:right="-6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707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34" w:type="dxa"/>
          </w:tcPr>
          <w:p w:rsidR="008503B1" w:rsidRPr="002001F3" w:rsidRDefault="008503B1" w:rsidP="008503B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FF40F1" w:rsidRDefault="008503B1" w:rsidP="008503B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503B1" w:rsidRPr="004A594B" w:rsidRDefault="008503B1" w:rsidP="008503B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FF40F1" w:rsidRDefault="008503B1" w:rsidP="008503B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503B1" w:rsidRPr="00FF40F1" w:rsidRDefault="008503B1" w:rsidP="008503B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503B1" w:rsidRPr="00FF40F1" w:rsidRDefault="008503B1" w:rsidP="008503B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503B1" w:rsidRPr="00FF40F1" w:rsidRDefault="008503B1" w:rsidP="008503B1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CFB" w:rsidRPr="00FF40F1" w:rsidTr="0039267C">
        <w:tc>
          <w:tcPr>
            <w:tcW w:w="3931" w:type="dxa"/>
          </w:tcPr>
          <w:p w:rsidR="00AB5CFB" w:rsidRPr="008052EF" w:rsidRDefault="00AB5CFB" w:rsidP="00AB5CFB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เงินฝากประจำกับสถาบันการเงิน</w:t>
            </w:r>
          </w:p>
        </w:tc>
        <w:tc>
          <w:tcPr>
            <w:tcW w:w="1134" w:type="dxa"/>
            <w:vAlign w:val="bottom"/>
          </w:tcPr>
          <w:p w:rsidR="00AB5CFB" w:rsidRPr="004D71C7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866,191</w:t>
            </w:r>
          </w:p>
        </w:tc>
        <w:tc>
          <w:tcPr>
            <w:tcW w:w="236" w:type="dxa"/>
          </w:tcPr>
          <w:p w:rsidR="00AB5CFB" w:rsidRPr="00190EE8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B5CFB" w:rsidRPr="004D71C7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73,500</w:t>
            </w:r>
          </w:p>
        </w:tc>
        <w:tc>
          <w:tcPr>
            <w:tcW w:w="236" w:type="dxa"/>
          </w:tcPr>
          <w:p w:rsidR="00AB5CFB" w:rsidRPr="00C2353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15,500</w:t>
            </w:r>
          </w:p>
        </w:tc>
        <w:tc>
          <w:tcPr>
            <w:tcW w:w="236" w:type="dxa"/>
          </w:tcPr>
          <w:p w:rsidR="00AB5CFB" w:rsidRPr="00C2353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D15C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AB5CFB" w:rsidRPr="00FF40F1" w:rsidTr="006C7776">
        <w:tc>
          <w:tcPr>
            <w:tcW w:w="3931" w:type="dxa"/>
          </w:tcPr>
          <w:p w:rsidR="00424967" w:rsidRDefault="00AB5CFB" w:rsidP="00424967">
            <w:pPr>
              <w:spacing w:line="240" w:lineRule="atLeast"/>
              <w:ind w:left="252" w:right="-47" w:hanging="2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ตราสารทุนถือไว้เพื่อค้า </w:t>
            </w:r>
          </w:p>
          <w:p w:rsidR="00AB5CFB" w:rsidRDefault="00C24637" w:rsidP="00424967">
            <w:pPr>
              <w:spacing w:line="240" w:lineRule="atLeast"/>
              <w:ind w:left="252" w:right="-4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(ในกองทุนรวม</w:t>
            </w:r>
            <w:r w:rsidR="00AB5CF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:rsidR="00AB5CFB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,113</w:t>
            </w:r>
          </w:p>
        </w:tc>
        <w:tc>
          <w:tcPr>
            <w:tcW w:w="236" w:type="dxa"/>
          </w:tcPr>
          <w:p w:rsidR="00AB5CFB" w:rsidRPr="00190EE8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Default="00AB5CFB" w:rsidP="00AB5C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B5CFB" w:rsidRPr="00D15CB9" w:rsidRDefault="00AB5CFB" w:rsidP="00AB5C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B5CFB" w:rsidRPr="00C2353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Default="00AB5CFB" w:rsidP="00AB5C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B5CFB" w:rsidRPr="00D15CB9" w:rsidRDefault="00AB5CFB" w:rsidP="00AB5C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B5CFB" w:rsidRPr="000061F2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Default="00AB5CFB" w:rsidP="00AB5C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B5CFB" w:rsidRPr="00D15CB9" w:rsidRDefault="00AB5CFB" w:rsidP="00AB5C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B5CFB" w:rsidRPr="00FF40F1" w:rsidTr="006C7776">
        <w:tc>
          <w:tcPr>
            <w:tcW w:w="3931" w:type="dxa"/>
          </w:tcPr>
          <w:p w:rsidR="00AB5CFB" w:rsidRDefault="00AB5CFB" w:rsidP="00AB5CFB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ตราสารหนี้ถือไว้เพื่อค้า</w:t>
            </w:r>
          </w:p>
        </w:tc>
        <w:tc>
          <w:tcPr>
            <w:tcW w:w="1134" w:type="dxa"/>
            <w:vAlign w:val="bottom"/>
          </w:tcPr>
          <w:p w:rsidR="00AB5CFB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,307</w:t>
            </w:r>
          </w:p>
        </w:tc>
        <w:tc>
          <w:tcPr>
            <w:tcW w:w="236" w:type="dxa"/>
          </w:tcPr>
          <w:p w:rsidR="00AB5CFB" w:rsidRPr="00190EE8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Default="00AB5CFB" w:rsidP="00AB5C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AB5CFB" w:rsidRPr="00C2353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Default="00AB5CFB" w:rsidP="00AB5C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AB5CFB" w:rsidRPr="000061F2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Default="00AB5CFB" w:rsidP="00AB5C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5CFB" w:rsidRPr="00FF40F1" w:rsidTr="0039267C">
        <w:tc>
          <w:tcPr>
            <w:tcW w:w="3931" w:type="dxa"/>
          </w:tcPr>
          <w:p w:rsidR="00424967" w:rsidRDefault="00AB5CFB" w:rsidP="00424967">
            <w:pPr>
              <w:spacing w:line="240" w:lineRule="atLeast"/>
              <w:ind w:left="252" w:right="65" w:hanging="252"/>
              <w:rPr>
                <w:rFonts w:ascii="Angsana New" w:hAnsi="Angsana New"/>
                <w:sz w:val="30"/>
                <w:szCs w:val="30"/>
              </w:rPr>
            </w:pPr>
            <w:r w:rsidRPr="00613610">
              <w:rPr>
                <w:rFonts w:ascii="Angsana New" w:hAnsi="Angsana New" w:hint="cs"/>
                <w:sz w:val="30"/>
                <w:szCs w:val="30"/>
                <w:cs/>
              </w:rPr>
              <w:t>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าสารหนี้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ถือไว้เพื่อค้า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AB5CFB" w:rsidRPr="0018439B" w:rsidRDefault="00AB5CFB" w:rsidP="00424967">
            <w:pPr>
              <w:spacing w:line="240" w:lineRule="atLeast"/>
              <w:ind w:left="252" w:right="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67A1">
              <w:rPr>
                <w:rFonts w:ascii="Angsana New" w:hAnsi="Angsana New"/>
                <w:sz w:val="30"/>
                <w:szCs w:val="30"/>
              </w:rPr>
              <w:t>(</w:t>
            </w:r>
            <w:r w:rsidRPr="003567A1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34" w:type="dxa"/>
            <w:vAlign w:val="bottom"/>
          </w:tcPr>
          <w:p w:rsidR="00AB5CFB" w:rsidRPr="004D71C7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2,623,556</w:t>
            </w:r>
          </w:p>
        </w:tc>
        <w:tc>
          <w:tcPr>
            <w:tcW w:w="236" w:type="dxa"/>
            <w:vAlign w:val="bottom"/>
          </w:tcPr>
          <w:p w:rsidR="00AB5CFB" w:rsidRPr="00190EE8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B5CFB" w:rsidRPr="004D71C7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2,169</w:t>
            </w:r>
          </w:p>
        </w:tc>
        <w:tc>
          <w:tcPr>
            <w:tcW w:w="236" w:type="dxa"/>
            <w:vAlign w:val="bottom"/>
          </w:tcPr>
          <w:p w:rsidR="00AB5CFB" w:rsidRPr="00190EE8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36" w:type="dxa"/>
            <w:vAlign w:val="bottom"/>
          </w:tcPr>
          <w:p w:rsidR="00AB5CFB" w:rsidRPr="000061F2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15C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AB5CFB" w:rsidRPr="00FF40F1" w:rsidTr="0039267C">
        <w:tc>
          <w:tcPr>
            <w:tcW w:w="3931" w:type="dxa"/>
          </w:tcPr>
          <w:p w:rsidR="00AB5CFB" w:rsidRPr="00FF40F1" w:rsidRDefault="00AB5CFB" w:rsidP="00AB5CF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3,790,167</w:t>
            </w: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Pr="00D15C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669</w:t>
            </w: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15,604</w:t>
            </w: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D15C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</w:p>
        </w:tc>
      </w:tr>
      <w:tr w:rsidR="00AB5CFB" w:rsidRPr="00D15CB9" w:rsidTr="000E7232">
        <w:tc>
          <w:tcPr>
            <w:tcW w:w="3931" w:type="dxa"/>
          </w:tcPr>
          <w:p w:rsidR="00AB5CFB" w:rsidRPr="00D15CB9" w:rsidRDefault="00AB5CFB" w:rsidP="00AB5C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0E7232" w:rsidRDefault="000E7232"/>
    <w:p w:rsidR="000E7232" w:rsidRDefault="000E7232">
      <w:pPr>
        <w:spacing w:line="240" w:lineRule="auto"/>
      </w:pPr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0E7232" w:rsidRPr="00FF40F1" w:rsidTr="00327345">
        <w:trPr>
          <w:tblHeader/>
        </w:trPr>
        <w:tc>
          <w:tcPr>
            <w:tcW w:w="3931" w:type="dxa"/>
          </w:tcPr>
          <w:p w:rsidR="000E7232" w:rsidRPr="00FF40F1" w:rsidRDefault="000E7232" w:rsidP="0032734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0E7232" w:rsidRPr="00FF40F1" w:rsidRDefault="000E7232" w:rsidP="00327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E7232" w:rsidRPr="00FF40F1" w:rsidRDefault="000E7232" w:rsidP="0032734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0E7232" w:rsidRPr="00FF40F1" w:rsidRDefault="000E7232" w:rsidP="00327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232" w:rsidRPr="00970BCB" w:rsidTr="00327345">
        <w:trPr>
          <w:tblHeader/>
        </w:trPr>
        <w:tc>
          <w:tcPr>
            <w:tcW w:w="3931" w:type="dxa"/>
          </w:tcPr>
          <w:p w:rsidR="000E7232" w:rsidRPr="004A594B" w:rsidRDefault="000E7232" w:rsidP="0032734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0E7232" w:rsidRPr="00970BCB" w:rsidRDefault="000E7232" w:rsidP="00327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E7232" w:rsidRPr="00970BCB" w:rsidRDefault="000E7232" w:rsidP="00327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E7232" w:rsidRPr="00970BCB" w:rsidRDefault="000E7232" w:rsidP="00327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0E7232" w:rsidRPr="00970BCB" w:rsidRDefault="000E7232" w:rsidP="00327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E7232" w:rsidRPr="00970BCB" w:rsidRDefault="000E7232" w:rsidP="00327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E7232" w:rsidRPr="00970BCB" w:rsidRDefault="000E7232" w:rsidP="00327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E7232" w:rsidRPr="00970BCB" w:rsidRDefault="000E7232" w:rsidP="00327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E7232" w:rsidRPr="00FF40F1" w:rsidTr="00327345">
        <w:trPr>
          <w:tblHeader/>
        </w:trPr>
        <w:tc>
          <w:tcPr>
            <w:tcW w:w="3931" w:type="dxa"/>
          </w:tcPr>
          <w:p w:rsidR="000E7232" w:rsidRPr="00FF40F1" w:rsidRDefault="000E7232" w:rsidP="0032734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0E7232" w:rsidRPr="00FF40F1" w:rsidRDefault="000E7232" w:rsidP="003273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40F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F40F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5CFB" w:rsidRPr="006479D0" w:rsidTr="0039267C">
        <w:tc>
          <w:tcPr>
            <w:tcW w:w="3931" w:type="dxa"/>
          </w:tcPr>
          <w:p w:rsidR="00AB5CFB" w:rsidRDefault="00AB5CFB" w:rsidP="00AB5C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51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เงินลงทุนระยะยาวอื่น</w:t>
            </w:r>
          </w:p>
        </w:tc>
        <w:tc>
          <w:tcPr>
            <w:tcW w:w="1134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CFB" w:rsidRPr="006479D0" w:rsidTr="0039267C">
        <w:tc>
          <w:tcPr>
            <w:tcW w:w="3931" w:type="dxa"/>
          </w:tcPr>
          <w:p w:rsidR="00AB5CFB" w:rsidRPr="00A05647" w:rsidRDefault="00AB5CFB" w:rsidP="00993C4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5647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 w:rsidR="00993C43">
              <w:rPr>
                <w:rFonts w:ascii="Angsana New" w:hAnsi="Angsana New" w:hint="cs"/>
                <w:sz w:val="30"/>
                <w:szCs w:val="30"/>
                <w:cs/>
              </w:rPr>
              <w:t>ถือไว้</w:t>
            </w:r>
            <w:r w:rsidRPr="00A05647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34" w:type="dxa"/>
          </w:tcPr>
          <w:p w:rsidR="00AB5CFB" w:rsidRPr="00B2266B" w:rsidRDefault="00F73B27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429</w:t>
            </w:r>
          </w:p>
        </w:tc>
        <w:tc>
          <w:tcPr>
            <w:tcW w:w="236" w:type="dxa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236" w:type="dxa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Pr="006479D0" w:rsidRDefault="00F73B27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429</w:t>
            </w:r>
          </w:p>
        </w:tc>
        <w:tc>
          <w:tcPr>
            <w:tcW w:w="236" w:type="dxa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</w:tr>
      <w:tr w:rsidR="00AB5CFB" w:rsidRPr="006479D0" w:rsidTr="0039267C">
        <w:tc>
          <w:tcPr>
            <w:tcW w:w="3931" w:type="dxa"/>
          </w:tcPr>
          <w:p w:rsidR="00AB5CFB" w:rsidRPr="00A05647" w:rsidRDefault="00AB5CFB" w:rsidP="00AB5CFB">
            <w:pPr>
              <w:spacing w:line="240" w:lineRule="atLeast"/>
              <w:ind w:left="270" w:right="-155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5647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 w:rsidRPr="00A05647">
              <w:rPr>
                <w:rFonts w:ascii="Angsana New" w:hAnsi="Angsana New" w:hint="cs"/>
                <w:sz w:val="30"/>
                <w:szCs w:val="30"/>
                <w:cs/>
              </w:rPr>
              <w:t>อื่นที่ไม่อยู่ในความต้องการ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134" w:type="dxa"/>
            <w:vAlign w:val="bottom"/>
          </w:tcPr>
          <w:p w:rsidR="00AB5CFB" w:rsidRPr="00B2266B" w:rsidRDefault="00993C43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66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B2266B">
              <w:rPr>
                <w:rFonts w:ascii="Angsana New" w:hAnsi="Angsana New"/>
                <w:sz w:val="30"/>
                <w:szCs w:val="30"/>
                <w:lang w:val="en-US"/>
              </w:rPr>
              <w:t>,596</w:t>
            </w:r>
          </w:p>
        </w:tc>
        <w:tc>
          <w:tcPr>
            <w:tcW w:w="236" w:type="dxa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15C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</w:p>
        </w:tc>
        <w:tc>
          <w:tcPr>
            <w:tcW w:w="236" w:type="dxa"/>
            <w:vAlign w:val="bottom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B5CFB" w:rsidRPr="006479D0" w:rsidRDefault="00993C43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1,596</w:t>
            </w:r>
          </w:p>
        </w:tc>
        <w:tc>
          <w:tcPr>
            <w:tcW w:w="236" w:type="dxa"/>
            <w:vAlign w:val="bottom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1,596</w:t>
            </w:r>
          </w:p>
        </w:tc>
      </w:tr>
      <w:tr w:rsidR="00AB5CFB" w:rsidRPr="006479D0" w:rsidTr="0039267C">
        <w:tc>
          <w:tcPr>
            <w:tcW w:w="3931" w:type="dxa"/>
          </w:tcPr>
          <w:p w:rsidR="00AB5CFB" w:rsidRPr="00C351F3" w:rsidRDefault="00AB5CFB" w:rsidP="00AB5C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5647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 w:rsidRPr="00A0564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A05647">
              <w:rPr>
                <w:rFonts w:ascii="Angsana New" w:hAnsi="Angsana New"/>
                <w:sz w:val="30"/>
                <w:szCs w:val="30"/>
                <w:cs/>
              </w:rPr>
              <w:t>ที่จะถือจนครบกำหนด</w:t>
            </w:r>
          </w:p>
        </w:tc>
        <w:tc>
          <w:tcPr>
            <w:tcW w:w="1134" w:type="dxa"/>
            <w:vAlign w:val="bottom"/>
          </w:tcPr>
          <w:p w:rsidR="00AB5CFB" w:rsidRPr="00B2266B" w:rsidRDefault="00993C43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66B">
              <w:rPr>
                <w:rFonts w:ascii="Angsana New" w:hAnsi="Angsana New"/>
                <w:sz w:val="30"/>
                <w:szCs w:val="30"/>
                <w:lang w:val="en-US"/>
              </w:rPr>
              <w:t>34,12</w:t>
            </w:r>
            <w:r w:rsidR="00F73B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D15C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236" w:type="dxa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Pr="00D15CB9" w:rsidRDefault="00993C43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17,02</w:t>
            </w:r>
            <w:r w:rsidR="00F73B2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:rsidR="00AB5CFB" w:rsidRPr="006479D0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D15C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055</w:t>
            </w:r>
          </w:p>
        </w:tc>
      </w:tr>
      <w:tr w:rsidR="00AB5CFB" w:rsidRPr="00031E80" w:rsidTr="0039267C">
        <w:tc>
          <w:tcPr>
            <w:tcW w:w="3931" w:type="dxa"/>
          </w:tcPr>
          <w:p w:rsidR="00AB5CFB" w:rsidRPr="006479D0" w:rsidRDefault="00AB5CFB" w:rsidP="00AB5CF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B5CFB" w:rsidRPr="00B2266B" w:rsidRDefault="00993C43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26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36,153</w:t>
            </w: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Pr="00D15C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</w:t>
            </w: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B5CFB" w:rsidRPr="00D15CB9" w:rsidRDefault="00993C43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19,053</w:t>
            </w: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D15C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</w:tr>
      <w:tr w:rsidR="00AB5CFB" w:rsidRPr="00D15CB9" w:rsidTr="0039267C">
        <w:tc>
          <w:tcPr>
            <w:tcW w:w="3931" w:type="dxa"/>
          </w:tcPr>
          <w:p w:rsidR="00AB5CFB" w:rsidRPr="00D15CB9" w:rsidRDefault="00AB5CFB" w:rsidP="00AB5C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5CFB" w:rsidRPr="00B2266B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5CFB" w:rsidRPr="00031E80" w:rsidTr="0039267C">
        <w:tc>
          <w:tcPr>
            <w:tcW w:w="3931" w:type="dxa"/>
          </w:tcPr>
          <w:p w:rsidR="00AB5CFB" w:rsidRDefault="00AB5CFB" w:rsidP="00AB5CF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5CFB" w:rsidRPr="00B2266B" w:rsidRDefault="00993C43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26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3,826,320</w:t>
            </w: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AB5CFB" w:rsidRPr="00D15CB9" w:rsidRDefault="00AB5CFB" w:rsidP="00AB5CFB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  <w:r w:rsidRPr="00D15C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786</w:t>
            </w: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AB5CFB" w:rsidRPr="00D15CB9" w:rsidRDefault="00993C43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34,657</w:t>
            </w:r>
          </w:p>
        </w:tc>
        <w:tc>
          <w:tcPr>
            <w:tcW w:w="236" w:type="dxa"/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AB5CFB" w:rsidRPr="00D15CB9" w:rsidRDefault="00AB5CFB" w:rsidP="00AB5CF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Pr="00D15C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612</w:t>
            </w:r>
          </w:p>
        </w:tc>
      </w:tr>
    </w:tbl>
    <w:p w:rsidR="00B117DD" w:rsidRPr="00B117DD" w:rsidRDefault="00B117DD" w:rsidP="000E7232">
      <w:pPr>
        <w:pStyle w:val="Bo-Blankline"/>
        <w:rPr>
          <w:lang w:val="en-US"/>
        </w:rPr>
      </w:pPr>
    </w:p>
    <w:p w:rsidR="00D96BE7" w:rsidRDefault="00F15002" w:rsidP="00D96BE7">
      <w:pPr>
        <w:pStyle w:val="Bo-C1Content"/>
        <w:rPr>
          <w:i/>
          <w:iCs/>
          <w:lang w:val="en-US"/>
        </w:rPr>
      </w:pPr>
      <w:r w:rsidRPr="00B2266B">
        <w:rPr>
          <w:rFonts w:hint="cs"/>
          <w:cs/>
        </w:rPr>
        <w:t>กลุ่ม</w:t>
      </w:r>
      <w:r w:rsidR="00D96BE7" w:rsidRPr="00B2266B">
        <w:rPr>
          <w:rFonts w:hint="cs"/>
          <w:cs/>
        </w:rPr>
        <w:t>บริษัทได้จัดตั้งกองทุนส่วนบุคคล</w:t>
      </w:r>
      <w:r w:rsidR="00D96BE7" w:rsidRPr="00B2266B">
        <w:rPr>
          <w:cs/>
          <w:lang w:val="en-US"/>
        </w:rPr>
        <w:t xml:space="preserve">ซึ่งบริหารงานโดยบริษัทบริหารสินทรัพย์อิสระ </w:t>
      </w:r>
      <w:r w:rsidR="00884953" w:rsidRPr="00B2266B">
        <w:rPr>
          <w:lang w:val="en-US"/>
        </w:rPr>
        <w:t>2</w:t>
      </w:r>
      <w:r w:rsidR="00D96BE7" w:rsidRPr="00B2266B">
        <w:rPr>
          <w:cs/>
          <w:lang w:val="en-US"/>
        </w:rPr>
        <w:t xml:space="preserve"> ราย</w:t>
      </w:r>
      <w:r w:rsidR="00D96BE7" w:rsidRPr="00B2266B">
        <w:rPr>
          <w:rFonts w:hint="cs"/>
          <w:cs/>
          <w:lang w:val="en-US"/>
        </w:rPr>
        <w:t xml:space="preserve"> โดย</w:t>
      </w:r>
      <w:r w:rsidR="00D96BE7" w:rsidRPr="00B2266B">
        <w:rPr>
          <w:cs/>
          <w:lang w:val="en-US"/>
        </w:rPr>
        <w:t>กองทุนส่วนบุคคลดังกล่าวได้ลงทุนใน</w:t>
      </w:r>
      <w:r w:rsidR="00D96BE7" w:rsidRPr="00B2266B">
        <w:rPr>
          <w:rFonts w:hint="cs"/>
          <w:cs/>
          <w:lang w:val="en-US"/>
        </w:rPr>
        <w:t>เงินฝากประจำกับสถาบันการเงินและ</w:t>
      </w:r>
      <w:r w:rsidR="00D96BE7" w:rsidRPr="00B2266B">
        <w:rPr>
          <w:cs/>
          <w:lang w:val="en-US"/>
        </w:rPr>
        <w:t>ตราสารหนี</w:t>
      </w:r>
      <w:r w:rsidR="00D96BE7" w:rsidRPr="00B2266B">
        <w:rPr>
          <w:rFonts w:hint="cs"/>
          <w:cs/>
          <w:lang w:val="en-US"/>
        </w:rPr>
        <w:t>้</w:t>
      </w:r>
      <w:r w:rsidR="00D96BE7" w:rsidRPr="00B2266B">
        <w:rPr>
          <w:cs/>
          <w:lang w:val="en-US"/>
        </w:rPr>
        <w:t>ที่มีสภาพคล่องสูงและถูกจัดอันดับ</w:t>
      </w:r>
      <w:r w:rsidR="00D96BE7" w:rsidRPr="00B2266B">
        <w:rPr>
          <w:cs/>
        </w:rPr>
        <w:t>อยู่</w:t>
      </w:r>
      <w:r w:rsidR="00D96BE7" w:rsidRPr="00B2266B">
        <w:rPr>
          <w:cs/>
          <w:lang w:val="en-US"/>
        </w:rPr>
        <w:t>ในระดับความน่าเชื่อถือที่สามารถลงทุนได้</w:t>
      </w:r>
      <w:r w:rsidR="00D96BE7" w:rsidRPr="00B2266B">
        <w:rPr>
          <w:rFonts w:hint="cs"/>
          <w:cs/>
          <w:lang w:val="en-US"/>
        </w:rPr>
        <w:t xml:space="preserve"> ทั้งนี้ </w:t>
      </w:r>
      <w:r w:rsidR="00D96BE7" w:rsidRPr="00B2266B">
        <w:rPr>
          <w:cs/>
          <w:lang w:val="en-US"/>
        </w:rPr>
        <w:t xml:space="preserve">ณ วันที่ </w:t>
      </w:r>
      <w:r w:rsidR="00884953" w:rsidRPr="00B2266B">
        <w:rPr>
          <w:lang w:val="en-US"/>
        </w:rPr>
        <w:t>31</w:t>
      </w:r>
      <w:r w:rsidR="00D96BE7" w:rsidRPr="00B2266B">
        <w:rPr>
          <w:lang w:val="en-US"/>
        </w:rPr>
        <w:t xml:space="preserve"> </w:t>
      </w:r>
      <w:r w:rsidR="00D96BE7" w:rsidRPr="00B2266B">
        <w:rPr>
          <w:rFonts w:hint="cs"/>
          <w:cs/>
          <w:lang w:val="en-US"/>
        </w:rPr>
        <w:t xml:space="preserve">ธันวาคม </w:t>
      </w:r>
      <w:r w:rsidR="00884953" w:rsidRPr="00B2266B">
        <w:rPr>
          <w:lang w:val="en-US"/>
        </w:rPr>
        <w:t>2560</w:t>
      </w:r>
      <w:r w:rsidR="00D96BE7" w:rsidRPr="00B2266B">
        <w:rPr>
          <w:cs/>
          <w:lang w:val="en-US"/>
        </w:rPr>
        <w:t xml:space="preserve"> </w:t>
      </w:r>
      <w:r w:rsidR="00D96BE7" w:rsidRPr="00B2266B">
        <w:rPr>
          <w:rFonts w:hint="cs"/>
          <w:cs/>
          <w:lang w:val="en-US"/>
        </w:rPr>
        <w:t>มูลค่ากองทุนส่วนบุคคล</w:t>
      </w:r>
      <w:r w:rsidRPr="00B2266B">
        <w:rPr>
          <w:rFonts w:hint="cs"/>
          <w:cs/>
          <w:lang w:val="en-US"/>
        </w:rPr>
        <w:t xml:space="preserve">ในงบการเงินรวมและงบการเงินเฉพาะกิจการมีจำนวนรวม </w:t>
      </w:r>
      <w:r w:rsidR="00884953" w:rsidRPr="00B2266B">
        <w:rPr>
          <w:lang w:val="en-US"/>
        </w:rPr>
        <w:t>2</w:t>
      </w:r>
      <w:r w:rsidRPr="00B2266B">
        <w:rPr>
          <w:lang w:val="en-US"/>
        </w:rPr>
        <w:t>,</w:t>
      </w:r>
      <w:r w:rsidR="00884953" w:rsidRPr="00B2266B">
        <w:rPr>
          <w:lang w:val="en-US"/>
        </w:rPr>
        <w:t>634</w:t>
      </w:r>
      <w:r w:rsidRPr="00B2266B">
        <w:rPr>
          <w:lang w:val="en-US"/>
        </w:rPr>
        <w:t xml:space="preserve"> </w:t>
      </w:r>
      <w:r w:rsidRPr="00B2266B">
        <w:rPr>
          <w:rFonts w:hint="cs"/>
          <w:cs/>
          <w:lang w:val="en-US"/>
        </w:rPr>
        <w:t xml:space="preserve">ล้านบาทและ </w:t>
      </w:r>
      <w:r w:rsidR="00884953" w:rsidRPr="00B2266B">
        <w:rPr>
          <w:lang w:val="en-US"/>
        </w:rPr>
        <w:t>0</w:t>
      </w:r>
      <w:r w:rsidRPr="00B2266B">
        <w:rPr>
          <w:lang w:val="en-US"/>
        </w:rPr>
        <w:t>.</w:t>
      </w:r>
      <w:r w:rsidR="00884953" w:rsidRPr="00B2266B">
        <w:rPr>
          <w:lang w:val="en-US"/>
        </w:rPr>
        <w:t>3</w:t>
      </w:r>
      <w:r w:rsidRPr="00B2266B">
        <w:rPr>
          <w:lang w:val="en-US"/>
        </w:rPr>
        <w:t xml:space="preserve"> </w:t>
      </w:r>
      <w:r w:rsidRPr="00B2266B">
        <w:rPr>
          <w:rFonts w:hint="cs"/>
          <w:cs/>
          <w:lang w:val="en-US"/>
        </w:rPr>
        <w:t>ล้านบาท</w:t>
      </w:r>
      <w:r w:rsidR="00700E21">
        <w:rPr>
          <w:lang w:val="en-US"/>
        </w:rPr>
        <w:t xml:space="preserve"> </w:t>
      </w:r>
      <w:r w:rsidRPr="00B2266B">
        <w:rPr>
          <w:rFonts w:hint="cs"/>
          <w:cs/>
          <w:lang w:val="en-US"/>
        </w:rPr>
        <w:t xml:space="preserve">ตามลำดับ </w:t>
      </w:r>
      <w:r w:rsidRPr="00B2266B">
        <w:rPr>
          <w:i/>
          <w:iCs/>
          <w:lang w:val="en-US"/>
        </w:rPr>
        <w:t>(</w:t>
      </w:r>
      <w:r w:rsidR="00884953" w:rsidRPr="00B2266B">
        <w:rPr>
          <w:i/>
          <w:iCs/>
          <w:lang w:val="en-US"/>
        </w:rPr>
        <w:t>2559</w:t>
      </w:r>
      <w:r w:rsidRPr="00B2266B">
        <w:rPr>
          <w:i/>
          <w:iCs/>
          <w:lang w:val="en-US"/>
        </w:rPr>
        <w:t xml:space="preserve">: </w:t>
      </w:r>
      <w:r w:rsidR="00884953" w:rsidRPr="00B2266B">
        <w:rPr>
          <w:i/>
          <w:iCs/>
          <w:lang w:val="en-US"/>
        </w:rPr>
        <w:t>2</w:t>
      </w:r>
      <w:r w:rsidRPr="00B2266B">
        <w:rPr>
          <w:rFonts w:hint="cs"/>
          <w:i/>
          <w:iCs/>
          <w:cs/>
          <w:lang w:val="en-US"/>
        </w:rPr>
        <w:t xml:space="preserve"> ล้านบาทและ </w:t>
      </w:r>
      <w:r w:rsidR="00884953" w:rsidRPr="00B2266B">
        <w:rPr>
          <w:i/>
          <w:iCs/>
          <w:lang w:val="en-US"/>
        </w:rPr>
        <w:t>2</w:t>
      </w:r>
      <w:r w:rsidRPr="00B2266B">
        <w:rPr>
          <w:i/>
          <w:iCs/>
          <w:lang w:val="en-US"/>
        </w:rPr>
        <w:t xml:space="preserve"> </w:t>
      </w:r>
      <w:r w:rsidRPr="00B2266B">
        <w:rPr>
          <w:rFonts w:hint="cs"/>
          <w:i/>
          <w:iCs/>
          <w:cs/>
          <w:lang w:val="en-US"/>
        </w:rPr>
        <w:t>ล้านบาท</w:t>
      </w:r>
      <w:r w:rsidR="00045722">
        <w:rPr>
          <w:rFonts w:hint="cs"/>
          <w:i/>
          <w:iCs/>
          <w:cs/>
          <w:lang w:val="en-US"/>
        </w:rPr>
        <w:t xml:space="preserve"> </w:t>
      </w:r>
      <w:r w:rsidRPr="00B2266B">
        <w:rPr>
          <w:rFonts w:hint="cs"/>
          <w:i/>
          <w:iCs/>
          <w:cs/>
          <w:lang w:val="en-US"/>
        </w:rPr>
        <w:t>ตามลำดับ</w:t>
      </w:r>
      <w:r w:rsidRPr="00B2266B">
        <w:rPr>
          <w:i/>
          <w:iCs/>
          <w:lang w:val="en-US"/>
        </w:rPr>
        <w:t>)</w:t>
      </w:r>
    </w:p>
    <w:p w:rsidR="001F3283" w:rsidRPr="00F15002" w:rsidRDefault="001F3283" w:rsidP="001F3283">
      <w:pPr>
        <w:pStyle w:val="Bo-Blankline"/>
        <w:rPr>
          <w:lang w:val="en-US"/>
        </w:rPr>
      </w:pPr>
    </w:p>
    <w:p w:rsidR="005D497E" w:rsidRPr="00052375" w:rsidRDefault="005D497E" w:rsidP="005D497E">
      <w:pPr>
        <w:pStyle w:val="a0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8A1B78">
        <w:rPr>
          <w:rFonts w:ascii="Angsana New" w:hAnsi="Angsana New" w:cs="Angsana New" w:hint="cs"/>
          <w:cs/>
          <w:lang w:val="en-US"/>
        </w:rPr>
        <w:t xml:space="preserve">ในระหว่างปี </w:t>
      </w:r>
      <w:r w:rsidRPr="007F0795">
        <w:rPr>
          <w:rFonts w:ascii="Angsana New" w:hAnsi="Angsana New" w:cs="Angsana New" w:hint="cs"/>
          <w:lang w:val="en-US"/>
        </w:rPr>
        <w:t>256</w:t>
      </w:r>
      <w:r w:rsidRPr="0075357E">
        <w:rPr>
          <w:rFonts w:ascii="Angsana New" w:hAnsi="Angsana New" w:cs="Angsana New" w:hint="cs"/>
          <w:lang w:val="en-US"/>
        </w:rPr>
        <w:t>0</w:t>
      </w:r>
      <w:r w:rsidRPr="008A1B78">
        <w:rPr>
          <w:rFonts w:ascii="Angsana New" w:hAnsi="Angsana New" w:cs="Angsana New" w:hint="cs"/>
          <w:cs/>
          <w:lang w:val="en-US"/>
        </w:rPr>
        <w:t xml:space="preserve"> บริษัท</w:t>
      </w:r>
      <w:r w:rsidR="001F3283">
        <w:rPr>
          <w:rFonts w:ascii="Angsana New" w:hAnsi="Angsana New" w:cs="Angsana New" w:hint="cs"/>
          <w:cs/>
          <w:lang w:val="en-US"/>
        </w:rPr>
        <w:t>ย่อยแห่งหนึ่ง</w:t>
      </w:r>
      <w:r w:rsidRPr="008A1B78">
        <w:rPr>
          <w:rFonts w:ascii="Angsana New" w:hAnsi="Angsana New" w:cs="Angsana New" w:hint="cs"/>
          <w:cs/>
          <w:lang w:val="en-US"/>
        </w:rPr>
        <w:t>ได้</w:t>
      </w:r>
      <w:r w:rsidRPr="00EF7EC3">
        <w:rPr>
          <w:rFonts w:ascii="Angsana New" w:hAnsi="Angsana New" w:cs="Angsana New" w:hint="cs"/>
          <w:cs/>
          <w:lang w:val="en-US"/>
        </w:rPr>
        <w:t>ลงทุนในกองทุนเปิดซีไอ</w:t>
      </w:r>
      <w:proofErr w:type="spellStart"/>
      <w:r w:rsidRPr="00EF7EC3">
        <w:rPr>
          <w:rFonts w:ascii="Angsana New" w:hAnsi="Angsana New" w:cs="Angsana New" w:hint="cs"/>
          <w:cs/>
          <w:lang w:val="en-US"/>
        </w:rPr>
        <w:t>เอ็ม</w:t>
      </w:r>
      <w:proofErr w:type="spellEnd"/>
      <w:r w:rsidRPr="00EF7EC3">
        <w:rPr>
          <w:rFonts w:ascii="Angsana New" w:hAnsi="Angsana New" w:cs="Angsana New" w:hint="cs"/>
          <w:cs/>
          <w:lang w:val="en-US"/>
        </w:rPr>
        <w:t>บี-</w:t>
      </w:r>
      <w:proofErr w:type="spellStart"/>
      <w:r w:rsidRPr="00EF7EC3">
        <w:rPr>
          <w:rFonts w:ascii="Angsana New" w:hAnsi="Angsana New" w:cs="Angsana New" w:hint="cs"/>
          <w:cs/>
          <w:lang w:val="en-US"/>
        </w:rPr>
        <w:t>พริน</w:t>
      </w:r>
      <w:proofErr w:type="spellEnd"/>
      <w:r w:rsidRPr="00EF7EC3">
        <w:rPr>
          <w:rFonts w:ascii="Angsana New" w:hAnsi="Angsana New" w:cs="Angsana New" w:hint="cs"/>
          <w:cs/>
          <w:lang w:val="en-US"/>
        </w:rPr>
        <w:t>ซิ</w:t>
      </w:r>
      <w:proofErr w:type="spellStart"/>
      <w:r w:rsidRPr="00EF7EC3">
        <w:rPr>
          <w:rFonts w:ascii="Angsana New" w:hAnsi="Angsana New" w:cs="Angsana New" w:hint="cs"/>
          <w:cs/>
          <w:lang w:val="en-US"/>
        </w:rPr>
        <w:t>เพิล</w:t>
      </w:r>
      <w:proofErr w:type="spellEnd"/>
      <w:r w:rsidRPr="00EF7EC3">
        <w:rPr>
          <w:rFonts w:ascii="Angsana New" w:hAnsi="Angsana New" w:cs="Angsana New" w:hint="cs"/>
          <w:cs/>
          <w:lang w:val="en-US"/>
        </w:rPr>
        <w:t xml:space="preserve"> เดลี่ </w:t>
      </w:r>
      <w:proofErr w:type="spellStart"/>
      <w:r w:rsidRPr="00EF7EC3">
        <w:rPr>
          <w:rFonts w:ascii="Angsana New" w:hAnsi="Angsana New" w:cs="Angsana New" w:hint="cs"/>
          <w:cs/>
          <w:lang w:val="en-US"/>
        </w:rPr>
        <w:t>อินคัม</w:t>
      </w:r>
      <w:proofErr w:type="spellEnd"/>
      <w:r w:rsidRPr="00EF7EC3">
        <w:rPr>
          <w:rFonts w:ascii="Angsana New" w:hAnsi="Angsana New" w:cs="Angsana New" w:hint="cs"/>
          <w:cs/>
          <w:lang w:val="en-US"/>
        </w:rPr>
        <w:t xml:space="preserve"> </w:t>
      </w:r>
      <w:proofErr w:type="spellStart"/>
      <w:r w:rsidRPr="00EF7EC3">
        <w:rPr>
          <w:rFonts w:ascii="Angsana New" w:hAnsi="Angsana New" w:cs="Angsana New" w:hint="cs"/>
          <w:cs/>
          <w:lang w:val="en-US"/>
        </w:rPr>
        <w:t>พลัส</w:t>
      </w:r>
      <w:proofErr w:type="spellEnd"/>
      <w:r w:rsidRPr="00EF7EC3">
        <w:rPr>
          <w:rFonts w:ascii="Angsana New" w:hAnsi="Angsana New" w:cs="Angsana New" w:hint="cs"/>
          <w:cs/>
          <w:lang w:val="en-US"/>
        </w:rPr>
        <w:t xml:space="preserve"> </w:t>
      </w:r>
      <w:r w:rsidRPr="00EF7EC3">
        <w:rPr>
          <w:rFonts w:ascii="Angsana New" w:hAnsi="Angsana New" w:cs="Angsana New"/>
          <w:lang w:val="en-US"/>
        </w:rPr>
        <w:t xml:space="preserve">(CIMB - PRINCIPAL DPLUS) </w:t>
      </w:r>
      <w:r>
        <w:rPr>
          <w:rFonts w:ascii="Angsana New" w:hAnsi="Angsana New" w:cs="Angsana New" w:hint="cs"/>
          <w:cs/>
          <w:lang w:val="en-US"/>
        </w:rPr>
        <w:t>ซึ่ง</w:t>
      </w:r>
      <w:r w:rsidRPr="00EF7EC3">
        <w:rPr>
          <w:rFonts w:ascii="Angsana New" w:hAnsi="Angsana New" w:cs="Angsana New" w:hint="cs"/>
          <w:cs/>
          <w:lang w:val="en-US"/>
        </w:rPr>
        <w:t>มีนโยบายการลงทุนในตราสารหนี้ ตราสารทางการเงิน และ</w:t>
      </w:r>
      <w:r w:rsidRPr="00EF7EC3">
        <w:rPr>
          <w:rFonts w:ascii="Angsana New" w:hAnsi="Angsana New" w:cs="Angsana New"/>
          <w:lang w:val="en-US"/>
        </w:rPr>
        <w:t>/</w:t>
      </w:r>
      <w:r>
        <w:rPr>
          <w:rFonts w:ascii="Angsana New" w:hAnsi="Angsana New" w:cs="Angsana New" w:hint="cs"/>
          <w:cs/>
          <w:lang w:val="en-US"/>
        </w:rPr>
        <w:t>หรือเงินฝากที่เสนอ</w:t>
      </w:r>
      <w:r w:rsidRPr="00EF7EC3">
        <w:rPr>
          <w:rFonts w:ascii="Angsana New" w:hAnsi="Angsana New" w:cs="Angsana New" w:hint="cs"/>
          <w:cs/>
          <w:lang w:val="en-US"/>
        </w:rPr>
        <w:t xml:space="preserve">ขายทั้งในประเทศ และต่างประเทศ </w:t>
      </w:r>
      <w:r>
        <w:rPr>
          <w:rFonts w:ascii="Angsana New" w:hAnsi="Angsana New" w:cs="Angsana New" w:hint="cs"/>
          <w:cs/>
          <w:lang w:val="en-US"/>
        </w:rPr>
        <w:t>โดยมีอันดับความน่าเชื่อถือของตราสารหรือผู้ออกตราสารอยู่ในระดับที่สามารถลงทุนได้</w:t>
      </w:r>
      <w:r w:rsidRPr="00EF7EC3">
        <w:rPr>
          <w:rFonts w:ascii="Angsana New" w:hAnsi="Angsana New" w:cs="Angsana New" w:hint="cs"/>
          <w:cs/>
          <w:lang w:val="en-US"/>
        </w:rPr>
        <w:t xml:space="preserve"> บริษัท</w:t>
      </w:r>
      <w:r w:rsidR="00073C8D">
        <w:rPr>
          <w:rFonts w:ascii="Angsana New" w:hAnsi="Angsana New" w:cs="Angsana New" w:hint="cs"/>
          <w:cs/>
          <w:lang w:val="en-US"/>
        </w:rPr>
        <w:t>ย่อย</w:t>
      </w:r>
      <w:r w:rsidRPr="00EF7EC3">
        <w:rPr>
          <w:rFonts w:ascii="Angsana New" w:hAnsi="Angsana New" w:cs="Angsana New" w:hint="cs"/>
          <w:cs/>
          <w:lang w:val="en-US"/>
        </w:rPr>
        <w:t>ได้ซื้อหน่วยลงทุนรวมทั้งสิ้น 10</w:t>
      </w:r>
      <w:r w:rsidRPr="00EF7EC3">
        <w:rPr>
          <w:rFonts w:ascii="Angsana New" w:hAnsi="Angsana New" w:cs="Angsana New"/>
          <w:lang w:val="en-US"/>
        </w:rPr>
        <w:t xml:space="preserve"> </w:t>
      </w:r>
      <w:r w:rsidRPr="00EF7EC3">
        <w:rPr>
          <w:rFonts w:ascii="Angsana New" w:hAnsi="Angsana New" w:cs="Angsana New" w:hint="cs"/>
          <w:cs/>
          <w:lang w:val="en-US"/>
        </w:rPr>
        <w:t>ล้านหน่วย หรือคิดเป็นเงินลงทุน 1</w:t>
      </w:r>
      <w:r w:rsidRPr="00EF7EC3">
        <w:rPr>
          <w:rFonts w:ascii="Angsana New" w:hAnsi="Angsana New" w:cs="Angsana New"/>
          <w:lang w:val="en-US"/>
        </w:rPr>
        <w:t xml:space="preserve">00 </w:t>
      </w:r>
      <w:r w:rsidRPr="00EF7EC3">
        <w:rPr>
          <w:rFonts w:ascii="Angsana New" w:hAnsi="Angsana New" w:cs="Angsana New" w:hint="cs"/>
          <w:cs/>
          <w:lang w:val="en-US"/>
        </w:rPr>
        <w:t>ล้านบาท</w:t>
      </w:r>
      <w:r w:rsidRPr="00EF7EC3">
        <w:rPr>
          <w:rFonts w:ascii="Angsana New" w:hAnsi="Angsana New" w:cs="Angsana New"/>
          <w:lang w:val="en-US"/>
        </w:rPr>
        <w:t xml:space="preserve"> </w:t>
      </w:r>
      <w:r w:rsidRPr="00EF7EC3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Pr="00EF7EC3">
        <w:rPr>
          <w:rFonts w:ascii="Angsana New" w:hAnsi="Angsana New" w:cs="Angsana New"/>
          <w:lang w:val="en-US"/>
        </w:rPr>
        <w:t xml:space="preserve">31 </w:t>
      </w:r>
      <w:r w:rsidRPr="00EF7EC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EF7EC3">
        <w:rPr>
          <w:rFonts w:ascii="Angsana New" w:hAnsi="Angsana New" w:cs="Angsana New"/>
          <w:lang w:val="en-US"/>
        </w:rPr>
        <w:t xml:space="preserve">2560 </w:t>
      </w:r>
      <w:r w:rsidRPr="00EF7EC3">
        <w:rPr>
          <w:rFonts w:ascii="Angsana New" w:hAnsi="Angsana New" w:cs="Angsana New" w:hint="cs"/>
          <w:cs/>
          <w:lang w:val="en-US"/>
        </w:rPr>
        <w:t>มูลค่ายุติธรรมของเงินลงทุนในกองทุนดังกล่าวเป็นจำนวนเงิน 100</w:t>
      </w:r>
      <w:r w:rsidRPr="00EF7EC3">
        <w:rPr>
          <w:rFonts w:ascii="Angsana New" w:hAnsi="Angsana New" w:cs="Angsana New"/>
          <w:lang w:val="en-US"/>
        </w:rPr>
        <w:t xml:space="preserve"> </w:t>
      </w:r>
      <w:r w:rsidRPr="00EF7EC3">
        <w:rPr>
          <w:rFonts w:ascii="Angsana New" w:hAnsi="Angsana New" w:cs="Angsana New" w:hint="cs"/>
          <w:cs/>
          <w:lang w:val="en-US"/>
        </w:rPr>
        <w:t>ล้านบาท</w:t>
      </w:r>
      <w:r>
        <w:rPr>
          <w:rFonts w:ascii="Angsana New" w:hAnsi="Angsana New" w:cs="Angsana New"/>
          <w:lang w:val="en-US"/>
        </w:rPr>
        <w:t xml:space="preserve"> </w:t>
      </w:r>
      <w:r w:rsidRPr="00052375">
        <w:rPr>
          <w:rFonts w:asciiTheme="majorBidi" w:hAnsiTheme="majorBidi" w:cstheme="majorBidi"/>
          <w:i/>
          <w:iCs/>
          <w:cs/>
          <w:lang w:val="en-US"/>
        </w:rPr>
        <w:t>(</w:t>
      </w:r>
      <w:r w:rsidRPr="00052375">
        <w:rPr>
          <w:rFonts w:asciiTheme="majorBidi" w:hAnsiTheme="majorBidi" w:cstheme="majorBidi"/>
          <w:i/>
          <w:iCs/>
          <w:lang w:val="en-US"/>
        </w:rPr>
        <w:t xml:space="preserve">31 </w:t>
      </w:r>
      <w:r w:rsidRPr="00052375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Pr="00052375">
        <w:rPr>
          <w:rFonts w:asciiTheme="majorBidi" w:hAnsiTheme="majorBidi" w:cstheme="majorBidi"/>
          <w:i/>
          <w:iCs/>
          <w:lang w:val="en-US"/>
        </w:rPr>
        <w:t xml:space="preserve">2559: </w:t>
      </w:r>
      <w:r w:rsidRPr="00052375">
        <w:rPr>
          <w:rFonts w:asciiTheme="majorBidi" w:hAnsiTheme="majorBidi" w:cstheme="majorBidi"/>
          <w:i/>
          <w:iCs/>
          <w:cs/>
          <w:lang w:val="en-US"/>
        </w:rPr>
        <w:t>ไม่มี)</w:t>
      </w:r>
    </w:p>
    <w:p w:rsidR="00741408" w:rsidRPr="00057B70" w:rsidRDefault="00741408" w:rsidP="00741408">
      <w:pPr>
        <w:ind w:left="540"/>
        <w:rPr>
          <w:sz w:val="20"/>
          <w:szCs w:val="20"/>
          <w:cs/>
        </w:rPr>
      </w:pPr>
    </w:p>
    <w:p w:rsidR="00776E58" w:rsidRPr="008503B1" w:rsidRDefault="000363DC" w:rsidP="00DF2CEF">
      <w:pPr>
        <w:pStyle w:val="Bo-C1Content"/>
        <w:rPr>
          <w:i/>
          <w:iCs/>
        </w:rPr>
      </w:pPr>
      <w:r w:rsidRPr="008503B1">
        <w:rPr>
          <w:rFonts w:hint="cs"/>
          <w:cs/>
        </w:rPr>
        <w:t>กลุ่มบริษัท</w:t>
      </w:r>
      <w:r w:rsidR="00EB5BCC" w:rsidRPr="008503B1">
        <w:rPr>
          <w:rFonts w:hint="cs"/>
          <w:cs/>
        </w:rPr>
        <w:t>และบริษัท</w:t>
      </w:r>
      <w:r w:rsidRPr="008503B1">
        <w:rPr>
          <w:rFonts w:hint="cs"/>
          <w:cs/>
        </w:rPr>
        <w:t>ได้นำเงินฝากกับสถาบันการเงิน และตราสารหนี้อื่นที่จะถือจนครบกำหนด</w:t>
      </w:r>
      <w:r w:rsidR="00DE31FC" w:rsidRPr="008503B1">
        <w:t xml:space="preserve"> </w:t>
      </w:r>
      <w:r w:rsidR="00DE31FC" w:rsidRPr="008503B1">
        <w:rPr>
          <w:rFonts w:hint="cs"/>
          <w:cs/>
        </w:rPr>
        <w:t>ใช้เป็นหลักทรัพย์ค้ำประกัน</w:t>
      </w:r>
      <w:r w:rsidRPr="008503B1">
        <w:rPr>
          <w:rFonts w:hint="cs"/>
          <w:cs/>
        </w:rPr>
        <w:t xml:space="preserve"> จำนวนรวม </w:t>
      </w:r>
      <w:r w:rsidR="000E7232">
        <w:t xml:space="preserve">27 </w:t>
      </w:r>
      <w:r w:rsidRPr="008503B1">
        <w:rPr>
          <w:rFonts w:hint="cs"/>
          <w:cs/>
        </w:rPr>
        <w:t>ล้านบาท</w:t>
      </w:r>
      <w:r w:rsidR="00EB5BCC" w:rsidRPr="008503B1">
        <w:rPr>
          <w:rFonts w:hint="cs"/>
          <w:cs/>
        </w:rPr>
        <w:t>และ</w:t>
      </w:r>
      <w:r w:rsidR="000E7232">
        <w:t xml:space="preserve"> 17</w:t>
      </w:r>
      <w:r w:rsidR="003E21E1" w:rsidRPr="008503B1">
        <w:t xml:space="preserve"> </w:t>
      </w:r>
      <w:r w:rsidR="00EB5BCC" w:rsidRPr="008503B1">
        <w:rPr>
          <w:rFonts w:hint="cs"/>
          <w:cs/>
        </w:rPr>
        <w:t>ล้านบาท</w:t>
      </w:r>
      <w:r w:rsidR="00700E21">
        <w:t xml:space="preserve"> </w:t>
      </w:r>
      <w:r w:rsidR="00EB5BCC" w:rsidRPr="008503B1">
        <w:rPr>
          <w:rFonts w:hint="cs"/>
          <w:cs/>
        </w:rPr>
        <w:t>ตามลำดับ</w:t>
      </w:r>
      <w:r w:rsidRPr="008503B1">
        <w:rPr>
          <w:rFonts w:hint="cs"/>
          <w:cs/>
        </w:rPr>
        <w:t xml:space="preserve"> </w:t>
      </w:r>
      <w:r w:rsidRPr="008503B1">
        <w:rPr>
          <w:rFonts w:hint="cs"/>
          <w:i/>
          <w:iCs/>
          <w:cs/>
        </w:rPr>
        <w:t>(</w:t>
      </w:r>
      <w:r w:rsidR="00884953">
        <w:rPr>
          <w:i/>
          <w:iCs/>
          <w:lang w:val="en-US"/>
        </w:rPr>
        <w:t>2559</w:t>
      </w:r>
      <w:r w:rsidRPr="008503B1">
        <w:rPr>
          <w:i/>
          <w:iCs/>
          <w:lang w:val="en-US"/>
        </w:rPr>
        <w:t xml:space="preserve">: </w:t>
      </w:r>
      <w:r w:rsidR="00884953">
        <w:rPr>
          <w:i/>
          <w:iCs/>
          <w:lang w:val="en-US"/>
        </w:rPr>
        <w:t>27</w:t>
      </w:r>
      <w:r w:rsidRPr="008503B1">
        <w:rPr>
          <w:i/>
          <w:iCs/>
          <w:lang w:val="en-US"/>
        </w:rPr>
        <w:t xml:space="preserve"> </w:t>
      </w:r>
      <w:r w:rsidRPr="008503B1">
        <w:rPr>
          <w:rFonts w:hint="cs"/>
          <w:i/>
          <w:iCs/>
          <w:cs/>
          <w:lang w:val="en-US"/>
        </w:rPr>
        <w:t>ล้านบาท</w:t>
      </w:r>
      <w:r w:rsidR="00EB5BCC" w:rsidRPr="008503B1">
        <w:rPr>
          <w:rFonts w:hint="cs"/>
          <w:i/>
          <w:iCs/>
          <w:cs/>
          <w:lang w:val="en-US"/>
        </w:rPr>
        <w:t xml:space="preserve">และ </w:t>
      </w:r>
      <w:r w:rsidR="00884953">
        <w:rPr>
          <w:i/>
          <w:iCs/>
          <w:lang w:val="en-US"/>
        </w:rPr>
        <w:t>17</w:t>
      </w:r>
      <w:r w:rsidR="00EB5BCC" w:rsidRPr="008503B1">
        <w:rPr>
          <w:rFonts w:hint="cs"/>
          <w:i/>
          <w:iCs/>
          <w:cs/>
          <w:lang w:val="en-US"/>
        </w:rPr>
        <w:t xml:space="preserve"> ล้านบาท</w:t>
      </w:r>
      <w:r w:rsidR="00700E21">
        <w:rPr>
          <w:i/>
          <w:iCs/>
          <w:lang w:val="en-US"/>
        </w:rPr>
        <w:t xml:space="preserve"> </w:t>
      </w:r>
      <w:r w:rsidR="00EB5BCC" w:rsidRPr="008503B1">
        <w:rPr>
          <w:rFonts w:hint="cs"/>
          <w:i/>
          <w:iCs/>
          <w:cs/>
          <w:lang w:val="en-US"/>
        </w:rPr>
        <w:t>ตามลำดับ</w:t>
      </w:r>
      <w:r w:rsidRPr="008503B1">
        <w:rPr>
          <w:rFonts w:hint="cs"/>
          <w:i/>
          <w:iCs/>
          <w:cs/>
        </w:rPr>
        <w:t>)</w:t>
      </w:r>
    </w:p>
    <w:p w:rsidR="000E7232" w:rsidRDefault="000E7232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776E58" w:rsidRPr="008503B1" w:rsidRDefault="00776E58" w:rsidP="004D71C7">
      <w:pPr>
        <w:ind w:left="540"/>
        <w:jc w:val="thaiDistribute"/>
        <w:textAlignment w:val="top"/>
        <w:rPr>
          <w:rFonts w:ascii="Angsana New" w:hAnsi="Angsana New"/>
          <w:sz w:val="30"/>
          <w:szCs w:val="30"/>
        </w:rPr>
      </w:pPr>
      <w:r w:rsidRPr="008503B1">
        <w:rPr>
          <w:rFonts w:ascii="Angsana New" w:hAnsi="Angsana New" w:hint="cs"/>
          <w:sz w:val="30"/>
          <w:szCs w:val="30"/>
          <w:cs/>
        </w:rPr>
        <w:lastRenderedPageBreak/>
        <w:t>ร</w:t>
      </w:r>
      <w:r w:rsidRPr="008503B1">
        <w:rPr>
          <w:rFonts w:ascii="Angsana New" w:hAnsi="Angsana New"/>
          <w:sz w:val="30"/>
          <w:szCs w:val="30"/>
          <w:cs/>
        </w:rPr>
        <w:t xml:space="preserve">ายการเคลื่อนไหวในระหว่างปีสิ้นสุดวันที่ </w:t>
      </w:r>
      <w:r w:rsidR="00884953">
        <w:rPr>
          <w:rFonts w:ascii="Angsana New" w:hAnsi="Angsana New"/>
          <w:sz w:val="30"/>
          <w:szCs w:val="30"/>
        </w:rPr>
        <w:t>31</w:t>
      </w:r>
      <w:r w:rsidRPr="008503B1">
        <w:rPr>
          <w:rFonts w:ascii="Angsana New" w:hAnsi="Angsana New"/>
          <w:sz w:val="30"/>
          <w:szCs w:val="30"/>
        </w:rPr>
        <w:t xml:space="preserve"> </w:t>
      </w:r>
      <w:r w:rsidRPr="008503B1">
        <w:rPr>
          <w:rFonts w:ascii="Angsana New" w:hAnsi="Angsana New"/>
          <w:sz w:val="30"/>
          <w:szCs w:val="30"/>
          <w:cs/>
        </w:rPr>
        <w:t>ธันวาคม ของตราสารทุนที่อยู่ในความต้องการของตลาดมีดังนี้</w:t>
      </w:r>
    </w:p>
    <w:p w:rsidR="00776E58" w:rsidRPr="00057B70" w:rsidRDefault="00776E58" w:rsidP="004D71C7">
      <w:pPr>
        <w:pStyle w:val="Bo-Blankline"/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23"/>
        <w:gridCol w:w="765"/>
        <w:gridCol w:w="1134"/>
        <w:gridCol w:w="236"/>
        <w:gridCol w:w="1135"/>
        <w:gridCol w:w="236"/>
        <w:gridCol w:w="1135"/>
        <w:gridCol w:w="236"/>
        <w:gridCol w:w="1198"/>
      </w:tblGrid>
      <w:tr w:rsidR="00776E58" w:rsidRPr="002164C4" w:rsidTr="0039267C">
        <w:tc>
          <w:tcPr>
            <w:tcW w:w="3123" w:type="dxa"/>
          </w:tcPr>
          <w:p w:rsidR="00776E58" w:rsidRPr="002164C4" w:rsidRDefault="00776E58" w:rsidP="005547F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</w:tcPr>
          <w:p w:rsidR="00776E58" w:rsidRPr="002164C4" w:rsidRDefault="00776E58" w:rsidP="005547F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776E58" w:rsidRPr="002164C4" w:rsidRDefault="00776E58" w:rsidP="005547F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76E58" w:rsidRPr="002164C4" w:rsidRDefault="00776E58" w:rsidP="005547F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9" w:type="dxa"/>
            <w:gridSpan w:val="3"/>
          </w:tcPr>
          <w:p w:rsidR="00776E58" w:rsidRPr="002164C4" w:rsidRDefault="00776E58" w:rsidP="005547F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3B1" w:rsidRPr="002164C4" w:rsidTr="0039267C">
        <w:tc>
          <w:tcPr>
            <w:tcW w:w="3123" w:type="dxa"/>
          </w:tcPr>
          <w:p w:rsidR="008503B1" w:rsidRPr="002164C4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</w:tcPr>
          <w:p w:rsidR="008503B1" w:rsidRPr="002164C4" w:rsidRDefault="008503B1" w:rsidP="008503B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503B1" w:rsidRPr="002164C4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503B1" w:rsidRPr="002164C4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503B1" w:rsidRPr="002164C4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503B1" w:rsidRPr="002164C4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503B1" w:rsidRPr="002164C4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503B1" w:rsidRPr="002164C4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:rsidR="008503B1" w:rsidRPr="002164C4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76E58" w:rsidRPr="002164C4" w:rsidTr="0039267C">
        <w:tc>
          <w:tcPr>
            <w:tcW w:w="3123" w:type="dxa"/>
          </w:tcPr>
          <w:p w:rsidR="00776E58" w:rsidRPr="002164C4" w:rsidRDefault="00776E58" w:rsidP="005547F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</w:tcPr>
          <w:p w:rsidR="00776E58" w:rsidRPr="002164C4" w:rsidRDefault="00776E58" w:rsidP="005547F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776E58" w:rsidRPr="002164C4" w:rsidRDefault="00776E58" w:rsidP="005547F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82781" w:rsidRPr="00CF0AF5" w:rsidTr="00FE6C84">
        <w:tc>
          <w:tcPr>
            <w:tcW w:w="3123" w:type="dxa"/>
            <w:shd w:val="clear" w:color="auto" w:fill="auto"/>
          </w:tcPr>
          <w:p w:rsidR="00E82781" w:rsidRPr="00E82781" w:rsidRDefault="00FE6C84" w:rsidP="00F2273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6C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ตราสารทุน/ตราสารหนี้ถือไว้เพื่อค้า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E82781" w:rsidRPr="00CF0AF5" w:rsidRDefault="00E82781" w:rsidP="00F2273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E82781" w:rsidRPr="00776E58" w:rsidRDefault="00E82781" w:rsidP="00F2273A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776E58" w:rsidRDefault="00E82781" w:rsidP="00F2273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82781" w:rsidRPr="00776E58" w:rsidRDefault="00E82781" w:rsidP="00F2273A">
            <w:pPr>
              <w:tabs>
                <w:tab w:val="decimal" w:pos="8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776E58" w:rsidRDefault="00E82781" w:rsidP="00F2273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82781" w:rsidRPr="00357373" w:rsidRDefault="00E82781" w:rsidP="00F2273A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740F02" w:rsidRDefault="00E82781" w:rsidP="00F2273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:rsidR="00E82781" w:rsidRPr="00130639" w:rsidRDefault="00E82781" w:rsidP="00F2273A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781" w:rsidRPr="00CF0AF5" w:rsidTr="00FE6C84">
        <w:tc>
          <w:tcPr>
            <w:tcW w:w="3123" w:type="dxa"/>
            <w:shd w:val="clear" w:color="auto" w:fill="auto"/>
          </w:tcPr>
          <w:p w:rsidR="00E82781" w:rsidRPr="00CF0AF5" w:rsidRDefault="00E82781" w:rsidP="00E827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47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B47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476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E82781" w:rsidRPr="00CF0AF5" w:rsidRDefault="00E82781" w:rsidP="00E8278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E82781" w:rsidRPr="00E82781" w:rsidRDefault="00E82781" w:rsidP="00E8278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776E58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82781" w:rsidRPr="00776E58" w:rsidRDefault="00E82781" w:rsidP="00E82781">
            <w:pPr>
              <w:tabs>
                <w:tab w:val="decimal" w:pos="8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529,958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776E58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82781" w:rsidRPr="00357373" w:rsidRDefault="00E82781" w:rsidP="00E82781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740F02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:rsidR="00E82781" w:rsidRPr="00130639" w:rsidRDefault="00E82781" w:rsidP="00E82781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529,958</w:t>
            </w:r>
          </w:p>
        </w:tc>
      </w:tr>
      <w:tr w:rsidR="00E82781" w:rsidRPr="00CF0AF5" w:rsidTr="00FE6C84">
        <w:tc>
          <w:tcPr>
            <w:tcW w:w="3123" w:type="dxa"/>
            <w:shd w:val="clear" w:color="auto" w:fill="auto"/>
          </w:tcPr>
          <w:p w:rsidR="00E82781" w:rsidRPr="002B476F" w:rsidRDefault="00E82781" w:rsidP="00E827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E82781" w:rsidRPr="00CF0AF5" w:rsidRDefault="00E82781" w:rsidP="00E8278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E82781" w:rsidRPr="00776E58" w:rsidRDefault="00E82781" w:rsidP="00E8278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2,918,</w:t>
            </w:r>
            <w:r w:rsidR="00EA4718">
              <w:rPr>
                <w:rFonts w:ascii="Angsana New" w:hAnsi="Angsana New" w:hint="cs"/>
                <w:sz w:val="30"/>
                <w:szCs w:val="30"/>
                <w:cs/>
              </w:rPr>
              <w:t>562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776E58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82781" w:rsidRPr="00FE6C84" w:rsidRDefault="00FE6C84" w:rsidP="00E82781">
            <w:pPr>
              <w:tabs>
                <w:tab w:val="decimal" w:pos="8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,813)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776E58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82781" w:rsidRPr="00357373" w:rsidRDefault="00E82781" w:rsidP="00E82781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(2,065)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740F02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:rsidR="00E82781" w:rsidRPr="00130639" w:rsidRDefault="00FE6C84" w:rsidP="00E82781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(527,813)</w:t>
            </w:r>
          </w:p>
        </w:tc>
      </w:tr>
      <w:tr w:rsidR="00E82781" w:rsidRPr="00CF0AF5" w:rsidTr="00FE6C84">
        <w:tc>
          <w:tcPr>
            <w:tcW w:w="3123" w:type="dxa"/>
            <w:shd w:val="clear" w:color="auto" w:fill="auto"/>
          </w:tcPr>
          <w:p w:rsidR="00E82781" w:rsidRPr="00CF0AF5" w:rsidRDefault="00E82781" w:rsidP="00E8278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76F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 w:rsidRPr="002B476F"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E82781" w:rsidRPr="00CF0AF5" w:rsidRDefault="00E82781" w:rsidP="00E8278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2781" w:rsidRPr="00776E58" w:rsidRDefault="00E82781" w:rsidP="00E8278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EA4718">
              <w:rPr>
                <w:rFonts w:ascii="Angsana New" w:hAnsi="Angsana New" w:hint="cs"/>
                <w:sz w:val="30"/>
                <w:szCs w:val="30"/>
                <w:cs/>
              </w:rPr>
              <w:t>245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776E58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E82781" w:rsidRPr="00776E58" w:rsidRDefault="00FE6C84" w:rsidP="00E82781">
            <w:pPr>
              <w:tabs>
                <w:tab w:val="decimal" w:pos="8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776E58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E82781" w:rsidRPr="00357373" w:rsidRDefault="00E82781" w:rsidP="00E827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740F02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E82781" w:rsidRPr="00130639" w:rsidRDefault="00FE6C84" w:rsidP="00E82781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E82781" w:rsidRPr="00CF0AF5" w:rsidTr="00FE6C84">
        <w:tc>
          <w:tcPr>
            <w:tcW w:w="3123" w:type="dxa"/>
            <w:shd w:val="clear" w:color="auto" w:fill="auto"/>
          </w:tcPr>
          <w:p w:rsidR="00E82781" w:rsidRPr="00CF0AF5" w:rsidRDefault="00E82781" w:rsidP="00E8278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7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</w:t>
            </w:r>
            <w:r w:rsidRPr="002B47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E82781" w:rsidRPr="00CF0AF5" w:rsidRDefault="00E82781" w:rsidP="00E8278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2781" w:rsidRPr="00006260" w:rsidRDefault="00E82781" w:rsidP="00E8278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6260">
              <w:rPr>
                <w:rFonts w:ascii="Angsana New" w:hAnsi="Angsana New"/>
                <w:b/>
                <w:bCs/>
                <w:sz w:val="30"/>
                <w:szCs w:val="30"/>
              </w:rPr>
              <w:t>2,923,976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006260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2781" w:rsidRPr="00006260" w:rsidRDefault="00E82781" w:rsidP="00E82781">
            <w:pPr>
              <w:tabs>
                <w:tab w:val="decimal" w:pos="8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6260">
              <w:rPr>
                <w:rFonts w:ascii="Angsana New" w:hAnsi="Angsana New"/>
                <w:b/>
                <w:bCs/>
                <w:sz w:val="30"/>
                <w:szCs w:val="30"/>
              </w:rPr>
              <w:t>2,169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006260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2781" w:rsidRPr="00006260" w:rsidRDefault="00E82781" w:rsidP="00E82781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6260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82781" w:rsidRPr="00006260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2781" w:rsidRPr="00006260" w:rsidRDefault="00E82781" w:rsidP="00E82781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6260">
              <w:rPr>
                <w:rFonts w:ascii="Angsana New" w:hAnsi="Angsana New"/>
                <w:b/>
                <w:bCs/>
                <w:sz w:val="30"/>
                <w:szCs w:val="30"/>
              </w:rPr>
              <w:t>2,169</w:t>
            </w:r>
          </w:p>
        </w:tc>
      </w:tr>
      <w:tr w:rsidR="00E82781" w:rsidRPr="00CF0AF5" w:rsidTr="00006260">
        <w:tc>
          <w:tcPr>
            <w:tcW w:w="3123" w:type="dxa"/>
          </w:tcPr>
          <w:p w:rsidR="00E82781" w:rsidRPr="00501F84" w:rsidRDefault="00E82781" w:rsidP="00E8278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5" w:type="dxa"/>
            <w:vAlign w:val="center"/>
          </w:tcPr>
          <w:p w:rsidR="00E82781" w:rsidRPr="00501F84" w:rsidRDefault="00E82781" w:rsidP="00E8278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E82781" w:rsidRPr="00501F84" w:rsidRDefault="00E82781" w:rsidP="00E8278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E82781" w:rsidRPr="00501F84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E82781" w:rsidRPr="00501F84" w:rsidRDefault="00E82781" w:rsidP="00E82781">
            <w:pPr>
              <w:tabs>
                <w:tab w:val="decimal" w:pos="8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E82781" w:rsidRPr="00501F84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E82781" w:rsidRPr="00501F84" w:rsidRDefault="00E82781" w:rsidP="00E82781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E82781" w:rsidRPr="00501F84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:rsidR="00E82781" w:rsidRPr="00501F84" w:rsidRDefault="00E82781" w:rsidP="00E82781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2781" w:rsidRPr="00CF0AF5" w:rsidTr="0039267C">
        <w:tc>
          <w:tcPr>
            <w:tcW w:w="3123" w:type="dxa"/>
          </w:tcPr>
          <w:p w:rsidR="00E82781" w:rsidRPr="00C76CFE" w:rsidRDefault="00E82781" w:rsidP="00E827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47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765" w:type="dxa"/>
            <w:vAlign w:val="center"/>
          </w:tcPr>
          <w:p w:rsidR="00E82781" w:rsidRPr="00CF0AF5" w:rsidRDefault="00E82781" w:rsidP="00E8278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E82781" w:rsidRPr="00776E58" w:rsidRDefault="00E82781" w:rsidP="00E8278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E82781" w:rsidRPr="00776E58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82781" w:rsidRPr="00776E58" w:rsidRDefault="00E82781" w:rsidP="00E82781">
            <w:pPr>
              <w:tabs>
                <w:tab w:val="decimal" w:pos="8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E82781" w:rsidRPr="00776E58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82781" w:rsidRPr="00357373" w:rsidRDefault="00E82781" w:rsidP="00E82781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E82781" w:rsidRPr="00740F02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:rsidR="00E82781" w:rsidRPr="00130639" w:rsidRDefault="00E82781" w:rsidP="00E82781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781" w:rsidRPr="00CF0AF5" w:rsidTr="0039267C">
        <w:tc>
          <w:tcPr>
            <w:tcW w:w="3123" w:type="dxa"/>
          </w:tcPr>
          <w:p w:rsidR="00E82781" w:rsidRPr="00CF0AF5" w:rsidRDefault="00E82781" w:rsidP="00E827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47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B47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476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65" w:type="dxa"/>
            <w:vAlign w:val="center"/>
          </w:tcPr>
          <w:p w:rsidR="00E82781" w:rsidRPr="00CF0AF5" w:rsidRDefault="00E82781" w:rsidP="00E82781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E82781" w:rsidRPr="00776E58" w:rsidRDefault="00E82781" w:rsidP="00E8278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292</w:t>
            </w:r>
          </w:p>
        </w:tc>
        <w:tc>
          <w:tcPr>
            <w:tcW w:w="236" w:type="dxa"/>
            <w:vAlign w:val="center"/>
          </w:tcPr>
          <w:p w:rsidR="00E82781" w:rsidRPr="00776E58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82781" w:rsidRPr="00776E58" w:rsidRDefault="00E82781" w:rsidP="00E82781">
            <w:pPr>
              <w:tabs>
                <w:tab w:val="decimal" w:pos="8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36" w:type="dxa"/>
            <w:vAlign w:val="center"/>
          </w:tcPr>
          <w:p w:rsidR="00E82781" w:rsidRPr="00776E58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82781" w:rsidRPr="00776E58" w:rsidRDefault="00E82781" w:rsidP="00E82781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292</w:t>
            </w:r>
          </w:p>
        </w:tc>
        <w:tc>
          <w:tcPr>
            <w:tcW w:w="236" w:type="dxa"/>
            <w:vAlign w:val="center"/>
          </w:tcPr>
          <w:p w:rsidR="00E82781" w:rsidRPr="00776E58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:rsidR="00E82781" w:rsidRPr="00776E58" w:rsidRDefault="00E82781" w:rsidP="00E82781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E82781" w:rsidRPr="00CF0AF5" w:rsidTr="0039267C">
        <w:tc>
          <w:tcPr>
            <w:tcW w:w="3123" w:type="dxa"/>
          </w:tcPr>
          <w:p w:rsidR="00E82781" w:rsidRPr="00CF0AF5" w:rsidRDefault="00E82781" w:rsidP="00E8278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76F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 w:rsidRPr="002B476F"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765" w:type="dxa"/>
          </w:tcPr>
          <w:p w:rsidR="00E82781" w:rsidRPr="00CF0AF5" w:rsidRDefault="00E82781" w:rsidP="00E8278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E82781" w:rsidRPr="00F41852" w:rsidRDefault="00E82781" w:rsidP="00E8278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137</w:t>
            </w:r>
          </w:p>
        </w:tc>
        <w:tc>
          <w:tcPr>
            <w:tcW w:w="236" w:type="dxa"/>
          </w:tcPr>
          <w:p w:rsidR="00E82781" w:rsidRPr="004D71C7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82781" w:rsidRPr="00F41852" w:rsidRDefault="00E82781" w:rsidP="00E82781">
            <w:pPr>
              <w:tabs>
                <w:tab w:val="decimal" w:pos="8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:rsidR="00E82781" w:rsidRPr="004D71C7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82781" w:rsidRPr="00F41852" w:rsidRDefault="00E82781" w:rsidP="00E82781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137</w:t>
            </w:r>
          </w:p>
        </w:tc>
        <w:tc>
          <w:tcPr>
            <w:tcW w:w="236" w:type="dxa"/>
          </w:tcPr>
          <w:p w:rsidR="00E82781" w:rsidRPr="004D71C7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:rsidR="00E82781" w:rsidRPr="00F41852" w:rsidRDefault="00E82781" w:rsidP="00E82781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E82781" w:rsidRPr="00CF0AF5" w:rsidTr="0039267C">
        <w:tc>
          <w:tcPr>
            <w:tcW w:w="3123" w:type="dxa"/>
          </w:tcPr>
          <w:p w:rsidR="00E82781" w:rsidRPr="00CF0AF5" w:rsidRDefault="00E82781" w:rsidP="00E8278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7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</w:t>
            </w:r>
            <w:r w:rsidRPr="002B47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65" w:type="dxa"/>
          </w:tcPr>
          <w:p w:rsidR="00E82781" w:rsidRPr="00CF0AF5" w:rsidRDefault="00E82781" w:rsidP="00E8278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82781" w:rsidRPr="00776E58" w:rsidRDefault="00E82781" w:rsidP="00E82781">
            <w:pPr>
              <w:tabs>
                <w:tab w:val="decimal" w:pos="77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429</w:t>
            </w:r>
          </w:p>
        </w:tc>
        <w:tc>
          <w:tcPr>
            <w:tcW w:w="236" w:type="dxa"/>
          </w:tcPr>
          <w:p w:rsidR="00E82781" w:rsidRPr="00776E58" w:rsidRDefault="00E82781" w:rsidP="00E8278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E82781" w:rsidRPr="00776E58" w:rsidRDefault="00E82781" w:rsidP="00E82781">
            <w:pPr>
              <w:tabs>
                <w:tab w:val="decimal" w:pos="8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36" w:type="dxa"/>
          </w:tcPr>
          <w:p w:rsidR="00E82781" w:rsidRPr="00776E58" w:rsidRDefault="00E82781" w:rsidP="00E8278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E82781" w:rsidRPr="00776E58" w:rsidRDefault="00E82781" w:rsidP="00E82781">
            <w:pPr>
              <w:tabs>
                <w:tab w:val="decimal" w:pos="82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429</w:t>
            </w:r>
          </w:p>
        </w:tc>
        <w:tc>
          <w:tcPr>
            <w:tcW w:w="236" w:type="dxa"/>
          </w:tcPr>
          <w:p w:rsidR="00E82781" w:rsidRPr="00776E58" w:rsidRDefault="00E82781" w:rsidP="00E827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E82781" w:rsidRPr="00776E58" w:rsidRDefault="00E82781" w:rsidP="00E82781">
            <w:pPr>
              <w:tabs>
                <w:tab w:val="decimal" w:pos="8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</w:tr>
    </w:tbl>
    <w:p w:rsidR="00776E58" w:rsidRPr="008E5F7E" w:rsidRDefault="00776E58" w:rsidP="004D71C7">
      <w:pPr>
        <w:pStyle w:val="Bo-Blankline"/>
      </w:pPr>
    </w:p>
    <w:p w:rsidR="00C10DFE" w:rsidRDefault="00EB5BCC" w:rsidP="00C87474">
      <w:pPr>
        <w:pStyle w:val="Caption"/>
        <w:ind w:hanging="900"/>
      </w:pPr>
      <w:r>
        <w:rPr>
          <w:rFonts w:hint="cs"/>
          <w:cs/>
        </w:rPr>
        <w:t xml:space="preserve"> </w:t>
      </w:r>
      <w:r w:rsidR="007B2482" w:rsidRPr="005420D9">
        <w:rPr>
          <w:rFonts w:hint="cs"/>
          <w:cs/>
        </w:rPr>
        <w:t>ลูกหนี้การค้า</w:t>
      </w:r>
    </w:p>
    <w:p w:rsidR="008E5F7E" w:rsidRPr="008E5F7E" w:rsidRDefault="008E5F7E" w:rsidP="008E5F7E">
      <w:pPr>
        <w:rPr>
          <w:sz w:val="20"/>
          <w:szCs w:val="20"/>
          <w:lang w:val="en-US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9"/>
        <w:gridCol w:w="1047"/>
        <w:gridCol w:w="1191"/>
        <w:gridCol w:w="236"/>
        <w:gridCol w:w="1115"/>
        <w:gridCol w:w="236"/>
        <w:gridCol w:w="1116"/>
        <w:gridCol w:w="236"/>
        <w:gridCol w:w="1200"/>
      </w:tblGrid>
      <w:tr w:rsidR="005A5AB1" w:rsidRPr="002164C4" w:rsidTr="0039267C">
        <w:tc>
          <w:tcPr>
            <w:tcW w:w="2799" w:type="dxa"/>
          </w:tcPr>
          <w:p w:rsidR="005A5AB1" w:rsidRPr="002164C4" w:rsidRDefault="005A5AB1" w:rsidP="009113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5A5AB1" w:rsidRPr="002164C4" w:rsidRDefault="005A5AB1" w:rsidP="0091135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:rsidR="005A5AB1" w:rsidRPr="002164C4" w:rsidRDefault="005A5AB1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A5AB1" w:rsidRPr="002164C4" w:rsidRDefault="005A5AB1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5A5AB1" w:rsidRPr="002164C4" w:rsidRDefault="005A5AB1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3B1" w:rsidRPr="002164C4" w:rsidTr="0039267C">
        <w:tc>
          <w:tcPr>
            <w:tcW w:w="2799" w:type="dxa"/>
          </w:tcPr>
          <w:p w:rsidR="008503B1" w:rsidRPr="002164C4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8503B1" w:rsidRPr="002164C4" w:rsidRDefault="008503B1" w:rsidP="008503B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1" w:type="dxa"/>
          </w:tcPr>
          <w:p w:rsidR="008503B1" w:rsidRPr="002164C4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503B1" w:rsidRPr="002164C4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8503B1" w:rsidRPr="002164C4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503B1" w:rsidRPr="002164C4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:rsidR="008503B1" w:rsidRPr="002164C4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503B1" w:rsidRPr="002164C4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2164C4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503B1" w:rsidRPr="002164C4" w:rsidTr="0039267C">
        <w:tc>
          <w:tcPr>
            <w:tcW w:w="2799" w:type="dxa"/>
          </w:tcPr>
          <w:p w:rsidR="008503B1" w:rsidRPr="002164C4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8503B1" w:rsidRPr="002164C4" w:rsidRDefault="008503B1" w:rsidP="008503B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30" w:type="dxa"/>
            <w:gridSpan w:val="7"/>
          </w:tcPr>
          <w:p w:rsidR="008503B1" w:rsidRPr="002164C4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03B1" w:rsidRPr="00BE0BCE" w:rsidTr="00774962">
        <w:tc>
          <w:tcPr>
            <w:tcW w:w="2799" w:type="dxa"/>
          </w:tcPr>
          <w:p w:rsidR="008503B1" w:rsidRPr="00BE0BCE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0BC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:rsidR="008503B1" w:rsidRPr="00BE0BCE" w:rsidRDefault="00884953" w:rsidP="008503B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91" w:type="dxa"/>
          </w:tcPr>
          <w:p w:rsidR="008503B1" w:rsidRPr="00BE0BCE" w:rsidRDefault="008354FF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8,606</w:t>
            </w:r>
          </w:p>
        </w:tc>
        <w:tc>
          <w:tcPr>
            <w:tcW w:w="236" w:type="dxa"/>
            <w:vAlign w:val="center"/>
          </w:tcPr>
          <w:p w:rsidR="008503B1" w:rsidRPr="00BE0BCE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8503B1" w:rsidRPr="00BE0BCE" w:rsidRDefault="00884953" w:rsidP="007F7689">
            <w:pPr>
              <w:tabs>
                <w:tab w:val="decimal" w:pos="82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8503B1" w:rsidRPr="00BE0B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36" w:type="dxa"/>
            <w:vAlign w:val="center"/>
          </w:tcPr>
          <w:p w:rsidR="008503B1" w:rsidRPr="00BE0BCE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:rsidR="008503B1" w:rsidRPr="00A7269D" w:rsidRDefault="00A7269D" w:rsidP="007F7689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,920,310</w:t>
            </w:r>
          </w:p>
        </w:tc>
        <w:tc>
          <w:tcPr>
            <w:tcW w:w="236" w:type="dxa"/>
            <w:vAlign w:val="center"/>
          </w:tcPr>
          <w:p w:rsidR="008503B1" w:rsidRPr="00BE0BCE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BE0BCE" w:rsidRDefault="00884953" w:rsidP="007F768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503B1" w:rsidRPr="00BE0B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359</w:t>
            </w:r>
            <w:r w:rsidR="008503B1" w:rsidRPr="00BE0B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8503B1" w:rsidRPr="00BE0BCE" w:rsidTr="0039267C">
        <w:tc>
          <w:tcPr>
            <w:tcW w:w="2799" w:type="dxa"/>
          </w:tcPr>
          <w:p w:rsidR="008503B1" w:rsidRPr="00BE0BCE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0BC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E0BC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E0B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0BC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47" w:type="dxa"/>
            <w:vAlign w:val="center"/>
          </w:tcPr>
          <w:p w:rsidR="008503B1" w:rsidRPr="00BE0BCE" w:rsidRDefault="008503B1" w:rsidP="008503B1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8503B1" w:rsidRPr="00BE0BCE" w:rsidRDefault="008354FF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3,190,874</w:t>
            </w:r>
          </w:p>
        </w:tc>
        <w:tc>
          <w:tcPr>
            <w:tcW w:w="236" w:type="dxa"/>
            <w:vAlign w:val="center"/>
          </w:tcPr>
          <w:p w:rsidR="008503B1" w:rsidRPr="00BE0BCE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8503B1" w:rsidRPr="00BE0BCE" w:rsidRDefault="00884953" w:rsidP="007F7689">
            <w:pPr>
              <w:tabs>
                <w:tab w:val="decimal" w:pos="82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503B1" w:rsidRPr="00BE0B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139</w:t>
            </w:r>
            <w:r w:rsidR="008503B1" w:rsidRPr="00BE0B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36" w:type="dxa"/>
            <w:vAlign w:val="center"/>
          </w:tcPr>
          <w:p w:rsidR="008503B1" w:rsidRPr="00BE0BCE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8503B1" w:rsidRPr="00BE0BCE" w:rsidRDefault="00A7269D" w:rsidP="007F7689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847,737</w:t>
            </w:r>
          </w:p>
        </w:tc>
        <w:tc>
          <w:tcPr>
            <w:tcW w:w="236" w:type="dxa"/>
            <w:vAlign w:val="center"/>
          </w:tcPr>
          <w:p w:rsidR="008503B1" w:rsidRPr="00BE0BCE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8503B1" w:rsidRPr="00BE0BCE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  <w:r w:rsidR="008503B1" w:rsidRPr="00BE0B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8503B1" w:rsidRPr="00BE0BCE" w:rsidTr="0039267C">
        <w:tc>
          <w:tcPr>
            <w:tcW w:w="2799" w:type="dxa"/>
          </w:tcPr>
          <w:p w:rsidR="008503B1" w:rsidRPr="00BE0BCE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</w:tcPr>
          <w:p w:rsidR="008503B1" w:rsidRPr="00BE0BCE" w:rsidRDefault="008503B1" w:rsidP="008503B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8503B1" w:rsidRPr="00BE0BCE" w:rsidRDefault="008354FF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3,199,480</w:t>
            </w:r>
          </w:p>
        </w:tc>
        <w:tc>
          <w:tcPr>
            <w:tcW w:w="236" w:type="dxa"/>
          </w:tcPr>
          <w:p w:rsidR="008503B1" w:rsidRPr="00BE0BCE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8503B1" w:rsidRPr="00BE0BCE" w:rsidRDefault="00884953" w:rsidP="007F7689">
            <w:pPr>
              <w:tabs>
                <w:tab w:val="decimal" w:pos="82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503B1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  <w:r w:rsidR="008503B1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236" w:type="dxa"/>
          </w:tcPr>
          <w:p w:rsidR="008503B1" w:rsidRPr="00BE0BCE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8503B1" w:rsidRPr="00BE0BCE" w:rsidRDefault="00A7269D" w:rsidP="007F7689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2,768,047</w:t>
            </w:r>
          </w:p>
        </w:tc>
        <w:tc>
          <w:tcPr>
            <w:tcW w:w="236" w:type="dxa"/>
          </w:tcPr>
          <w:p w:rsidR="008503B1" w:rsidRPr="00BE0BCE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8503B1" w:rsidRPr="00BE0BCE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503B1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  <w:r w:rsidR="008503B1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013</w:t>
            </w:r>
          </w:p>
        </w:tc>
      </w:tr>
      <w:tr w:rsidR="008503B1" w:rsidRPr="00BE0BCE" w:rsidTr="0039267C">
        <w:tc>
          <w:tcPr>
            <w:tcW w:w="2799" w:type="dxa"/>
          </w:tcPr>
          <w:p w:rsidR="008503B1" w:rsidRPr="00BE0BCE" w:rsidRDefault="008503B1" w:rsidP="008503B1">
            <w:pPr>
              <w:tabs>
                <w:tab w:val="left" w:pos="45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0BC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BE0BC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47" w:type="dxa"/>
          </w:tcPr>
          <w:p w:rsidR="008503B1" w:rsidRPr="00BE0BCE" w:rsidRDefault="008503B1" w:rsidP="008503B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8503B1" w:rsidRPr="00BE0BCE" w:rsidRDefault="00E51F1B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(122,612)</w:t>
            </w:r>
          </w:p>
        </w:tc>
        <w:tc>
          <w:tcPr>
            <w:tcW w:w="236" w:type="dxa"/>
          </w:tcPr>
          <w:p w:rsidR="008503B1" w:rsidRPr="00BE0BCE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8503B1" w:rsidRPr="00BE0BCE" w:rsidRDefault="008503B1" w:rsidP="007F7689">
            <w:pPr>
              <w:tabs>
                <w:tab w:val="decimal" w:pos="82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0BCE">
              <w:rPr>
                <w:rFonts w:ascii="Angsana New" w:hAnsi="Angsana New"/>
                <w:sz w:val="30"/>
                <w:szCs w:val="30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</w:rPr>
              <w:t>126</w:t>
            </w:r>
            <w:r w:rsidRPr="00BE0BCE"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982</w:t>
            </w:r>
            <w:r w:rsidRPr="00BE0B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8503B1" w:rsidRPr="00BE0BCE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8503B1" w:rsidRPr="00BE0BCE" w:rsidRDefault="00E51F1B" w:rsidP="007F7689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(73,497)</w:t>
            </w:r>
          </w:p>
        </w:tc>
        <w:tc>
          <w:tcPr>
            <w:tcW w:w="236" w:type="dxa"/>
          </w:tcPr>
          <w:p w:rsidR="008503B1" w:rsidRPr="00BE0BCE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8503B1" w:rsidRPr="00BE0BCE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0BCE">
              <w:rPr>
                <w:rFonts w:ascii="Angsana New" w:hAnsi="Angsana New"/>
                <w:sz w:val="30"/>
                <w:szCs w:val="30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</w:rPr>
              <w:t>51</w:t>
            </w:r>
            <w:r w:rsidRPr="00BE0BCE"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406</w:t>
            </w:r>
            <w:r w:rsidRPr="00BE0B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503B1" w:rsidRPr="00BE0BCE" w:rsidTr="0039267C">
        <w:tc>
          <w:tcPr>
            <w:tcW w:w="2799" w:type="dxa"/>
          </w:tcPr>
          <w:p w:rsidR="008503B1" w:rsidRPr="00BE0BCE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7" w:type="dxa"/>
          </w:tcPr>
          <w:p w:rsidR="008503B1" w:rsidRPr="00BE0BCE" w:rsidRDefault="008503B1" w:rsidP="008503B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8503B1" w:rsidRPr="00BE0BCE" w:rsidRDefault="008354FF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3,076,868</w:t>
            </w:r>
          </w:p>
        </w:tc>
        <w:tc>
          <w:tcPr>
            <w:tcW w:w="236" w:type="dxa"/>
          </w:tcPr>
          <w:p w:rsidR="008503B1" w:rsidRPr="00BE0BCE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8503B1" w:rsidRPr="00BE0BCE" w:rsidRDefault="00884953" w:rsidP="007F7689">
            <w:pPr>
              <w:tabs>
                <w:tab w:val="decimal" w:pos="82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503B1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  <w:r w:rsidR="008503B1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777</w:t>
            </w:r>
          </w:p>
        </w:tc>
        <w:tc>
          <w:tcPr>
            <w:tcW w:w="236" w:type="dxa"/>
          </w:tcPr>
          <w:p w:rsidR="008503B1" w:rsidRPr="00BE0BCE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8503B1" w:rsidRPr="00BE0BCE" w:rsidRDefault="00E51F1B" w:rsidP="007F7689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2,694,550</w:t>
            </w:r>
          </w:p>
        </w:tc>
        <w:tc>
          <w:tcPr>
            <w:tcW w:w="236" w:type="dxa"/>
          </w:tcPr>
          <w:p w:rsidR="008503B1" w:rsidRPr="00BE0BCE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8503B1" w:rsidRPr="00BE0BCE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503B1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="008503B1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</w:p>
        </w:tc>
      </w:tr>
      <w:tr w:rsidR="008E5F7E" w:rsidRPr="008E5F7E" w:rsidTr="0039267C">
        <w:tc>
          <w:tcPr>
            <w:tcW w:w="2799" w:type="dxa"/>
          </w:tcPr>
          <w:p w:rsidR="008E5F7E" w:rsidRPr="008E5F7E" w:rsidRDefault="008E5F7E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47" w:type="dxa"/>
          </w:tcPr>
          <w:p w:rsidR="008E5F7E" w:rsidRPr="008E5F7E" w:rsidRDefault="008E5F7E" w:rsidP="008503B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:rsidR="008E5F7E" w:rsidRPr="008E5F7E" w:rsidRDefault="008E5F7E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8E5F7E" w:rsidRPr="008E5F7E" w:rsidRDefault="008E5F7E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:rsidR="008E5F7E" w:rsidRPr="008E5F7E" w:rsidRDefault="008E5F7E" w:rsidP="007F7689">
            <w:pPr>
              <w:tabs>
                <w:tab w:val="decimal" w:pos="82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8E5F7E" w:rsidRPr="008E5F7E" w:rsidRDefault="008E5F7E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:rsidR="008E5F7E" w:rsidRPr="008E5F7E" w:rsidRDefault="008E5F7E" w:rsidP="007F7689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8E5F7E" w:rsidRPr="008E5F7E" w:rsidRDefault="008E5F7E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:rsidR="008E5F7E" w:rsidRPr="008E5F7E" w:rsidRDefault="008E5F7E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E5F7E" w:rsidRPr="00BE0BCE" w:rsidTr="0039267C">
        <w:tc>
          <w:tcPr>
            <w:tcW w:w="3846" w:type="dxa"/>
            <w:gridSpan w:val="2"/>
          </w:tcPr>
          <w:p w:rsidR="008E5F7E" w:rsidRPr="00BE0BCE" w:rsidRDefault="008E5F7E" w:rsidP="008E5F7E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0B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1191" w:type="dxa"/>
          </w:tcPr>
          <w:p w:rsidR="008E5F7E" w:rsidRPr="00BE0BCE" w:rsidRDefault="008E5F7E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E5F7E" w:rsidRPr="00BE0BCE" w:rsidRDefault="008E5F7E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:rsidR="008E5F7E" w:rsidRDefault="008E5F7E" w:rsidP="007F7689">
            <w:pPr>
              <w:tabs>
                <w:tab w:val="decimal" w:pos="82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E5F7E" w:rsidRPr="00BE0BCE" w:rsidRDefault="008E5F7E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:rsidR="008E5F7E" w:rsidRPr="00BE0BCE" w:rsidRDefault="008E5F7E" w:rsidP="007F7689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E5F7E" w:rsidRPr="00BE0BCE" w:rsidRDefault="008E5F7E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:rsidR="008E5F7E" w:rsidRDefault="008E5F7E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5F7E" w:rsidRPr="00BE0BCE" w:rsidTr="0039267C">
        <w:tc>
          <w:tcPr>
            <w:tcW w:w="2799" w:type="dxa"/>
          </w:tcPr>
          <w:p w:rsidR="008E5F7E" w:rsidRPr="00BE0BCE" w:rsidRDefault="008E5F7E" w:rsidP="008E5F7E">
            <w:pPr>
              <w:spacing w:line="240" w:lineRule="atLeast"/>
              <w:ind w:left="252"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0BC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BE0BC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กลับรายการ</w:t>
            </w:r>
            <w:r w:rsidRPr="00BE0BC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1047" w:type="dxa"/>
          </w:tcPr>
          <w:p w:rsidR="008E5F7E" w:rsidRPr="00BE0BCE" w:rsidRDefault="008E5F7E" w:rsidP="008503B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:rsidR="008E5F7E" w:rsidRPr="00BE0BCE" w:rsidRDefault="008354FF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13,538</w:t>
            </w:r>
          </w:p>
        </w:tc>
        <w:tc>
          <w:tcPr>
            <w:tcW w:w="236" w:type="dxa"/>
          </w:tcPr>
          <w:p w:rsidR="008E5F7E" w:rsidRPr="00BE0BCE" w:rsidRDefault="008E5F7E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8E5F7E" w:rsidRDefault="00884953" w:rsidP="007F7689">
            <w:pPr>
              <w:tabs>
                <w:tab w:val="decimal" w:pos="82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8E5F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833</w:t>
            </w:r>
          </w:p>
        </w:tc>
        <w:tc>
          <w:tcPr>
            <w:tcW w:w="236" w:type="dxa"/>
          </w:tcPr>
          <w:p w:rsidR="008E5F7E" w:rsidRPr="00BE0BCE" w:rsidRDefault="008E5F7E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8E5F7E" w:rsidRPr="00BE0BCE" w:rsidRDefault="00E51F1B" w:rsidP="007F7689">
            <w:pPr>
              <w:tabs>
                <w:tab w:val="decimal" w:pos="82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24,898</w:t>
            </w:r>
          </w:p>
        </w:tc>
        <w:tc>
          <w:tcPr>
            <w:tcW w:w="236" w:type="dxa"/>
          </w:tcPr>
          <w:p w:rsidR="008E5F7E" w:rsidRPr="00BE0BCE" w:rsidRDefault="008E5F7E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8E5F7E" w:rsidRDefault="008E5F7E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BE0BC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DB2CBE" w:rsidRPr="00BE0BCE" w:rsidRDefault="00DB2CBE" w:rsidP="00BE0BCE">
      <w:pPr>
        <w:pStyle w:val="Bo-Blankline"/>
      </w:pPr>
    </w:p>
    <w:p w:rsidR="008E5F7E" w:rsidRDefault="008E5F7E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FC5A67" w:rsidRDefault="00FC5A67" w:rsidP="00342B69">
      <w:pPr>
        <w:pStyle w:val="Bo-C1Content"/>
      </w:pPr>
      <w:r w:rsidRPr="0018439B">
        <w:rPr>
          <w:rFonts w:hint="cs"/>
          <w:cs/>
        </w:rPr>
        <w:lastRenderedPageBreak/>
        <w:t>การวิเคราะห์อายุของลูกหนี้การค้า</w:t>
      </w:r>
      <w:r w:rsidR="00750D1A">
        <w:t xml:space="preserve"> </w:t>
      </w:r>
      <w:r w:rsidRPr="0018439B">
        <w:rPr>
          <w:rFonts w:hint="cs"/>
          <w:cs/>
        </w:rPr>
        <w:t>มีดังนี้</w:t>
      </w:r>
    </w:p>
    <w:p w:rsidR="00310B91" w:rsidRPr="00342B69" w:rsidRDefault="00310B91" w:rsidP="004F6A7F">
      <w:pPr>
        <w:ind w:left="450"/>
        <w:jc w:val="both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5A5AB1" w:rsidRPr="005A5AB1" w:rsidTr="00A33676">
        <w:trPr>
          <w:tblHeader/>
        </w:trPr>
        <w:tc>
          <w:tcPr>
            <w:tcW w:w="3802" w:type="dxa"/>
          </w:tcPr>
          <w:p w:rsidR="005A5AB1" w:rsidRPr="005A5AB1" w:rsidRDefault="005A5AB1" w:rsidP="005C0BA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0" w:type="dxa"/>
            <w:gridSpan w:val="3"/>
          </w:tcPr>
          <w:p w:rsidR="005A5AB1" w:rsidRPr="00970BCB" w:rsidRDefault="005A5AB1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A5AB1" w:rsidRPr="00970BCB" w:rsidRDefault="005A5AB1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0" w:type="dxa"/>
            <w:gridSpan w:val="3"/>
          </w:tcPr>
          <w:p w:rsidR="005A5AB1" w:rsidRPr="00970BCB" w:rsidRDefault="005A5AB1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3B1" w:rsidRPr="005A5AB1" w:rsidTr="00A33676">
        <w:trPr>
          <w:tblHeader/>
        </w:trPr>
        <w:tc>
          <w:tcPr>
            <w:tcW w:w="3802" w:type="dxa"/>
          </w:tcPr>
          <w:p w:rsidR="008503B1" w:rsidRPr="005A5AB1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503B1" w:rsidRPr="00970BCB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503B1" w:rsidRPr="00970BCB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503B1" w:rsidRPr="00970BCB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A5AB1" w:rsidRPr="005A5AB1" w:rsidTr="00A33676">
        <w:trPr>
          <w:tblHeader/>
        </w:trPr>
        <w:tc>
          <w:tcPr>
            <w:tcW w:w="3802" w:type="dxa"/>
          </w:tcPr>
          <w:p w:rsidR="005A5AB1" w:rsidRPr="005A5AB1" w:rsidRDefault="005A5AB1" w:rsidP="005C0BA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6" w:type="dxa"/>
            <w:gridSpan w:val="7"/>
          </w:tcPr>
          <w:p w:rsidR="005A5AB1" w:rsidRPr="005A5AB1" w:rsidRDefault="005A5AB1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A5AB1" w:rsidRPr="005A5AB1" w:rsidTr="00A33676">
        <w:tc>
          <w:tcPr>
            <w:tcW w:w="3802" w:type="dxa"/>
          </w:tcPr>
          <w:p w:rsidR="005A5AB1" w:rsidRPr="002164C4" w:rsidRDefault="005A5AB1" w:rsidP="005C0BA3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5A5AB1" w:rsidRPr="005A5AB1" w:rsidRDefault="005A5AB1" w:rsidP="00233B5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A5AB1" w:rsidRPr="005A5AB1" w:rsidRDefault="005A5AB1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A5AB1" w:rsidRPr="005A5AB1" w:rsidRDefault="005A5AB1" w:rsidP="007F768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A5AB1" w:rsidRPr="005A5AB1" w:rsidRDefault="005A5AB1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5AB1" w:rsidRPr="007F7689" w:rsidRDefault="005A5AB1" w:rsidP="007F768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5AB1" w:rsidRPr="005A5AB1" w:rsidRDefault="005A5AB1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A5AB1" w:rsidRPr="005A5AB1" w:rsidRDefault="005A5AB1" w:rsidP="00233B5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03B1" w:rsidRPr="005A5AB1" w:rsidTr="00A33676">
        <w:tc>
          <w:tcPr>
            <w:tcW w:w="3802" w:type="dxa"/>
          </w:tcPr>
          <w:p w:rsidR="008503B1" w:rsidRPr="00C76CFE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CFE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C76CFE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134" w:type="dxa"/>
          </w:tcPr>
          <w:p w:rsidR="008503B1" w:rsidRPr="00D30309" w:rsidRDefault="00A33676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8,519</w:t>
            </w:r>
          </w:p>
        </w:tc>
        <w:tc>
          <w:tcPr>
            <w:tcW w:w="236" w:type="dxa"/>
          </w:tcPr>
          <w:p w:rsidR="008503B1" w:rsidRPr="00E831E4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D30309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503B1" w:rsidRPr="00D303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36" w:type="dxa"/>
          </w:tcPr>
          <w:p w:rsidR="008503B1" w:rsidRPr="00E831E4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5B6C16" w:rsidRDefault="00A33676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990,098</w:t>
            </w:r>
          </w:p>
        </w:tc>
        <w:tc>
          <w:tcPr>
            <w:tcW w:w="236" w:type="dxa"/>
          </w:tcPr>
          <w:p w:rsidR="008503B1" w:rsidRPr="00E831E4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5B6C16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</w:tr>
      <w:tr w:rsidR="008503B1" w:rsidRPr="005A5AB1" w:rsidTr="00A33676">
        <w:tc>
          <w:tcPr>
            <w:tcW w:w="3802" w:type="dxa"/>
          </w:tcPr>
          <w:p w:rsidR="008503B1" w:rsidRPr="00C76CFE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CFE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C76C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34" w:type="dxa"/>
          </w:tcPr>
          <w:p w:rsidR="008503B1" w:rsidRPr="00D30309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503B1" w:rsidRPr="00E831E4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D30309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503B1" w:rsidRPr="00E831E4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7F7689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E831E4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7F7689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03B1" w:rsidRPr="005A5AB1" w:rsidTr="00A33676">
        <w:tc>
          <w:tcPr>
            <w:tcW w:w="3802" w:type="dxa"/>
          </w:tcPr>
          <w:p w:rsidR="008503B1" w:rsidRPr="002164C4" w:rsidRDefault="008503B1" w:rsidP="008503B1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</w:tcPr>
          <w:p w:rsidR="008503B1" w:rsidRPr="00D30309" w:rsidRDefault="00A33676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:rsidR="008503B1" w:rsidRPr="00E831E4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D30309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:rsidR="008503B1" w:rsidRPr="00E831E4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71310D" w:rsidRDefault="00B2266B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788,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A33676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36" w:type="dxa"/>
          </w:tcPr>
          <w:p w:rsidR="008503B1" w:rsidRPr="00E831E4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71310D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024</w:t>
            </w:r>
          </w:p>
        </w:tc>
      </w:tr>
      <w:tr w:rsidR="00A33676" w:rsidRPr="005A5AB1" w:rsidTr="00A33676">
        <w:tc>
          <w:tcPr>
            <w:tcW w:w="3802" w:type="dxa"/>
          </w:tcPr>
          <w:p w:rsidR="00A33676" w:rsidRPr="002164C4" w:rsidRDefault="00A33676" w:rsidP="00A3367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</w:tcPr>
          <w:p w:rsidR="00A33676" w:rsidRPr="00D15CB9" w:rsidRDefault="00A33676" w:rsidP="00A336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33676" w:rsidRPr="00E831E4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33676" w:rsidRPr="00D3030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:rsidR="00A33676" w:rsidRPr="00E831E4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33676" w:rsidRPr="0071310D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54,713</w:t>
            </w:r>
          </w:p>
        </w:tc>
        <w:tc>
          <w:tcPr>
            <w:tcW w:w="236" w:type="dxa"/>
          </w:tcPr>
          <w:p w:rsidR="00A33676" w:rsidRPr="00E831E4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33676" w:rsidRPr="0071310D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37,662</w:t>
            </w:r>
          </w:p>
        </w:tc>
      </w:tr>
      <w:tr w:rsidR="00A33676" w:rsidRPr="005A5AB1" w:rsidTr="00A33676">
        <w:tc>
          <w:tcPr>
            <w:tcW w:w="3802" w:type="dxa"/>
            <w:vAlign w:val="center"/>
          </w:tcPr>
          <w:p w:rsidR="00A33676" w:rsidRPr="002164C4" w:rsidRDefault="00A33676" w:rsidP="00A3367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</w:tcPr>
          <w:p w:rsidR="00A33676" w:rsidRPr="005859AC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:rsidR="00A33676" w:rsidRPr="00E831E4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33676" w:rsidRPr="00D15CB9" w:rsidRDefault="00A33676" w:rsidP="00A336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33676" w:rsidRPr="00E831E4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33676" w:rsidRPr="003E1C6E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75,122</w:t>
            </w:r>
          </w:p>
        </w:tc>
        <w:tc>
          <w:tcPr>
            <w:tcW w:w="236" w:type="dxa"/>
          </w:tcPr>
          <w:p w:rsidR="00A33676" w:rsidRPr="00E831E4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33676" w:rsidRPr="003E1C6E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51,116</w:t>
            </w:r>
          </w:p>
        </w:tc>
      </w:tr>
      <w:tr w:rsidR="00A33676" w:rsidRPr="005A5AB1" w:rsidTr="00A33676">
        <w:tc>
          <w:tcPr>
            <w:tcW w:w="3802" w:type="dxa"/>
            <w:vAlign w:val="center"/>
          </w:tcPr>
          <w:p w:rsidR="00A33676" w:rsidRPr="002164C4" w:rsidRDefault="00A33676" w:rsidP="00A3367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3676" w:rsidRPr="00D3030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A33676" w:rsidRPr="00E831E4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A33676" w:rsidRPr="00D3030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A33676" w:rsidRPr="00E831E4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3676" w:rsidRPr="0071310D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12,102</w:t>
            </w:r>
          </w:p>
        </w:tc>
        <w:tc>
          <w:tcPr>
            <w:tcW w:w="236" w:type="dxa"/>
          </w:tcPr>
          <w:p w:rsidR="00A33676" w:rsidRPr="00E831E4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A33676" w:rsidRPr="0071310D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</w:tr>
      <w:tr w:rsidR="00A33676" w:rsidRPr="005A5AB1" w:rsidTr="00A33676">
        <w:tc>
          <w:tcPr>
            <w:tcW w:w="3802" w:type="dxa"/>
          </w:tcPr>
          <w:p w:rsidR="00A33676" w:rsidRPr="002164C4" w:rsidRDefault="00A33676" w:rsidP="00A3367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8,606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1,920,310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359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</w:tr>
      <w:tr w:rsidR="00A33676" w:rsidRPr="005A5AB1" w:rsidTr="00A33676">
        <w:tc>
          <w:tcPr>
            <w:tcW w:w="3802" w:type="dxa"/>
            <w:vAlign w:val="center"/>
          </w:tcPr>
          <w:p w:rsidR="00A33676" w:rsidRPr="002164C4" w:rsidRDefault="00A33676" w:rsidP="00A33676">
            <w:pPr>
              <w:tabs>
                <w:tab w:val="left" w:pos="450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3676" w:rsidRPr="00D15CB9" w:rsidRDefault="00A33676" w:rsidP="00A336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33676" w:rsidRPr="005A5AB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A33676" w:rsidRPr="00D15CB9" w:rsidRDefault="00A33676" w:rsidP="00A336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33676" w:rsidRPr="00E831E4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3676" w:rsidRPr="00D15CB9" w:rsidRDefault="00A33676" w:rsidP="00A336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33676" w:rsidRPr="00E831E4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A33676" w:rsidRPr="00D15CB9" w:rsidRDefault="00A33676" w:rsidP="00A336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33676" w:rsidRPr="005A5AB1" w:rsidTr="00A33676">
        <w:tc>
          <w:tcPr>
            <w:tcW w:w="3802" w:type="dxa"/>
          </w:tcPr>
          <w:p w:rsidR="00A33676" w:rsidRPr="005A5AB1" w:rsidRDefault="00A33676" w:rsidP="00A3367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8,606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1,920,310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359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</w:tr>
      <w:tr w:rsidR="00A33676" w:rsidRPr="005A5AB1" w:rsidTr="00A33676">
        <w:tc>
          <w:tcPr>
            <w:tcW w:w="3802" w:type="dxa"/>
            <w:vAlign w:val="center"/>
          </w:tcPr>
          <w:p w:rsidR="00A33676" w:rsidRPr="002164C4" w:rsidRDefault="00A33676" w:rsidP="00A33676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3676" w:rsidRPr="00D3030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33676" w:rsidRPr="005A5AB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A33676" w:rsidRPr="00D3030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33676" w:rsidRPr="005A5AB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33676" w:rsidRPr="005A5AB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3676" w:rsidRPr="002B25E1" w:rsidTr="00A33676">
        <w:tc>
          <w:tcPr>
            <w:tcW w:w="3802" w:type="dxa"/>
            <w:vAlign w:val="center"/>
          </w:tcPr>
          <w:p w:rsidR="00A33676" w:rsidRPr="00C76CFE" w:rsidRDefault="00A33676" w:rsidP="00A3367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CFE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C76CFE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134" w:type="dxa"/>
            <w:shd w:val="clear" w:color="auto" w:fill="auto"/>
          </w:tcPr>
          <w:p w:rsidR="00A33676" w:rsidRPr="003C3F66" w:rsidRDefault="008354FF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2,8</w:t>
            </w:r>
            <w:r w:rsidR="003C3F66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  <w:r w:rsidR="003C3F66">
              <w:rPr>
                <w:rFonts w:ascii="Angsana New" w:hAnsi="Angsana New"/>
                <w:sz w:val="30"/>
                <w:szCs w:val="30"/>
                <w:lang w:val="en-US"/>
              </w:rPr>
              <w:t>,286</w:t>
            </w: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33676" w:rsidRPr="00D3030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2,841,741</w:t>
            </w: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33676" w:rsidRPr="0071310D" w:rsidRDefault="003C3F6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704,350</w:t>
            </w: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33676" w:rsidRPr="0071310D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694,793</w:t>
            </w:r>
          </w:p>
        </w:tc>
      </w:tr>
      <w:tr w:rsidR="00A33676" w:rsidRPr="002B25E1" w:rsidTr="00A33676">
        <w:tc>
          <w:tcPr>
            <w:tcW w:w="3802" w:type="dxa"/>
            <w:vAlign w:val="center"/>
          </w:tcPr>
          <w:p w:rsidR="00A33676" w:rsidRPr="00C76CFE" w:rsidRDefault="00A33676" w:rsidP="00A3367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CFE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C76C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A33676" w:rsidRPr="00D3030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33676" w:rsidRPr="00D3030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33676" w:rsidRPr="0071310D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33676" w:rsidRPr="0071310D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3676" w:rsidRPr="002B25E1" w:rsidTr="00A33676">
        <w:tc>
          <w:tcPr>
            <w:tcW w:w="3802" w:type="dxa"/>
            <w:vAlign w:val="center"/>
          </w:tcPr>
          <w:p w:rsidR="00A33676" w:rsidRPr="002164C4" w:rsidRDefault="00A33676" w:rsidP="00A3367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:rsidR="00A33676" w:rsidRPr="00D30309" w:rsidRDefault="005E6ED1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190,506</w:t>
            </w:r>
          </w:p>
        </w:tc>
        <w:tc>
          <w:tcPr>
            <w:tcW w:w="236" w:type="dxa"/>
            <w:vAlign w:val="center"/>
          </w:tcPr>
          <w:p w:rsidR="00A33676" w:rsidRPr="002B25E1" w:rsidRDefault="00A33676" w:rsidP="00A3367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33676" w:rsidRPr="00D3030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  <w:r w:rsidRPr="00D303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236" w:type="dxa"/>
            <w:vAlign w:val="center"/>
          </w:tcPr>
          <w:p w:rsidR="00A33676" w:rsidRPr="002B25E1" w:rsidRDefault="00A33676" w:rsidP="00A3367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33676" w:rsidRPr="0071310D" w:rsidRDefault="005E6ED1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69,115</w:t>
            </w: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33676" w:rsidRPr="0071310D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62,929</w:t>
            </w:r>
          </w:p>
        </w:tc>
      </w:tr>
      <w:tr w:rsidR="00A33676" w:rsidRPr="002B25E1" w:rsidTr="00A33676">
        <w:tc>
          <w:tcPr>
            <w:tcW w:w="3802" w:type="dxa"/>
            <w:vAlign w:val="center"/>
          </w:tcPr>
          <w:p w:rsidR="00A33676" w:rsidRPr="002164C4" w:rsidRDefault="00A33676" w:rsidP="00A3367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:rsidR="00A33676" w:rsidRPr="00D30309" w:rsidRDefault="005E6ED1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8,722</w:t>
            </w:r>
          </w:p>
        </w:tc>
        <w:tc>
          <w:tcPr>
            <w:tcW w:w="236" w:type="dxa"/>
            <w:vAlign w:val="center"/>
          </w:tcPr>
          <w:p w:rsidR="00A33676" w:rsidRPr="002B25E1" w:rsidRDefault="00A33676" w:rsidP="00A3367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33676" w:rsidRPr="00D3030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D303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36" w:type="dxa"/>
            <w:vAlign w:val="center"/>
          </w:tcPr>
          <w:p w:rsidR="00A33676" w:rsidRPr="002B25E1" w:rsidRDefault="00A33676" w:rsidP="00A3367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33676" w:rsidRPr="003E1C6E" w:rsidRDefault="005E6ED1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33676" w:rsidRPr="003E1C6E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3,388</w:t>
            </w:r>
          </w:p>
        </w:tc>
      </w:tr>
      <w:tr w:rsidR="00A33676" w:rsidRPr="002B25E1" w:rsidTr="00A33676">
        <w:tc>
          <w:tcPr>
            <w:tcW w:w="3802" w:type="dxa"/>
            <w:vAlign w:val="center"/>
          </w:tcPr>
          <w:p w:rsidR="00A33676" w:rsidRPr="002164C4" w:rsidRDefault="00A33676" w:rsidP="00A3367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:rsidR="00A33676" w:rsidRPr="00D30309" w:rsidRDefault="003C3F6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2,441</w:t>
            </w: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33676" w:rsidRPr="00D3030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303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33676" w:rsidRPr="003E1C6E" w:rsidRDefault="003C3F6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1,190</w:t>
            </w: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33676" w:rsidRPr="003E1C6E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400</w:t>
            </w:r>
          </w:p>
        </w:tc>
      </w:tr>
      <w:tr w:rsidR="00A33676" w:rsidRPr="002B25E1" w:rsidTr="00A33676">
        <w:tc>
          <w:tcPr>
            <w:tcW w:w="3802" w:type="dxa"/>
            <w:vAlign w:val="center"/>
          </w:tcPr>
          <w:p w:rsidR="00A33676" w:rsidRPr="002164C4" w:rsidRDefault="00A33676" w:rsidP="00A3367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33676" w:rsidRPr="00D30309" w:rsidRDefault="003C3F6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124,919</w:t>
            </w: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A33676" w:rsidRPr="00D3030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  <w:r w:rsidRPr="00D303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3676" w:rsidRPr="0071310D" w:rsidRDefault="003C3F6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72,735</w:t>
            </w:r>
          </w:p>
        </w:tc>
        <w:tc>
          <w:tcPr>
            <w:tcW w:w="236" w:type="dxa"/>
          </w:tcPr>
          <w:p w:rsidR="00A33676" w:rsidRPr="002B25E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A33676" w:rsidRPr="0071310D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50,718</w:t>
            </w:r>
          </w:p>
        </w:tc>
      </w:tr>
      <w:tr w:rsidR="00A33676" w:rsidRPr="005A5AB1" w:rsidTr="00A33676">
        <w:tc>
          <w:tcPr>
            <w:tcW w:w="3802" w:type="dxa"/>
            <w:vAlign w:val="center"/>
          </w:tcPr>
          <w:p w:rsidR="00A33676" w:rsidRPr="005A5AB1" w:rsidRDefault="00A33676" w:rsidP="00A33676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A5AB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A33676" w:rsidRPr="007F7689" w:rsidRDefault="008354FF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3,190,874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A33676" w:rsidRPr="007F7689" w:rsidRDefault="005E6ED1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847,737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812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</w:tr>
      <w:tr w:rsidR="00A33676" w:rsidRPr="005A5AB1" w:rsidTr="00A33676">
        <w:tc>
          <w:tcPr>
            <w:tcW w:w="3802" w:type="dxa"/>
            <w:vAlign w:val="center"/>
          </w:tcPr>
          <w:p w:rsidR="00A33676" w:rsidRPr="002164C4" w:rsidRDefault="00A33676" w:rsidP="00A33676">
            <w:pPr>
              <w:tabs>
                <w:tab w:val="left" w:pos="450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shd w:val="clear" w:color="auto" w:fill="auto"/>
          </w:tcPr>
          <w:p w:rsidR="00A33676" w:rsidRPr="00D30309" w:rsidRDefault="005E6ED1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(122,612)</w:t>
            </w:r>
          </w:p>
        </w:tc>
        <w:tc>
          <w:tcPr>
            <w:tcW w:w="236" w:type="dxa"/>
          </w:tcPr>
          <w:p w:rsidR="00A33676" w:rsidRPr="005A5AB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33676" w:rsidRPr="00D3030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30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126</w:t>
            </w:r>
            <w:r w:rsidRPr="00D303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982</w:t>
            </w:r>
            <w:r w:rsidRPr="00D30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A33676" w:rsidRPr="005A5AB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33676" w:rsidRPr="007F7689" w:rsidRDefault="005E6ED1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(73,497)</w:t>
            </w:r>
          </w:p>
        </w:tc>
        <w:tc>
          <w:tcPr>
            <w:tcW w:w="236" w:type="dxa"/>
          </w:tcPr>
          <w:p w:rsidR="00A33676" w:rsidRPr="005A5AB1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68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7F768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  <w:r w:rsidRPr="007F768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33676" w:rsidRPr="005A5AB1" w:rsidTr="00A33676">
        <w:tc>
          <w:tcPr>
            <w:tcW w:w="3802" w:type="dxa"/>
            <w:vAlign w:val="center"/>
          </w:tcPr>
          <w:p w:rsidR="00A33676" w:rsidRPr="005A5AB1" w:rsidRDefault="00A33676" w:rsidP="00A33676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3676" w:rsidRPr="007F7689" w:rsidRDefault="008354FF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3,068,262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012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3676" w:rsidRPr="007F7689" w:rsidRDefault="005E6ED1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774,240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760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</w:tr>
      <w:tr w:rsidR="00A33676" w:rsidRPr="007F7689" w:rsidTr="00A33676">
        <w:tc>
          <w:tcPr>
            <w:tcW w:w="3802" w:type="dxa"/>
            <w:vAlign w:val="center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A33676" w:rsidRPr="005A5AB1" w:rsidTr="00A33676">
        <w:tc>
          <w:tcPr>
            <w:tcW w:w="3802" w:type="dxa"/>
            <w:vAlign w:val="center"/>
          </w:tcPr>
          <w:p w:rsidR="00A33676" w:rsidRPr="005A5AB1" w:rsidRDefault="00A33676" w:rsidP="00A33676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33676" w:rsidRPr="007F7689" w:rsidRDefault="008354FF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3,076,868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777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33676" w:rsidRPr="007F7689" w:rsidRDefault="005E6ED1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2,694,550</w:t>
            </w:r>
          </w:p>
        </w:tc>
        <w:tc>
          <w:tcPr>
            <w:tcW w:w="236" w:type="dxa"/>
          </w:tcPr>
          <w:p w:rsidR="00A33676" w:rsidRPr="007F7689" w:rsidRDefault="00A33676" w:rsidP="00A336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A33676" w:rsidRPr="007F7689" w:rsidRDefault="00A33676" w:rsidP="00A3367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607</w:t>
            </w:r>
          </w:p>
        </w:tc>
      </w:tr>
    </w:tbl>
    <w:p w:rsidR="00D21332" w:rsidRPr="00D21332" w:rsidRDefault="00D21332" w:rsidP="0095022C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B1B16" w:rsidRPr="00401AED" w:rsidRDefault="00871890" w:rsidP="00342B69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กลุ่ม</w:t>
      </w:r>
      <w:r w:rsidR="007B2482" w:rsidRPr="00F87C2F">
        <w:rPr>
          <w:cs/>
          <w:lang w:val="en-US"/>
        </w:rPr>
        <w:t>บริษัท</w:t>
      </w:r>
      <w:r w:rsidR="007B2482" w:rsidRPr="00F87C2F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:rsidR="001B1B16" w:rsidRPr="00F96BFF" w:rsidRDefault="001B1B16" w:rsidP="0095022C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5E2408" w:rsidRDefault="007B2482" w:rsidP="00342B69">
      <w:pPr>
        <w:pStyle w:val="Bo-C1Content"/>
      </w:pPr>
      <w:r w:rsidRPr="00F87C2F">
        <w:rPr>
          <w:cs/>
        </w:rPr>
        <w:t>โดยปกติระยะเวลาการให้สินเชื่อแก่ลูกค้าของกลุ่มบริษัท</w:t>
      </w:r>
      <w:r w:rsidR="00AA41C9">
        <w:rPr>
          <w:rFonts w:hint="cs"/>
          <w:cs/>
        </w:rPr>
        <w:t>มีระยะเวลาตั้งแต่</w:t>
      </w:r>
      <w:r w:rsidRPr="00F87C2F">
        <w:rPr>
          <w:cs/>
        </w:rPr>
        <w:t xml:space="preserve"> </w:t>
      </w:r>
      <w:r w:rsidR="00884953">
        <w:t>30</w:t>
      </w:r>
      <w:r w:rsidRPr="00F87C2F">
        <w:t xml:space="preserve"> </w:t>
      </w:r>
      <w:r w:rsidR="00AA41C9">
        <w:rPr>
          <w:rFonts w:hint="cs"/>
          <w:cs/>
        </w:rPr>
        <w:t>วัน ถึง</w:t>
      </w:r>
      <w:r w:rsidR="005538A2">
        <w:t xml:space="preserve"> </w:t>
      </w:r>
      <w:r w:rsidR="00884953">
        <w:t>360</w:t>
      </w:r>
      <w:r w:rsidRPr="00F87C2F">
        <w:t xml:space="preserve"> </w:t>
      </w:r>
      <w:r w:rsidRPr="00F87C2F">
        <w:rPr>
          <w:cs/>
        </w:rPr>
        <w:t>วัน</w:t>
      </w:r>
    </w:p>
    <w:p w:rsidR="00342B69" w:rsidRPr="00F96BFF" w:rsidRDefault="00342B69" w:rsidP="000473C9">
      <w:pPr>
        <w:pStyle w:val="Bo-Blankline"/>
      </w:pPr>
    </w:p>
    <w:p w:rsidR="007B5563" w:rsidRDefault="00776E58" w:rsidP="008E5F7E">
      <w:pPr>
        <w:pStyle w:val="Bo-C1Content"/>
      </w:pPr>
      <w:r>
        <w:rPr>
          <w:cs/>
        </w:rPr>
        <w:br w:type="page"/>
      </w:r>
    </w:p>
    <w:p w:rsidR="00776E58" w:rsidRPr="00776E58" w:rsidRDefault="00776E58" w:rsidP="00776E58">
      <w:pPr>
        <w:pStyle w:val="Caption"/>
        <w:ind w:hanging="900"/>
      </w:pPr>
      <w:r>
        <w:rPr>
          <w:rFonts w:hint="cs"/>
          <w:cs/>
        </w:rPr>
        <w:lastRenderedPageBreak/>
        <w:t>สินค้าคงเหลือ</w:t>
      </w:r>
    </w:p>
    <w:p w:rsidR="00365B4D" w:rsidRPr="00365B4D" w:rsidRDefault="00365B4D" w:rsidP="00365B4D">
      <w:pPr>
        <w:rPr>
          <w:rFonts w:ascii="Angsana New" w:hAnsi="Angsana New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39"/>
        <w:gridCol w:w="1200"/>
        <w:gridCol w:w="235"/>
        <w:gridCol w:w="1200"/>
        <w:gridCol w:w="235"/>
        <w:gridCol w:w="1200"/>
        <w:gridCol w:w="235"/>
        <w:gridCol w:w="1134"/>
      </w:tblGrid>
      <w:tr w:rsidR="007B5563" w:rsidRPr="00031E80" w:rsidTr="0039267C">
        <w:tc>
          <w:tcPr>
            <w:tcW w:w="3851" w:type="dxa"/>
          </w:tcPr>
          <w:p w:rsidR="007B5563" w:rsidRPr="00031E80" w:rsidRDefault="007B5563" w:rsidP="007B556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:rsidR="007B5563" w:rsidRPr="00970BCB" w:rsidRDefault="007B5563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B5563" w:rsidRPr="00970BCB" w:rsidRDefault="007B5563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2" w:type="dxa"/>
            <w:gridSpan w:val="3"/>
          </w:tcPr>
          <w:p w:rsidR="007B5563" w:rsidRPr="00970BCB" w:rsidRDefault="007B5563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3B1" w:rsidRPr="00031E80" w:rsidTr="0039267C">
        <w:tc>
          <w:tcPr>
            <w:tcW w:w="3851" w:type="dxa"/>
          </w:tcPr>
          <w:p w:rsidR="008503B1" w:rsidRPr="00031E80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503B1" w:rsidRPr="00970BCB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503B1" w:rsidRPr="00970BCB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503B1" w:rsidRPr="00970BCB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503B1" w:rsidRPr="00031E80" w:rsidTr="0039267C">
        <w:tc>
          <w:tcPr>
            <w:tcW w:w="3851" w:type="dxa"/>
          </w:tcPr>
          <w:p w:rsidR="008503B1" w:rsidRPr="00031E80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7" w:type="dxa"/>
            <w:gridSpan w:val="7"/>
          </w:tcPr>
          <w:p w:rsidR="008503B1" w:rsidRPr="00031E80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03B1" w:rsidRPr="006479D0" w:rsidTr="00E85F42">
        <w:tc>
          <w:tcPr>
            <w:tcW w:w="3851" w:type="dxa"/>
          </w:tcPr>
          <w:p w:rsidR="008503B1" w:rsidRPr="0054464B" w:rsidRDefault="008503B1" w:rsidP="00E85F4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464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63" w:type="dxa"/>
            <w:shd w:val="clear" w:color="auto" w:fill="auto"/>
          </w:tcPr>
          <w:p w:rsidR="008503B1" w:rsidRDefault="00884953" w:rsidP="00E85F42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926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3926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023</w:t>
            </w:r>
          </w:p>
        </w:tc>
        <w:tc>
          <w:tcPr>
            <w:tcW w:w="236" w:type="dxa"/>
          </w:tcPr>
          <w:p w:rsidR="008503B1" w:rsidRPr="00A91EBB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Default="00884953" w:rsidP="00E85F42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669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</w:p>
        </w:tc>
        <w:tc>
          <w:tcPr>
            <w:tcW w:w="236" w:type="dxa"/>
          </w:tcPr>
          <w:p w:rsidR="008503B1" w:rsidRPr="00A91EBB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:rsidR="008503B1" w:rsidRPr="00E85F42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9267C" w:rsidRPr="00E85F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  <w:r w:rsidR="0039267C" w:rsidRPr="00E85F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  <w:tc>
          <w:tcPr>
            <w:tcW w:w="236" w:type="dxa"/>
          </w:tcPr>
          <w:p w:rsidR="008503B1" w:rsidRPr="00A91EBB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</w:tr>
      <w:tr w:rsidR="008503B1" w:rsidRPr="006479D0" w:rsidTr="00E85F42">
        <w:tc>
          <w:tcPr>
            <w:tcW w:w="3851" w:type="dxa"/>
          </w:tcPr>
          <w:p w:rsidR="008503B1" w:rsidRPr="00216B27" w:rsidRDefault="008503B1" w:rsidP="00E85F4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B2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63" w:type="dxa"/>
            <w:shd w:val="clear" w:color="auto" w:fill="auto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926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  <w:r w:rsidR="003926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181F4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860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:rsidR="008503B1" w:rsidRPr="00E85F42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9267C" w:rsidRPr="00E85F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  <w:r w:rsidR="0039267C" w:rsidRPr="00E85F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523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8503B1" w:rsidRPr="006479D0" w:rsidTr="00E85F42">
        <w:tc>
          <w:tcPr>
            <w:tcW w:w="3851" w:type="dxa"/>
          </w:tcPr>
          <w:p w:rsidR="008503B1" w:rsidRPr="00216B27" w:rsidRDefault="008503B1" w:rsidP="00E85F4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B27">
              <w:rPr>
                <w:rFonts w:ascii="Angsana New" w:hAnsi="Angsana New"/>
                <w:sz w:val="30"/>
                <w:szCs w:val="30"/>
                <w:cs/>
              </w:rPr>
              <w:t>วัตถุดิบและสารเคมี</w:t>
            </w:r>
          </w:p>
        </w:tc>
        <w:tc>
          <w:tcPr>
            <w:tcW w:w="1163" w:type="dxa"/>
            <w:shd w:val="clear" w:color="auto" w:fill="auto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926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  <w:r w:rsidR="003926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788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:rsidR="008503B1" w:rsidRPr="00E85F42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9267C" w:rsidRPr="00E85F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  <w:r w:rsidR="0039267C" w:rsidRPr="00E85F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951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595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575</w:t>
            </w:r>
          </w:p>
        </w:tc>
      </w:tr>
      <w:tr w:rsidR="008503B1" w:rsidRPr="006479D0" w:rsidTr="00E85F42">
        <w:tc>
          <w:tcPr>
            <w:tcW w:w="3851" w:type="dxa"/>
          </w:tcPr>
          <w:p w:rsidR="008503B1" w:rsidRPr="00216B27" w:rsidRDefault="008503B1" w:rsidP="00E85F4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B27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163" w:type="dxa"/>
            <w:shd w:val="clear" w:color="auto" w:fill="auto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  <w:r w:rsidR="003926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023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:rsidR="008503B1" w:rsidRPr="00E85F42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  <w:r w:rsidR="0039267C" w:rsidRPr="00E85F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</w:tr>
      <w:tr w:rsidR="008503B1" w:rsidRPr="006479D0" w:rsidTr="00E85F42">
        <w:tc>
          <w:tcPr>
            <w:tcW w:w="3851" w:type="dxa"/>
          </w:tcPr>
          <w:p w:rsidR="008503B1" w:rsidRPr="00216B27" w:rsidRDefault="008503B1" w:rsidP="00E85F4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B27">
              <w:rPr>
                <w:rFonts w:ascii="Angsana New" w:hAnsi="Angsana New"/>
                <w:sz w:val="30"/>
                <w:szCs w:val="30"/>
                <w:cs/>
              </w:rPr>
              <w:t>น้ำมันและเชื้อเพลิง</w:t>
            </w:r>
          </w:p>
        </w:tc>
        <w:tc>
          <w:tcPr>
            <w:tcW w:w="1163" w:type="dxa"/>
            <w:shd w:val="clear" w:color="auto" w:fill="auto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747</w:t>
            </w:r>
            <w:r w:rsidR="003926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81F4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932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:rsidR="008503B1" w:rsidRPr="00E85F42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  <w:r w:rsidR="0039267C" w:rsidRPr="00E85F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</w:tr>
      <w:tr w:rsidR="008503B1" w:rsidRPr="006479D0" w:rsidTr="00E85F42">
        <w:tc>
          <w:tcPr>
            <w:tcW w:w="3851" w:type="dxa"/>
          </w:tcPr>
          <w:p w:rsidR="008503B1" w:rsidRPr="00216B27" w:rsidRDefault="008503B1" w:rsidP="00E85F4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B27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163" w:type="dxa"/>
            <w:shd w:val="clear" w:color="auto" w:fill="auto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926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  <w:r w:rsidR="003926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81F4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314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909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:rsidR="008503B1" w:rsidRPr="00E85F42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9267C" w:rsidRPr="00E85F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  <w:r w:rsidR="0039267C" w:rsidRPr="00E85F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</w:p>
        </w:tc>
      </w:tr>
      <w:tr w:rsidR="008503B1" w:rsidRPr="006479D0" w:rsidTr="00E85F42">
        <w:tc>
          <w:tcPr>
            <w:tcW w:w="3851" w:type="dxa"/>
          </w:tcPr>
          <w:p w:rsidR="008503B1" w:rsidRPr="00216B27" w:rsidRDefault="008503B1" w:rsidP="00E85F4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B27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216B27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  <w:r w:rsidR="003926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756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8503B1" w:rsidRPr="00343A66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8503B1" w:rsidRPr="00E85F42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39267C" w:rsidRPr="00E85F4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236" w:type="dxa"/>
          </w:tcPr>
          <w:p w:rsidR="008503B1" w:rsidRPr="006479D0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03B1" w:rsidRPr="006479D0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</w:p>
        </w:tc>
      </w:tr>
      <w:tr w:rsidR="008503B1" w:rsidRPr="00031E80" w:rsidTr="00E85F42">
        <w:tc>
          <w:tcPr>
            <w:tcW w:w="3851" w:type="dxa"/>
          </w:tcPr>
          <w:p w:rsidR="008503B1" w:rsidRPr="006479D0" w:rsidRDefault="008503B1" w:rsidP="00E85F4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:rsidR="008503B1" w:rsidRPr="00011709" w:rsidRDefault="00884953" w:rsidP="00E85F42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3926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423</w:t>
            </w:r>
            <w:r w:rsidR="003926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</w:t>
            </w:r>
            <w:r w:rsidR="00D451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8503B1" w:rsidRPr="00011709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8503B1" w:rsidRPr="00011709" w:rsidRDefault="00884953" w:rsidP="00E85F42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8503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894</w:t>
            </w:r>
            <w:r w:rsidR="008503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</w:p>
        </w:tc>
        <w:tc>
          <w:tcPr>
            <w:tcW w:w="236" w:type="dxa"/>
          </w:tcPr>
          <w:p w:rsidR="008503B1" w:rsidRPr="00011709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:rsidR="008503B1" w:rsidRPr="00E85F42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5F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39267C" w:rsidRPr="00E85F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</w:t>
            </w:r>
            <w:r w:rsidR="0039267C" w:rsidRPr="00E85F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704</w:t>
            </w:r>
          </w:p>
        </w:tc>
        <w:tc>
          <w:tcPr>
            <w:tcW w:w="236" w:type="dxa"/>
          </w:tcPr>
          <w:p w:rsidR="008503B1" w:rsidRPr="00011709" w:rsidRDefault="008503B1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503B1" w:rsidRPr="00011709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8503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  <w:r w:rsidR="008503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</w:tr>
      <w:tr w:rsidR="009074B5" w:rsidRPr="00031E80" w:rsidTr="00E85F42">
        <w:tc>
          <w:tcPr>
            <w:tcW w:w="3851" w:type="dxa"/>
          </w:tcPr>
          <w:p w:rsidR="009074B5" w:rsidRPr="00B40772" w:rsidRDefault="009074B5" w:rsidP="00E85F4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7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9074B5" w:rsidRPr="00307A2A" w:rsidRDefault="0039267C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81F4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290</w:t>
            </w:r>
            <w:r w:rsidR="00181F46">
              <w:rPr>
                <w:rFonts w:ascii="Angsana New" w:hAnsi="Angsana New"/>
                <w:sz w:val="30"/>
                <w:szCs w:val="30"/>
                <w:lang w:val="en-US"/>
              </w:rPr>
              <w:t>,472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9074B5" w:rsidRPr="00B40772" w:rsidRDefault="009074B5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9074B5" w:rsidRPr="00307A2A" w:rsidRDefault="009074B5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037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9074B5" w:rsidRPr="00B40772" w:rsidRDefault="009074B5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9074B5" w:rsidRPr="00E85F42" w:rsidRDefault="0039267C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5F42">
              <w:rPr>
                <w:rFonts w:ascii="Angsana New" w:hAnsi="Angsana New"/>
                <w:sz w:val="30"/>
                <w:szCs w:val="30"/>
              </w:rPr>
              <w:t>(</w:t>
            </w:r>
            <w:r w:rsidR="00884953" w:rsidRPr="00E85F42">
              <w:rPr>
                <w:rFonts w:ascii="Angsana New" w:hAnsi="Angsana New"/>
                <w:sz w:val="30"/>
                <w:szCs w:val="30"/>
              </w:rPr>
              <w:t>31</w:t>
            </w:r>
            <w:r w:rsidRPr="00E85F42">
              <w:rPr>
                <w:rFonts w:ascii="Angsana New" w:hAnsi="Angsana New"/>
                <w:sz w:val="30"/>
                <w:szCs w:val="30"/>
              </w:rPr>
              <w:t>,</w:t>
            </w:r>
            <w:r w:rsidR="00884953" w:rsidRPr="00E85F42">
              <w:rPr>
                <w:rFonts w:ascii="Angsana New" w:hAnsi="Angsana New"/>
                <w:sz w:val="30"/>
                <w:szCs w:val="30"/>
              </w:rPr>
              <w:t>393</w:t>
            </w:r>
            <w:r w:rsidRPr="00E85F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9074B5" w:rsidRPr="00B40772" w:rsidRDefault="009074B5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74B5" w:rsidRPr="00D15CB9" w:rsidRDefault="009074B5" w:rsidP="00E85F4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074B5" w:rsidRPr="00031E80" w:rsidTr="00E85F42">
        <w:tc>
          <w:tcPr>
            <w:tcW w:w="3851" w:type="dxa"/>
          </w:tcPr>
          <w:p w:rsidR="009074B5" w:rsidRDefault="009074B5" w:rsidP="00E85F4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</w:tcPr>
          <w:p w:rsidR="009074B5" w:rsidRPr="00307A2A" w:rsidRDefault="00181F46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13,133,460</w:t>
            </w:r>
          </w:p>
        </w:tc>
        <w:tc>
          <w:tcPr>
            <w:tcW w:w="236" w:type="dxa"/>
          </w:tcPr>
          <w:p w:rsidR="009074B5" w:rsidRPr="00307A2A" w:rsidRDefault="009074B5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9074B5" w:rsidRPr="00307A2A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9074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724</w:t>
            </w:r>
            <w:r w:rsidR="009074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075</w:t>
            </w:r>
          </w:p>
        </w:tc>
        <w:tc>
          <w:tcPr>
            <w:tcW w:w="236" w:type="dxa"/>
          </w:tcPr>
          <w:p w:rsidR="009074B5" w:rsidRPr="00307A2A" w:rsidRDefault="009074B5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</w:tcPr>
          <w:p w:rsidR="009074B5" w:rsidRPr="00E85F42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5F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39267C" w:rsidRPr="00E85F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083</w:t>
            </w:r>
            <w:r w:rsidR="0039267C" w:rsidRPr="00E85F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85F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311</w:t>
            </w:r>
          </w:p>
        </w:tc>
        <w:tc>
          <w:tcPr>
            <w:tcW w:w="236" w:type="dxa"/>
          </w:tcPr>
          <w:p w:rsidR="009074B5" w:rsidRPr="00307A2A" w:rsidRDefault="009074B5" w:rsidP="00E85F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9074B5" w:rsidRPr="00307A2A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9074B5" w:rsidRPr="00307A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  <w:r w:rsidR="009074B5" w:rsidRPr="00307A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</w:tr>
      <w:tr w:rsidR="009074B5" w:rsidRPr="000473C9" w:rsidTr="00E85F42">
        <w:tc>
          <w:tcPr>
            <w:tcW w:w="3851" w:type="dxa"/>
          </w:tcPr>
          <w:p w:rsidR="009074B5" w:rsidRPr="000473C9" w:rsidRDefault="009074B5" w:rsidP="00E85F42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:rsidR="009074B5" w:rsidRPr="000473C9" w:rsidRDefault="009074B5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9074B5" w:rsidRPr="000473C9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9074B5" w:rsidRPr="000473C9" w:rsidRDefault="009074B5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9074B5" w:rsidRPr="000473C9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9074B5" w:rsidRPr="00E85F42" w:rsidRDefault="009074B5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9074B5" w:rsidRPr="000473C9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9074B5" w:rsidRPr="000473C9" w:rsidRDefault="009074B5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74B5" w:rsidRPr="006479D0" w:rsidTr="00E85F42">
        <w:tc>
          <w:tcPr>
            <w:tcW w:w="3851" w:type="dxa"/>
          </w:tcPr>
          <w:p w:rsidR="009074B5" w:rsidRPr="00DB722A" w:rsidRDefault="009074B5" w:rsidP="00E85F42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722A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  <w:r w:rsidRPr="00A91EBB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9074B5" w:rsidRPr="00A91EBB" w:rsidRDefault="009074B5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074B5" w:rsidRPr="00A91EBB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9074B5" w:rsidRPr="00A91EBB" w:rsidRDefault="009074B5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074B5" w:rsidRPr="00A91EBB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9074B5" w:rsidRPr="00E85F42" w:rsidRDefault="009074B5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074B5" w:rsidRPr="00A91EBB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074B5" w:rsidRPr="00A91EBB" w:rsidRDefault="009074B5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74B5" w:rsidRPr="006479D0" w:rsidTr="008F5CC4">
        <w:tc>
          <w:tcPr>
            <w:tcW w:w="3851" w:type="dxa"/>
          </w:tcPr>
          <w:p w:rsidR="009074B5" w:rsidRPr="00B40772" w:rsidRDefault="009074B5" w:rsidP="00E85F42">
            <w:pPr>
              <w:spacing w:line="240" w:lineRule="atLeast"/>
              <w:ind w:left="270" w:right="6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0772">
              <w:rPr>
                <w:rFonts w:ascii="Angsana New" w:hAnsi="Angsana New"/>
                <w:b/>
                <w:sz w:val="30"/>
                <w:szCs w:val="30"/>
              </w:rPr>
              <w:t xml:space="preserve">- </w:t>
            </w:r>
            <w:r w:rsidRPr="00B40772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9074B5" w:rsidRPr="00FC2717" w:rsidRDefault="008F5CC4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,371,272</w:t>
            </w:r>
          </w:p>
        </w:tc>
        <w:tc>
          <w:tcPr>
            <w:tcW w:w="236" w:type="dxa"/>
            <w:vAlign w:val="bottom"/>
          </w:tcPr>
          <w:p w:rsidR="009074B5" w:rsidRPr="00A91EBB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9074B5" w:rsidRPr="00FC2717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9074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  <w:r w:rsidR="009074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</w:p>
        </w:tc>
        <w:tc>
          <w:tcPr>
            <w:tcW w:w="236" w:type="dxa"/>
            <w:vAlign w:val="bottom"/>
          </w:tcPr>
          <w:p w:rsidR="009074B5" w:rsidRPr="00A91EBB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9074B5" w:rsidRPr="00E85F42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85F42">
              <w:rPr>
                <w:rFonts w:ascii="Angsana New" w:hAnsi="Angsana New"/>
                <w:sz w:val="30"/>
                <w:szCs w:val="30"/>
              </w:rPr>
              <w:t>20</w:t>
            </w:r>
            <w:r w:rsidR="0039267C" w:rsidRPr="00E85F42">
              <w:rPr>
                <w:rFonts w:ascii="Angsana New" w:hAnsi="Angsana New"/>
                <w:sz w:val="30"/>
                <w:szCs w:val="30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</w:rPr>
              <w:t>227</w:t>
            </w:r>
            <w:r w:rsidR="0039267C" w:rsidRPr="00E85F42">
              <w:rPr>
                <w:rFonts w:ascii="Angsana New" w:hAnsi="Angsana New"/>
                <w:sz w:val="30"/>
                <w:szCs w:val="30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36" w:type="dxa"/>
            <w:vAlign w:val="bottom"/>
          </w:tcPr>
          <w:p w:rsidR="009074B5" w:rsidRPr="00A91EBB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074B5" w:rsidRPr="00A91EBB" w:rsidRDefault="00884953" w:rsidP="00A3639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9074B5">
              <w:rPr>
                <w:rFonts w:ascii="Angsana New" w:hAnsi="Angsana New"/>
                <w:sz w:val="30"/>
                <w:szCs w:val="30"/>
              </w:rPr>
              <w:t>,</w:t>
            </w:r>
            <w:r w:rsidR="00FB3509">
              <w:rPr>
                <w:rFonts w:ascii="Angsana New" w:hAnsi="Angsana New"/>
                <w:sz w:val="30"/>
                <w:szCs w:val="30"/>
              </w:rPr>
              <w:t>688,689</w:t>
            </w:r>
          </w:p>
        </w:tc>
      </w:tr>
      <w:tr w:rsidR="009074B5" w:rsidRPr="006479D0" w:rsidTr="008F5CC4">
        <w:tc>
          <w:tcPr>
            <w:tcW w:w="3851" w:type="dxa"/>
          </w:tcPr>
          <w:p w:rsidR="009074B5" w:rsidRPr="00B40772" w:rsidRDefault="009074B5" w:rsidP="002F4DEB">
            <w:pPr>
              <w:spacing w:line="240" w:lineRule="atLeast"/>
              <w:ind w:left="360" w:right="65" w:hanging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0772">
              <w:rPr>
                <w:rFonts w:ascii="Angsana New" w:hAnsi="Angsana New"/>
                <w:b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การปรับลดมูลค่าสุทธิ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74B5" w:rsidRPr="00FC2717" w:rsidRDefault="008F5CC4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123,984</w:t>
            </w:r>
          </w:p>
        </w:tc>
        <w:tc>
          <w:tcPr>
            <w:tcW w:w="236" w:type="dxa"/>
            <w:vAlign w:val="bottom"/>
          </w:tcPr>
          <w:p w:rsidR="009074B5" w:rsidRPr="00A91EBB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9074B5" w:rsidRPr="00FC2717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="009074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236" w:type="dxa"/>
            <w:vAlign w:val="bottom"/>
          </w:tcPr>
          <w:p w:rsidR="009074B5" w:rsidRPr="00A91EBB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74B5" w:rsidRPr="00E85F42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85F42">
              <w:rPr>
                <w:rFonts w:ascii="Angsana New" w:hAnsi="Angsana New"/>
                <w:sz w:val="30"/>
                <w:szCs w:val="30"/>
              </w:rPr>
              <w:t>31</w:t>
            </w:r>
            <w:r w:rsidR="0039267C" w:rsidRPr="00E85F42">
              <w:rPr>
                <w:rFonts w:ascii="Angsana New" w:hAnsi="Angsana New"/>
                <w:sz w:val="30"/>
                <w:szCs w:val="30"/>
              </w:rPr>
              <w:t>,</w:t>
            </w:r>
            <w:r w:rsidRPr="00E85F42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36" w:type="dxa"/>
            <w:vAlign w:val="bottom"/>
          </w:tcPr>
          <w:p w:rsidR="009074B5" w:rsidRPr="00A91EBB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074B5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9074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A3639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074B5" w:rsidRPr="006479D0" w:rsidTr="008F5CC4">
        <w:tc>
          <w:tcPr>
            <w:tcW w:w="3851" w:type="dxa"/>
          </w:tcPr>
          <w:p w:rsidR="009074B5" w:rsidRDefault="009074B5" w:rsidP="00E85F4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74B5" w:rsidRPr="00FC2717" w:rsidRDefault="00E07BF9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24,495,256</w:t>
            </w:r>
          </w:p>
        </w:tc>
        <w:tc>
          <w:tcPr>
            <w:tcW w:w="236" w:type="dxa"/>
            <w:vAlign w:val="bottom"/>
          </w:tcPr>
          <w:p w:rsidR="009074B5" w:rsidRPr="00ED2132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4B5" w:rsidRPr="00FC2717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9074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</w:t>
            </w:r>
            <w:r w:rsidR="009074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714</w:t>
            </w:r>
          </w:p>
        </w:tc>
        <w:tc>
          <w:tcPr>
            <w:tcW w:w="236" w:type="dxa"/>
            <w:vAlign w:val="bottom"/>
          </w:tcPr>
          <w:p w:rsidR="009074B5" w:rsidRPr="00ED2132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74B5" w:rsidRPr="00E85F42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5F42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39267C" w:rsidRPr="00E85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85F42">
              <w:rPr>
                <w:rFonts w:ascii="Angsana New" w:hAnsi="Angsana New"/>
                <w:b/>
                <w:bCs/>
                <w:sz w:val="30"/>
                <w:szCs w:val="30"/>
              </w:rPr>
              <w:t>258</w:t>
            </w:r>
            <w:r w:rsidR="0039267C" w:rsidRPr="00E85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85F42">
              <w:rPr>
                <w:rFonts w:ascii="Angsana New" w:hAnsi="Angsana New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236" w:type="dxa"/>
            <w:vAlign w:val="bottom"/>
          </w:tcPr>
          <w:p w:rsidR="009074B5" w:rsidRPr="00ED2132" w:rsidRDefault="009074B5" w:rsidP="00E85F42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4B5" w:rsidRPr="00ED2132" w:rsidRDefault="00884953" w:rsidP="00E85F4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9074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718</w:t>
            </w:r>
            <w:r w:rsidR="009074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614</w:t>
            </w:r>
          </w:p>
        </w:tc>
      </w:tr>
    </w:tbl>
    <w:p w:rsidR="00003993" w:rsidRDefault="00003993" w:rsidP="00E85F42">
      <w:pPr>
        <w:pStyle w:val="Bo-Blankline"/>
      </w:pPr>
    </w:p>
    <w:p w:rsidR="007B2482" w:rsidRPr="00085D4F" w:rsidRDefault="006C1F05" w:rsidP="00C87474">
      <w:pPr>
        <w:pStyle w:val="Caption"/>
        <w:ind w:hanging="900"/>
      </w:pPr>
      <w:r>
        <w:rPr>
          <w:cs/>
        </w:rPr>
        <w:br w:type="page"/>
      </w:r>
      <w:r w:rsidR="00617B54" w:rsidRPr="00085D4F">
        <w:rPr>
          <w:rFonts w:hint="cs"/>
          <w:cs/>
        </w:rPr>
        <w:lastRenderedPageBreak/>
        <w:t>เงินลงทุนในบริษัทร่วมและการร่วมค้า</w:t>
      </w:r>
    </w:p>
    <w:p w:rsidR="00617B54" w:rsidRPr="00D016C8" w:rsidRDefault="00617B54" w:rsidP="00D016C8">
      <w:pPr>
        <w:pStyle w:val="Bo-Blankline"/>
        <w:rPr>
          <w:sz w:val="12"/>
          <w:szCs w:val="12"/>
          <w:lang w:val="en-US"/>
        </w:rPr>
      </w:pPr>
    </w:p>
    <w:tbl>
      <w:tblPr>
        <w:tblW w:w="9313" w:type="dxa"/>
        <w:tblInd w:w="450" w:type="dxa"/>
        <w:tblLook w:val="04A0" w:firstRow="1" w:lastRow="0" w:firstColumn="1" w:lastColumn="0" w:noHBand="0" w:noVBand="1"/>
      </w:tblPr>
      <w:tblGrid>
        <w:gridCol w:w="4050"/>
        <w:gridCol w:w="1131"/>
        <w:gridCol w:w="236"/>
        <w:gridCol w:w="1146"/>
        <w:gridCol w:w="236"/>
        <w:gridCol w:w="1132"/>
        <w:gridCol w:w="236"/>
        <w:gridCol w:w="1146"/>
      </w:tblGrid>
      <w:tr w:rsidR="00617B54" w:rsidRPr="00FF40F1" w:rsidTr="00932EC2">
        <w:tc>
          <w:tcPr>
            <w:tcW w:w="4050" w:type="dxa"/>
          </w:tcPr>
          <w:p w:rsidR="00617B54" w:rsidRPr="00FF40F1" w:rsidRDefault="00617B54" w:rsidP="00E8346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3" w:type="dxa"/>
            <w:gridSpan w:val="3"/>
          </w:tcPr>
          <w:p w:rsidR="00617B54" w:rsidRPr="00FF40F1" w:rsidRDefault="00617B54" w:rsidP="00E8346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17B54" w:rsidRPr="00FF40F1" w:rsidRDefault="00617B54" w:rsidP="00E8346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4" w:type="dxa"/>
            <w:gridSpan w:val="3"/>
          </w:tcPr>
          <w:p w:rsidR="00617B54" w:rsidRPr="00FF40F1" w:rsidRDefault="00617B54" w:rsidP="00E8346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3B1" w:rsidRPr="00FF40F1" w:rsidTr="00932EC2">
        <w:tc>
          <w:tcPr>
            <w:tcW w:w="4050" w:type="dxa"/>
          </w:tcPr>
          <w:p w:rsidR="008503B1" w:rsidRPr="004A594B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1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503B1" w:rsidRPr="00970BCB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503B1" w:rsidRPr="00970BCB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503B1" w:rsidRPr="00970BCB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:rsidR="008503B1" w:rsidRPr="00970BCB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503B1" w:rsidRPr="000801F8" w:rsidTr="00932EC2">
        <w:trPr>
          <w:trHeight w:val="317"/>
        </w:trPr>
        <w:tc>
          <w:tcPr>
            <w:tcW w:w="4050" w:type="dxa"/>
          </w:tcPr>
          <w:p w:rsidR="008503B1" w:rsidRPr="000801F8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3" w:type="dxa"/>
            <w:gridSpan w:val="7"/>
          </w:tcPr>
          <w:p w:rsidR="008503B1" w:rsidRPr="000801F8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01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03B1" w:rsidRPr="009F1ED2" w:rsidTr="00932EC2">
        <w:trPr>
          <w:trHeight w:val="444"/>
        </w:trPr>
        <w:tc>
          <w:tcPr>
            <w:tcW w:w="4050" w:type="dxa"/>
          </w:tcPr>
          <w:p w:rsidR="008503B1" w:rsidRPr="00D77539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1" w:type="dxa"/>
          </w:tcPr>
          <w:p w:rsidR="008503B1" w:rsidRPr="009F1ED2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503B1" w:rsidRPr="009F1ED2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8503B1" w:rsidRPr="009F1ED2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503B1" w:rsidRPr="009F1ED2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8503B1" w:rsidRPr="009F1ED2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9F1ED2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8503B1" w:rsidRPr="009F1ED2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03B1" w:rsidRPr="009F1ED2" w:rsidTr="00932EC2">
        <w:tc>
          <w:tcPr>
            <w:tcW w:w="4050" w:type="dxa"/>
          </w:tcPr>
          <w:p w:rsidR="008503B1" w:rsidRPr="00D77539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84953">
              <w:rPr>
                <w:rFonts w:ascii="Angsana New" w:hAnsi="Angsana New"/>
                <w:sz w:val="30"/>
                <w:szCs w:val="30"/>
              </w:rPr>
              <w:t>1</w:t>
            </w:r>
            <w:r w:rsidRPr="009F1E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1ED2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ม</w:t>
            </w:r>
          </w:p>
        </w:tc>
        <w:tc>
          <w:tcPr>
            <w:tcW w:w="1131" w:type="dxa"/>
          </w:tcPr>
          <w:p w:rsidR="008503B1" w:rsidRPr="00A23BB7" w:rsidRDefault="004E40A3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722,495</w:t>
            </w:r>
          </w:p>
        </w:tc>
        <w:tc>
          <w:tcPr>
            <w:tcW w:w="236" w:type="dxa"/>
          </w:tcPr>
          <w:p w:rsidR="008503B1" w:rsidRPr="00D77539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8503B1" w:rsidRPr="00A23BB7" w:rsidRDefault="00884953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  <w:tc>
          <w:tcPr>
            <w:tcW w:w="236" w:type="dxa"/>
          </w:tcPr>
          <w:p w:rsidR="008503B1" w:rsidRPr="009F1ED2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8503B1" w:rsidRPr="00A23BB7" w:rsidRDefault="004E40A3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:rsidR="008503B1" w:rsidRPr="00D77539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8503B1" w:rsidRPr="00A23BB7" w:rsidRDefault="00884953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4E40A3" w:rsidRPr="009F1ED2" w:rsidTr="00932EC2">
        <w:tc>
          <w:tcPr>
            <w:tcW w:w="4050" w:type="dxa"/>
          </w:tcPr>
          <w:p w:rsidR="004E40A3" w:rsidRPr="00A23BB7" w:rsidRDefault="004E40A3" w:rsidP="004E40A3">
            <w:pPr>
              <w:spacing w:line="240" w:lineRule="atLeast"/>
              <w:ind w:left="270" w:right="-6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งกำไรสุทธิ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131" w:type="dxa"/>
            <w:shd w:val="clear" w:color="auto" w:fill="auto"/>
          </w:tcPr>
          <w:p w:rsidR="004E40A3" w:rsidRPr="00D7753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19,742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D7753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22,485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E40A3" w:rsidRPr="009F1ED2" w:rsidTr="00932EC2">
        <w:tc>
          <w:tcPr>
            <w:tcW w:w="4050" w:type="dxa"/>
          </w:tcPr>
          <w:p w:rsidR="004E40A3" w:rsidRPr="00A23BB7" w:rsidRDefault="004E40A3" w:rsidP="004E40A3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เบ็ดเสร็จอื่นจาก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4E40A3" w:rsidRPr="00D7753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236" w:type="dxa"/>
            <w:vAlign w:val="bottom"/>
          </w:tcPr>
          <w:p w:rsidR="004E40A3" w:rsidRPr="009F1ED2" w:rsidRDefault="004E40A3" w:rsidP="004E40A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4E40A3" w:rsidRPr="00D7753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,078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E40A3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E40A3" w:rsidRPr="009F1ED2" w:rsidTr="00932EC2">
        <w:tc>
          <w:tcPr>
            <w:tcW w:w="4050" w:type="dxa"/>
          </w:tcPr>
          <w:p w:rsidR="004E40A3" w:rsidRPr="00ED0850" w:rsidRDefault="004E40A3" w:rsidP="004E40A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08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ED08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D08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D08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745,865</w:t>
            </w:r>
          </w:p>
        </w:tc>
        <w:tc>
          <w:tcPr>
            <w:tcW w:w="236" w:type="dxa"/>
          </w:tcPr>
          <w:p w:rsidR="004E40A3" w:rsidRPr="007F768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722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36" w:type="dxa"/>
          </w:tcPr>
          <w:p w:rsidR="004E40A3" w:rsidRPr="007F768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:rsidR="004E40A3" w:rsidRPr="007F768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  <w:tr w:rsidR="004E40A3" w:rsidRPr="007F7689" w:rsidTr="00932EC2">
        <w:tc>
          <w:tcPr>
            <w:tcW w:w="4050" w:type="dxa"/>
          </w:tcPr>
          <w:p w:rsidR="004E40A3" w:rsidRPr="007F7689" w:rsidRDefault="004E40A3" w:rsidP="004E40A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shd w:val="clear" w:color="auto" w:fill="auto"/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4E40A3" w:rsidRPr="007F768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4E40A3" w:rsidRPr="007F768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4E40A3" w:rsidRPr="007F768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4E40A3" w:rsidRPr="009F1ED2" w:rsidTr="00932EC2">
        <w:tc>
          <w:tcPr>
            <w:tcW w:w="4050" w:type="dxa"/>
          </w:tcPr>
          <w:p w:rsidR="004E40A3" w:rsidRPr="00ED0850" w:rsidRDefault="004E40A3" w:rsidP="004E40A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08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1" w:type="dxa"/>
            <w:shd w:val="clear" w:color="auto" w:fill="auto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E40A3" w:rsidRPr="009F1ED2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9F1ED2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40A3" w:rsidRPr="009F1ED2" w:rsidTr="00932EC2">
        <w:tc>
          <w:tcPr>
            <w:tcW w:w="4050" w:type="dxa"/>
          </w:tcPr>
          <w:p w:rsidR="004E40A3" w:rsidRPr="00ED0850" w:rsidRDefault="004E40A3" w:rsidP="004E40A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085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D08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085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1" w:type="dxa"/>
            <w:shd w:val="clear" w:color="auto" w:fill="auto"/>
          </w:tcPr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885</w:t>
            </w:r>
            <w:r w:rsidRPr="00ED08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  <w:r w:rsidRPr="007F768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</w:p>
        </w:tc>
      </w:tr>
      <w:tr w:rsidR="004E40A3" w:rsidRPr="009F1ED2" w:rsidTr="006C7776">
        <w:tc>
          <w:tcPr>
            <w:tcW w:w="4050" w:type="dxa"/>
          </w:tcPr>
          <w:p w:rsidR="004E40A3" w:rsidRPr="00ED0850" w:rsidRDefault="004E40A3" w:rsidP="004E40A3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</w:rPr>
            </w:pPr>
            <w:r w:rsidRPr="00ED0850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ED0850">
              <w:rPr>
                <w:rFonts w:ascii="Angsana New" w:hAnsi="Angsana New"/>
                <w:sz w:val="30"/>
                <w:szCs w:val="30"/>
                <w:cs/>
              </w:rPr>
              <w:t>สุทธิจากเงินลงทุนในการร่วมค้า</w:t>
            </w:r>
          </w:p>
        </w:tc>
        <w:tc>
          <w:tcPr>
            <w:tcW w:w="1131" w:type="dxa"/>
            <w:shd w:val="clear" w:color="auto" w:fill="auto"/>
          </w:tcPr>
          <w:p w:rsidR="004E40A3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4E40A3" w:rsidRPr="009F1ED2" w:rsidRDefault="004E40A3" w:rsidP="004E40A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ED08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E40A3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E40A3" w:rsidRPr="009F1ED2" w:rsidTr="006C7776">
        <w:tc>
          <w:tcPr>
            <w:tcW w:w="4050" w:type="dxa"/>
          </w:tcPr>
          <w:p w:rsidR="004E40A3" w:rsidRPr="00ED0850" w:rsidRDefault="004E40A3" w:rsidP="004E40A3">
            <w:pPr>
              <w:spacing w:line="240" w:lineRule="atLeast"/>
              <w:ind w:right="-15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การจัดประเภทไปเป็นบริษัทย่อย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Pr="00ED0850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(</w:t>
            </w:r>
            <w:r w:rsidRPr="00ED0850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ดูหมายเหตุ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12</w:t>
            </w:r>
            <w:r w:rsidRPr="00ED0850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)</w:t>
            </w:r>
          </w:p>
        </w:tc>
        <w:tc>
          <w:tcPr>
            <w:tcW w:w="1131" w:type="dxa"/>
            <w:shd w:val="clear" w:color="auto" w:fill="auto"/>
          </w:tcPr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4E40A3" w:rsidRPr="009F1ED2" w:rsidRDefault="004E40A3" w:rsidP="004E40A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(911</w:t>
            </w:r>
            <w:r w:rsidRPr="00ED08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406)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68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  <w:r w:rsidRPr="007F768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  <w:r w:rsidRPr="007F768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E40A3" w:rsidRPr="009F1ED2" w:rsidTr="00932EC2">
        <w:tc>
          <w:tcPr>
            <w:tcW w:w="4050" w:type="dxa"/>
          </w:tcPr>
          <w:p w:rsidR="004E40A3" w:rsidRPr="00ED0850" w:rsidRDefault="004E40A3" w:rsidP="004E40A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08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ED08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D08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D08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0A3" w:rsidRPr="009074B5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74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E40A3" w:rsidRPr="007F768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4E40A3" w:rsidRPr="009074B5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74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E40A3" w:rsidRPr="009074B5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4E40A3" w:rsidRPr="009074B5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74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E40A3" w:rsidRPr="009074B5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4E40A3" w:rsidRPr="009074B5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74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4E40A3" w:rsidRPr="007F7689" w:rsidTr="00932EC2">
        <w:tc>
          <w:tcPr>
            <w:tcW w:w="4050" w:type="dxa"/>
          </w:tcPr>
          <w:p w:rsidR="004E40A3" w:rsidRPr="007F7689" w:rsidRDefault="004E40A3" w:rsidP="004E40A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shd w:val="clear" w:color="auto" w:fill="auto"/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4E40A3" w:rsidRPr="007F768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4E40A3" w:rsidRPr="007F768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4E40A3" w:rsidRPr="007F768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4E40A3" w:rsidRPr="009F1ED2" w:rsidTr="00932EC2">
        <w:tc>
          <w:tcPr>
            <w:tcW w:w="4050" w:type="dxa"/>
          </w:tcPr>
          <w:p w:rsidR="004E40A3" w:rsidRPr="00ED0850" w:rsidRDefault="004E40A3" w:rsidP="004E40A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08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9F1ED2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40A3" w:rsidRPr="009F1ED2" w:rsidTr="00932EC2">
        <w:tc>
          <w:tcPr>
            <w:tcW w:w="4050" w:type="dxa"/>
          </w:tcPr>
          <w:p w:rsidR="004E40A3" w:rsidRPr="00ED0850" w:rsidRDefault="004E40A3" w:rsidP="004E40A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085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D08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085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1" w:type="dxa"/>
            <w:shd w:val="clear" w:color="auto" w:fill="auto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722,495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D08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582</w:t>
            </w:r>
            <w:r w:rsidRPr="00ED08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E40A3" w:rsidRPr="009F1ED2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229,500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  <w:r w:rsidRPr="007F768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909</w:t>
            </w:r>
          </w:p>
        </w:tc>
      </w:tr>
      <w:tr w:rsidR="004E40A3" w:rsidRPr="009F1ED2" w:rsidTr="00932EC2">
        <w:tc>
          <w:tcPr>
            <w:tcW w:w="4050" w:type="dxa"/>
          </w:tcPr>
          <w:p w:rsidR="004E40A3" w:rsidRPr="00ED0850" w:rsidRDefault="004E40A3" w:rsidP="004E40A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0850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131" w:type="dxa"/>
            <w:shd w:val="clear" w:color="auto" w:fill="auto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E40A3" w:rsidRPr="009F1ED2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40A3" w:rsidRPr="009F1ED2" w:rsidTr="00932EC2">
        <w:tc>
          <w:tcPr>
            <w:tcW w:w="4050" w:type="dxa"/>
          </w:tcPr>
          <w:p w:rsidR="004E40A3" w:rsidRPr="00ED0850" w:rsidRDefault="004E40A3" w:rsidP="004E40A3">
            <w:pPr>
              <w:spacing w:line="240" w:lineRule="auto"/>
              <w:ind w:firstLine="270"/>
              <w:rPr>
                <w:rFonts w:ascii="Angsana New" w:hAnsi="Angsana New"/>
                <w:sz w:val="30"/>
                <w:szCs w:val="30"/>
                <w:cs/>
              </w:rPr>
            </w:pPr>
            <w:r w:rsidRPr="00ED0850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131" w:type="dxa"/>
            <w:shd w:val="clear" w:color="auto" w:fill="auto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19,742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Pr="00ED08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E40A3" w:rsidRPr="009F1ED2" w:rsidTr="00932EC2">
        <w:tc>
          <w:tcPr>
            <w:tcW w:w="4050" w:type="dxa"/>
          </w:tcPr>
          <w:p w:rsidR="004E40A3" w:rsidRPr="00ED0850" w:rsidRDefault="004E40A3" w:rsidP="004E40A3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0850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ED0850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ED085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ED0850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ED0850">
              <w:rPr>
                <w:rFonts w:ascii="Angsana New" w:hAnsi="Angsana New"/>
                <w:sz w:val="30"/>
                <w:szCs w:val="30"/>
                <w:cs/>
              </w:rPr>
              <w:t>เบ็ดเสร็จอื่นจาก</w:t>
            </w:r>
            <w:r w:rsidRPr="00ED0850">
              <w:rPr>
                <w:rFonts w:ascii="Angsana New" w:hAnsi="Angsana New"/>
                <w:sz w:val="30"/>
                <w:szCs w:val="30"/>
                <w:cs/>
              </w:rPr>
              <w:br/>
              <w:t>เงินลงทุนใน</w:t>
            </w:r>
            <w:r w:rsidRPr="00ED085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บริษัทร่วมและการร่วมค้า</w:t>
            </w:r>
          </w:p>
        </w:tc>
        <w:tc>
          <w:tcPr>
            <w:tcW w:w="1131" w:type="dxa"/>
            <w:shd w:val="clear" w:color="auto" w:fill="auto"/>
            <w:vAlign w:val="bottom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236" w:type="dxa"/>
            <w:vAlign w:val="bottom"/>
          </w:tcPr>
          <w:p w:rsidR="004E40A3" w:rsidRPr="009F1ED2" w:rsidRDefault="004E40A3" w:rsidP="004E40A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D08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E40A3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E40A3" w:rsidRPr="009F1ED2" w:rsidTr="006C7776">
        <w:tc>
          <w:tcPr>
            <w:tcW w:w="4050" w:type="dxa"/>
          </w:tcPr>
          <w:p w:rsidR="004E40A3" w:rsidRPr="00ED0850" w:rsidRDefault="004E40A3" w:rsidP="004E40A3">
            <w:pPr>
              <w:spacing w:line="240" w:lineRule="atLeast"/>
              <w:ind w:right="-155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ED0850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 xml:space="preserve">การจัดประเภทไปเป็นบริษัทย่อย </w:t>
            </w:r>
            <w:r w:rsidRPr="00ED0850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(</w:t>
            </w:r>
            <w:r w:rsidRPr="00ED0850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ดูหมายเหตุ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12</w:t>
            </w:r>
            <w:r w:rsidRPr="00ED0850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)</w:t>
            </w:r>
          </w:p>
        </w:tc>
        <w:tc>
          <w:tcPr>
            <w:tcW w:w="1131" w:type="dxa"/>
            <w:shd w:val="clear" w:color="auto" w:fill="auto"/>
          </w:tcPr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E40A3" w:rsidRPr="00D7753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4E40A3" w:rsidRPr="00ED0850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(911</w:t>
            </w:r>
            <w:r w:rsidRPr="00ED08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406)</w:t>
            </w:r>
          </w:p>
        </w:tc>
        <w:tc>
          <w:tcPr>
            <w:tcW w:w="236" w:type="dxa"/>
          </w:tcPr>
          <w:p w:rsidR="004E40A3" w:rsidRPr="009F1ED2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4E40A3" w:rsidRPr="00D15CB9" w:rsidRDefault="004E40A3" w:rsidP="004E40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E40A3" w:rsidRPr="00D7753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68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  <w:r w:rsidRPr="007F768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  <w:r w:rsidRPr="007F768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E40A3" w:rsidRPr="009F1ED2" w:rsidTr="00932EC2">
        <w:tc>
          <w:tcPr>
            <w:tcW w:w="4050" w:type="dxa"/>
          </w:tcPr>
          <w:p w:rsidR="004E40A3" w:rsidRPr="00A23BB7" w:rsidRDefault="004E40A3" w:rsidP="004E40A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745,865</w:t>
            </w:r>
          </w:p>
        </w:tc>
        <w:tc>
          <w:tcPr>
            <w:tcW w:w="236" w:type="dxa"/>
          </w:tcPr>
          <w:p w:rsidR="004E40A3" w:rsidRPr="007F768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722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36" w:type="dxa"/>
          </w:tcPr>
          <w:p w:rsidR="004E40A3" w:rsidRPr="007F768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229,500</w:t>
            </w:r>
          </w:p>
        </w:tc>
        <w:tc>
          <w:tcPr>
            <w:tcW w:w="236" w:type="dxa"/>
          </w:tcPr>
          <w:p w:rsidR="004E40A3" w:rsidRPr="007F7689" w:rsidRDefault="004E40A3" w:rsidP="004E40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4E40A3" w:rsidRPr="007F7689" w:rsidRDefault="004E40A3" w:rsidP="004E40A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Pr="007F76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:rsidR="00617B54" w:rsidRDefault="00617B54" w:rsidP="00D016C8">
      <w:pPr>
        <w:pStyle w:val="Bo-Blankline"/>
        <w:rPr>
          <w:lang w:val="en-US"/>
        </w:rPr>
      </w:pPr>
    </w:p>
    <w:p w:rsidR="007715B8" w:rsidRDefault="00617B54" w:rsidP="004C2826">
      <w:pPr>
        <w:pStyle w:val="Bo-C1Content"/>
        <w:rPr>
          <w:sz w:val="20"/>
          <w:szCs w:val="20"/>
          <w:lang w:val="en-US"/>
        </w:rPr>
      </w:pPr>
      <w:r>
        <w:rPr>
          <w:cs/>
        </w:rPr>
        <w:t>กลุ่มบริษัทไม่</w:t>
      </w:r>
      <w:r>
        <w:rPr>
          <w:rFonts w:hint="cs"/>
          <w:cs/>
        </w:rPr>
        <w:t>ได้</w:t>
      </w:r>
      <w:r>
        <w:rPr>
          <w:cs/>
        </w:rPr>
        <w:t>รับรู้</w:t>
      </w:r>
      <w:r>
        <w:rPr>
          <w:rFonts w:hint="cs"/>
          <w:cs/>
        </w:rPr>
        <w:t>ส่วนแบ่งผล</w:t>
      </w:r>
      <w:r>
        <w:rPr>
          <w:cs/>
        </w:rPr>
        <w:t>ขาดทุน</w:t>
      </w:r>
      <w:r>
        <w:rPr>
          <w:rFonts w:hint="cs"/>
          <w:cs/>
        </w:rPr>
        <w:t>ของบริษัทร่วม</w:t>
      </w:r>
      <w:r w:rsidR="00A54F0A">
        <w:rPr>
          <w:rFonts w:hint="cs"/>
          <w:cs/>
        </w:rPr>
        <w:t>ทางอ้อม</w:t>
      </w:r>
      <w:r>
        <w:rPr>
          <w:rFonts w:hint="cs"/>
          <w:cs/>
        </w:rPr>
        <w:t>บางแห่งที่ลงทุนและไม่ได้บันทึกเงินลงทุนตามวิธีส่วนได้เสีย</w:t>
      </w:r>
      <w:r w:rsidRPr="00ED2A73">
        <w:rPr>
          <w:rFonts w:hint="cs"/>
          <w:cs/>
        </w:rPr>
        <w:t>สำหรับขาดทุนสุทธิส่วนที่เกินกว่ามูลค่าเงินลงทุนของกลุ่มบริษัทในบริษัทร่วม</w:t>
      </w:r>
      <w:r w:rsidR="00A54F0A">
        <w:rPr>
          <w:rFonts w:hint="cs"/>
          <w:cs/>
        </w:rPr>
        <w:t>ทางอ้อม</w:t>
      </w:r>
      <w:r w:rsidRPr="00ED2A73">
        <w:rPr>
          <w:rFonts w:hint="cs"/>
          <w:cs/>
        </w:rPr>
        <w:t>นั้น ณ วันที่</w:t>
      </w:r>
      <w:r w:rsidRPr="00ED2A73">
        <w:t xml:space="preserve"> </w:t>
      </w:r>
      <w:r w:rsidR="009615CF">
        <w:br/>
      </w:r>
      <w:r w:rsidR="00884953">
        <w:rPr>
          <w:rFonts w:hint="cs"/>
          <w:cs/>
          <w:lang w:val="en-US"/>
        </w:rPr>
        <w:t>3</w:t>
      </w:r>
      <w:r w:rsidR="00884953">
        <w:rPr>
          <w:lang w:val="en-US"/>
        </w:rPr>
        <w:t>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ธันวาคม </w:t>
      </w:r>
      <w:r w:rsidR="00884953">
        <w:rPr>
          <w:rFonts w:hint="cs"/>
          <w:cs/>
          <w:lang w:val="en-US"/>
        </w:rPr>
        <w:t>25</w:t>
      </w:r>
      <w:r w:rsidR="00884953">
        <w:rPr>
          <w:lang w:val="en-US"/>
        </w:rPr>
        <w:t>60</w:t>
      </w:r>
      <w:r w:rsidRPr="00ED2A73">
        <w:rPr>
          <w:lang w:val="en-US"/>
        </w:rPr>
        <w:t xml:space="preserve"> </w:t>
      </w:r>
      <w:r w:rsidRPr="00ED2A73">
        <w:rPr>
          <w:rFonts w:hint="cs"/>
          <w:cs/>
          <w:lang w:val="en-US"/>
        </w:rPr>
        <w:t>กลุ่มบริษัทยังมี</w:t>
      </w:r>
      <w:r>
        <w:rPr>
          <w:rFonts w:hint="cs"/>
          <w:cs/>
          <w:lang w:val="en-US"/>
        </w:rPr>
        <w:t>ส่วนแบ่ง</w:t>
      </w:r>
      <w:r w:rsidRPr="00ED2A73">
        <w:rPr>
          <w:rFonts w:hint="cs"/>
          <w:cs/>
        </w:rPr>
        <w:t>ผลขาดทุนสะสมที่ยังไม่รับรู้ของบริษัทร่วม</w:t>
      </w:r>
      <w:r w:rsidR="00A54F0A">
        <w:rPr>
          <w:rFonts w:hint="cs"/>
          <w:cs/>
        </w:rPr>
        <w:t>ทางอ้อม</w:t>
      </w:r>
      <w:r w:rsidRPr="0060357A">
        <w:rPr>
          <w:rFonts w:hint="cs"/>
          <w:cs/>
        </w:rPr>
        <w:t xml:space="preserve">จำนวน </w:t>
      </w:r>
      <w:r w:rsidR="00F16DEB">
        <w:t>981</w:t>
      </w:r>
      <w:r>
        <w:rPr>
          <w:lang w:val="en-US"/>
        </w:rPr>
        <w:t xml:space="preserve"> </w:t>
      </w:r>
      <w:r w:rsidRPr="0060357A">
        <w:rPr>
          <w:rFonts w:hint="cs"/>
          <w:cs/>
        </w:rPr>
        <w:t>ล้าน</w:t>
      </w:r>
      <w:r w:rsidRPr="0060357A">
        <w:rPr>
          <w:rFonts w:hint="cs"/>
          <w:spacing w:val="-2"/>
          <w:cs/>
        </w:rPr>
        <w:t xml:space="preserve">บาท </w:t>
      </w:r>
      <w:r w:rsidRPr="0060357A">
        <w:rPr>
          <w:rFonts w:hint="cs"/>
          <w:i/>
          <w:iCs/>
          <w:spacing w:val="-2"/>
          <w:cs/>
        </w:rPr>
        <w:t>(</w:t>
      </w:r>
      <w:r w:rsidR="00884953">
        <w:rPr>
          <w:rFonts w:hint="cs"/>
          <w:i/>
          <w:iCs/>
          <w:spacing w:val="-2"/>
          <w:cs/>
        </w:rPr>
        <w:t>255</w:t>
      </w:r>
      <w:r w:rsidR="00884953">
        <w:rPr>
          <w:i/>
          <w:iCs/>
          <w:spacing w:val="-2"/>
        </w:rPr>
        <w:t>9</w:t>
      </w:r>
      <w:r w:rsidRPr="0060357A">
        <w:rPr>
          <w:i/>
          <w:iCs/>
          <w:spacing w:val="-2"/>
          <w:lang w:val="en-US"/>
        </w:rPr>
        <w:t xml:space="preserve">: </w:t>
      </w:r>
      <w:r w:rsidR="00884953">
        <w:rPr>
          <w:i/>
          <w:iCs/>
          <w:spacing w:val="-2"/>
          <w:lang w:val="en-US"/>
        </w:rPr>
        <w:t>978</w:t>
      </w:r>
      <w:r w:rsidRPr="0060357A">
        <w:rPr>
          <w:rFonts w:hint="cs"/>
          <w:i/>
          <w:iCs/>
          <w:cs/>
          <w:lang w:val="en-US"/>
        </w:rPr>
        <w:t xml:space="preserve"> </w:t>
      </w:r>
      <w:r w:rsidRPr="0060357A">
        <w:rPr>
          <w:rFonts w:hint="cs"/>
          <w:i/>
          <w:iCs/>
          <w:cs/>
        </w:rPr>
        <w:t>ล้านบาท</w:t>
      </w:r>
      <w:r w:rsidRPr="0060357A">
        <w:rPr>
          <w:rFonts w:hint="cs"/>
          <w:i/>
          <w:iCs/>
          <w:cs/>
          <w:lang w:val="en-US"/>
        </w:rPr>
        <w:t>)</w:t>
      </w:r>
      <w:r w:rsidRPr="0060357A">
        <w:rPr>
          <w:rFonts w:hint="cs"/>
          <w:cs/>
          <w:lang w:val="en-US"/>
        </w:rPr>
        <w:t xml:space="preserve"> ซึ่งส่วนแบ่งผลขาดทุนสำหรับ</w:t>
      </w:r>
      <w:r>
        <w:rPr>
          <w:rFonts w:hint="cs"/>
          <w:cs/>
          <w:lang w:val="en-US"/>
        </w:rPr>
        <w:t>ปี</w:t>
      </w:r>
      <w:r w:rsidRPr="0060357A">
        <w:rPr>
          <w:rFonts w:hint="cs"/>
          <w:cs/>
          <w:lang w:val="en-US"/>
        </w:rPr>
        <w:t xml:space="preserve">สิ้นสุดวันที่ </w:t>
      </w:r>
      <w:r w:rsidR="00884953">
        <w:rPr>
          <w:lang w:val="en-US"/>
        </w:rPr>
        <w:t>31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ธันวาคม</w:t>
      </w:r>
      <w:r w:rsidRPr="0060357A">
        <w:rPr>
          <w:rFonts w:hint="cs"/>
          <w:cs/>
          <w:lang w:val="en-US"/>
        </w:rPr>
        <w:t xml:space="preserve"> </w:t>
      </w:r>
      <w:r w:rsidR="00884953">
        <w:rPr>
          <w:rFonts w:hint="cs"/>
          <w:cs/>
          <w:lang w:val="en-US"/>
        </w:rPr>
        <w:t>25</w:t>
      </w:r>
      <w:r w:rsidR="00884953">
        <w:rPr>
          <w:lang w:val="en-US"/>
        </w:rPr>
        <w:t>60</w:t>
      </w:r>
      <w:r w:rsidRPr="0060357A">
        <w:rPr>
          <w:rFonts w:hint="cs"/>
          <w:cs/>
          <w:lang w:val="en-US"/>
        </w:rPr>
        <w:t xml:space="preserve"> </w:t>
      </w:r>
      <w:r w:rsidRPr="0060357A">
        <w:rPr>
          <w:rFonts w:hint="cs"/>
          <w:cs/>
        </w:rPr>
        <w:t xml:space="preserve">มีจำนวน </w:t>
      </w:r>
      <w:r w:rsidR="00F16DEB">
        <w:rPr>
          <w:lang w:val="en-US"/>
        </w:rPr>
        <w:t>3</w:t>
      </w:r>
      <w:r>
        <w:rPr>
          <w:rFonts w:hint="cs"/>
          <w:cs/>
        </w:rPr>
        <w:t xml:space="preserve"> </w:t>
      </w:r>
      <w:r>
        <w:rPr>
          <w:rFonts w:hint="cs"/>
          <w:cs/>
          <w:lang w:val="en-US"/>
        </w:rPr>
        <w:t>ล้านบาท</w:t>
      </w:r>
      <w:r w:rsidR="00435C04">
        <w:rPr>
          <w:lang w:val="en-US"/>
        </w:rPr>
        <w:t xml:space="preserve"> </w:t>
      </w:r>
      <w:r w:rsidRPr="00E1072D">
        <w:rPr>
          <w:rFonts w:hint="cs"/>
          <w:i/>
          <w:iCs/>
          <w:spacing w:val="4"/>
          <w:cs/>
          <w:lang w:val="en-US"/>
        </w:rPr>
        <w:t>(</w:t>
      </w:r>
      <w:r w:rsidR="00884953">
        <w:rPr>
          <w:rFonts w:hint="cs"/>
          <w:i/>
          <w:iCs/>
          <w:spacing w:val="4"/>
          <w:cs/>
          <w:lang w:val="en-US"/>
        </w:rPr>
        <w:t>255</w:t>
      </w:r>
      <w:r w:rsidR="00884953">
        <w:rPr>
          <w:i/>
          <w:iCs/>
          <w:spacing w:val="4"/>
          <w:lang w:val="en-US"/>
        </w:rPr>
        <w:t>9</w:t>
      </w:r>
      <w:r>
        <w:rPr>
          <w:i/>
          <w:iCs/>
          <w:spacing w:val="4"/>
          <w:lang w:val="en-US"/>
        </w:rPr>
        <w:t xml:space="preserve">: </w:t>
      </w:r>
      <w:r w:rsidR="00884953">
        <w:rPr>
          <w:i/>
          <w:iCs/>
          <w:spacing w:val="4"/>
          <w:lang w:val="en-US"/>
        </w:rPr>
        <w:t>3</w:t>
      </w:r>
      <w:r>
        <w:rPr>
          <w:rFonts w:hint="cs"/>
          <w:i/>
          <w:iCs/>
          <w:spacing w:val="4"/>
          <w:cs/>
          <w:lang w:val="en-US"/>
        </w:rPr>
        <w:t xml:space="preserve"> ล้านบาท)</w:t>
      </w:r>
      <w:r w:rsidRPr="00DB5F0E">
        <w:rPr>
          <w:rFonts w:hint="cs"/>
          <w:spacing w:val="4"/>
          <w:cs/>
          <w:lang w:val="en-US"/>
        </w:rPr>
        <w:t xml:space="preserve"> ก</w:t>
      </w:r>
      <w:r w:rsidRPr="00E1072D">
        <w:rPr>
          <w:cs/>
        </w:rPr>
        <w:t>ลุ่ม</w:t>
      </w:r>
      <w:r w:rsidRPr="00ED2A73">
        <w:rPr>
          <w:cs/>
        </w:rPr>
        <w:t>บริษัทไม่มีภาระ</w:t>
      </w:r>
      <w:r w:rsidRPr="00ED2A73">
        <w:rPr>
          <w:rFonts w:hint="cs"/>
          <w:cs/>
        </w:rPr>
        <w:t>หนี้สินที่เกี่ยวเนื่องกับผล</w:t>
      </w:r>
      <w:r w:rsidRPr="00ED2A73">
        <w:rPr>
          <w:cs/>
        </w:rPr>
        <w:t>ขาดทุน</w:t>
      </w:r>
      <w:r w:rsidRPr="00ED2A73">
        <w:rPr>
          <w:rFonts w:hint="cs"/>
          <w:cs/>
        </w:rPr>
        <w:t>นี้</w:t>
      </w:r>
    </w:p>
    <w:p w:rsidR="003C1A84" w:rsidRPr="003C1A84" w:rsidRDefault="003C1A84" w:rsidP="003C1A84">
      <w:pPr>
        <w:tabs>
          <w:tab w:val="left" w:pos="540"/>
          <w:tab w:val="right" w:pos="7200"/>
        </w:tabs>
        <w:spacing w:line="240" w:lineRule="auto"/>
        <w:ind w:right="389"/>
        <w:rPr>
          <w:rFonts w:ascii="Angsana New" w:hAnsi="Angsana New"/>
          <w:sz w:val="28"/>
          <w:szCs w:val="28"/>
          <w:cs/>
        </w:rPr>
        <w:sectPr w:rsidR="003C1A84" w:rsidRPr="003C1A84" w:rsidSect="00DD4768">
          <w:headerReference w:type="default" r:id="rId8"/>
          <w:footerReference w:type="default" r:id="rId9"/>
          <w:pgSz w:w="11909" w:h="16834" w:code="9"/>
          <w:pgMar w:top="1509" w:right="1152" w:bottom="720" w:left="1152" w:header="720" w:footer="288" w:gutter="0"/>
          <w:paperSrc w:first="15" w:other="15"/>
          <w:pgNumType w:start="20"/>
          <w:cols w:space="737"/>
          <w:docGrid w:linePitch="299"/>
        </w:sectPr>
      </w:pPr>
    </w:p>
    <w:p w:rsidR="00EC5D85" w:rsidRDefault="00EC5D85" w:rsidP="00435C04">
      <w:pPr>
        <w:pStyle w:val="Bo-C1Content"/>
        <w:ind w:left="540"/>
      </w:pPr>
      <w:r w:rsidRPr="00F8282A">
        <w:rPr>
          <w:cs/>
        </w:rPr>
        <w:lastRenderedPageBreak/>
        <w:t>เงินลงทุน</w:t>
      </w:r>
      <w:r>
        <w:rPr>
          <w:cs/>
        </w:rPr>
        <w:t>ใน</w:t>
      </w:r>
      <w:r w:rsidR="00435C04" w:rsidRPr="00E52B83">
        <w:rPr>
          <w:rFonts w:hint="cs"/>
          <w:cs/>
        </w:rPr>
        <w:t>บริษัทร่วม</w:t>
      </w:r>
      <w:r w:rsidR="00F14141">
        <w:rPr>
          <w:rFonts w:hint="cs"/>
          <w:cs/>
        </w:rPr>
        <w:t xml:space="preserve"> </w:t>
      </w:r>
      <w:r w:rsidRPr="001D606A">
        <w:rPr>
          <w:cs/>
        </w:rPr>
        <w:t xml:space="preserve">ณ วันที่ </w:t>
      </w:r>
      <w:r w:rsidR="00884953">
        <w:rPr>
          <w:cs/>
        </w:rPr>
        <w:t>31</w:t>
      </w:r>
      <w:r w:rsidRPr="001D606A">
        <w:rPr>
          <w:cs/>
        </w:rPr>
        <w:t xml:space="preserve"> ธันวาคม สำหรับแต่ละปี </w:t>
      </w:r>
      <w:r w:rsidRPr="00F8282A">
        <w:rPr>
          <w:cs/>
        </w:rPr>
        <w:t>มีดังนี้</w:t>
      </w:r>
    </w:p>
    <w:p w:rsidR="00EC5D85" w:rsidRPr="00CC7C47" w:rsidRDefault="00EC5D85" w:rsidP="00DB4C97">
      <w:pPr>
        <w:pStyle w:val="Bo-Blankline"/>
      </w:pPr>
    </w:p>
    <w:tbl>
      <w:tblPr>
        <w:tblW w:w="1450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88"/>
        <w:gridCol w:w="1005"/>
        <w:gridCol w:w="268"/>
        <w:gridCol w:w="1014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0"/>
        <w:gridCol w:w="7"/>
      </w:tblGrid>
      <w:tr w:rsidR="00435C04" w:rsidRPr="00725CB3" w:rsidTr="00884953">
        <w:trPr>
          <w:gridAfter w:val="1"/>
          <w:wAfter w:w="7" w:type="dxa"/>
        </w:trPr>
        <w:tc>
          <w:tcPr>
            <w:tcW w:w="3888" w:type="dxa"/>
          </w:tcPr>
          <w:p w:rsidR="00435C04" w:rsidRPr="00725CB3" w:rsidRDefault="00435C04" w:rsidP="00E8346E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3" w:type="dxa"/>
            <w:gridSpan w:val="15"/>
          </w:tcPr>
          <w:p w:rsidR="00435C04" w:rsidRPr="00725CB3" w:rsidRDefault="00435C04" w:rsidP="00E8346E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35C04" w:rsidRPr="00725CB3" w:rsidTr="00884953">
        <w:tc>
          <w:tcPr>
            <w:tcW w:w="3888" w:type="dxa"/>
          </w:tcPr>
          <w:p w:rsidR="00435C04" w:rsidRPr="00725CB3" w:rsidRDefault="00435C04" w:rsidP="00E8346E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7" w:type="dxa"/>
            <w:gridSpan w:val="3"/>
          </w:tcPr>
          <w:p w:rsidR="00435C04" w:rsidRPr="00725CB3" w:rsidRDefault="00435C04" w:rsidP="00E8346E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435C04" w:rsidRPr="00725CB3" w:rsidRDefault="00435C04" w:rsidP="00E8346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435C04" w:rsidRPr="00725CB3" w:rsidRDefault="00435C04" w:rsidP="00E8346E">
            <w:pPr>
              <w:spacing w:line="240" w:lineRule="atLeast"/>
              <w:ind w:left="-14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435C04" w:rsidRPr="00725CB3" w:rsidRDefault="00435C04" w:rsidP="00E8346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435C04" w:rsidRPr="00725CB3" w:rsidRDefault="00435C04" w:rsidP="00E8346E">
            <w:pPr>
              <w:spacing w:line="240" w:lineRule="atLeast"/>
              <w:ind w:left="-134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435C04" w:rsidRPr="00725CB3" w:rsidRDefault="00435C04" w:rsidP="00E8346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5" w:type="dxa"/>
            <w:gridSpan w:val="4"/>
          </w:tcPr>
          <w:p w:rsidR="00435C04" w:rsidRPr="00725CB3" w:rsidRDefault="00435C04" w:rsidP="00E8346E">
            <w:pPr>
              <w:spacing w:line="240" w:lineRule="atLeast"/>
              <w:ind w:left="-12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8503B1" w:rsidRPr="00725CB3" w:rsidTr="00884953">
        <w:tc>
          <w:tcPr>
            <w:tcW w:w="3888" w:type="dxa"/>
          </w:tcPr>
          <w:p w:rsidR="008503B1" w:rsidRPr="00725CB3" w:rsidRDefault="008503B1" w:rsidP="008503B1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:rsidR="008503B1" w:rsidRPr="00725CB3" w:rsidRDefault="00884953" w:rsidP="008503B1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68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8503B1" w:rsidRPr="00725CB3" w:rsidRDefault="00884953" w:rsidP="008503B1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503B1" w:rsidRPr="00725CB3" w:rsidRDefault="00884953" w:rsidP="008503B1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503B1" w:rsidRPr="00725CB3" w:rsidRDefault="00884953" w:rsidP="008503B1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503B1" w:rsidRPr="00725CB3" w:rsidRDefault="00884953" w:rsidP="008503B1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503B1" w:rsidRPr="00725CB3" w:rsidRDefault="00884953" w:rsidP="008503B1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503B1" w:rsidRPr="00725CB3" w:rsidRDefault="00884953" w:rsidP="008503B1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8503B1" w:rsidRPr="00725CB3" w:rsidRDefault="00884953" w:rsidP="008503B1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2559</w:t>
            </w:r>
          </w:p>
        </w:tc>
      </w:tr>
      <w:tr w:rsidR="008503B1" w:rsidRPr="00725CB3" w:rsidTr="00884953">
        <w:tc>
          <w:tcPr>
            <w:tcW w:w="3888" w:type="dxa"/>
          </w:tcPr>
          <w:p w:rsidR="008503B1" w:rsidRPr="00725CB3" w:rsidRDefault="008503B1" w:rsidP="008503B1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7" w:type="dxa"/>
            <w:gridSpan w:val="3"/>
          </w:tcPr>
          <w:p w:rsidR="008503B1" w:rsidRPr="00725CB3" w:rsidRDefault="008503B1" w:rsidP="008503B1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725CB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ร้อยละ</w:t>
            </w:r>
            <w:r w:rsidRPr="00725CB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97" w:type="dxa"/>
            <w:gridSpan w:val="12"/>
          </w:tcPr>
          <w:p w:rsidR="008503B1" w:rsidRPr="00725CB3" w:rsidRDefault="008503B1" w:rsidP="008503B1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725CB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725CB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8503B1" w:rsidRPr="00725CB3" w:rsidTr="00884953">
        <w:tc>
          <w:tcPr>
            <w:tcW w:w="3888" w:type="dxa"/>
          </w:tcPr>
          <w:p w:rsidR="008503B1" w:rsidRPr="000E521D" w:rsidRDefault="008503B1" w:rsidP="008503B1">
            <w:pPr>
              <w:tabs>
                <w:tab w:val="left" w:pos="432"/>
              </w:tabs>
              <w:spacing w:line="240" w:lineRule="atLeast"/>
              <w:ind w:left="432" w:right="-144" w:hanging="27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0E521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005" w:type="dxa"/>
            <w:vAlign w:val="bottom"/>
          </w:tcPr>
          <w:p w:rsidR="008503B1" w:rsidRPr="00974FAC" w:rsidRDefault="008503B1" w:rsidP="008503B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8503B1" w:rsidRPr="00974FAC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8503B1" w:rsidRPr="00974FAC" w:rsidRDefault="008503B1" w:rsidP="008503B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503B1" w:rsidRPr="00725CB3" w:rsidRDefault="008503B1" w:rsidP="008503B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503B1" w:rsidRPr="00725CB3" w:rsidRDefault="008503B1" w:rsidP="008503B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503B1" w:rsidRPr="00725CB3" w:rsidRDefault="008503B1" w:rsidP="008503B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503B1" w:rsidRPr="00725CB3" w:rsidRDefault="008503B1" w:rsidP="008503B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503B1" w:rsidRPr="00725CB3" w:rsidRDefault="008503B1" w:rsidP="008503B1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8503B1" w:rsidRPr="00725CB3" w:rsidRDefault="008503B1" w:rsidP="008503B1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57F01" w:rsidRPr="00725CB3" w:rsidTr="00884953">
        <w:tc>
          <w:tcPr>
            <w:tcW w:w="3888" w:type="dxa"/>
          </w:tcPr>
          <w:p w:rsidR="00F57F01" w:rsidRPr="00725CB3" w:rsidRDefault="00F57F01" w:rsidP="00F57F01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บริษัท บางกอก</w:t>
            </w:r>
            <w:proofErr w:type="spellStart"/>
            <w:r w:rsidRPr="00725CB3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สหป</w:t>
            </w:r>
            <w:proofErr w:type="spellEnd"/>
            <w:r w:rsidRPr="00725CB3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ระกันชีวิต จำกัด (มหาชน)</w:t>
            </w:r>
          </w:p>
        </w:tc>
        <w:tc>
          <w:tcPr>
            <w:tcW w:w="1005" w:type="dxa"/>
            <w:vAlign w:val="bottom"/>
          </w:tcPr>
          <w:p w:rsidR="00F57F01" w:rsidRPr="0012031B" w:rsidRDefault="00F57F01" w:rsidP="00F57F0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12031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68" w:type="dxa"/>
          </w:tcPr>
          <w:p w:rsidR="00F57F01" w:rsidRPr="0012031B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F57F01" w:rsidRPr="0012031B" w:rsidRDefault="00F57F01" w:rsidP="00F57F0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12031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57F01" w:rsidRPr="008C78EB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133,112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F57F01" w:rsidRPr="008C78EB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132,650</w:t>
            </w:r>
          </w:p>
        </w:tc>
      </w:tr>
      <w:tr w:rsidR="00F57F01" w:rsidRPr="00725CB3" w:rsidTr="00884953">
        <w:tc>
          <w:tcPr>
            <w:tcW w:w="3888" w:type="dxa"/>
          </w:tcPr>
          <w:p w:rsidR="00F57F01" w:rsidRPr="00725CB3" w:rsidRDefault="00F57F01" w:rsidP="00F57F01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  <w:lang w:val="en-US"/>
              </w:rPr>
              <w:t>อุตสาหกรรม</w:t>
            </w:r>
            <w:proofErr w:type="spellStart"/>
            <w:r>
              <w:rPr>
                <w:rFonts w:ascii="Angsana New" w:hAnsi="Angsana New" w:hint="cs"/>
                <w:spacing w:val="-8"/>
                <w:sz w:val="28"/>
                <w:szCs w:val="28"/>
                <w:cs/>
                <w:lang w:val="en-US"/>
              </w:rPr>
              <w:t>สหธัญญพืช</w:t>
            </w:r>
            <w:proofErr w:type="spellEnd"/>
            <w:r w:rsidRPr="00725CB3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005" w:type="dxa"/>
            <w:vAlign w:val="bottom"/>
          </w:tcPr>
          <w:p w:rsidR="00F57F01" w:rsidRPr="0012031B" w:rsidRDefault="00F57F01" w:rsidP="00F57F0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12031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68" w:type="dxa"/>
          </w:tcPr>
          <w:p w:rsidR="00F57F01" w:rsidRPr="0012031B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F57F01" w:rsidRPr="0012031B" w:rsidRDefault="00F57F01" w:rsidP="00F57F0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12031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57F01" w:rsidRPr="008C78EB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612,753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</w:tcPr>
          <w:p w:rsidR="00F57F01" w:rsidRPr="008C78EB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589,845</w:t>
            </w:r>
          </w:p>
        </w:tc>
      </w:tr>
      <w:tr w:rsidR="00F57F01" w:rsidRPr="00725CB3" w:rsidTr="00884953">
        <w:tc>
          <w:tcPr>
            <w:tcW w:w="3888" w:type="dxa"/>
          </w:tcPr>
          <w:p w:rsidR="00F57F01" w:rsidRPr="00725CB3" w:rsidRDefault="00F57F01" w:rsidP="00F57F01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vAlign w:val="bottom"/>
          </w:tcPr>
          <w:p w:rsidR="00F57F01" w:rsidRDefault="00F57F01" w:rsidP="00F57F0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F57F01" w:rsidRPr="0012031B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F57F01" w:rsidRDefault="00F57F01" w:rsidP="00F57F0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57F01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57F01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F57F01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745,865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</w:tcPr>
          <w:p w:rsidR="00F57F01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722,495</w:t>
            </w:r>
          </w:p>
        </w:tc>
      </w:tr>
      <w:tr w:rsidR="00F57F01" w:rsidRPr="00725CB3" w:rsidTr="00884953">
        <w:tc>
          <w:tcPr>
            <w:tcW w:w="3888" w:type="dxa"/>
          </w:tcPr>
          <w:p w:rsidR="00F57F01" w:rsidRPr="000E521D" w:rsidRDefault="00F57F01" w:rsidP="00F57F01">
            <w:pPr>
              <w:tabs>
                <w:tab w:val="left" w:pos="432"/>
              </w:tabs>
              <w:spacing w:line="240" w:lineRule="atLeast"/>
              <w:ind w:left="432" w:right="-144" w:hanging="27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E521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ทางอ้อม</w:t>
            </w:r>
          </w:p>
        </w:tc>
        <w:tc>
          <w:tcPr>
            <w:tcW w:w="1005" w:type="dxa"/>
            <w:vAlign w:val="bottom"/>
          </w:tcPr>
          <w:p w:rsidR="00F57F01" w:rsidRPr="00974FAC" w:rsidRDefault="00F57F01" w:rsidP="00F57F0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F57F01" w:rsidRPr="00974FAC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F57F01" w:rsidRPr="00974FAC" w:rsidRDefault="00F57F01" w:rsidP="00F57F0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57F01" w:rsidRPr="007F7689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F57F01" w:rsidRPr="00725CB3" w:rsidRDefault="00F57F01" w:rsidP="00F57F01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57F01" w:rsidRPr="00725CB3" w:rsidTr="00884953">
        <w:tc>
          <w:tcPr>
            <w:tcW w:w="3888" w:type="dxa"/>
          </w:tcPr>
          <w:p w:rsidR="00F57F01" w:rsidRPr="00725CB3" w:rsidRDefault="00F57F01" w:rsidP="00F57F01">
            <w:pPr>
              <w:tabs>
                <w:tab w:val="left" w:pos="432"/>
              </w:tabs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r w:rsidRPr="007D3A0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อุตสาหกรรมเหล็กกล้าไทย</w:t>
            </w:r>
            <w:r w:rsidRPr="007D3A0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 w:rsidRPr="007D3A0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005" w:type="dxa"/>
            <w:vAlign w:val="bottom"/>
          </w:tcPr>
          <w:p w:rsidR="00F57F01" w:rsidRPr="00974FAC" w:rsidRDefault="00F57F01" w:rsidP="00F57F0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Pr="00974FAC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268" w:type="dxa"/>
          </w:tcPr>
          <w:p w:rsidR="00F57F01" w:rsidRPr="00974FAC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F57F01" w:rsidRPr="00974FAC" w:rsidRDefault="00F57F01" w:rsidP="00F57F0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Pr="00974FAC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57F01" w:rsidRPr="00D15CB9" w:rsidRDefault="00F57F01" w:rsidP="00F57F0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</w:tcPr>
          <w:p w:rsidR="00F57F01" w:rsidRPr="00D15CB9" w:rsidRDefault="00F57F01" w:rsidP="00F57F0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57F01" w:rsidRPr="00BC7DDD" w:rsidTr="00884953">
        <w:tc>
          <w:tcPr>
            <w:tcW w:w="3888" w:type="dxa"/>
          </w:tcPr>
          <w:p w:rsidR="00F57F01" w:rsidRPr="00BC7DDD" w:rsidRDefault="00F57F01" w:rsidP="00F57F01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pacing w:val="-8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vAlign w:val="bottom"/>
          </w:tcPr>
          <w:p w:rsidR="00F57F01" w:rsidRPr="00BC7DDD" w:rsidRDefault="00F57F01" w:rsidP="00F57F0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8" w:type="dxa"/>
          </w:tcPr>
          <w:p w:rsidR="00F57F01" w:rsidRPr="00BC7DDD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F57F01" w:rsidRPr="00BC7DDD" w:rsidRDefault="00F57F01" w:rsidP="00F57F0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57F01" w:rsidRPr="00BC7DDD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BC7DDD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57F01" w:rsidRPr="00BC7DDD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57F01" w:rsidRPr="00BC7DDD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57F01" w:rsidRPr="00BC7DDD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57F01" w:rsidRPr="00BC7DDD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57F01" w:rsidRPr="00BC7DDD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F57F01" w:rsidRPr="00BC7DDD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57F01" w:rsidRPr="00BC7DDD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F57F01" w:rsidRPr="00BC7DDD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57F01" w:rsidRPr="00BC7DDD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</w:tcPr>
          <w:p w:rsidR="00F57F01" w:rsidRPr="00BC7DDD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F57F01" w:rsidRPr="00725CB3" w:rsidTr="00884953">
        <w:tc>
          <w:tcPr>
            <w:tcW w:w="3888" w:type="dxa"/>
          </w:tcPr>
          <w:p w:rsidR="00F57F01" w:rsidRPr="007D3A08" w:rsidRDefault="00F57F01" w:rsidP="00F57F01">
            <w:pPr>
              <w:spacing w:line="240" w:lineRule="atLeast"/>
              <w:ind w:left="162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05" w:type="dxa"/>
          </w:tcPr>
          <w:p w:rsidR="00F57F01" w:rsidRPr="00725CB3" w:rsidRDefault="00F57F01" w:rsidP="00F57F01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F57F01" w:rsidRPr="00725CB3" w:rsidRDefault="00F57F01" w:rsidP="00F57F01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745,865</w:t>
            </w:r>
          </w:p>
        </w:tc>
        <w:tc>
          <w:tcPr>
            <w:tcW w:w="236" w:type="dxa"/>
          </w:tcPr>
          <w:p w:rsidR="00F57F01" w:rsidRPr="00725CB3" w:rsidRDefault="00F57F01" w:rsidP="00F57F0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</w:tcPr>
          <w:p w:rsidR="00F57F01" w:rsidRPr="00725CB3" w:rsidRDefault="00F57F01" w:rsidP="00F57F0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722,495</w:t>
            </w:r>
          </w:p>
        </w:tc>
      </w:tr>
    </w:tbl>
    <w:p w:rsidR="00EC5D85" w:rsidRDefault="00EC5D85" w:rsidP="00435C04">
      <w:pPr>
        <w:pStyle w:val="Bo-C1Content"/>
      </w:pPr>
    </w:p>
    <w:p w:rsidR="00E40410" w:rsidRDefault="00E40410" w:rsidP="00435C04">
      <w:pPr>
        <w:pStyle w:val="Bo-C1Content"/>
      </w:pPr>
    </w:p>
    <w:p w:rsidR="008E5F7E" w:rsidRDefault="008E5F7E" w:rsidP="00435C04">
      <w:pPr>
        <w:pStyle w:val="Bo-C1Content"/>
      </w:pPr>
    </w:p>
    <w:p w:rsidR="008E5F7E" w:rsidRDefault="008E5F7E" w:rsidP="00435C04">
      <w:pPr>
        <w:pStyle w:val="Bo-C1Content"/>
      </w:pPr>
    </w:p>
    <w:p w:rsidR="008E5F7E" w:rsidRDefault="008E5F7E" w:rsidP="00435C04">
      <w:pPr>
        <w:pStyle w:val="Bo-C1Content"/>
      </w:pPr>
    </w:p>
    <w:p w:rsidR="008E5F7E" w:rsidRDefault="008E5F7E" w:rsidP="00435C04">
      <w:pPr>
        <w:pStyle w:val="Bo-C1Content"/>
      </w:pPr>
    </w:p>
    <w:p w:rsidR="008E5F7E" w:rsidRDefault="008E5F7E" w:rsidP="00435C04">
      <w:pPr>
        <w:pStyle w:val="Bo-C1Content"/>
      </w:pPr>
    </w:p>
    <w:p w:rsidR="00131AAF" w:rsidRDefault="00131AAF" w:rsidP="00435C04">
      <w:pPr>
        <w:pStyle w:val="Bo-C1Content"/>
      </w:pPr>
    </w:p>
    <w:tbl>
      <w:tblPr>
        <w:tblW w:w="1446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00"/>
        <w:gridCol w:w="360"/>
        <w:gridCol w:w="269"/>
        <w:gridCol w:w="1014"/>
        <w:gridCol w:w="211"/>
        <w:gridCol w:w="25"/>
        <w:gridCol w:w="1151"/>
        <w:gridCol w:w="236"/>
        <w:gridCol w:w="1151"/>
        <w:gridCol w:w="236"/>
        <w:gridCol w:w="1151"/>
        <w:gridCol w:w="236"/>
        <w:gridCol w:w="1151"/>
        <w:gridCol w:w="236"/>
        <w:gridCol w:w="1151"/>
        <w:gridCol w:w="236"/>
        <w:gridCol w:w="1155"/>
      </w:tblGrid>
      <w:tr w:rsidR="00CC499D" w:rsidRPr="007D3A08" w:rsidTr="00884953">
        <w:tc>
          <w:tcPr>
            <w:tcW w:w="4500" w:type="dxa"/>
          </w:tcPr>
          <w:p w:rsidR="00CC499D" w:rsidRPr="007D3A08" w:rsidRDefault="00EC5D85" w:rsidP="00E8346E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1854" w:type="dxa"/>
            <w:gridSpan w:val="4"/>
          </w:tcPr>
          <w:p w:rsidR="00CC499D" w:rsidRPr="007D3A08" w:rsidRDefault="00CC499D" w:rsidP="00E8346E">
            <w:pPr>
              <w:spacing w:line="240" w:lineRule="atLeast"/>
              <w:ind w:left="-119" w:right="267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15" w:type="dxa"/>
            <w:gridSpan w:val="12"/>
          </w:tcPr>
          <w:p w:rsidR="00CC499D" w:rsidRPr="007D3A08" w:rsidRDefault="00CC499D" w:rsidP="00E8346E">
            <w:pPr>
              <w:spacing w:line="240" w:lineRule="atLeast"/>
              <w:ind w:left="-119" w:right="-9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C499D" w:rsidRPr="007D3A08" w:rsidTr="00884953">
        <w:tc>
          <w:tcPr>
            <w:tcW w:w="4500" w:type="dxa"/>
          </w:tcPr>
          <w:p w:rsidR="00CC499D" w:rsidRPr="007D3A08" w:rsidRDefault="00CC499D" w:rsidP="00E8346E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3" w:type="dxa"/>
            <w:gridSpan w:val="3"/>
          </w:tcPr>
          <w:p w:rsidR="00CC499D" w:rsidRPr="007D3A08" w:rsidRDefault="00CC499D" w:rsidP="00E8346E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C499D" w:rsidRPr="007D3A08" w:rsidRDefault="00CC499D" w:rsidP="00E8346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38" w:type="dxa"/>
            <w:gridSpan w:val="3"/>
          </w:tcPr>
          <w:p w:rsidR="00CC499D" w:rsidRPr="007D3A08" w:rsidRDefault="00CC499D" w:rsidP="00E8346E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CC499D" w:rsidRPr="007D3A08" w:rsidRDefault="00CC499D" w:rsidP="00E8346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38" w:type="dxa"/>
            <w:gridSpan w:val="3"/>
          </w:tcPr>
          <w:p w:rsidR="00CC499D" w:rsidRPr="007D3A08" w:rsidRDefault="00CC499D" w:rsidP="00E8346E">
            <w:pPr>
              <w:spacing w:line="240" w:lineRule="atLeast"/>
              <w:ind w:left="-14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CC499D" w:rsidRPr="007D3A08" w:rsidRDefault="00CC499D" w:rsidP="00E8346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2" w:type="dxa"/>
            <w:gridSpan w:val="3"/>
          </w:tcPr>
          <w:p w:rsidR="00CC499D" w:rsidRPr="007D3A08" w:rsidRDefault="00CC499D" w:rsidP="00E8346E">
            <w:pPr>
              <w:spacing w:line="240" w:lineRule="atLeast"/>
              <w:ind w:left="-134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8503B1" w:rsidRPr="007D3A08" w:rsidTr="00884953">
        <w:tc>
          <w:tcPr>
            <w:tcW w:w="4500" w:type="dxa"/>
          </w:tcPr>
          <w:p w:rsidR="008503B1" w:rsidRPr="007D3A08" w:rsidRDefault="008503B1" w:rsidP="008503B1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:rsidR="008503B1" w:rsidRPr="00725CB3" w:rsidRDefault="008503B1" w:rsidP="008503B1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8503B1" w:rsidRPr="00725CB3" w:rsidRDefault="008503B1" w:rsidP="008503B1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503B1" w:rsidRPr="007D3A08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8503B1" w:rsidRPr="00725CB3" w:rsidRDefault="00884953" w:rsidP="008503B1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8503B1" w:rsidRPr="00725CB3" w:rsidRDefault="00884953" w:rsidP="008503B1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6" w:type="dxa"/>
          </w:tcPr>
          <w:p w:rsidR="008503B1" w:rsidRPr="007D3A08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8503B1" w:rsidRPr="00725CB3" w:rsidRDefault="00884953" w:rsidP="008503B1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8503B1" w:rsidRPr="00725CB3" w:rsidRDefault="00884953" w:rsidP="008503B1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6" w:type="dxa"/>
          </w:tcPr>
          <w:p w:rsidR="008503B1" w:rsidRPr="007D3A08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8503B1" w:rsidRPr="00725CB3" w:rsidRDefault="00884953" w:rsidP="008503B1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6" w:type="dxa"/>
          </w:tcPr>
          <w:p w:rsidR="008503B1" w:rsidRPr="00725CB3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8503B1" w:rsidRPr="00725CB3" w:rsidRDefault="00884953" w:rsidP="008503B1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2559</w:t>
            </w:r>
          </w:p>
        </w:tc>
      </w:tr>
      <w:tr w:rsidR="00CC499D" w:rsidRPr="007D3A08" w:rsidTr="00884953">
        <w:tc>
          <w:tcPr>
            <w:tcW w:w="4500" w:type="dxa"/>
            <w:vAlign w:val="bottom"/>
          </w:tcPr>
          <w:p w:rsidR="00CC499D" w:rsidRPr="007D3A08" w:rsidRDefault="00CC499D" w:rsidP="00E8346E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:rsidR="00CC499D" w:rsidRPr="007D3A08" w:rsidRDefault="00CC499D" w:rsidP="00E8346E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CC499D" w:rsidRPr="007D3A08" w:rsidRDefault="00CC499D" w:rsidP="00E8346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CC499D" w:rsidRPr="007D3A08" w:rsidRDefault="00CC499D" w:rsidP="00E8346E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C499D" w:rsidRPr="007D3A08" w:rsidRDefault="00CC499D" w:rsidP="00E8346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38" w:type="dxa"/>
            <w:gridSpan w:val="3"/>
            <w:vAlign w:val="bottom"/>
          </w:tcPr>
          <w:p w:rsidR="00CC499D" w:rsidRPr="000D4816" w:rsidRDefault="00CC499D" w:rsidP="00E8346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36" w:type="dxa"/>
          </w:tcPr>
          <w:p w:rsidR="00CC499D" w:rsidRPr="007D3A08" w:rsidRDefault="00CC499D" w:rsidP="00E8346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316" w:type="dxa"/>
            <w:gridSpan w:val="7"/>
            <w:vAlign w:val="bottom"/>
          </w:tcPr>
          <w:p w:rsidR="00CC499D" w:rsidRPr="007D3A08" w:rsidRDefault="00CC499D" w:rsidP="00E8346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7D3A0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7D3A08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C499D" w:rsidRPr="007D3A08" w:rsidTr="00884953">
        <w:tc>
          <w:tcPr>
            <w:tcW w:w="4500" w:type="dxa"/>
            <w:vAlign w:val="bottom"/>
          </w:tcPr>
          <w:p w:rsidR="00CC499D" w:rsidRPr="007D3A08" w:rsidRDefault="00CC499D" w:rsidP="00E8346E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521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:rsidR="00CC499D" w:rsidRPr="007D3A08" w:rsidRDefault="00CC499D" w:rsidP="00E8346E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CC499D" w:rsidRPr="007D3A08" w:rsidRDefault="00CC499D" w:rsidP="00E8346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CC499D" w:rsidRPr="007D3A08" w:rsidRDefault="00CC499D" w:rsidP="00E8346E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C499D" w:rsidRPr="007D3A08" w:rsidRDefault="00CC499D" w:rsidP="00E8346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C499D" w:rsidRPr="007D3A08" w:rsidRDefault="00CC499D" w:rsidP="00E8346E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C499D" w:rsidRPr="007D3A08" w:rsidRDefault="00CC499D" w:rsidP="00E8346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C499D" w:rsidRPr="007D3A08" w:rsidRDefault="00CC499D" w:rsidP="00E8346E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C499D" w:rsidRPr="007D3A08" w:rsidRDefault="00CC499D" w:rsidP="00E8346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C499D" w:rsidRPr="007D3A08" w:rsidRDefault="00CC499D" w:rsidP="00E8346E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C499D" w:rsidRPr="007D3A08" w:rsidRDefault="00CC499D" w:rsidP="00E8346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C499D" w:rsidRPr="007D3A08" w:rsidRDefault="00CC499D" w:rsidP="00E8346E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C499D" w:rsidRPr="007D3A08" w:rsidRDefault="00CC499D" w:rsidP="00E8346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CC499D" w:rsidRPr="007D3A08" w:rsidRDefault="00CC499D" w:rsidP="00E8346E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C499D" w:rsidRPr="007D3A08" w:rsidRDefault="00CC499D" w:rsidP="00E8346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CC499D" w:rsidRPr="007D3A08" w:rsidRDefault="00CC499D" w:rsidP="00E8346E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204EC" w:rsidRPr="007D3A08" w:rsidTr="00884953">
        <w:tc>
          <w:tcPr>
            <w:tcW w:w="4500" w:type="dxa"/>
            <w:vAlign w:val="bottom"/>
          </w:tcPr>
          <w:p w:rsidR="00A204EC" w:rsidRPr="007D3A08" w:rsidRDefault="00A204EC" w:rsidP="00A204EC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A0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D3A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3A08">
              <w:rPr>
                <w:rFonts w:ascii="Angsana New" w:hAnsi="Angsana New" w:hint="cs"/>
                <w:sz w:val="28"/>
                <w:szCs w:val="28"/>
                <w:cs/>
              </w:rPr>
              <w:t>บางกอก</w:t>
            </w:r>
            <w:proofErr w:type="spellStart"/>
            <w:r w:rsidRPr="007D3A08">
              <w:rPr>
                <w:rFonts w:ascii="Angsana New" w:hAnsi="Angsana New" w:hint="cs"/>
                <w:sz w:val="28"/>
                <w:szCs w:val="28"/>
                <w:cs/>
              </w:rPr>
              <w:t>สหป</w:t>
            </w:r>
            <w:proofErr w:type="spellEnd"/>
            <w:r w:rsidRPr="007D3A08">
              <w:rPr>
                <w:rFonts w:ascii="Angsana New" w:hAnsi="Angsana New" w:hint="cs"/>
                <w:sz w:val="28"/>
                <w:szCs w:val="28"/>
                <w:cs/>
              </w:rPr>
              <w:t>ระกันชีวิต</w:t>
            </w:r>
            <w:r w:rsidRPr="007D3A0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7D3A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3A08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360" w:type="dxa"/>
            <w:vAlign w:val="bottom"/>
          </w:tcPr>
          <w:p w:rsidR="00A204EC" w:rsidRPr="007D3A08" w:rsidRDefault="00A204EC" w:rsidP="00A204EC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A204EC" w:rsidRPr="007D3A08" w:rsidRDefault="00A204EC" w:rsidP="00A204EC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A204EC" w:rsidRPr="007D3A08" w:rsidRDefault="00A204EC" w:rsidP="00A204EC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7D3A08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A204EC" w:rsidRPr="007D3A08" w:rsidRDefault="00A204EC" w:rsidP="00A204EC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7D3A08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A204EC" w:rsidRPr="007D3A08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Pr="007D3A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A204EC" w:rsidRPr="007D3A08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Pr="007D3A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A204EC" w:rsidRPr="007D3A08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  <w:r w:rsidRPr="007D3A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A204EC" w:rsidRPr="007D3A08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  <w:r w:rsidRPr="007D3A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A204EC" w:rsidRPr="007D3A08" w:rsidTr="00884953">
        <w:tc>
          <w:tcPr>
            <w:tcW w:w="4500" w:type="dxa"/>
            <w:vAlign w:val="bottom"/>
          </w:tcPr>
          <w:p w:rsidR="00A204EC" w:rsidRPr="007D3A08" w:rsidRDefault="00A204EC" w:rsidP="00A204EC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6981">
              <w:rPr>
                <w:rFonts w:ascii="Angsana New" w:hAnsi="Angsana New"/>
                <w:sz w:val="28"/>
                <w:szCs w:val="28"/>
                <w:cs/>
              </w:rPr>
              <w:t>บริษัท อุตสาหกรรม</w:t>
            </w:r>
            <w:proofErr w:type="spellStart"/>
            <w:r w:rsidRPr="00606981">
              <w:rPr>
                <w:rFonts w:ascii="Angsana New" w:hAnsi="Angsana New"/>
                <w:sz w:val="28"/>
                <w:szCs w:val="28"/>
                <w:cs/>
              </w:rPr>
              <w:t>สหธัญญพืช</w:t>
            </w:r>
            <w:proofErr w:type="spellEnd"/>
            <w:r w:rsidRPr="0060698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0" w:type="dxa"/>
            <w:vAlign w:val="bottom"/>
          </w:tcPr>
          <w:p w:rsidR="00A204EC" w:rsidRPr="0012031B" w:rsidRDefault="00A204EC" w:rsidP="00A204EC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A204EC" w:rsidRPr="0012031B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A204EC" w:rsidRPr="0012031B" w:rsidRDefault="00A204EC" w:rsidP="00A204EC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A204EC" w:rsidRPr="0012031B" w:rsidRDefault="00A204EC" w:rsidP="00A204EC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12031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:rsidR="00A204EC" w:rsidRPr="0012031B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A204EC" w:rsidRPr="0012031B" w:rsidRDefault="00A204EC" w:rsidP="00A204EC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12031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:rsidR="00A204EC" w:rsidRPr="00725CB3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A204EC" w:rsidRPr="00725CB3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A204EC" w:rsidRPr="00725CB3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A204EC" w:rsidRPr="00725CB3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A204EC" w:rsidRPr="00725CB3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36" w:type="dxa"/>
          </w:tcPr>
          <w:p w:rsidR="00A204EC" w:rsidRPr="00725CB3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:rsidR="00A204EC" w:rsidRPr="00725CB3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</w:tr>
      <w:tr w:rsidR="00A204EC" w:rsidRPr="0088076C" w:rsidTr="00884953">
        <w:tc>
          <w:tcPr>
            <w:tcW w:w="4500" w:type="dxa"/>
            <w:vAlign w:val="bottom"/>
          </w:tcPr>
          <w:p w:rsidR="00A204EC" w:rsidRPr="0088076C" w:rsidRDefault="00A204EC" w:rsidP="00A204EC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0" w:type="dxa"/>
            <w:vAlign w:val="bottom"/>
          </w:tcPr>
          <w:p w:rsidR="00A204EC" w:rsidRPr="0088076C" w:rsidRDefault="00A204EC" w:rsidP="00A204EC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9" w:type="dxa"/>
          </w:tcPr>
          <w:p w:rsidR="00A204EC" w:rsidRPr="0088076C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A204EC" w:rsidRPr="0088076C" w:rsidRDefault="00A204EC" w:rsidP="00A204EC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A204EC" w:rsidRPr="0088076C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A204EC" w:rsidRPr="0088076C" w:rsidRDefault="00A204EC" w:rsidP="00A204E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A204EC" w:rsidRPr="0088076C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A204EC" w:rsidRPr="0088076C" w:rsidRDefault="00A204EC" w:rsidP="00A204E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A204EC" w:rsidRPr="0088076C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A204EC" w:rsidRPr="0088076C" w:rsidRDefault="00A204EC" w:rsidP="00A204E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A204EC" w:rsidRPr="0088076C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A204EC" w:rsidRPr="0088076C" w:rsidRDefault="00A204EC" w:rsidP="00A204E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A204EC" w:rsidRPr="0088076C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:rsidR="00A204EC" w:rsidRPr="0088076C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A204EC" w:rsidRPr="0088076C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:rsidR="00A204EC" w:rsidRPr="0088076C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204EC" w:rsidRPr="007D3A08" w:rsidTr="00884953">
        <w:tc>
          <w:tcPr>
            <w:tcW w:w="4500" w:type="dxa"/>
          </w:tcPr>
          <w:p w:rsidR="00A204EC" w:rsidRPr="007D3A08" w:rsidRDefault="00A204EC" w:rsidP="00A204EC">
            <w:pPr>
              <w:spacing w:line="240" w:lineRule="atLeast"/>
              <w:ind w:left="162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:rsidR="00A204EC" w:rsidRPr="007D3A08" w:rsidRDefault="00A204EC" w:rsidP="00A204EC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A204EC" w:rsidRPr="007D3A08" w:rsidRDefault="00A204EC" w:rsidP="00A204EC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A204EC" w:rsidRPr="007D3A08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A204EC" w:rsidRPr="007D3A08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A204EC" w:rsidRPr="007D3A08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A204EC" w:rsidRPr="007D3A08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</w:tcPr>
          <w:p w:rsidR="00A204EC" w:rsidRPr="007D3A08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36" w:type="dxa"/>
          </w:tcPr>
          <w:p w:rsidR="00A204EC" w:rsidRPr="007D3A08" w:rsidRDefault="00A204EC" w:rsidP="00A204E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A204EC" w:rsidRPr="007D3A08" w:rsidRDefault="00A204EC" w:rsidP="00A204EC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229,500</w:t>
            </w:r>
          </w:p>
        </w:tc>
      </w:tr>
    </w:tbl>
    <w:p w:rsidR="00CC499D" w:rsidRDefault="00CC499D" w:rsidP="00EC5D85">
      <w:pPr>
        <w:pStyle w:val="Bo-C1Content"/>
        <w:rPr>
          <w:sz w:val="20"/>
          <w:szCs w:val="20"/>
        </w:rPr>
      </w:pPr>
    </w:p>
    <w:p w:rsidR="00CC499D" w:rsidRPr="009A176D" w:rsidRDefault="00CC499D" w:rsidP="00CC499D">
      <w:pPr>
        <w:pStyle w:val="Bo-C1Content"/>
        <w:rPr>
          <w:lang w:val="en-US"/>
        </w:rPr>
      </w:pPr>
      <w:r w:rsidRPr="009A176D">
        <w:rPr>
          <w:rFonts w:hint="cs"/>
          <w:cs/>
          <w:lang w:val="en-US"/>
        </w:rPr>
        <w:t>บริษัทร่วมและการร่วมค้าของกลุ่มบริษัทและบริษัทไม่มีการจ่ายเงินปันผล</w:t>
      </w:r>
      <w:r w:rsidRPr="009A176D">
        <w:rPr>
          <w:cs/>
          <w:lang w:val="en-US"/>
        </w:rPr>
        <w:t>ในระหว่าง</w:t>
      </w:r>
      <w:r w:rsidR="00E20F47">
        <w:rPr>
          <w:rFonts w:hint="cs"/>
          <w:cs/>
          <w:lang w:val="en-US"/>
        </w:rPr>
        <w:t>ปี</w:t>
      </w:r>
      <w:r w:rsidRPr="009A176D">
        <w:rPr>
          <w:cs/>
          <w:lang w:val="en-US"/>
        </w:rPr>
        <w:t xml:space="preserve">สิ้นสุดวันที่ </w:t>
      </w:r>
      <w:r w:rsidR="00884953">
        <w:rPr>
          <w:lang w:val="en-US"/>
        </w:rPr>
        <w:t>31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ธันวาคม</w:t>
      </w:r>
      <w:r w:rsidRPr="009A176D">
        <w:rPr>
          <w:rFonts w:hint="cs"/>
          <w:cs/>
          <w:lang w:val="en-US"/>
        </w:rPr>
        <w:t xml:space="preserve"> </w:t>
      </w:r>
      <w:r w:rsidR="00884953">
        <w:rPr>
          <w:rFonts w:hint="cs"/>
          <w:cs/>
          <w:lang w:val="en-US"/>
        </w:rPr>
        <w:t>25</w:t>
      </w:r>
      <w:r w:rsidR="00884953">
        <w:rPr>
          <w:lang w:val="en-US"/>
        </w:rPr>
        <w:t>60</w:t>
      </w:r>
      <w:r w:rsidRPr="009A176D">
        <w:rPr>
          <w:rFonts w:hint="cs"/>
          <w:cs/>
          <w:lang w:val="en-US"/>
        </w:rPr>
        <w:t xml:space="preserve"> และ </w:t>
      </w:r>
      <w:r w:rsidR="00884953">
        <w:rPr>
          <w:rFonts w:hint="cs"/>
          <w:cs/>
          <w:lang w:val="en-US"/>
        </w:rPr>
        <w:t>255</w:t>
      </w:r>
      <w:r w:rsidR="00884953">
        <w:rPr>
          <w:lang w:val="en-US"/>
        </w:rPr>
        <w:t>9</w:t>
      </w:r>
    </w:p>
    <w:p w:rsidR="00CC499D" w:rsidRPr="009A176D" w:rsidRDefault="00CC499D" w:rsidP="00CC499D">
      <w:pPr>
        <w:pStyle w:val="Bo-Blankline"/>
        <w:rPr>
          <w:lang w:val="en-US"/>
        </w:rPr>
      </w:pPr>
    </w:p>
    <w:p w:rsidR="00CC499D" w:rsidRDefault="00CC499D" w:rsidP="00CC499D">
      <w:pPr>
        <w:pStyle w:val="Bo-C1Content"/>
        <w:rPr>
          <w:lang w:val="en-US"/>
        </w:rPr>
      </w:pPr>
      <w:r w:rsidRPr="009A176D">
        <w:rPr>
          <w:rFonts w:hint="cs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CC499D" w:rsidRDefault="00CC499D" w:rsidP="00CC499D">
      <w:pPr>
        <w:pStyle w:val="Bo-Blankline"/>
        <w:rPr>
          <w:lang w:val="en-US"/>
        </w:rPr>
      </w:pPr>
    </w:p>
    <w:p w:rsidR="00C65240" w:rsidRDefault="00C65240" w:rsidP="00893F45">
      <w:pPr>
        <w:pStyle w:val="block"/>
        <w:ind w:left="72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893F45" w:rsidRDefault="00893F45" w:rsidP="00893F45">
      <w:pPr>
        <w:pStyle w:val="Bo-Blankline"/>
        <w:ind w:left="0"/>
        <w:rPr>
          <w:lang w:val="en-US"/>
        </w:rPr>
        <w:sectPr w:rsidR="00893F45" w:rsidSect="0085456B">
          <w:footerReference w:type="default" r:id="rId10"/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p w:rsidR="004A3EB5" w:rsidRDefault="004A3EB5" w:rsidP="004A3EB5">
      <w:pPr>
        <w:pStyle w:val="Bo-C1Content"/>
      </w:pPr>
      <w:r w:rsidRPr="004A3EB5">
        <w:rPr>
          <w:cs/>
        </w:rPr>
        <w:lastRenderedPageBreak/>
        <w:t>ตารางต่อไปนี้สรุปข้อมูลทางการเงินของการร่วมค้าที่รวมอยู่ในงบการเงินของการร่วมค้า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2116E6">
        <w:rPr>
          <w:rFonts w:hint="cs"/>
          <w:cs/>
        </w:rPr>
        <w:t>บริษัท</w:t>
      </w:r>
      <w:r w:rsidRPr="004A3EB5">
        <w:rPr>
          <w:cs/>
        </w:rPr>
        <w:t>ในกิจการนี้</w:t>
      </w:r>
    </w:p>
    <w:p w:rsidR="004A3EB5" w:rsidRDefault="004A3EB5" w:rsidP="004A3EB5">
      <w:pPr>
        <w:pStyle w:val="Bo-Blankline"/>
      </w:pPr>
    </w:p>
    <w:tbl>
      <w:tblPr>
        <w:tblW w:w="91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22"/>
        <w:gridCol w:w="236"/>
        <w:gridCol w:w="1123"/>
        <w:gridCol w:w="236"/>
        <w:gridCol w:w="501"/>
        <w:gridCol w:w="1260"/>
        <w:gridCol w:w="450"/>
      </w:tblGrid>
      <w:tr w:rsidR="004A3EB5" w:rsidRPr="007715B8" w:rsidTr="000232E4">
        <w:tc>
          <w:tcPr>
            <w:tcW w:w="4230" w:type="dxa"/>
            <w:shd w:val="clear" w:color="auto" w:fill="auto"/>
          </w:tcPr>
          <w:p w:rsidR="004A3EB5" w:rsidRPr="007715B8" w:rsidRDefault="004A3EB5" w:rsidP="00116FC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1" w:type="dxa"/>
            <w:gridSpan w:val="3"/>
            <w:shd w:val="clear" w:color="auto" w:fill="auto"/>
          </w:tcPr>
          <w:p w:rsidR="004A3EB5" w:rsidRPr="007715B8" w:rsidRDefault="004A3EB5" w:rsidP="00116FC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A3EB5" w:rsidRPr="007715B8" w:rsidRDefault="004A3EB5" w:rsidP="00116FC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1" w:type="dxa"/>
            <w:gridSpan w:val="3"/>
            <w:shd w:val="clear" w:color="auto" w:fill="auto"/>
          </w:tcPr>
          <w:p w:rsidR="004A3EB5" w:rsidRPr="004A3EB5" w:rsidRDefault="000B7292" w:rsidP="00116FC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292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</w:tr>
      <w:tr w:rsidR="000643AD" w:rsidRPr="007715B8" w:rsidTr="000232E4">
        <w:tc>
          <w:tcPr>
            <w:tcW w:w="4230" w:type="dxa"/>
            <w:shd w:val="clear" w:color="auto" w:fill="auto"/>
          </w:tcPr>
          <w:p w:rsidR="000643AD" w:rsidRPr="004A594B" w:rsidRDefault="000643AD" w:rsidP="000643A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22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450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EC3" w:rsidRPr="007715B8" w:rsidTr="000232E4">
        <w:tc>
          <w:tcPr>
            <w:tcW w:w="4230" w:type="dxa"/>
            <w:shd w:val="clear" w:color="auto" w:fill="auto"/>
          </w:tcPr>
          <w:p w:rsidR="000E2EC3" w:rsidRPr="004A594B" w:rsidRDefault="000E2EC3" w:rsidP="000643A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22" w:type="dxa"/>
            <w:shd w:val="clear" w:color="auto" w:fill="auto"/>
          </w:tcPr>
          <w:p w:rsidR="000E2EC3" w:rsidRPr="007715B8" w:rsidRDefault="000E2EC3" w:rsidP="000643A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E2EC3" w:rsidRPr="007715B8" w:rsidRDefault="000E2EC3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E2EC3" w:rsidRPr="007715B8" w:rsidRDefault="000E2EC3" w:rsidP="000643A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E2EC3" w:rsidRPr="007715B8" w:rsidRDefault="000E2EC3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E2EC3" w:rsidRPr="007715B8" w:rsidRDefault="000E2EC3" w:rsidP="000643A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E2EC3" w:rsidRPr="000E2EC3" w:rsidRDefault="000E2EC3" w:rsidP="000643A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2E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450" w:type="dxa"/>
            <w:shd w:val="clear" w:color="auto" w:fill="auto"/>
          </w:tcPr>
          <w:p w:rsidR="000E2EC3" w:rsidRPr="007715B8" w:rsidRDefault="000E2EC3" w:rsidP="000643A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3AD" w:rsidRPr="007715B8" w:rsidTr="000232E4">
        <w:tc>
          <w:tcPr>
            <w:tcW w:w="4230" w:type="dxa"/>
            <w:shd w:val="clear" w:color="auto" w:fill="auto"/>
          </w:tcPr>
          <w:p w:rsidR="000643AD" w:rsidRPr="004A3EB5" w:rsidRDefault="000643AD" w:rsidP="000643AD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A3EB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22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0643AD" w:rsidRPr="007047DC" w:rsidRDefault="000643AD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645</w:t>
            </w:r>
            <w:r w:rsidRPr="007047D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450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43AD" w:rsidRPr="005733D5" w:rsidTr="000232E4">
        <w:tc>
          <w:tcPr>
            <w:tcW w:w="4230" w:type="dxa"/>
            <w:shd w:val="clear" w:color="auto" w:fill="auto"/>
          </w:tcPr>
          <w:p w:rsidR="000643AD" w:rsidRPr="005733D5" w:rsidRDefault="000643AD" w:rsidP="000643A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Pr="005733D5">
              <w:rPr>
                <w:rFonts w:ascii="Angsana New" w:hAnsi="Angsana New" w:hint="cs"/>
                <w:sz w:val="30"/>
                <w:szCs w:val="30"/>
                <w:cs/>
              </w:rPr>
              <w:t>ไรจาการดำเนินงานอย่างต่อเนื่อง</w:t>
            </w:r>
          </w:p>
        </w:tc>
        <w:tc>
          <w:tcPr>
            <w:tcW w:w="1122" w:type="dxa"/>
            <w:shd w:val="clear" w:color="auto" w:fill="auto"/>
          </w:tcPr>
          <w:p w:rsidR="000643AD" w:rsidRPr="005733D5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5733D5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5733D5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5733D5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5733D5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643AD" w:rsidRPr="005733D5" w:rsidRDefault="000643AD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58,048</w:t>
            </w:r>
          </w:p>
        </w:tc>
        <w:tc>
          <w:tcPr>
            <w:tcW w:w="450" w:type="dxa"/>
            <w:shd w:val="clear" w:color="auto" w:fill="auto"/>
          </w:tcPr>
          <w:p w:rsidR="000643AD" w:rsidRPr="005733D5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43AD" w:rsidRPr="00A63A40" w:rsidTr="000232E4">
        <w:tc>
          <w:tcPr>
            <w:tcW w:w="4230" w:type="dxa"/>
            <w:shd w:val="clear" w:color="auto" w:fill="auto"/>
          </w:tcPr>
          <w:p w:rsidR="000643AD" w:rsidRPr="005733D5" w:rsidRDefault="000643AD" w:rsidP="000643A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733D5">
              <w:rPr>
                <w:rFonts w:ascii="Angsana New" w:hAnsi="Angsana New"/>
                <w:sz w:val="30"/>
                <w:szCs w:val="30"/>
                <w:cs/>
              </w:rPr>
              <w:t>กำไร (ขาดทุน) เบ็ดเสร็จ</w:t>
            </w:r>
            <w:r w:rsidRPr="005733D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22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643AD" w:rsidRPr="007047DC" w:rsidRDefault="000643AD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(6,120)</w:t>
            </w:r>
          </w:p>
        </w:tc>
        <w:tc>
          <w:tcPr>
            <w:tcW w:w="450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43AD" w:rsidRPr="00170CC2" w:rsidTr="000232E4">
        <w:tc>
          <w:tcPr>
            <w:tcW w:w="4230" w:type="dxa"/>
            <w:shd w:val="clear" w:color="auto" w:fill="auto"/>
          </w:tcPr>
          <w:p w:rsidR="000643AD" w:rsidRPr="00D86783" w:rsidRDefault="000643AD" w:rsidP="000643AD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67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 (ขาดทุน) เบ็ดเสร็จรวม</w:t>
            </w:r>
          </w:p>
        </w:tc>
        <w:tc>
          <w:tcPr>
            <w:tcW w:w="1122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1D766C" w:rsidRDefault="000643AD" w:rsidP="000643AD">
            <w:pPr>
              <w:tabs>
                <w:tab w:val="decimal" w:pos="836"/>
              </w:tabs>
              <w:spacing w:line="240" w:lineRule="atLeast"/>
              <w:ind w:left="-334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3AD" w:rsidRPr="001D766C" w:rsidRDefault="000643AD" w:rsidP="000232E4">
            <w:pPr>
              <w:tabs>
                <w:tab w:val="decimal" w:pos="904"/>
              </w:tabs>
              <w:spacing w:line="240" w:lineRule="atLeast"/>
              <w:ind w:left="-334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  <w:r w:rsidRPr="001D76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450" w:type="dxa"/>
            <w:shd w:val="clear" w:color="auto" w:fill="auto"/>
          </w:tcPr>
          <w:p w:rsidR="000643AD" w:rsidRPr="001D766C" w:rsidRDefault="000643AD" w:rsidP="000643AD">
            <w:pPr>
              <w:tabs>
                <w:tab w:val="decimal" w:pos="836"/>
              </w:tabs>
              <w:spacing w:line="240" w:lineRule="atLeast"/>
              <w:ind w:left="-334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43AD" w:rsidRPr="00170CC2" w:rsidTr="000232E4">
        <w:tc>
          <w:tcPr>
            <w:tcW w:w="4230" w:type="dxa"/>
            <w:shd w:val="clear" w:color="auto" w:fill="auto"/>
          </w:tcPr>
          <w:p w:rsidR="000643AD" w:rsidRPr="006D3A77" w:rsidRDefault="000643AD" w:rsidP="000643AD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D3A77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22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006930" w:rsidRDefault="000643AD" w:rsidP="000643AD">
            <w:pPr>
              <w:tabs>
                <w:tab w:val="decimal" w:pos="83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643AD" w:rsidRPr="00006930" w:rsidRDefault="000643AD" w:rsidP="000232E4">
            <w:pPr>
              <w:tabs>
                <w:tab w:val="decimal" w:pos="90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0069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</w:p>
        </w:tc>
        <w:tc>
          <w:tcPr>
            <w:tcW w:w="450" w:type="dxa"/>
            <w:shd w:val="clear" w:color="auto" w:fill="auto"/>
          </w:tcPr>
          <w:p w:rsidR="000643AD" w:rsidRPr="00006930" w:rsidRDefault="000643AD" w:rsidP="000643AD">
            <w:pPr>
              <w:tabs>
                <w:tab w:val="decimal" w:pos="83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43AD" w:rsidRPr="00254723" w:rsidTr="000232E4">
        <w:tc>
          <w:tcPr>
            <w:tcW w:w="4230" w:type="dxa"/>
            <w:shd w:val="clear" w:color="auto" w:fill="auto"/>
          </w:tcPr>
          <w:p w:rsidR="000643AD" w:rsidRPr="00254723" w:rsidRDefault="000643AD" w:rsidP="000643AD">
            <w:pPr>
              <w:spacing w:line="240" w:lineRule="atLeas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:rsidR="000643AD" w:rsidRPr="00254723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254723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254723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254723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190EE8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0643AD" w:rsidRPr="00190EE8" w:rsidRDefault="000643AD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</w:tcPr>
          <w:p w:rsidR="000643AD" w:rsidRPr="00190EE8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43AD" w:rsidRPr="00170CC2" w:rsidTr="000232E4">
        <w:tc>
          <w:tcPr>
            <w:tcW w:w="4230" w:type="dxa"/>
            <w:shd w:val="clear" w:color="auto" w:fill="auto"/>
          </w:tcPr>
          <w:p w:rsidR="000643AD" w:rsidRPr="00254723" w:rsidRDefault="000643AD" w:rsidP="000643AD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54723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22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0643AD" w:rsidRPr="007047DC" w:rsidRDefault="000643AD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069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108</w:t>
            </w:r>
            <w:r w:rsidRPr="000069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450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43AD" w:rsidRPr="00170CC2" w:rsidTr="000232E4">
        <w:tc>
          <w:tcPr>
            <w:tcW w:w="4230" w:type="dxa"/>
            <w:shd w:val="clear" w:color="auto" w:fill="auto"/>
          </w:tcPr>
          <w:p w:rsidR="000643AD" w:rsidRPr="00254723" w:rsidRDefault="000643AD" w:rsidP="000643A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54723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22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0643AD" w:rsidRPr="007047DC" w:rsidRDefault="000643AD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957,162</w:t>
            </w:r>
          </w:p>
        </w:tc>
        <w:tc>
          <w:tcPr>
            <w:tcW w:w="450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43AD" w:rsidRPr="00170CC2" w:rsidTr="000232E4">
        <w:tc>
          <w:tcPr>
            <w:tcW w:w="4230" w:type="dxa"/>
            <w:shd w:val="clear" w:color="auto" w:fill="auto"/>
          </w:tcPr>
          <w:p w:rsidR="000643AD" w:rsidRPr="00254723" w:rsidRDefault="000643AD" w:rsidP="000643AD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54723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22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006930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643AD" w:rsidRPr="00006930" w:rsidRDefault="000643AD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693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Pr="000069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368</w:t>
            </w:r>
            <w:r w:rsidRPr="000069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" w:type="dxa"/>
            <w:shd w:val="clear" w:color="auto" w:fill="auto"/>
          </w:tcPr>
          <w:p w:rsidR="000643AD" w:rsidRPr="00006930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3AD" w:rsidRPr="00170CC2" w:rsidTr="000232E4">
        <w:tc>
          <w:tcPr>
            <w:tcW w:w="4230" w:type="dxa"/>
            <w:shd w:val="clear" w:color="auto" w:fill="auto"/>
          </w:tcPr>
          <w:p w:rsidR="000643AD" w:rsidRPr="00254723" w:rsidRDefault="000643AD" w:rsidP="000643A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54723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22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643AD" w:rsidRPr="007047DC" w:rsidRDefault="000643AD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47D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119,806</w:t>
            </w:r>
            <w:r w:rsidRPr="007047D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3AD" w:rsidRPr="00170CC2" w:rsidTr="000232E4">
        <w:tc>
          <w:tcPr>
            <w:tcW w:w="4230" w:type="dxa"/>
            <w:shd w:val="clear" w:color="auto" w:fill="auto"/>
          </w:tcPr>
          <w:p w:rsidR="000643AD" w:rsidRPr="004A3EB5" w:rsidRDefault="000643AD" w:rsidP="000643A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5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122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3AD" w:rsidRPr="007047DC" w:rsidRDefault="000643AD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1,846,396</w:t>
            </w:r>
          </w:p>
        </w:tc>
        <w:tc>
          <w:tcPr>
            <w:tcW w:w="450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43AD" w:rsidRPr="00170CC2" w:rsidTr="000232E4">
        <w:tc>
          <w:tcPr>
            <w:tcW w:w="4230" w:type="dxa"/>
            <w:shd w:val="clear" w:color="auto" w:fill="auto"/>
          </w:tcPr>
          <w:p w:rsidR="000643AD" w:rsidRPr="00085D4F" w:rsidRDefault="000643AD" w:rsidP="000643A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A77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22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7715B8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43AD" w:rsidRPr="007047DC" w:rsidRDefault="000643AD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047D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846,396</w:t>
            </w:r>
          </w:p>
        </w:tc>
        <w:tc>
          <w:tcPr>
            <w:tcW w:w="450" w:type="dxa"/>
            <w:shd w:val="clear" w:color="auto" w:fill="auto"/>
          </w:tcPr>
          <w:p w:rsidR="000643AD" w:rsidRPr="007047DC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3AD" w:rsidRPr="00254723" w:rsidTr="000232E4">
        <w:tc>
          <w:tcPr>
            <w:tcW w:w="4230" w:type="dxa"/>
            <w:shd w:val="clear" w:color="auto" w:fill="auto"/>
          </w:tcPr>
          <w:p w:rsidR="000643AD" w:rsidRPr="00254723" w:rsidRDefault="000643AD" w:rsidP="000643AD">
            <w:pPr>
              <w:spacing w:line="240" w:lineRule="atLeas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:rsidR="000643AD" w:rsidRPr="00254723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254723" w:rsidRDefault="000643AD" w:rsidP="000643AD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254723" w:rsidRDefault="000643AD" w:rsidP="000643A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254723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4D71C7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643AD" w:rsidRPr="004D71C7" w:rsidRDefault="000643AD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0643AD" w:rsidRPr="004D71C7" w:rsidRDefault="000643AD" w:rsidP="000643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highlight w:val="yellow"/>
                <w:lang w:val="en-US"/>
              </w:rPr>
            </w:pPr>
          </w:p>
        </w:tc>
      </w:tr>
      <w:tr w:rsidR="000643AD" w:rsidRPr="00170CC2" w:rsidTr="000232E4">
        <w:tc>
          <w:tcPr>
            <w:tcW w:w="6711" w:type="dxa"/>
            <w:gridSpan w:val="4"/>
            <w:shd w:val="clear" w:color="auto" w:fill="auto"/>
          </w:tcPr>
          <w:p w:rsidR="000643AD" w:rsidRPr="003607FE" w:rsidRDefault="000643AD" w:rsidP="000643AD">
            <w:pPr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607FE">
              <w:rPr>
                <w:rFonts w:ascii="Angsana New" w:hAnsi="Angsana New"/>
                <w:sz w:val="30"/>
                <w:szCs w:val="30"/>
                <w:cs/>
              </w:rPr>
              <w:t xml:space="preserve">ส่วนได้เสียของกลุ่มบริษัทในสินทรัพย์สุทธิของผู้ถูกลงทุน ณ 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607F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006930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643AD" w:rsidRPr="000232E4" w:rsidRDefault="000232E4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885,770</w:t>
            </w:r>
          </w:p>
        </w:tc>
        <w:tc>
          <w:tcPr>
            <w:tcW w:w="450" w:type="dxa"/>
            <w:shd w:val="clear" w:color="auto" w:fill="auto"/>
          </w:tcPr>
          <w:p w:rsidR="000643AD" w:rsidRPr="00006930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3AD" w:rsidRPr="00170CC2" w:rsidTr="000232E4">
        <w:tc>
          <w:tcPr>
            <w:tcW w:w="5352" w:type="dxa"/>
            <w:gridSpan w:val="2"/>
            <w:shd w:val="clear" w:color="auto" w:fill="auto"/>
          </w:tcPr>
          <w:p w:rsidR="000643AD" w:rsidRPr="003607FE" w:rsidRDefault="000643AD" w:rsidP="000643AD">
            <w:pPr>
              <w:tabs>
                <w:tab w:val="decimal" w:pos="0"/>
              </w:tabs>
              <w:spacing w:line="240" w:lineRule="atLeast"/>
              <w:ind w:left="-115" w:right="-115" w:firstLine="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3607F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3607FE">
              <w:rPr>
                <w:rFonts w:ascii="Angsana New" w:hAnsi="Angsana New"/>
                <w:sz w:val="30"/>
                <w:szCs w:val="30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236" w:type="dxa"/>
            <w:shd w:val="clear" w:color="auto" w:fill="auto"/>
          </w:tcPr>
          <w:p w:rsidR="000643AD" w:rsidRPr="003607FE" w:rsidRDefault="000643AD" w:rsidP="000643A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0643AD" w:rsidRPr="00006930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006930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643AD" w:rsidRPr="00190EE8" w:rsidRDefault="000232E4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25,964</w:t>
            </w:r>
          </w:p>
        </w:tc>
        <w:tc>
          <w:tcPr>
            <w:tcW w:w="450" w:type="dxa"/>
            <w:shd w:val="clear" w:color="auto" w:fill="auto"/>
          </w:tcPr>
          <w:p w:rsidR="000643AD" w:rsidRPr="00006930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3AD" w:rsidRPr="00170CC2" w:rsidTr="000232E4">
        <w:tc>
          <w:tcPr>
            <w:tcW w:w="6711" w:type="dxa"/>
            <w:gridSpan w:val="4"/>
            <w:shd w:val="clear" w:color="auto" w:fill="auto"/>
          </w:tcPr>
          <w:p w:rsidR="000643AD" w:rsidRPr="003607FE" w:rsidRDefault="000643AD" w:rsidP="000643AD">
            <w:pPr>
              <w:tabs>
                <w:tab w:val="decimal" w:pos="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607FE">
              <w:rPr>
                <w:rFonts w:ascii="Angsana New" w:hAnsi="Angsana New"/>
                <w:sz w:val="30"/>
                <w:szCs w:val="30"/>
                <w:cs/>
              </w:rPr>
              <w:t>ส่วนได้เสียของกลุ่มบริษัทในสินทรัพย์สุทธิของผู้ถูกลงทุน ณ วันสิ้นปี</w:t>
            </w: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006930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643AD" w:rsidRPr="00190EE8" w:rsidRDefault="000232E4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911,734</w:t>
            </w:r>
          </w:p>
        </w:tc>
        <w:tc>
          <w:tcPr>
            <w:tcW w:w="450" w:type="dxa"/>
            <w:shd w:val="clear" w:color="auto" w:fill="auto"/>
          </w:tcPr>
          <w:p w:rsidR="000643AD" w:rsidRPr="00006930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3AD" w:rsidRPr="00170CC2" w:rsidTr="000232E4">
        <w:tc>
          <w:tcPr>
            <w:tcW w:w="6711" w:type="dxa"/>
            <w:gridSpan w:val="4"/>
            <w:shd w:val="clear" w:color="auto" w:fill="auto"/>
          </w:tcPr>
          <w:p w:rsidR="000643AD" w:rsidRPr="00A7122C" w:rsidRDefault="000643AD" w:rsidP="000643AD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</w:rPr>
            </w:pPr>
            <w:r w:rsidRPr="004D71C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การตัดกำไรระหว่าง</w:t>
            </w:r>
            <w:r w:rsidRPr="00A7122C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  <w:r w:rsidRPr="004D71C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ที่ยังไม่ได้รับรู้จากการขายแบบ</w:t>
            </w:r>
            <w:r w:rsidRPr="004D71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Up</w:t>
            </w:r>
            <w:r w:rsidRPr="004D71C7">
              <w:rPr>
                <w:rFonts w:ascii="Angsana New" w:hAnsi="Angsana New"/>
                <w:sz w:val="30"/>
                <w:szCs w:val="30"/>
                <w:lang w:val="en-US"/>
              </w:rPr>
              <w:t xml:space="preserve">stream </w:t>
            </w:r>
            <w:r w:rsidRPr="004D71C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D71C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สินทรัพย์จาก</w:t>
            </w:r>
            <w:r w:rsidRPr="004D71C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การร่วมค้า)</w:t>
            </w: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006930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643AD" w:rsidRPr="00190EE8" w:rsidRDefault="000232E4" w:rsidP="000232E4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(328)</w:t>
            </w:r>
          </w:p>
        </w:tc>
        <w:tc>
          <w:tcPr>
            <w:tcW w:w="450" w:type="dxa"/>
            <w:shd w:val="clear" w:color="auto" w:fill="auto"/>
          </w:tcPr>
          <w:p w:rsidR="000643AD" w:rsidRPr="00006930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3AD" w:rsidRPr="00170CC2" w:rsidTr="000232E4">
        <w:tc>
          <w:tcPr>
            <w:tcW w:w="6711" w:type="dxa"/>
            <w:gridSpan w:val="4"/>
            <w:shd w:val="clear" w:color="auto" w:fill="auto"/>
          </w:tcPr>
          <w:p w:rsidR="000643AD" w:rsidRPr="00E71A59" w:rsidRDefault="000643AD" w:rsidP="000643AD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</w:rPr>
            </w:pPr>
            <w:r w:rsidRPr="00E71A5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</w:t>
            </w:r>
            <w:r w:rsidRPr="00E71A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จัดประเภทไปเป็นบริษัทย่อย </w:t>
            </w:r>
            <w:r w:rsidRPr="00E71A5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E71A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ดูหมายเหตุ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</w:t>
            </w:r>
            <w:r w:rsidRPr="00E71A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E71A59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643AD" w:rsidRPr="00190EE8" w:rsidRDefault="000232E4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(911,406)</w:t>
            </w:r>
          </w:p>
        </w:tc>
        <w:tc>
          <w:tcPr>
            <w:tcW w:w="450" w:type="dxa"/>
            <w:shd w:val="clear" w:color="auto" w:fill="auto"/>
          </w:tcPr>
          <w:p w:rsidR="000643AD" w:rsidRPr="00E71A59" w:rsidRDefault="000643AD" w:rsidP="000643AD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3AD" w:rsidRPr="00170CC2" w:rsidTr="000232E4">
        <w:tc>
          <w:tcPr>
            <w:tcW w:w="6711" w:type="dxa"/>
            <w:gridSpan w:val="4"/>
            <w:shd w:val="clear" w:color="auto" w:fill="auto"/>
          </w:tcPr>
          <w:p w:rsidR="000643AD" w:rsidRPr="00107C47" w:rsidRDefault="000643AD" w:rsidP="000643AD">
            <w:pPr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2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มูลค่าตามบัญชีของส่วนได้เสียในผู้ถูกลงทุน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</w:t>
            </w:r>
            <w:r w:rsidRPr="00A712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:rsidR="000643AD" w:rsidRPr="007715B8" w:rsidRDefault="000643AD" w:rsidP="000643A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dxa"/>
            <w:shd w:val="clear" w:color="auto" w:fill="auto"/>
          </w:tcPr>
          <w:p w:rsidR="000643AD" w:rsidRPr="00E71A59" w:rsidRDefault="000643AD" w:rsidP="000643A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43AD" w:rsidRPr="000232E4" w:rsidRDefault="000232E4" w:rsidP="000232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32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:rsidR="000643AD" w:rsidRPr="00E71A59" w:rsidRDefault="000643AD" w:rsidP="000643A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03B1" w:rsidRPr="00254723" w:rsidTr="000232E4">
        <w:tc>
          <w:tcPr>
            <w:tcW w:w="4230" w:type="dxa"/>
            <w:shd w:val="clear" w:color="auto" w:fill="auto"/>
          </w:tcPr>
          <w:p w:rsidR="008503B1" w:rsidRPr="00254723" w:rsidRDefault="008503B1" w:rsidP="008503B1">
            <w:pPr>
              <w:spacing w:line="240" w:lineRule="atLeas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:rsidR="008503B1" w:rsidRPr="00254723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8503B1" w:rsidRPr="00254723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auto"/>
          </w:tcPr>
          <w:p w:rsidR="008503B1" w:rsidRPr="00254723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8503B1" w:rsidRPr="00254723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:rsidR="008503B1" w:rsidRPr="00254723" w:rsidRDefault="008503B1" w:rsidP="008503B1">
            <w:pPr>
              <w:tabs>
                <w:tab w:val="decimal" w:pos="83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8503B1" w:rsidRPr="00254723" w:rsidRDefault="008503B1" w:rsidP="000232E4">
            <w:pPr>
              <w:tabs>
                <w:tab w:val="decimal" w:pos="90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</w:tcPr>
          <w:p w:rsidR="008503B1" w:rsidRPr="00254723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</w:tbl>
    <w:p w:rsidR="004A3EB5" w:rsidRDefault="004A3EB5" w:rsidP="006B79A9">
      <w:pPr>
        <w:pStyle w:val="Bo-Blankline"/>
      </w:pPr>
    </w:p>
    <w:p w:rsidR="000232E4" w:rsidRPr="000232E4" w:rsidRDefault="000232E4" w:rsidP="006B79A9">
      <w:pPr>
        <w:pStyle w:val="Bo-Blankline"/>
        <w:rPr>
          <w:sz w:val="30"/>
          <w:szCs w:val="30"/>
          <w:lang w:val="en-US" w:eastAsia="en-US"/>
        </w:rPr>
      </w:pPr>
      <w:r w:rsidRPr="00EB1AD6">
        <w:rPr>
          <w:rFonts w:hint="cs"/>
          <w:sz w:val="30"/>
          <w:szCs w:val="30"/>
          <w:cs/>
          <w:lang w:eastAsia="en-US"/>
        </w:rPr>
        <w:t xml:space="preserve">ในปี </w:t>
      </w:r>
      <w:r w:rsidRPr="00EB1AD6">
        <w:rPr>
          <w:sz w:val="30"/>
          <w:szCs w:val="30"/>
          <w:lang w:val="en-US" w:eastAsia="en-US"/>
        </w:rPr>
        <w:t xml:space="preserve">2560 </w:t>
      </w:r>
      <w:r w:rsidRPr="00EB1AD6">
        <w:rPr>
          <w:rFonts w:hint="cs"/>
          <w:sz w:val="30"/>
          <w:szCs w:val="30"/>
          <w:cs/>
          <w:lang w:val="en-US" w:eastAsia="en-US"/>
        </w:rPr>
        <w:t xml:space="preserve">ไม่มีการร่วมค้าที่มีสาระสำคัญ เนื่องจากมีการจัดประเภทรายการใหม่ไปเป็นบริษัทย่อย </w:t>
      </w:r>
      <w:r w:rsidRPr="00EB1AD6">
        <w:rPr>
          <w:sz w:val="30"/>
          <w:szCs w:val="30"/>
          <w:lang w:val="en-US" w:eastAsia="en-US"/>
        </w:rPr>
        <w:t>(</w:t>
      </w:r>
      <w:r w:rsidRPr="00EB1AD6">
        <w:rPr>
          <w:rFonts w:hint="cs"/>
          <w:sz w:val="30"/>
          <w:szCs w:val="30"/>
          <w:cs/>
          <w:lang w:val="en-US" w:eastAsia="en-US"/>
        </w:rPr>
        <w:t>ดูหมายเหตุ</w:t>
      </w:r>
      <w:r w:rsidR="00FD4B0F">
        <w:rPr>
          <w:sz w:val="30"/>
          <w:szCs w:val="30"/>
          <w:lang w:val="en-US" w:eastAsia="en-US"/>
        </w:rPr>
        <w:t xml:space="preserve"> 5</w:t>
      </w:r>
      <w:r w:rsidRPr="00EB1AD6">
        <w:rPr>
          <w:sz w:val="30"/>
          <w:szCs w:val="30"/>
          <w:lang w:val="en-US" w:eastAsia="en-US"/>
        </w:rPr>
        <w:t>)</w:t>
      </w:r>
    </w:p>
    <w:p w:rsidR="000232E4" w:rsidRPr="000232E4" w:rsidRDefault="000232E4" w:rsidP="006B79A9">
      <w:pPr>
        <w:pStyle w:val="Bo-Blankline"/>
        <w:rPr>
          <w:lang w:val="en-US"/>
        </w:rPr>
      </w:pPr>
    </w:p>
    <w:p w:rsidR="008503B1" w:rsidRDefault="006B79A9" w:rsidP="004A3EB5">
      <w:pPr>
        <w:pStyle w:val="Bo-C1Content"/>
        <w:rPr>
          <w:i/>
          <w:iCs/>
        </w:rPr>
      </w:pPr>
      <w:r>
        <w:rPr>
          <w:i/>
          <w:iCs/>
          <w:cs/>
        </w:rPr>
        <w:br w:type="page"/>
      </w:r>
    </w:p>
    <w:p w:rsidR="004A3EB5" w:rsidRPr="006B79A9" w:rsidRDefault="006B79A9" w:rsidP="004A3EB5">
      <w:pPr>
        <w:pStyle w:val="Bo-C1Content"/>
        <w:rPr>
          <w:i/>
          <w:iCs/>
        </w:rPr>
      </w:pPr>
      <w:r w:rsidRPr="006B79A9">
        <w:rPr>
          <w:i/>
          <w:iCs/>
          <w:cs/>
        </w:rPr>
        <w:lastRenderedPageBreak/>
        <w:t>บริษัทร่วมที่ไม่มีสาระสำคัญ</w:t>
      </w:r>
    </w:p>
    <w:p w:rsidR="004A3EB5" w:rsidRPr="007E7DEF" w:rsidRDefault="004A3EB5" w:rsidP="006B79A9">
      <w:pPr>
        <w:pStyle w:val="Bo-Blankline"/>
        <w:rPr>
          <w:sz w:val="18"/>
          <w:szCs w:val="18"/>
          <w:lang w:val="en-US"/>
        </w:rPr>
      </w:pPr>
    </w:p>
    <w:p w:rsidR="006B79A9" w:rsidRDefault="006B79A9" w:rsidP="004A3EB5">
      <w:pPr>
        <w:pStyle w:val="Bo-C1Content"/>
        <w:rPr>
          <w:lang w:val="en-US"/>
        </w:rPr>
      </w:pPr>
      <w:r w:rsidRPr="006B79A9">
        <w:rPr>
          <w:cs/>
          <w:lang w:val="en-US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</w:p>
    <w:p w:rsidR="006B79A9" w:rsidRPr="007E7DEF" w:rsidRDefault="006B79A9" w:rsidP="006B79A9">
      <w:pPr>
        <w:pStyle w:val="Bo-Blankline"/>
        <w:rPr>
          <w:sz w:val="18"/>
          <w:szCs w:val="18"/>
        </w:rPr>
      </w:pPr>
    </w:p>
    <w:tbl>
      <w:tblPr>
        <w:tblW w:w="9178" w:type="dxa"/>
        <w:tblInd w:w="450" w:type="dxa"/>
        <w:shd w:val="clear" w:color="auto" w:fill="FFFF00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30237C" w:rsidRPr="007715B8" w:rsidTr="00A80A0B">
        <w:tc>
          <w:tcPr>
            <w:tcW w:w="3931" w:type="dxa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shd w:val="clear" w:color="auto" w:fill="auto"/>
          </w:tcPr>
          <w:p w:rsidR="0030237C" w:rsidRPr="004A3EB5" w:rsidRDefault="0030237C" w:rsidP="00C85C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9A9">
              <w:rPr>
                <w:rFonts w:ascii="Angsana New" w:hAnsi="Angsana New"/>
                <w:sz w:val="30"/>
                <w:szCs w:val="30"/>
                <w:cs/>
              </w:rPr>
              <w:t>บริษัทร่วมที่ไม่มีสาระสำคัญ</w:t>
            </w:r>
          </w:p>
        </w:tc>
      </w:tr>
      <w:tr w:rsidR="0030237C" w:rsidRPr="007715B8" w:rsidTr="00A80A0B">
        <w:tc>
          <w:tcPr>
            <w:tcW w:w="3931" w:type="dxa"/>
            <w:shd w:val="clear" w:color="auto" w:fill="auto"/>
          </w:tcPr>
          <w:p w:rsidR="0030237C" w:rsidRPr="004A594B" w:rsidRDefault="0030237C" w:rsidP="00C85C8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0237C" w:rsidRPr="007715B8" w:rsidRDefault="00884953" w:rsidP="00C85C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0237C" w:rsidRPr="007715B8" w:rsidRDefault="00884953" w:rsidP="00C85C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0237C" w:rsidRPr="007715B8" w:rsidTr="00A80A0B">
        <w:tc>
          <w:tcPr>
            <w:tcW w:w="3931" w:type="dxa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shd w:val="clear" w:color="auto" w:fill="auto"/>
          </w:tcPr>
          <w:p w:rsidR="0030237C" w:rsidRPr="007715B8" w:rsidRDefault="0030237C" w:rsidP="00C85C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5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715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03B1" w:rsidRPr="007715B8" w:rsidTr="00A80A0B">
        <w:tc>
          <w:tcPr>
            <w:tcW w:w="3931" w:type="dxa"/>
            <w:shd w:val="clear" w:color="auto" w:fill="auto"/>
          </w:tcPr>
          <w:p w:rsidR="008503B1" w:rsidRPr="004A3EB5" w:rsidRDefault="008503B1" w:rsidP="008503B1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B2573F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2573F">
              <w:rPr>
                <w:rFonts w:ascii="Angsana New" w:hAnsi="Angsana New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134" w:type="dxa"/>
            <w:shd w:val="clear" w:color="auto" w:fill="auto"/>
          </w:tcPr>
          <w:p w:rsidR="008503B1" w:rsidRPr="007715B8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503B1" w:rsidRPr="007715B8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8503B1" w:rsidRPr="002957FF" w:rsidRDefault="00061BBD" w:rsidP="008503B1">
            <w:pPr>
              <w:tabs>
                <w:tab w:val="decimal" w:pos="918"/>
              </w:tabs>
              <w:spacing w:line="240" w:lineRule="atLeast"/>
              <w:ind w:left="-3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745,865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503B1" w:rsidRPr="00190EE8" w:rsidRDefault="008503B1" w:rsidP="008503B1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8503B1" w:rsidRPr="002957FF" w:rsidRDefault="00884953" w:rsidP="008503B1">
            <w:pPr>
              <w:tabs>
                <w:tab w:val="decimal" w:pos="918"/>
              </w:tabs>
              <w:spacing w:line="240" w:lineRule="atLeast"/>
              <w:ind w:left="-37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722</w:t>
            </w:r>
            <w:r w:rsidR="008503B1" w:rsidRPr="002957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495</w:t>
            </w:r>
          </w:p>
        </w:tc>
      </w:tr>
      <w:tr w:rsidR="008503B1" w:rsidRPr="00170CC2" w:rsidTr="00A80A0B">
        <w:tc>
          <w:tcPr>
            <w:tcW w:w="3931" w:type="dxa"/>
            <w:shd w:val="clear" w:color="auto" w:fill="auto"/>
          </w:tcPr>
          <w:p w:rsidR="008503B1" w:rsidRPr="004A3EB5" w:rsidRDefault="008503B1" w:rsidP="008503B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B658A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34" w:type="dxa"/>
            <w:shd w:val="clear" w:color="auto" w:fill="auto"/>
          </w:tcPr>
          <w:p w:rsidR="008503B1" w:rsidRPr="007715B8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503B1" w:rsidRPr="007715B8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503B1" w:rsidRPr="002957FF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8503B1" w:rsidRPr="00190EE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503B1" w:rsidRPr="002957FF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03B1" w:rsidRPr="00170CC2" w:rsidTr="00A80A0B">
        <w:tc>
          <w:tcPr>
            <w:tcW w:w="3931" w:type="dxa"/>
            <w:shd w:val="clear" w:color="auto" w:fill="auto"/>
          </w:tcPr>
          <w:p w:rsidR="008503B1" w:rsidRPr="006B658A" w:rsidRDefault="008503B1" w:rsidP="008503B1">
            <w:pPr>
              <w:spacing w:line="240" w:lineRule="atLeast"/>
              <w:ind w:firstLine="270"/>
              <w:rPr>
                <w:rFonts w:ascii="Angsana New" w:hAnsi="Angsana New"/>
                <w:sz w:val="30"/>
                <w:szCs w:val="30"/>
                <w:cs/>
              </w:rPr>
            </w:pPr>
            <w:r w:rsidRPr="006B658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58A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34" w:type="dxa"/>
            <w:shd w:val="clear" w:color="auto" w:fill="auto"/>
          </w:tcPr>
          <w:p w:rsidR="008503B1" w:rsidRPr="007715B8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503B1" w:rsidRPr="007715B8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503B1" w:rsidRPr="002957FF" w:rsidRDefault="00061BBD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19,742</w:t>
            </w:r>
          </w:p>
        </w:tc>
        <w:tc>
          <w:tcPr>
            <w:tcW w:w="236" w:type="dxa"/>
            <w:shd w:val="clear" w:color="auto" w:fill="auto"/>
          </w:tcPr>
          <w:p w:rsidR="008503B1" w:rsidRPr="00190EE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503B1" w:rsidRPr="002957FF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="008503B1" w:rsidRPr="002957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</w:tr>
      <w:tr w:rsidR="008503B1" w:rsidRPr="00170CC2" w:rsidTr="00A80A0B">
        <w:tc>
          <w:tcPr>
            <w:tcW w:w="3931" w:type="dxa"/>
            <w:shd w:val="clear" w:color="auto" w:fill="auto"/>
          </w:tcPr>
          <w:p w:rsidR="008503B1" w:rsidRPr="006B658A" w:rsidRDefault="008503B1" w:rsidP="008503B1">
            <w:pPr>
              <w:spacing w:line="240" w:lineRule="atLeast"/>
              <w:ind w:firstLine="270"/>
              <w:rPr>
                <w:rFonts w:ascii="Angsana New" w:hAnsi="Angsana New"/>
                <w:sz w:val="30"/>
                <w:szCs w:val="30"/>
                <w:cs/>
              </w:rPr>
            </w:pPr>
            <w:r w:rsidRPr="006B658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58A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B658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6B658A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34" w:type="dxa"/>
            <w:shd w:val="clear" w:color="auto" w:fill="auto"/>
          </w:tcPr>
          <w:p w:rsidR="008503B1" w:rsidRPr="007715B8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503B1" w:rsidRPr="007715B8" w:rsidRDefault="008503B1" w:rsidP="008503B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503B1" w:rsidRPr="002957FF" w:rsidRDefault="00061BBD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236" w:type="dxa"/>
            <w:shd w:val="clear" w:color="auto" w:fill="auto"/>
          </w:tcPr>
          <w:p w:rsidR="008503B1" w:rsidRPr="00190EE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8503B1" w:rsidRPr="002957FF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503B1" w:rsidRPr="002957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078</w:t>
            </w:r>
          </w:p>
        </w:tc>
      </w:tr>
      <w:tr w:rsidR="008503B1" w:rsidRPr="00170CC2" w:rsidTr="00A80A0B">
        <w:tc>
          <w:tcPr>
            <w:tcW w:w="6436" w:type="dxa"/>
            <w:gridSpan w:val="4"/>
            <w:shd w:val="clear" w:color="auto" w:fill="auto"/>
          </w:tcPr>
          <w:p w:rsidR="008503B1" w:rsidRPr="00130639" w:rsidRDefault="008503B1" w:rsidP="008503B1">
            <w:pPr>
              <w:spacing w:line="240" w:lineRule="atLeast"/>
              <w:ind w:right="-115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6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130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1306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130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Pr="001306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130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236" w:type="dxa"/>
            <w:shd w:val="clear" w:color="auto" w:fill="auto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3B1" w:rsidRPr="002957FF" w:rsidRDefault="00137A29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23,370</w:t>
            </w:r>
          </w:p>
        </w:tc>
        <w:tc>
          <w:tcPr>
            <w:tcW w:w="236" w:type="dxa"/>
            <w:shd w:val="clear" w:color="auto" w:fill="auto"/>
          </w:tcPr>
          <w:p w:rsidR="008503B1" w:rsidRPr="00190EE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3B1" w:rsidRPr="002957FF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8503B1" w:rsidRPr="002957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</w:tr>
    </w:tbl>
    <w:p w:rsidR="006B79A9" w:rsidRPr="007E7DEF" w:rsidRDefault="006B79A9" w:rsidP="006B79A9">
      <w:pPr>
        <w:pStyle w:val="Bo-Blankline"/>
        <w:rPr>
          <w:sz w:val="18"/>
          <w:szCs w:val="18"/>
        </w:rPr>
      </w:pPr>
    </w:p>
    <w:p w:rsidR="00CC499D" w:rsidRPr="00F87C2F" w:rsidRDefault="00893F45" w:rsidP="00C87474">
      <w:pPr>
        <w:pStyle w:val="Caption"/>
        <w:ind w:hanging="900"/>
      </w:pPr>
      <w:r>
        <w:rPr>
          <w:rFonts w:hint="cs"/>
          <w:cs/>
        </w:rPr>
        <w:t>เ</w:t>
      </w:r>
      <w:r w:rsidR="00CC499D" w:rsidRPr="00F87C2F">
        <w:rPr>
          <w:rFonts w:hint="cs"/>
          <w:cs/>
        </w:rPr>
        <w:t>งินลงทุน</w:t>
      </w:r>
      <w:r w:rsidR="00CC499D">
        <w:rPr>
          <w:rFonts w:hint="cs"/>
          <w:cs/>
        </w:rPr>
        <w:t>ในบริษัทย่อย</w:t>
      </w:r>
    </w:p>
    <w:p w:rsidR="00CC499D" w:rsidRPr="007E7DEF" w:rsidRDefault="00CC499D" w:rsidP="00CC499D">
      <w:pPr>
        <w:pStyle w:val="Caption"/>
        <w:numPr>
          <w:ilvl w:val="0"/>
          <w:numId w:val="0"/>
        </w:numPr>
        <w:ind w:left="540"/>
        <w:rPr>
          <w:sz w:val="18"/>
          <w:szCs w:val="18"/>
        </w:rPr>
      </w:pP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6278"/>
        <w:gridCol w:w="236"/>
        <w:gridCol w:w="1200"/>
        <w:gridCol w:w="236"/>
        <w:gridCol w:w="1200"/>
      </w:tblGrid>
      <w:tr w:rsidR="00004CFD" w:rsidRPr="007715B8" w:rsidTr="009A08E7">
        <w:tc>
          <w:tcPr>
            <w:tcW w:w="6344" w:type="dxa"/>
          </w:tcPr>
          <w:p w:rsidR="00004CFD" w:rsidRPr="007715B8" w:rsidRDefault="00004CFD" w:rsidP="00E8346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4CFD" w:rsidRPr="007715B8" w:rsidRDefault="00004CFD" w:rsidP="00E8346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0" w:type="dxa"/>
            <w:gridSpan w:val="3"/>
          </w:tcPr>
          <w:p w:rsidR="00004CFD" w:rsidRPr="007715B8" w:rsidRDefault="00004CFD" w:rsidP="00E8346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3B1" w:rsidRPr="007715B8" w:rsidTr="009A08E7">
        <w:tc>
          <w:tcPr>
            <w:tcW w:w="6344" w:type="dxa"/>
          </w:tcPr>
          <w:p w:rsidR="008503B1" w:rsidRPr="004A594B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503B1" w:rsidRPr="007715B8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7715B8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503B1" w:rsidRPr="007715B8" w:rsidTr="009A08E7">
        <w:tc>
          <w:tcPr>
            <w:tcW w:w="6344" w:type="dxa"/>
          </w:tcPr>
          <w:p w:rsidR="008503B1" w:rsidRPr="007715B8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0" w:type="dxa"/>
            <w:gridSpan w:val="3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5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715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03B1" w:rsidRPr="007715B8" w:rsidTr="00741904">
        <w:tc>
          <w:tcPr>
            <w:tcW w:w="6344" w:type="dxa"/>
          </w:tcPr>
          <w:p w:rsidR="008503B1" w:rsidRPr="0018439B" w:rsidRDefault="008503B1" w:rsidP="008503B1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8439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84953">
              <w:rPr>
                <w:rFonts w:ascii="Angsana New" w:hAnsi="Angsana New"/>
                <w:sz w:val="30"/>
                <w:szCs w:val="30"/>
              </w:rPr>
              <w:t>1</w:t>
            </w:r>
            <w:r w:rsidRPr="001843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439B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18439B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236" w:type="dxa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8503B1" w:rsidRPr="00F71C92" w:rsidRDefault="00522DF6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13,199,596</w:t>
            </w:r>
          </w:p>
        </w:tc>
        <w:tc>
          <w:tcPr>
            <w:tcW w:w="236" w:type="dxa"/>
            <w:shd w:val="clear" w:color="auto" w:fill="auto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503B1" w:rsidRPr="00F71C92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41904">
              <w:rPr>
                <w:rFonts w:ascii="Angsana New" w:hAnsi="Angsana New"/>
                <w:sz w:val="30"/>
                <w:szCs w:val="30"/>
                <w:lang w:val="en-US"/>
              </w:rPr>
              <w:t>639</w:t>
            </w:r>
          </w:p>
        </w:tc>
      </w:tr>
      <w:tr w:rsidR="008503B1" w:rsidRPr="00170CC2" w:rsidTr="00741904">
        <w:tc>
          <w:tcPr>
            <w:tcW w:w="6344" w:type="dxa"/>
          </w:tcPr>
          <w:p w:rsidR="008503B1" w:rsidRPr="0018439B" w:rsidRDefault="008503B1" w:rsidP="008503B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8503B1" w:rsidRDefault="009A08E7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3,600</w:t>
            </w:r>
          </w:p>
        </w:tc>
        <w:tc>
          <w:tcPr>
            <w:tcW w:w="236" w:type="dxa"/>
            <w:shd w:val="clear" w:color="auto" w:fill="auto"/>
          </w:tcPr>
          <w:p w:rsidR="008503B1" w:rsidRPr="007715B8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503B1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9A08E7" w:rsidRPr="007715B8" w:rsidTr="00741904">
        <w:tc>
          <w:tcPr>
            <w:tcW w:w="6344" w:type="dxa"/>
          </w:tcPr>
          <w:p w:rsidR="009A08E7" w:rsidRDefault="009A08E7" w:rsidP="009A08E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:rsidR="009A08E7" w:rsidRPr="007715B8" w:rsidRDefault="009A08E7" w:rsidP="009A08E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A08E7" w:rsidRPr="00D15CB9" w:rsidRDefault="009A08E7" w:rsidP="009A08E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A08E7" w:rsidRPr="007715B8" w:rsidRDefault="009A08E7" w:rsidP="009A08E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9A08E7" w:rsidRDefault="009A08E7" w:rsidP="009A08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(118,452)</w:t>
            </w:r>
          </w:p>
        </w:tc>
      </w:tr>
      <w:tr w:rsidR="009A08E7" w:rsidRPr="007715B8" w:rsidTr="00741904">
        <w:tc>
          <w:tcPr>
            <w:tcW w:w="6344" w:type="dxa"/>
          </w:tcPr>
          <w:p w:rsidR="009A08E7" w:rsidRPr="00004CFD" w:rsidRDefault="009A08E7" w:rsidP="009A08E7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การได้มาซึ่งการควบคุม</w:t>
            </w:r>
            <w:r w:rsidRPr="000232E4">
              <w:rPr>
                <w:rFonts w:ascii="Angsana New" w:hAnsi="Angsana New" w:hint="cs"/>
                <w:sz w:val="30"/>
                <w:szCs w:val="30"/>
                <w:cs/>
              </w:rPr>
              <w:t xml:space="preserve">ของการร่วมค้า </w:t>
            </w:r>
            <w:r w:rsidRPr="000232E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232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ดูหมายเหตุ </w:t>
            </w:r>
            <w:r w:rsidRPr="000232E4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236" w:type="dxa"/>
          </w:tcPr>
          <w:p w:rsidR="009A08E7" w:rsidRPr="007715B8" w:rsidRDefault="009A08E7" w:rsidP="009A08E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A08E7" w:rsidRPr="00D15CB9" w:rsidRDefault="009A08E7" w:rsidP="009A08E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A08E7" w:rsidRPr="007715B8" w:rsidRDefault="009A08E7" w:rsidP="009A08E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9A08E7" w:rsidRPr="009637D7" w:rsidRDefault="009A08E7" w:rsidP="009A08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784,409</w:t>
            </w:r>
          </w:p>
        </w:tc>
      </w:tr>
      <w:tr w:rsidR="009A08E7" w:rsidRPr="007715B8" w:rsidTr="00741904">
        <w:tc>
          <w:tcPr>
            <w:tcW w:w="6344" w:type="dxa"/>
          </w:tcPr>
          <w:p w:rsidR="009A08E7" w:rsidRDefault="009A08E7" w:rsidP="009A08E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A08E7" w:rsidRPr="007715B8" w:rsidRDefault="009A08E7" w:rsidP="009A08E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A08E7" w:rsidRPr="00C42F34" w:rsidRDefault="00522DF6" w:rsidP="009A08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13,203,196</w:t>
            </w:r>
          </w:p>
        </w:tc>
        <w:tc>
          <w:tcPr>
            <w:tcW w:w="236" w:type="dxa"/>
            <w:shd w:val="clear" w:color="auto" w:fill="auto"/>
          </w:tcPr>
          <w:p w:rsidR="009A08E7" w:rsidRPr="007715B8" w:rsidRDefault="009A08E7" w:rsidP="009A08E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9A08E7" w:rsidRPr="00C42F34" w:rsidRDefault="009A08E7" w:rsidP="009A08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C42F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199</w:t>
            </w:r>
            <w:r w:rsidRPr="00C42F34">
              <w:rPr>
                <w:rFonts w:ascii="Angsana New" w:hAnsi="Angsana New"/>
                <w:sz w:val="30"/>
                <w:szCs w:val="30"/>
              </w:rPr>
              <w:t>,</w:t>
            </w:r>
            <w:r w:rsidR="00741904">
              <w:rPr>
                <w:rFonts w:ascii="Angsana New" w:hAnsi="Angsana New"/>
                <w:sz w:val="30"/>
                <w:szCs w:val="30"/>
              </w:rPr>
              <w:t>596</w:t>
            </w:r>
          </w:p>
        </w:tc>
      </w:tr>
      <w:tr w:rsidR="009A08E7" w:rsidRPr="007715B8" w:rsidTr="00741904">
        <w:tc>
          <w:tcPr>
            <w:tcW w:w="6344" w:type="dxa"/>
          </w:tcPr>
          <w:p w:rsidR="009A08E7" w:rsidRDefault="009A08E7" w:rsidP="009A08E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04C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36" w:type="dxa"/>
          </w:tcPr>
          <w:p w:rsidR="009A08E7" w:rsidRPr="007715B8" w:rsidRDefault="009A08E7" w:rsidP="009A08E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A08E7" w:rsidRDefault="009A08E7" w:rsidP="009A08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(562,250)</w:t>
            </w:r>
          </w:p>
        </w:tc>
        <w:tc>
          <w:tcPr>
            <w:tcW w:w="236" w:type="dxa"/>
            <w:shd w:val="clear" w:color="auto" w:fill="auto"/>
          </w:tcPr>
          <w:p w:rsidR="009A08E7" w:rsidRPr="007715B8" w:rsidRDefault="009A08E7" w:rsidP="009A08E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9A08E7" w:rsidRDefault="009A08E7" w:rsidP="009A08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382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41904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A08E7" w:rsidRPr="007715B8" w:rsidTr="00741904">
        <w:tc>
          <w:tcPr>
            <w:tcW w:w="6344" w:type="dxa"/>
          </w:tcPr>
          <w:p w:rsidR="009A08E7" w:rsidRPr="003B4170" w:rsidRDefault="009A08E7" w:rsidP="009A08E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843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9A08E7" w:rsidRPr="007715B8" w:rsidRDefault="009A08E7" w:rsidP="009A08E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08E7" w:rsidRPr="00D65DC3" w:rsidRDefault="00522DF6" w:rsidP="009A08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12,640,</w:t>
            </w:r>
            <w:r w:rsidR="00A80A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946</w:t>
            </w:r>
          </w:p>
        </w:tc>
        <w:tc>
          <w:tcPr>
            <w:tcW w:w="236" w:type="dxa"/>
            <w:shd w:val="clear" w:color="auto" w:fill="auto"/>
          </w:tcPr>
          <w:p w:rsidR="009A08E7" w:rsidRPr="007715B8" w:rsidRDefault="009A08E7" w:rsidP="009A08E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08E7" w:rsidRPr="00D65DC3" w:rsidRDefault="009A08E7" w:rsidP="009A08E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</w:t>
            </w:r>
          </w:p>
        </w:tc>
      </w:tr>
    </w:tbl>
    <w:p w:rsidR="00CC499D" w:rsidRPr="007E7DEF" w:rsidRDefault="00CC499D" w:rsidP="00AF3429">
      <w:pPr>
        <w:pStyle w:val="Bo-C1Content"/>
        <w:rPr>
          <w:sz w:val="18"/>
          <w:szCs w:val="18"/>
          <w:lang w:val="en-US"/>
        </w:rPr>
      </w:pPr>
    </w:p>
    <w:p w:rsidR="00835EF5" w:rsidRDefault="008503B1" w:rsidP="008E5F7E">
      <w:pPr>
        <w:pStyle w:val="Bo-C1Content"/>
      </w:pPr>
      <w:r>
        <w:rPr>
          <w:i/>
          <w:iCs/>
          <w:cs/>
        </w:rPr>
        <w:br w:type="page"/>
      </w:r>
    </w:p>
    <w:p w:rsidR="00CC499D" w:rsidRPr="00DB5DF0" w:rsidRDefault="00CC499D" w:rsidP="00CC499D">
      <w:pPr>
        <w:pStyle w:val="Bo-C1Content"/>
        <w:rPr>
          <w:i/>
          <w:iCs/>
        </w:rPr>
      </w:pPr>
      <w:r w:rsidRPr="00DB5DF0">
        <w:rPr>
          <w:i/>
          <w:iCs/>
          <w:cs/>
          <w:lang w:val="en-US"/>
        </w:rPr>
        <w:lastRenderedPageBreak/>
        <w:t xml:space="preserve">บริษัท </w:t>
      </w:r>
      <w:r w:rsidRPr="00DB5DF0">
        <w:rPr>
          <w:rFonts w:hint="cs"/>
          <w:i/>
          <w:iCs/>
          <w:cs/>
          <w:lang w:val="en-US"/>
        </w:rPr>
        <w:t xml:space="preserve">โรงกลั่นน้ำมัน </w:t>
      </w:r>
      <w:r w:rsidRPr="00DB5DF0">
        <w:rPr>
          <w:i/>
          <w:iCs/>
          <w:cs/>
          <w:lang w:val="en-US"/>
        </w:rPr>
        <w:t xml:space="preserve">ทีพีไอ </w:t>
      </w:r>
      <w:r w:rsidRPr="00DB5DF0">
        <w:rPr>
          <w:rFonts w:hint="cs"/>
          <w:i/>
          <w:iCs/>
          <w:cs/>
          <w:lang w:val="en-US"/>
        </w:rPr>
        <w:t>(</w:t>
      </w:r>
      <w:r w:rsidR="00884953">
        <w:rPr>
          <w:rFonts w:hint="cs"/>
          <w:i/>
          <w:iCs/>
          <w:cs/>
          <w:lang w:val="en-US"/>
        </w:rPr>
        <w:t>1997</w:t>
      </w:r>
      <w:r w:rsidRPr="00DB5DF0">
        <w:rPr>
          <w:rFonts w:hint="cs"/>
          <w:i/>
          <w:iCs/>
          <w:cs/>
          <w:lang w:val="en-US"/>
        </w:rPr>
        <w:t>)</w:t>
      </w:r>
      <w:r w:rsidRPr="00DB5DF0">
        <w:rPr>
          <w:i/>
          <w:iCs/>
          <w:cs/>
          <w:lang w:val="en-US"/>
        </w:rPr>
        <w:t xml:space="preserve"> จำกัด</w:t>
      </w:r>
    </w:p>
    <w:p w:rsidR="00835EF5" w:rsidRDefault="00835EF5" w:rsidP="00835EF5">
      <w:pPr>
        <w:pStyle w:val="Bo-Blankline"/>
      </w:pPr>
    </w:p>
    <w:p w:rsidR="003E2690" w:rsidRPr="00C52D0A" w:rsidRDefault="003E2690" w:rsidP="003E269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D0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84953">
        <w:rPr>
          <w:rFonts w:ascii="Angsana New" w:hAnsi="Angsana New"/>
          <w:sz w:val="30"/>
          <w:szCs w:val="30"/>
          <w:cs/>
        </w:rPr>
        <w:t>29</w:t>
      </w:r>
      <w:r w:rsidRPr="00C52D0A">
        <w:rPr>
          <w:rFonts w:ascii="Angsana New" w:hAnsi="Angsana New"/>
          <w:sz w:val="30"/>
          <w:szCs w:val="30"/>
          <w:cs/>
        </w:rPr>
        <w:t xml:space="preserve"> มกราคม </w:t>
      </w:r>
      <w:r w:rsidR="00884953">
        <w:rPr>
          <w:rFonts w:ascii="Angsana New" w:hAnsi="Angsana New"/>
          <w:sz w:val="30"/>
          <w:szCs w:val="30"/>
          <w:cs/>
        </w:rPr>
        <w:t>2559</w:t>
      </w:r>
      <w:r w:rsidRPr="00C52D0A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C52D0A">
        <w:rPr>
          <w:rFonts w:ascii="Angsana New" w:hAnsi="Angsana New" w:hint="cs"/>
          <w:sz w:val="30"/>
          <w:szCs w:val="30"/>
          <w:cs/>
        </w:rPr>
        <w:t>ใน</w:t>
      </w:r>
      <w:r w:rsidRPr="00C52D0A">
        <w:rPr>
          <w:rFonts w:ascii="Angsana New" w:hAnsi="Angsana New"/>
          <w:sz w:val="30"/>
          <w:szCs w:val="30"/>
          <w:cs/>
        </w:rPr>
        <w:t>บริษัท โรงกลั่นน้ำมัน ทีพีไอ (</w:t>
      </w:r>
      <w:r w:rsidR="00884953">
        <w:rPr>
          <w:rFonts w:ascii="Angsana New" w:hAnsi="Angsana New"/>
          <w:sz w:val="30"/>
          <w:szCs w:val="30"/>
          <w:cs/>
        </w:rPr>
        <w:t>1997</w:t>
      </w:r>
      <w:r w:rsidRPr="00C52D0A">
        <w:rPr>
          <w:rFonts w:ascii="Angsana New" w:hAnsi="Angsana New"/>
          <w:sz w:val="30"/>
          <w:szCs w:val="30"/>
          <w:cs/>
        </w:rPr>
        <w:t>) จำกัด</w:t>
      </w:r>
      <w:r w:rsidRPr="0000383E">
        <w:rPr>
          <w:rFonts w:ascii="Angsana New" w:hAnsi="Angsana New"/>
          <w:sz w:val="30"/>
          <w:szCs w:val="30"/>
          <w:cs/>
        </w:rPr>
        <w:t xml:space="preserve"> </w:t>
      </w:r>
      <w:r w:rsidRPr="00C52D0A">
        <w:rPr>
          <w:rFonts w:ascii="Angsana New" w:hAnsi="Angsana New"/>
          <w:sz w:val="30"/>
          <w:szCs w:val="30"/>
          <w:cs/>
        </w:rPr>
        <w:t>โดยชำระเต็มมูลค่า</w:t>
      </w:r>
      <w:r w:rsidRPr="00C52D0A">
        <w:rPr>
          <w:rFonts w:ascii="Angsana New" w:hAnsi="Angsana New" w:hint="cs"/>
          <w:sz w:val="30"/>
          <w:szCs w:val="30"/>
          <w:cs/>
        </w:rPr>
        <w:t>เป็น</w:t>
      </w:r>
      <w:r w:rsidRPr="00C52D0A">
        <w:rPr>
          <w:rFonts w:ascii="Angsana New" w:hAnsi="Angsana New"/>
          <w:sz w:val="30"/>
          <w:szCs w:val="30"/>
          <w:cs/>
        </w:rPr>
        <w:t xml:space="preserve">จำนวน </w:t>
      </w:r>
      <w:r w:rsidR="00884953">
        <w:rPr>
          <w:rFonts w:ascii="Angsana New" w:hAnsi="Angsana New"/>
          <w:sz w:val="30"/>
          <w:szCs w:val="30"/>
          <w:cs/>
        </w:rPr>
        <w:t>129</w:t>
      </w:r>
      <w:r w:rsidRPr="00C52D0A">
        <w:rPr>
          <w:rFonts w:ascii="Angsana New" w:hAnsi="Angsana New"/>
          <w:sz w:val="30"/>
          <w:szCs w:val="30"/>
          <w:cs/>
        </w:rPr>
        <w:t>.</w:t>
      </w:r>
      <w:r w:rsidR="00884953">
        <w:rPr>
          <w:rFonts w:ascii="Angsana New" w:hAnsi="Angsana New"/>
          <w:sz w:val="30"/>
          <w:szCs w:val="30"/>
          <w:cs/>
        </w:rPr>
        <w:t>90</w:t>
      </w:r>
      <w:r w:rsidRPr="00C52D0A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="00884953">
        <w:rPr>
          <w:rFonts w:ascii="Angsana New" w:hAnsi="Angsana New"/>
          <w:sz w:val="30"/>
          <w:szCs w:val="30"/>
          <w:cs/>
        </w:rPr>
        <w:t>10</w:t>
      </w:r>
      <w:r w:rsidRPr="00C52D0A">
        <w:rPr>
          <w:rFonts w:ascii="Angsana New" w:hAnsi="Angsana New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52D0A">
        <w:rPr>
          <w:rFonts w:ascii="Angsana New" w:hAnsi="Angsana New"/>
          <w:sz w:val="30"/>
          <w:szCs w:val="30"/>
          <w:cs/>
        </w:rPr>
        <w:t xml:space="preserve">รวมเป็นจำนวนเงิน </w:t>
      </w:r>
      <w:r w:rsidR="00884953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,</w:t>
      </w:r>
      <w:r w:rsidR="00884953">
        <w:rPr>
          <w:rFonts w:ascii="Angsana New" w:hAnsi="Angsana New"/>
          <w:sz w:val="30"/>
          <w:szCs w:val="30"/>
          <w:lang w:val="en-US"/>
        </w:rPr>
        <w:t>2</w:t>
      </w:r>
      <w:r w:rsidR="00884953">
        <w:rPr>
          <w:rFonts w:ascii="Angsana New" w:hAnsi="Angsana New"/>
          <w:sz w:val="30"/>
          <w:szCs w:val="30"/>
          <w:cs/>
        </w:rPr>
        <w:t>99</w:t>
      </w:r>
      <w:r w:rsidRPr="00C52D0A">
        <w:rPr>
          <w:rFonts w:ascii="Angsana New" w:hAnsi="Angsana New"/>
          <w:sz w:val="30"/>
          <w:szCs w:val="30"/>
          <w:cs/>
        </w:rPr>
        <w:t xml:space="preserve"> ล้านบาท ทั้งนี้บริษัทได้ชำระค่าหุ้นเพิ่มทุนดังกล่าวเต็มจำนวนในเดือนกุมภาพันธ์ </w:t>
      </w:r>
      <w:r w:rsidR="00884953">
        <w:rPr>
          <w:rFonts w:ascii="Angsana New" w:hAnsi="Angsana New"/>
          <w:sz w:val="30"/>
          <w:szCs w:val="30"/>
          <w:cs/>
        </w:rPr>
        <w:t>2559</w:t>
      </w:r>
    </w:p>
    <w:p w:rsidR="003E2690" w:rsidRDefault="003E2690" w:rsidP="00835EF5">
      <w:pPr>
        <w:pStyle w:val="Bo-Blankline"/>
      </w:pPr>
    </w:p>
    <w:p w:rsidR="003E2690" w:rsidRDefault="003E2690" w:rsidP="003E2690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B5DF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บริษัท ทีพีไอ 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คอนกรีต</w:t>
      </w:r>
      <w:r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จำกัด</w:t>
      </w:r>
    </w:p>
    <w:p w:rsidR="003E2690" w:rsidRDefault="003E2690" w:rsidP="003E2690">
      <w:pPr>
        <w:pStyle w:val="Bo-Blankline"/>
      </w:pPr>
    </w:p>
    <w:p w:rsidR="003E2690" w:rsidRDefault="003E2690" w:rsidP="00835EF5">
      <w:pPr>
        <w:pStyle w:val="Bo-Blankline"/>
      </w:pPr>
      <w:r w:rsidRPr="00C52D0A">
        <w:rPr>
          <w:sz w:val="30"/>
          <w:szCs w:val="30"/>
          <w:cs/>
        </w:rPr>
        <w:t xml:space="preserve">เมื่อวันที่ </w:t>
      </w:r>
      <w:r w:rsidR="00884953">
        <w:rPr>
          <w:sz w:val="30"/>
          <w:szCs w:val="30"/>
          <w:cs/>
        </w:rPr>
        <w:t>29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เมษายน</w:t>
      </w:r>
      <w:r w:rsidRPr="00C52D0A">
        <w:rPr>
          <w:sz w:val="30"/>
          <w:szCs w:val="30"/>
          <w:cs/>
        </w:rPr>
        <w:t xml:space="preserve"> </w:t>
      </w:r>
      <w:r w:rsidR="00884953">
        <w:rPr>
          <w:sz w:val="30"/>
          <w:szCs w:val="30"/>
          <w:cs/>
        </w:rPr>
        <w:t>2559</w:t>
      </w:r>
      <w:r w:rsidRPr="00C52D0A">
        <w:rPr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C52D0A">
        <w:rPr>
          <w:rFonts w:hint="cs"/>
          <w:sz w:val="30"/>
          <w:szCs w:val="30"/>
          <w:cs/>
        </w:rPr>
        <w:t>ใน</w:t>
      </w:r>
      <w:r w:rsidRPr="00C52D0A">
        <w:rPr>
          <w:sz w:val="30"/>
          <w:szCs w:val="30"/>
          <w:cs/>
        </w:rPr>
        <w:t>บริษัท ทีพีไอ คอนกรีต จำกัด</w:t>
      </w:r>
      <w:r>
        <w:rPr>
          <w:rFonts w:hint="cs"/>
          <w:sz w:val="30"/>
          <w:szCs w:val="30"/>
          <w:cs/>
        </w:rPr>
        <w:t xml:space="preserve"> </w:t>
      </w:r>
      <w:r w:rsidRPr="00C52D0A">
        <w:rPr>
          <w:sz w:val="30"/>
          <w:szCs w:val="30"/>
          <w:cs/>
        </w:rPr>
        <w:t>โดยชำระเต็มมูลค่า</w:t>
      </w:r>
      <w:r w:rsidRPr="00C52D0A">
        <w:rPr>
          <w:rFonts w:hint="cs"/>
          <w:sz w:val="30"/>
          <w:szCs w:val="30"/>
          <w:cs/>
        </w:rPr>
        <w:t>เป็น</w:t>
      </w:r>
      <w:r w:rsidRPr="00C52D0A">
        <w:rPr>
          <w:sz w:val="30"/>
          <w:szCs w:val="30"/>
          <w:cs/>
        </w:rPr>
        <w:t xml:space="preserve">จำนวน </w:t>
      </w:r>
      <w:r w:rsidR="00884953">
        <w:rPr>
          <w:sz w:val="30"/>
          <w:szCs w:val="30"/>
          <w:cs/>
        </w:rPr>
        <w:t>11</w:t>
      </w:r>
      <w:r w:rsidRPr="00C52D0A">
        <w:rPr>
          <w:sz w:val="30"/>
          <w:szCs w:val="30"/>
          <w:cs/>
        </w:rPr>
        <w:t>.</w:t>
      </w:r>
      <w:r w:rsidR="00884953">
        <w:rPr>
          <w:sz w:val="30"/>
          <w:szCs w:val="30"/>
          <w:cs/>
        </w:rPr>
        <w:t>60</w:t>
      </w:r>
      <w:r w:rsidRPr="00C52D0A">
        <w:rPr>
          <w:sz w:val="30"/>
          <w:szCs w:val="30"/>
          <w:cs/>
        </w:rPr>
        <w:t xml:space="preserve"> ล้านหุ้น มูลค่าที่ตราไว้หุ้นละ </w:t>
      </w:r>
      <w:r w:rsidR="00884953">
        <w:rPr>
          <w:sz w:val="30"/>
          <w:szCs w:val="30"/>
          <w:cs/>
        </w:rPr>
        <w:t>100</w:t>
      </w:r>
      <w:r w:rsidRPr="00C52D0A">
        <w:rPr>
          <w:sz w:val="30"/>
          <w:szCs w:val="30"/>
          <w:cs/>
        </w:rPr>
        <w:t xml:space="preserve"> บาท</w:t>
      </w:r>
      <w:r>
        <w:rPr>
          <w:rFonts w:hint="cs"/>
          <w:sz w:val="30"/>
          <w:szCs w:val="30"/>
          <w:cs/>
        </w:rPr>
        <w:t xml:space="preserve"> </w:t>
      </w:r>
      <w:r w:rsidRPr="00C52D0A">
        <w:rPr>
          <w:sz w:val="30"/>
          <w:szCs w:val="30"/>
          <w:cs/>
        </w:rPr>
        <w:t xml:space="preserve">รวมเป็นจำนวนเงิน </w:t>
      </w:r>
      <w:r w:rsidR="00884953">
        <w:rPr>
          <w:sz w:val="30"/>
          <w:szCs w:val="30"/>
          <w:lang w:val="en-US"/>
        </w:rPr>
        <w:t>1</w:t>
      </w:r>
      <w:r w:rsidRPr="00C52D0A">
        <w:rPr>
          <w:sz w:val="30"/>
          <w:szCs w:val="30"/>
          <w:lang w:val="en-US"/>
        </w:rPr>
        <w:t>,</w:t>
      </w:r>
      <w:r w:rsidR="00884953">
        <w:rPr>
          <w:sz w:val="30"/>
          <w:szCs w:val="30"/>
          <w:lang w:val="en-US"/>
        </w:rPr>
        <w:t>160</w:t>
      </w:r>
      <w:r w:rsidRPr="00C52D0A">
        <w:rPr>
          <w:sz w:val="30"/>
          <w:szCs w:val="30"/>
          <w:lang w:val="en-US"/>
        </w:rPr>
        <w:t xml:space="preserve"> </w:t>
      </w:r>
      <w:r w:rsidRPr="00C52D0A">
        <w:rPr>
          <w:sz w:val="30"/>
          <w:szCs w:val="30"/>
          <w:cs/>
          <w:lang w:val="en-US"/>
        </w:rPr>
        <w:t>ล้าน</w:t>
      </w:r>
      <w:r>
        <w:rPr>
          <w:rFonts w:hint="cs"/>
          <w:sz w:val="30"/>
          <w:szCs w:val="30"/>
          <w:cs/>
          <w:lang w:val="en-US"/>
        </w:rPr>
        <w:t xml:space="preserve">บาท </w:t>
      </w:r>
      <w:r w:rsidRPr="00C52D0A">
        <w:rPr>
          <w:sz w:val="30"/>
          <w:szCs w:val="30"/>
          <w:cs/>
        </w:rPr>
        <w:t xml:space="preserve">ทั้งนี้บริษัทได้ชำระค่าหุ้นเพิ่มทุนดังกล่าวเต็มจำนวนในเดือนพฤษภาคม </w:t>
      </w:r>
      <w:r w:rsidR="00884953">
        <w:rPr>
          <w:sz w:val="30"/>
          <w:szCs w:val="30"/>
          <w:cs/>
        </w:rPr>
        <w:t>2559</w:t>
      </w:r>
    </w:p>
    <w:p w:rsidR="003E2690" w:rsidRDefault="003E2690" w:rsidP="00835EF5">
      <w:pPr>
        <w:pStyle w:val="Bo-Blankline"/>
      </w:pPr>
    </w:p>
    <w:p w:rsidR="003E2690" w:rsidRDefault="003E2690" w:rsidP="003E2690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B5DF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บริษัท ทีพีไอ </w:t>
      </w:r>
      <w:r w:rsidR="003E3363">
        <w:rPr>
          <w:rFonts w:ascii="Angsana New" w:hAnsi="Angsana New" w:hint="cs"/>
          <w:i/>
          <w:iCs/>
          <w:sz w:val="30"/>
          <w:szCs w:val="30"/>
          <w:cs/>
          <w:lang w:val="en-US"/>
        </w:rPr>
        <w:t>โพ</w:t>
      </w:r>
      <w:proofErr w:type="spellStart"/>
      <w:r w:rsidR="003E3363">
        <w:rPr>
          <w:rFonts w:ascii="Angsana New" w:hAnsi="Angsana New" w:hint="cs"/>
          <w:i/>
          <w:iCs/>
          <w:sz w:val="30"/>
          <w:szCs w:val="30"/>
          <w:cs/>
          <w:lang w:val="en-US"/>
        </w:rPr>
        <w:t>ลีน</w:t>
      </w:r>
      <w:proofErr w:type="spellEnd"/>
      <w:r w:rsidR="003E3363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ชีวะอินทรีย์</w:t>
      </w:r>
      <w:r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จำกัด</w:t>
      </w:r>
    </w:p>
    <w:p w:rsidR="003E2690" w:rsidRDefault="003E2690" w:rsidP="00835EF5">
      <w:pPr>
        <w:pStyle w:val="Bo-Blankline"/>
      </w:pPr>
    </w:p>
    <w:p w:rsidR="003E3363" w:rsidRDefault="003E3363" w:rsidP="00835EF5">
      <w:pPr>
        <w:pStyle w:val="Bo-Blankline"/>
        <w:rPr>
          <w:sz w:val="30"/>
          <w:szCs w:val="30"/>
        </w:rPr>
      </w:pPr>
      <w:r w:rsidRPr="003E3363">
        <w:rPr>
          <w:spacing w:val="-2"/>
          <w:sz w:val="30"/>
          <w:szCs w:val="30"/>
          <w:cs/>
        </w:rPr>
        <w:t xml:space="preserve">เมื่อวันที่ </w:t>
      </w:r>
      <w:r w:rsidR="00884953">
        <w:rPr>
          <w:spacing w:val="-2"/>
          <w:sz w:val="30"/>
          <w:szCs w:val="30"/>
          <w:cs/>
        </w:rPr>
        <w:t>29</w:t>
      </w:r>
      <w:r w:rsidRPr="003E3363">
        <w:rPr>
          <w:spacing w:val="-2"/>
          <w:sz w:val="30"/>
          <w:szCs w:val="30"/>
          <w:cs/>
        </w:rPr>
        <w:t xml:space="preserve"> </w:t>
      </w:r>
      <w:r w:rsidRPr="003E3363">
        <w:rPr>
          <w:rFonts w:hint="cs"/>
          <w:spacing w:val="-2"/>
          <w:sz w:val="30"/>
          <w:szCs w:val="30"/>
          <w:cs/>
        </w:rPr>
        <w:t>เมษายน</w:t>
      </w:r>
      <w:r w:rsidRPr="003E3363">
        <w:rPr>
          <w:spacing w:val="-2"/>
          <w:sz w:val="30"/>
          <w:szCs w:val="30"/>
          <w:cs/>
        </w:rPr>
        <w:t xml:space="preserve"> </w:t>
      </w:r>
      <w:r w:rsidR="00884953">
        <w:rPr>
          <w:spacing w:val="-2"/>
          <w:sz w:val="30"/>
          <w:szCs w:val="30"/>
          <w:cs/>
        </w:rPr>
        <w:t>2559</w:t>
      </w:r>
      <w:r w:rsidRPr="003E3363">
        <w:rPr>
          <w:spacing w:val="-2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3E3363">
        <w:rPr>
          <w:rFonts w:hint="cs"/>
          <w:spacing w:val="-2"/>
          <w:sz w:val="30"/>
          <w:szCs w:val="30"/>
          <w:cs/>
        </w:rPr>
        <w:t>ใน</w:t>
      </w:r>
      <w:r w:rsidRPr="003E3363">
        <w:rPr>
          <w:spacing w:val="-2"/>
          <w:sz w:val="30"/>
          <w:szCs w:val="30"/>
          <w:cs/>
        </w:rPr>
        <w:t>บริษัท ทีพีไอ</w:t>
      </w:r>
      <w:r w:rsidRPr="003E3363">
        <w:rPr>
          <w:rFonts w:hint="cs"/>
          <w:spacing w:val="-2"/>
          <w:sz w:val="30"/>
          <w:szCs w:val="30"/>
          <w:cs/>
        </w:rPr>
        <w:t xml:space="preserve"> โพ</w:t>
      </w:r>
      <w:proofErr w:type="spellStart"/>
      <w:r w:rsidRPr="003E3363">
        <w:rPr>
          <w:rFonts w:hint="cs"/>
          <w:spacing w:val="-2"/>
          <w:sz w:val="30"/>
          <w:szCs w:val="30"/>
          <w:cs/>
        </w:rPr>
        <w:t>ลีน</w:t>
      </w:r>
      <w:proofErr w:type="spellEnd"/>
      <w:r w:rsidRPr="003E3363">
        <w:rPr>
          <w:rFonts w:hint="cs"/>
          <w:sz w:val="30"/>
          <w:szCs w:val="30"/>
          <w:cs/>
        </w:rPr>
        <w:t xml:space="preserve"> ชีวะอินทรีย์</w:t>
      </w:r>
      <w:r w:rsidRPr="003E3363">
        <w:rPr>
          <w:sz w:val="30"/>
          <w:szCs w:val="30"/>
          <w:cs/>
        </w:rPr>
        <w:t xml:space="preserve"> จำกัด</w:t>
      </w:r>
      <w:r w:rsidRPr="003E3363">
        <w:rPr>
          <w:rFonts w:hint="cs"/>
          <w:sz w:val="30"/>
          <w:szCs w:val="30"/>
          <w:cs/>
        </w:rPr>
        <w:t xml:space="preserve"> </w:t>
      </w:r>
      <w:r w:rsidRPr="00C52D0A">
        <w:rPr>
          <w:sz w:val="30"/>
          <w:szCs w:val="30"/>
          <w:cs/>
        </w:rPr>
        <w:t>โดยชำระเต็มมูลค่า</w:t>
      </w:r>
      <w:r w:rsidRPr="00C52D0A">
        <w:rPr>
          <w:rFonts w:hint="cs"/>
          <w:sz w:val="30"/>
          <w:szCs w:val="30"/>
          <w:cs/>
        </w:rPr>
        <w:t>เป็น</w:t>
      </w:r>
      <w:r w:rsidRPr="00C52D0A">
        <w:rPr>
          <w:sz w:val="30"/>
          <w:szCs w:val="30"/>
          <w:cs/>
        </w:rPr>
        <w:t>จำนวน</w:t>
      </w:r>
      <w:r>
        <w:rPr>
          <w:rFonts w:hint="cs"/>
          <w:sz w:val="30"/>
          <w:szCs w:val="30"/>
          <w:cs/>
        </w:rPr>
        <w:t xml:space="preserve"> </w:t>
      </w:r>
      <w:r w:rsidR="00884953">
        <w:rPr>
          <w:sz w:val="30"/>
          <w:szCs w:val="30"/>
          <w:cs/>
        </w:rPr>
        <w:t>13</w:t>
      </w:r>
      <w:r w:rsidRPr="00C52D0A">
        <w:rPr>
          <w:sz w:val="30"/>
          <w:szCs w:val="30"/>
          <w:cs/>
        </w:rPr>
        <w:t>.</w:t>
      </w:r>
      <w:r w:rsidR="00884953">
        <w:rPr>
          <w:sz w:val="30"/>
          <w:szCs w:val="30"/>
          <w:cs/>
        </w:rPr>
        <w:t>00</w:t>
      </w:r>
      <w:r w:rsidRPr="00C52D0A">
        <w:rPr>
          <w:sz w:val="30"/>
          <w:szCs w:val="30"/>
          <w:cs/>
        </w:rPr>
        <w:t xml:space="preserve"> ล้านหุ้น มูลค่าที่ตราไว้หุ้นละ </w:t>
      </w:r>
      <w:r w:rsidR="00884953">
        <w:rPr>
          <w:sz w:val="30"/>
          <w:szCs w:val="30"/>
          <w:cs/>
        </w:rPr>
        <w:t>100</w:t>
      </w:r>
      <w:r w:rsidRPr="00C52D0A">
        <w:rPr>
          <w:sz w:val="30"/>
          <w:szCs w:val="30"/>
          <w:cs/>
        </w:rPr>
        <w:t xml:space="preserve"> บาท</w:t>
      </w:r>
      <w:r>
        <w:rPr>
          <w:rFonts w:hint="cs"/>
          <w:sz w:val="30"/>
          <w:szCs w:val="30"/>
          <w:cs/>
        </w:rPr>
        <w:t xml:space="preserve"> </w:t>
      </w:r>
      <w:r w:rsidRPr="00C52D0A">
        <w:rPr>
          <w:sz w:val="30"/>
          <w:szCs w:val="30"/>
          <w:cs/>
        </w:rPr>
        <w:t>รวมเป็นจำนวนเงิน</w:t>
      </w:r>
      <w:r>
        <w:rPr>
          <w:rFonts w:hint="cs"/>
          <w:sz w:val="30"/>
          <w:szCs w:val="30"/>
          <w:cs/>
        </w:rPr>
        <w:t xml:space="preserve"> </w:t>
      </w:r>
      <w:r w:rsidR="00884953">
        <w:rPr>
          <w:sz w:val="30"/>
          <w:szCs w:val="30"/>
          <w:lang w:val="en-US"/>
        </w:rPr>
        <w:t>1</w:t>
      </w:r>
      <w:r w:rsidRPr="00C52D0A">
        <w:rPr>
          <w:sz w:val="30"/>
          <w:szCs w:val="30"/>
          <w:lang w:val="en-US"/>
        </w:rPr>
        <w:t>,</w:t>
      </w:r>
      <w:r w:rsidR="00884953">
        <w:rPr>
          <w:sz w:val="30"/>
          <w:szCs w:val="30"/>
          <w:lang w:val="en-US"/>
        </w:rPr>
        <w:t>300</w:t>
      </w:r>
      <w:r w:rsidRPr="00C52D0A">
        <w:rPr>
          <w:sz w:val="30"/>
          <w:szCs w:val="30"/>
          <w:lang w:val="en-US"/>
        </w:rPr>
        <w:t xml:space="preserve"> </w:t>
      </w:r>
      <w:r w:rsidRPr="00C52D0A">
        <w:rPr>
          <w:sz w:val="30"/>
          <w:szCs w:val="30"/>
          <w:cs/>
          <w:lang w:val="en-US"/>
        </w:rPr>
        <w:t>ล้านบาท</w:t>
      </w:r>
      <w:r>
        <w:rPr>
          <w:rFonts w:hint="cs"/>
          <w:sz w:val="30"/>
          <w:szCs w:val="30"/>
          <w:cs/>
          <w:lang w:val="en-US"/>
        </w:rPr>
        <w:t xml:space="preserve"> </w:t>
      </w:r>
      <w:r w:rsidRPr="00C52D0A">
        <w:rPr>
          <w:sz w:val="30"/>
          <w:szCs w:val="30"/>
          <w:cs/>
        </w:rPr>
        <w:t xml:space="preserve">ทั้งนี้บริษัทได้ชำระค่าหุ้นเพิ่มทุนดังกล่าวเต็มจำนวนในเดือนพฤษภาคม </w:t>
      </w:r>
      <w:r w:rsidR="00884953">
        <w:rPr>
          <w:sz w:val="30"/>
          <w:szCs w:val="30"/>
          <w:cs/>
        </w:rPr>
        <w:t>2559</w:t>
      </w:r>
    </w:p>
    <w:p w:rsidR="003E3363" w:rsidRPr="003E3363" w:rsidRDefault="003E3363" w:rsidP="00835EF5">
      <w:pPr>
        <w:pStyle w:val="Bo-Blankline"/>
      </w:pPr>
    </w:p>
    <w:p w:rsidR="003E3363" w:rsidRPr="003E3363" w:rsidRDefault="003E3363" w:rsidP="003E3363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E3363">
        <w:rPr>
          <w:rFonts w:ascii="Angsana New" w:hAnsi="Angsana New"/>
          <w:i/>
          <w:iCs/>
          <w:sz w:val="30"/>
          <w:szCs w:val="30"/>
          <w:cs/>
          <w:lang w:val="en-US"/>
        </w:rPr>
        <w:t>บริษัท พลาสติก โพ</w:t>
      </w:r>
      <w:proofErr w:type="spellStart"/>
      <w:r w:rsidRPr="003E3363">
        <w:rPr>
          <w:rFonts w:ascii="Angsana New" w:hAnsi="Angsana New"/>
          <w:i/>
          <w:iCs/>
          <w:sz w:val="30"/>
          <w:szCs w:val="30"/>
          <w:cs/>
          <w:lang w:val="en-US"/>
        </w:rPr>
        <w:t>ลีน</w:t>
      </w:r>
      <w:proofErr w:type="spellEnd"/>
      <w:r w:rsidRPr="003E336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จำกัด</w:t>
      </w:r>
    </w:p>
    <w:p w:rsidR="003E3363" w:rsidRDefault="003E3363" w:rsidP="00835EF5">
      <w:pPr>
        <w:pStyle w:val="Bo-Blankline"/>
      </w:pPr>
    </w:p>
    <w:p w:rsidR="003E3363" w:rsidRDefault="003E3363" w:rsidP="003E3363">
      <w:pPr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C0FAE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884953">
        <w:rPr>
          <w:rFonts w:ascii="Angsana New" w:hAnsi="Angsana New" w:hint="cs"/>
          <w:sz w:val="30"/>
          <w:szCs w:val="30"/>
          <w:cs/>
          <w:lang w:val="en-US"/>
        </w:rPr>
        <w:t>15</w:t>
      </w:r>
      <w:r w:rsidRPr="00BC0FA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C0FAE">
        <w:rPr>
          <w:rFonts w:ascii="Angsana New" w:hAnsi="Angsana New" w:hint="cs"/>
          <w:sz w:val="30"/>
          <w:szCs w:val="30"/>
          <w:cs/>
          <w:lang w:val="en-US"/>
        </w:rPr>
        <w:t>กรกฎาคม</w:t>
      </w:r>
      <w:r w:rsidRPr="00BC0FA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84953">
        <w:rPr>
          <w:rFonts w:ascii="Angsana New" w:hAnsi="Angsana New"/>
          <w:sz w:val="30"/>
          <w:szCs w:val="30"/>
          <w:cs/>
          <w:lang w:val="en-US"/>
        </w:rPr>
        <w:t>255</w:t>
      </w:r>
      <w:r w:rsidR="00884953">
        <w:rPr>
          <w:rFonts w:ascii="Angsana New" w:hAnsi="Angsana New" w:hint="cs"/>
          <w:sz w:val="30"/>
          <w:szCs w:val="30"/>
          <w:cs/>
          <w:lang w:val="en-US"/>
        </w:rPr>
        <w:t>9</w:t>
      </w:r>
      <w:r w:rsidRPr="00BC0FAE">
        <w:rPr>
          <w:rFonts w:ascii="Angsana New" w:hAnsi="Angsana New"/>
          <w:sz w:val="30"/>
          <w:szCs w:val="30"/>
          <w:cs/>
          <w:lang w:val="en-US"/>
        </w:rPr>
        <w:t xml:space="preserve"> บริษัทได้</w:t>
      </w:r>
      <w:r w:rsidRPr="00BC0FAE">
        <w:rPr>
          <w:rFonts w:ascii="Angsana New" w:hAnsi="Angsana New" w:hint="cs"/>
          <w:sz w:val="30"/>
          <w:szCs w:val="30"/>
          <w:cs/>
          <w:lang w:val="en-US"/>
        </w:rPr>
        <w:t>ขายหุ้นบริษัท พลาสติก โพ</w:t>
      </w:r>
      <w:proofErr w:type="spellStart"/>
      <w:r w:rsidRPr="00BC0FAE">
        <w:rPr>
          <w:rFonts w:ascii="Angsana New" w:hAnsi="Angsana New" w:hint="cs"/>
          <w:sz w:val="30"/>
          <w:szCs w:val="30"/>
          <w:cs/>
          <w:lang w:val="en-US"/>
        </w:rPr>
        <w:t>ลีน</w:t>
      </w:r>
      <w:proofErr w:type="spellEnd"/>
      <w:r w:rsidRPr="00BC0FAE">
        <w:rPr>
          <w:rFonts w:ascii="Angsana New" w:hAnsi="Angsana New" w:hint="cs"/>
          <w:sz w:val="30"/>
          <w:szCs w:val="30"/>
          <w:cs/>
          <w:lang w:val="en-US"/>
        </w:rPr>
        <w:t xml:space="preserve"> จำกัด จำนวน </w:t>
      </w:r>
      <w:r w:rsidR="00884953">
        <w:rPr>
          <w:rFonts w:ascii="Angsana New" w:hAnsi="Angsana New" w:hint="cs"/>
          <w:sz w:val="30"/>
          <w:szCs w:val="30"/>
          <w:cs/>
          <w:lang w:val="en-US"/>
        </w:rPr>
        <w:t>99</w:t>
      </w:r>
      <w:r w:rsidRPr="00BC0FAE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884953">
        <w:rPr>
          <w:rFonts w:ascii="Angsana New" w:hAnsi="Angsana New" w:hint="cs"/>
          <w:sz w:val="30"/>
          <w:szCs w:val="30"/>
          <w:cs/>
          <w:lang w:val="en-US"/>
        </w:rPr>
        <w:t>993</w:t>
      </w:r>
      <w:r w:rsidRPr="00BC0FAE">
        <w:rPr>
          <w:rFonts w:ascii="Angsana New" w:hAnsi="Angsana New" w:hint="cs"/>
          <w:sz w:val="30"/>
          <w:szCs w:val="30"/>
          <w:cs/>
          <w:lang w:val="en-US"/>
        </w:rPr>
        <w:t xml:space="preserve"> หุ้น </w:t>
      </w:r>
      <w:r w:rsidRPr="00BC0FAE">
        <w:rPr>
          <w:sz w:val="30"/>
          <w:szCs w:val="30"/>
          <w:cs/>
        </w:rPr>
        <w:t xml:space="preserve">คิดเป็นร้อยละ </w:t>
      </w:r>
      <w:r w:rsidR="00884953">
        <w:rPr>
          <w:sz w:val="30"/>
          <w:szCs w:val="30"/>
          <w:cs/>
        </w:rPr>
        <w:t>99</w:t>
      </w:r>
      <w:r w:rsidRPr="00BC0FAE">
        <w:rPr>
          <w:sz w:val="30"/>
          <w:szCs w:val="30"/>
          <w:cs/>
        </w:rPr>
        <w:t>.</w:t>
      </w:r>
      <w:r w:rsidR="00884953">
        <w:rPr>
          <w:sz w:val="30"/>
          <w:szCs w:val="30"/>
          <w:cs/>
        </w:rPr>
        <w:t>9</w:t>
      </w:r>
      <w:r w:rsidR="00884953">
        <w:rPr>
          <w:rFonts w:hint="cs"/>
          <w:sz w:val="30"/>
          <w:szCs w:val="30"/>
          <w:cs/>
        </w:rPr>
        <w:t>9</w:t>
      </w:r>
      <w:r w:rsidRPr="00BC0FAE">
        <w:rPr>
          <w:sz w:val="30"/>
          <w:szCs w:val="30"/>
          <w:cs/>
        </w:rPr>
        <w:t xml:space="preserve"> ของทุนชำระแล้ว ในราคาหุ้นละ </w:t>
      </w:r>
      <w:r w:rsidR="00884953">
        <w:rPr>
          <w:rFonts w:hint="cs"/>
          <w:sz w:val="30"/>
          <w:szCs w:val="30"/>
          <w:cs/>
        </w:rPr>
        <w:t>980</w:t>
      </w:r>
      <w:r w:rsidRPr="00BC0FAE">
        <w:rPr>
          <w:sz w:val="30"/>
          <w:szCs w:val="30"/>
          <w:cs/>
        </w:rPr>
        <w:t xml:space="preserve"> บาท เป็นจำนวนเงิน </w:t>
      </w:r>
      <w:r w:rsidR="00884953">
        <w:rPr>
          <w:rFonts w:hint="cs"/>
          <w:sz w:val="30"/>
          <w:szCs w:val="30"/>
          <w:cs/>
        </w:rPr>
        <w:t>97</w:t>
      </w:r>
      <w:r w:rsidRPr="00BC0FAE">
        <w:rPr>
          <w:rFonts w:hint="cs"/>
          <w:sz w:val="30"/>
          <w:szCs w:val="30"/>
          <w:cs/>
        </w:rPr>
        <w:t>.</w:t>
      </w:r>
      <w:r w:rsidR="00884953">
        <w:rPr>
          <w:rFonts w:hint="cs"/>
          <w:sz w:val="30"/>
          <w:szCs w:val="30"/>
          <w:cs/>
        </w:rPr>
        <w:t>99</w:t>
      </w:r>
      <w:r w:rsidRPr="00BC0FAE">
        <w:rPr>
          <w:sz w:val="30"/>
          <w:szCs w:val="30"/>
          <w:cs/>
        </w:rPr>
        <w:t xml:space="preserve"> </w:t>
      </w:r>
      <w:r w:rsidRPr="00BC0FAE">
        <w:rPr>
          <w:rFonts w:hint="cs"/>
          <w:sz w:val="30"/>
          <w:szCs w:val="30"/>
          <w:cs/>
        </w:rPr>
        <w:t>ล้าน</w:t>
      </w:r>
      <w:r w:rsidRPr="00BC0FAE">
        <w:rPr>
          <w:sz w:val="30"/>
          <w:szCs w:val="30"/>
          <w:cs/>
        </w:rPr>
        <w:t xml:space="preserve">บาท </w:t>
      </w:r>
      <w:r>
        <w:rPr>
          <w:rFonts w:hint="cs"/>
          <w:sz w:val="30"/>
          <w:szCs w:val="30"/>
          <w:cs/>
        </w:rPr>
        <w:t>ให้แก่</w:t>
      </w:r>
      <w:r w:rsidRPr="00BC0FAE">
        <w:rPr>
          <w:sz w:val="30"/>
          <w:szCs w:val="30"/>
          <w:cs/>
        </w:rPr>
        <w:t>บริษัทย่อย</w:t>
      </w:r>
      <w:r>
        <w:rPr>
          <w:rFonts w:hint="cs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  <w:lang w:val="en-US"/>
        </w:rPr>
        <w:t>หนึ่ง</w:t>
      </w:r>
    </w:p>
    <w:p w:rsidR="003E3363" w:rsidRDefault="003E3363" w:rsidP="00835EF5">
      <w:pPr>
        <w:pStyle w:val="Bo-Blankline"/>
      </w:pPr>
    </w:p>
    <w:p w:rsidR="00C656B0" w:rsidRDefault="00C656B0" w:rsidP="00835EF5">
      <w:pPr>
        <w:pStyle w:val="Bo-Blankline"/>
        <w:rPr>
          <w:i/>
          <w:iCs/>
          <w:sz w:val="30"/>
          <w:szCs w:val="30"/>
          <w:lang w:val="en-US"/>
        </w:rPr>
      </w:pPr>
      <w:r>
        <w:rPr>
          <w:i/>
          <w:iCs/>
          <w:sz w:val="30"/>
          <w:szCs w:val="30"/>
          <w:cs/>
          <w:lang w:val="en-US"/>
        </w:rPr>
        <w:t xml:space="preserve">บริษัท </w:t>
      </w:r>
      <w:r>
        <w:rPr>
          <w:rFonts w:hint="cs"/>
          <w:i/>
          <w:iCs/>
          <w:sz w:val="30"/>
          <w:szCs w:val="30"/>
          <w:cs/>
          <w:lang w:val="en-US"/>
        </w:rPr>
        <w:t>ซี</w:t>
      </w:r>
      <w:proofErr w:type="spellStart"/>
      <w:r>
        <w:rPr>
          <w:rFonts w:hint="cs"/>
          <w:i/>
          <w:iCs/>
          <w:sz w:val="30"/>
          <w:szCs w:val="30"/>
          <w:cs/>
          <w:lang w:val="en-US"/>
        </w:rPr>
        <w:t>นิธ</w:t>
      </w:r>
      <w:proofErr w:type="spellEnd"/>
      <w:r>
        <w:rPr>
          <w:rFonts w:hint="cs"/>
          <w:i/>
          <w:iCs/>
          <w:sz w:val="30"/>
          <w:szCs w:val="30"/>
          <w:cs/>
          <w:lang w:val="en-US"/>
        </w:rPr>
        <w:t xml:space="preserve"> อินเตอร์</w:t>
      </w:r>
      <w:proofErr w:type="spellStart"/>
      <w:r>
        <w:rPr>
          <w:rFonts w:hint="cs"/>
          <w:i/>
          <w:iCs/>
          <w:sz w:val="30"/>
          <w:szCs w:val="30"/>
          <w:cs/>
          <w:lang w:val="en-US"/>
        </w:rPr>
        <w:t>เนชั่ลแนล</w:t>
      </w:r>
      <w:proofErr w:type="spellEnd"/>
      <w:r w:rsidRPr="00DB5DF0">
        <w:rPr>
          <w:i/>
          <w:iCs/>
          <w:sz w:val="30"/>
          <w:szCs w:val="30"/>
          <w:lang w:val="en-US"/>
        </w:rPr>
        <w:t xml:space="preserve"> </w:t>
      </w:r>
      <w:r w:rsidRPr="00DB5DF0">
        <w:rPr>
          <w:i/>
          <w:iCs/>
          <w:sz w:val="30"/>
          <w:szCs w:val="30"/>
          <w:cs/>
          <w:lang w:val="en-US"/>
        </w:rPr>
        <w:t>จำกัด</w:t>
      </w:r>
    </w:p>
    <w:p w:rsidR="00C656B0" w:rsidRDefault="00C656B0" w:rsidP="00C656B0">
      <w:pPr>
        <w:pStyle w:val="Bo-Blankline"/>
      </w:pPr>
    </w:p>
    <w:p w:rsidR="00C656B0" w:rsidRDefault="00C656B0" w:rsidP="00C656B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65DC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84953">
        <w:rPr>
          <w:rFonts w:ascii="Angsana New" w:hAnsi="Angsana New"/>
          <w:sz w:val="30"/>
          <w:szCs w:val="30"/>
          <w:cs/>
        </w:rPr>
        <w:t>29</w:t>
      </w:r>
      <w:r w:rsidRPr="00D65DC3">
        <w:rPr>
          <w:rFonts w:ascii="Angsana New" w:hAnsi="Angsana New"/>
          <w:sz w:val="30"/>
          <w:szCs w:val="30"/>
          <w:cs/>
        </w:rPr>
        <w:t xml:space="preserve"> กรกฎาคม </w:t>
      </w:r>
      <w:r w:rsidR="00884953">
        <w:rPr>
          <w:rFonts w:ascii="Angsana New" w:hAnsi="Angsana New"/>
          <w:sz w:val="30"/>
          <w:szCs w:val="30"/>
          <w:cs/>
        </w:rPr>
        <w:t>2559</w:t>
      </w:r>
      <w:r w:rsidRPr="00D65DC3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D65DC3">
        <w:rPr>
          <w:rFonts w:ascii="Angsana New" w:hAnsi="Angsana New" w:hint="cs"/>
          <w:sz w:val="30"/>
          <w:szCs w:val="30"/>
          <w:cs/>
        </w:rPr>
        <w:t>ใน</w:t>
      </w:r>
      <w:r w:rsidRPr="00D65DC3">
        <w:rPr>
          <w:rFonts w:ascii="Angsana New" w:hAnsi="Angsana New"/>
          <w:sz w:val="30"/>
          <w:szCs w:val="30"/>
          <w:cs/>
        </w:rPr>
        <w:t>บริษัท ซี</w:t>
      </w:r>
      <w:proofErr w:type="spellStart"/>
      <w:r w:rsidRPr="00D65DC3">
        <w:rPr>
          <w:rFonts w:ascii="Angsana New" w:hAnsi="Angsana New"/>
          <w:sz w:val="30"/>
          <w:szCs w:val="30"/>
          <w:cs/>
        </w:rPr>
        <w:t>นิธ</w:t>
      </w:r>
      <w:proofErr w:type="spellEnd"/>
      <w:r w:rsidRPr="00D65DC3">
        <w:rPr>
          <w:rFonts w:ascii="Angsana New" w:hAnsi="Angsana New"/>
          <w:sz w:val="30"/>
          <w:szCs w:val="30"/>
          <w:cs/>
        </w:rPr>
        <w:t xml:space="preserve"> อินเตอร์</w:t>
      </w:r>
      <w:proofErr w:type="spellStart"/>
      <w:r w:rsidRPr="00D65DC3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D65DC3">
        <w:rPr>
          <w:rFonts w:ascii="Angsana New" w:hAnsi="Angsana New"/>
          <w:sz w:val="30"/>
          <w:szCs w:val="30"/>
          <w:cs/>
        </w:rPr>
        <w:t xml:space="preserve"> เทรด</w:t>
      </w:r>
      <w:proofErr w:type="spellStart"/>
      <w:r w:rsidRPr="00D65DC3">
        <w:rPr>
          <w:rFonts w:ascii="Angsana New" w:hAnsi="Angsana New"/>
          <w:sz w:val="30"/>
          <w:szCs w:val="30"/>
          <w:cs/>
        </w:rPr>
        <w:t>ดิ้ง</w:t>
      </w:r>
      <w:proofErr w:type="spellEnd"/>
      <w:r w:rsidRPr="00D65DC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D65DC3">
        <w:rPr>
          <w:rFonts w:ascii="Angsana New" w:hAnsi="Angsana New"/>
          <w:sz w:val="30"/>
          <w:szCs w:val="30"/>
          <w:cs/>
        </w:rPr>
        <w:t>โดยชำระเต็มมูลค่า</w:t>
      </w:r>
      <w:r w:rsidRPr="00D65DC3">
        <w:rPr>
          <w:rFonts w:ascii="Angsana New" w:hAnsi="Angsana New" w:hint="cs"/>
          <w:sz w:val="30"/>
          <w:szCs w:val="30"/>
          <w:cs/>
        </w:rPr>
        <w:t>เป็น</w:t>
      </w:r>
      <w:r w:rsidRPr="00D65DC3">
        <w:rPr>
          <w:rFonts w:ascii="Angsana New" w:hAnsi="Angsana New"/>
          <w:sz w:val="30"/>
          <w:szCs w:val="30"/>
          <w:cs/>
        </w:rPr>
        <w:t xml:space="preserve">จำนวน </w:t>
      </w:r>
      <w:r w:rsidR="00884953">
        <w:rPr>
          <w:rFonts w:ascii="Angsana New" w:hAnsi="Angsana New"/>
          <w:sz w:val="30"/>
          <w:szCs w:val="30"/>
          <w:cs/>
        </w:rPr>
        <w:t>990</w:t>
      </w:r>
      <w:r w:rsidRPr="00D65DC3">
        <w:rPr>
          <w:rFonts w:ascii="Angsana New" w:hAnsi="Angsana New"/>
          <w:sz w:val="30"/>
          <w:szCs w:val="30"/>
          <w:cs/>
        </w:rPr>
        <w:t>,</w:t>
      </w:r>
      <w:r w:rsidR="00884953">
        <w:rPr>
          <w:rFonts w:ascii="Angsana New" w:hAnsi="Angsana New"/>
          <w:sz w:val="30"/>
          <w:szCs w:val="30"/>
          <w:cs/>
        </w:rPr>
        <w:t>000</w:t>
      </w:r>
      <w:r w:rsidRPr="00D65DC3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884953">
        <w:rPr>
          <w:rFonts w:ascii="Angsana New" w:hAnsi="Angsana New"/>
          <w:sz w:val="30"/>
          <w:szCs w:val="30"/>
          <w:cs/>
        </w:rPr>
        <w:t>100</w:t>
      </w:r>
      <w:r w:rsidRPr="00D65DC3">
        <w:rPr>
          <w:rFonts w:ascii="Angsana New" w:hAnsi="Angsana New"/>
          <w:sz w:val="30"/>
          <w:szCs w:val="30"/>
          <w:cs/>
        </w:rPr>
        <w:t xml:space="preserve"> บาท รวมเป็นจำนวนเงิน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84953">
        <w:rPr>
          <w:rFonts w:ascii="Angsana New" w:hAnsi="Angsana New"/>
          <w:sz w:val="30"/>
          <w:szCs w:val="30"/>
          <w:cs/>
        </w:rPr>
        <w:t>99</w:t>
      </w:r>
      <w:r w:rsidRPr="00D65DC3">
        <w:rPr>
          <w:rFonts w:ascii="Angsana New" w:hAnsi="Angsana New"/>
          <w:sz w:val="30"/>
          <w:szCs w:val="30"/>
          <w:cs/>
        </w:rPr>
        <w:t xml:space="preserve"> ล้านบาท ทั้งนี้บริษัทได้ชำระค่าหุ้นเพิ่มทุนดังกล่าวเต็มจำนวนในเดือนสิงหาคม </w:t>
      </w:r>
      <w:r w:rsidR="00884953">
        <w:rPr>
          <w:rFonts w:ascii="Angsana New" w:hAnsi="Angsana New"/>
          <w:sz w:val="30"/>
          <w:szCs w:val="30"/>
        </w:rPr>
        <w:t>255</w:t>
      </w:r>
      <w:r w:rsidR="00884953">
        <w:rPr>
          <w:rFonts w:ascii="Angsana New" w:hAnsi="Angsana New"/>
          <w:sz w:val="30"/>
          <w:szCs w:val="30"/>
          <w:cs/>
        </w:rPr>
        <w:t>9</w:t>
      </w:r>
    </w:p>
    <w:p w:rsidR="00C656B0" w:rsidRDefault="00C656B0" w:rsidP="00C656B0">
      <w:pPr>
        <w:pStyle w:val="Bo-Blankline"/>
      </w:pPr>
    </w:p>
    <w:p w:rsidR="00C656B0" w:rsidRPr="00C656B0" w:rsidRDefault="00C656B0" w:rsidP="00C2295C">
      <w:pPr>
        <w:pStyle w:val="Bo-Blankline"/>
        <w:rPr>
          <w:i/>
          <w:iCs/>
          <w:sz w:val="30"/>
          <w:szCs w:val="30"/>
          <w:lang w:val="en-US" w:eastAsia="en-US"/>
        </w:rPr>
      </w:pPr>
      <w:r w:rsidRPr="00C656B0">
        <w:rPr>
          <w:i/>
          <w:iCs/>
          <w:sz w:val="30"/>
          <w:szCs w:val="30"/>
          <w:cs/>
          <w:lang w:val="en-US" w:eastAsia="en-US"/>
        </w:rPr>
        <w:t>บริษัท ไนเตรทไทย จำกัด</w:t>
      </w:r>
    </w:p>
    <w:p w:rsidR="00C656B0" w:rsidRDefault="00C656B0" w:rsidP="00C2295C">
      <w:pPr>
        <w:pStyle w:val="Bo-Blankline"/>
        <w:rPr>
          <w:lang w:val="en-US"/>
        </w:rPr>
      </w:pPr>
    </w:p>
    <w:p w:rsidR="00C656B0" w:rsidRDefault="00C656B0" w:rsidP="00C656B0">
      <w:pPr>
        <w:pStyle w:val="Bo-C1Content"/>
      </w:pPr>
      <w:r>
        <w:rPr>
          <w:rFonts w:hint="cs"/>
          <w:cs/>
        </w:rPr>
        <w:t xml:space="preserve">เมื่อวันที่ </w:t>
      </w:r>
      <w:r w:rsidR="00884953">
        <w:rPr>
          <w:rFonts w:hint="cs"/>
          <w:cs/>
        </w:rPr>
        <w:t>2</w:t>
      </w:r>
      <w:r>
        <w:rPr>
          <w:rFonts w:hint="cs"/>
          <w:cs/>
        </w:rPr>
        <w:t xml:space="preserve"> สิงหาคม </w:t>
      </w:r>
      <w:r w:rsidR="00884953">
        <w:rPr>
          <w:rFonts w:hint="cs"/>
          <w:cs/>
        </w:rPr>
        <w:t>2559</w:t>
      </w:r>
      <w:r>
        <w:rPr>
          <w:rFonts w:hint="cs"/>
          <w:cs/>
        </w:rPr>
        <w:t xml:space="preserve"> </w:t>
      </w:r>
      <w:r w:rsidRPr="005767E9">
        <w:rPr>
          <w:rFonts w:hint="cs"/>
          <w:cs/>
          <w:lang w:val="en-US"/>
        </w:rPr>
        <w:t>บริษัท</w:t>
      </w:r>
      <w:r>
        <w:rPr>
          <w:rFonts w:hint="cs"/>
          <w:cs/>
          <w:lang w:val="en-US"/>
        </w:rPr>
        <w:t xml:space="preserve">ได้ซื้อหุ้นสามัญของบริษัท ไนเตรทไทย จำกัด จำนวน </w:t>
      </w:r>
      <w:r w:rsidR="00884953">
        <w:rPr>
          <w:rFonts w:hint="cs"/>
          <w:cs/>
          <w:lang w:val="en-US"/>
        </w:rPr>
        <w:t>2</w:t>
      </w:r>
      <w:r w:rsidRPr="005767E9">
        <w:rPr>
          <w:lang w:val="en-US"/>
        </w:rPr>
        <w:t>,</w:t>
      </w:r>
      <w:r w:rsidR="00884953">
        <w:rPr>
          <w:rFonts w:hint="cs"/>
          <w:cs/>
          <w:lang w:val="en-US"/>
        </w:rPr>
        <w:t>343</w:t>
      </w:r>
      <w:r w:rsidRPr="005767E9">
        <w:rPr>
          <w:lang w:val="en-US"/>
        </w:rPr>
        <w:t>,</w:t>
      </w:r>
      <w:r w:rsidR="00884953">
        <w:rPr>
          <w:rFonts w:hint="cs"/>
          <w:cs/>
          <w:lang w:val="en-US"/>
        </w:rPr>
        <w:t>750</w:t>
      </w:r>
      <w:r w:rsidRPr="005767E9">
        <w:rPr>
          <w:rFonts w:hint="cs"/>
          <w:cs/>
          <w:lang w:val="en-US"/>
        </w:rPr>
        <w:t xml:space="preserve"> หุ้น จากกลุ่มบริษัทต่างประเทศ</w:t>
      </w:r>
      <w:r>
        <w:rPr>
          <w:rFonts w:hint="cs"/>
          <w:cs/>
          <w:lang w:val="en-US"/>
        </w:rPr>
        <w:t xml:space="preserve"> เป็นจำนวนเงินรวมทั้งสิ้น</w:t>
      </w:r>
      <w:r w:rsidRPr="005767E9">
        <w:rPr>
          <w:rFonts w:hint="cs"/>
          <w:cs/>
          <w:lang w:val="en-US"/>
        </w:rPr>
        <w:t xml:space="preserve"> </w:t>
      </w:r>
      <w:r w:rsidR="00884953">
        <w:rPr>
          <w:rFonts w:hint="cs"/>
          <w:cs/>
          <w:lang w:val="en-US"/>
        </w:rPr>
        <w:t>500</w:t>
      </w:r>
      <w:r w:rsidRPr="005767E9">
        <w:rPr>
          <w:rFonts w:hint="cs"/>
          <w:cs/>
          <w:lang w:val="en-US"/>
        </w:rPr>
        <w:t xml:space="preserve"> ล้านบาท </w:t>
      </w:r>
      <w:r>
        <w:rPr>
          <w:rFonts w:hint="cs"/>
          <w:cs/>
          <w:lang w:val="en-US"/>
        </w:rPr>
        <w:t>ส่งผลทำให้บริษัทมีสัดส่วนการถือหุ้นเพิ่มขึ้นจาก</w:t>
      </w:r>
      <w:r>
        <w:rPr>
          <w:lang w:val="en-US"/>
        </w:rPr>
        <w:br/>
      </w:r>
      <w:r>
        <w:rPr>
          <w:rFonts w:hint="cs"/>
          <w:cs/>
          <w:lang w:val="en-US"/>
        </w:rPr>
        <w:t xml:space="preserve">ร้อยละ </w:t>
      </w:r>
      <w:r w:rsidR="00884953">
        <w:rPr>
          <w:lang w:val="en-US"/>
        </w:rPr>
        <w:t>50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เป็นร้อยละ </w:t>
      </w:r>
      <w:r w:rsidR="00884953">
        <w:rPr>
          <w:lang w:val="en-US"/>
        </w:rPr>
        <w:t>99</w:t>
      </w:r>
      <w:r>
        <w:rPr>
          <w:lang w:val="en-US"/>
        </w:rPr>
        <w:t>.</w:t>
      </w:r>
      <w:r w:rsidR="00884953">
        <w:rPr>
          <w:lang w:val="en-US"/>
        </w:rPr>
        <w:t>99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ของทุนชำระแล้ว และเปลี่ยนสถานะจากการร่วมค้าเป็นบริษัท</w:t>
      </w:r>
      <w:r w:rsidRPr="005E17DE">
        <w:rPr>
          <w:rFonts w:hint="cs"/>
          <w:cs/>
          <w:lang w:val="en-US"/>
        </w:rPr>
        <w:t xml:space="preserve">ย่อย (ดูหมายเหตุ </w:t>
      </w:r>
      <w:r w:rsidR="00884953" w:rsidRPr="005E17DE">
        <w:rPr>
          <w:lang w:val="en-US"/>
        </w:rPr>
        <w:t>5</w:t>
      </w:r>
      <w:r w:rsidRPr="005E17DE">
        <w:rPr>
          <w:rFonts w:hint="cs"/>
          <w:cs/>
          <w:lang w:val="en-US"/>
        </w:rPr>
        <w:t>)</w:t>
      </w:r>
    </w:p>
    <w:p w:rsidR="00813D1F" w:rsidRDefault="00813D1F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i/>
          <w:iCs/>
          <w:sz w:val="30"/>
          <w:szCs w:val="30"/>
        </w:rPr>
        <w:br w:type="page"/>
      </w:r>
    </w:p>
    <w:p w:rsidR="00CC499D" w:rsidRDefault="00614539" w:rsidP="00CC499D">
      <w:pPr>
        <w:pStyle w:val="Bo-Blankline"/>
        <w:rPr>
          <w:i/>
          <w:iCs/>
          <w:sz w:val="30"/>
          <w:szCs w:val="30"/>
          <w:lang w:eastAsia="en-US"/>
        </w:rPr>
      </w:pPr>
      <w:r>
        <w:rPr>
          <w:i/>
          <w:iCs/>
          <w:sz w:val="30"/>
          <w:szCs w:val="30"/>
          <w:cs/>
          <w:lang w:eastAsia="en-US"/>
        </w:rPr>
        <w:lastRenderedPageBreak/>
        <w:t xml:space="preserve">บริษัท </w:t>
      </w:r>
      <w:r>
        <w:rPr>
          <w:rFonts w:hint="cs"/>
          <w:i/>
          <w:iCs/>
          <w:sz w:val="30"/>
          <w:szCs w:val="30"/>
          <w:cs/>
          <w:lang w:eastAsia="en-US"/>
        </w:rPr>
        <w:t>มอนโดไทย</w:t>
      </w:r>
      <w:r w:rsidRPr="00614539">
        <w:rPr>
          <w:i/>
          <w:iCs/>
          <w:sz w:val="30"/>
          <w:szCs w:val="30"/>
          <w:cs/>
          <w:lang w:eastAsia="en-US"/>
        </w:rPr>
        <w:t xml:space="preserve"> จำกัด</w:t>
      </w:r>
    </w:p>
    <w:p w:rsidR="00813D1F" w:rsidRPr="00BA553A" w:rsidRDefault="00813D1F" w:rsidP="00BA553A">
      <w:pPr>
        <w:pStyle w:val="Bo-Blankline"/>
      </w:pPr>
    </w:p>
    <w:p w:rsidR="001607E8" w:rsidRPr="001607E8" w:rsidRDefault="001607E8" w:rsidP="001607E8">
      <w:pPr>
        <w:pStyle w:val="Bo-Blankline"/>
        <w:rPr>
          <w:sz w:val="30"/>
          <w:szCs w:val="30"/>
          <w:lang w:eastAsia="en-US"/>
        </w:rPr>
      </w:pPr>
      <w:r w:rsidRPr="001607E8">
        <w:rPr>
          <w:sz w:val="30"/>
          <w:szCs w:val="30"/>
          <w:cs/>
          <w:lang w:eastAsia="en-US"/>
        </w:rPr>
        <w:t xml:space="preserve">ในระหว่างปี </w:t>
      </w:r>
      <w:r w:rsidR="00884953">
        <w:rPr>
          <w:sz w:val="30"/>
          <w:szCs w:val="30"/>
          <w:lang w:eastAsia="en-US"/>
        </w:rPr>
        <w:t>2559</w:t>
      </w:r>
      <w:r w:rsidRPr="001607E8">
        <w:rPr>
          <w:sz w:val="30"/>
          <w:szCs w:val="30"/>
          <w:lang w:eastAsia="en-US"/>
        </w:rPr>
        <w:t xml:space="preserve"> </w:t>
      </w:r>
      <w:r w:rsidRPr="001607E8">
        <w:rPr>
          <w:sz w:val="30"/>
          <w:szCs w:val="30"/>
          <w:cs/>
          <w:lang w:eastAsia="en-US"/>
        </w:rPr>
        <w:t xml:space="preserve">กลุ่มบริษัทได้ลงทุนเพิ่มเติมโดยซื้อหุ้นทุนของบริษัทดังกล่าว </w:t>
      </w:r>
      <w:r w:rsidR="00884953">
        <w:rPr>
          <w:sz w:val="30"/>
          <w:szCs w:val="30"/>
          <w:lang w:eastAsia="en-US"/>
        </w:rPr>
        <w:t>2</w:t>
      </w:r>
      <w:r w:rsidRPr="001607E8">
        <w:rPr>
          <w:sz w:val="30"/>
          <w:szCs w:val="30"/>
          <w:lang w:eastAsia="en-US"/>
        </w:rPr>
        <w:t>,</w:t>
      </w:r>
      <w:r w:rsidR="00884953">
        <w:rPr>
          <w:sz w:val="30"/>
          <w:szCs w:val="30"/>
          <w:lang w:eastAsia="en-US"/>
        </w:rPr>
        <w:t>000</w:t>
      </w:r>
      <w:r w:rsidRPr="001607E8">
        <w:rPr>
          <w:sz w:val="30"/>
          <w:szCs w:val="30"/>
          <w:lang w:eastAsia="en-US"/>
        </w:rPr>
        <w:t xml:space="preserve"> </w:t>
      </w:r>
      <w:r w:rsidRPr="001607E8">
        <w:rPr>
          <w:sz w:val="30"/>
          <w:szCs w:val="30"/>
          <w:cs/>
          <w:lang w:eastAsia="en-US"/>
        </w:rPr>
        <w:t xml:space="preserve">หุ้น คิดเป็นร้อยละ </w:t>
      </w:r>
      <w:r w:rsidR="00884953">
        <w:rPr>
          <w:sz w:val="30"/>
          <w:szCs w:val="30"/>
          <w:lang w:eastAsia="en-US"/>
        </w:rPr>
        <w:t>5</w:t>
      </w:r>
      <w:r w:rsidRPr="001607E8">
        <w:rPr>
          <w:sz w:val="30"/>
          <w:szCs w:val="30"/>
          <w:lang w:eastAsia="en-US"/>
        </w:rPr>
        <w:t>.</w:t>
      </w:r>
      <w:r w:rsidR="00884953">
        <w:rPr>
          <w:sz w:val="30"/>
          <w:szCs w:val="30"/>
          <w:lang w:eastAsia="en-US"/>
        </w:rPr>
        <w:t>55</w:t>
      </w:r>
      <w:r w:rsidRPr="001607E8">
        <w:rPr>
          <w:sz w:val="30"/>
          <w:szCs w:val="30"/>
          <w:lang w:eastAsia="en-US"/>
        </w:rPr>
        <w:t xml:space="preserve"> </w:t>
      </w:r>
      <w:r w:rsidRPr="001607E8">
        <w:rPr>
          <w:sz w:val="30"/>
          <w:szCs w:val="30"/>
          <w:cs/>
          <w:lang w:eastAsia="en-US"/>
        </w:rPr>
        <w:t xml:space="preserve">ของทุนชำระแล้ว ในราคาหุ้นละ </w:t>
      </w:r>
      <w:r w:rsidR="00884953">
        <w:rPr>
          <w:sz w:val="30"/>
          <w:szCs w:val="30"/>
          <w:lang w:eastAsia="en-US"/>
        </w:rPr>
        <w:t>2</w:t>
      </w:r>
      <w:r w:rsidRPr="001607E8">
        <w:rPr>
          <w:sz w:val="30"/>
          <w:szCs w:val="30"/>
          <w:lang w:eastAsia="en-US"/>
        </w:rPr>
        <w:t>,</w:t>
      </w:r>
      <w:r w:rsidR="00884953">
        <w:rPr>
          <w:sz w:val="30"/>
          <w:szCs w:val="30"/>
          <w:lang w:eastAsia="en-US"/>
        </w:rPr>
        <w:t>000</w:t>
      </w:r>
      <w:r w:rsidRPr="001607E8">
        <w:rPr>
          <w:sz w:val="30"/>
          <w:szCs w:val="30"/>
          <w:lang w:eastAsia="en-US"/>
        </w:rPr>
        <w:t xml:space="preserve"> </w:t>
      </w:r>
      <w:r w:rsidRPr="001607E8">
        <w:rPr>
          <w:sz w:val="30"/>
          <w:szCs w:val="30"/>
          <w:cs/>
          <w:lang w:eastAsia="en-US"/>
        </w:rPr>
        <w:t xml:space="preserve">บาท เป็นจำนวนเงิน </w:t>
      </w:r>
      <w:r w:rsidR="00884953">
        <w:rPr>
          <w:sz w:val="30"/>
          <w:szCs w:val="30"/>
          <w:lang w:eastAsia="en-US"/>
        </w:rPr>
        <w:t>4</w:t>
      </w:r>
      <w:r w:rsidRPr="001607E8">
        <w:rPr>
          <w:sz w:val="30"/>
          <w:szCs w:val="30"/>
          <w:lang w:eastAsia="en-US"/>
        </w:rPr>
        <w:t>.</w:t>
      </w:r>
      <w:r w:rsidR="00884953">
        <w:rPr>
          <w:sz w:val="30"/>
          <w:szCs w:val="30"/>
          <w:lang w:eastAsia="en-US"/>
        </w:rPr>
        <w:t>00</w:t>
      </w:r>
      <w:r w:rsidRPr="001607E8">
        <w:rPr>
          <w:sz w:val="30"/>
          <w:szCs w:val="30"/>
          <w:lang w:eastAsia="en-US"/>
        </w:rPr>
        <w:t xml:space="preserve"> </w:t>
      </w:r>
      <w:r w:rsidRPr="001607E8">
        <w:rPr>
          <w:sz w:val="30"/>
          <w:szCs w:val="30"/>
          <w:cs/>
          <w:lang w:eastAsia="en-US"/>
        </w:rPr>
        <w:t xml:space="preserve">ล้านบาท จากบุคคลภายนอกผ่านทางบริษัทย่อยทางตรงแห่งหนึ่ง ทำให้กลุ่มบริษัทมีส่วนได้เสียในบริษัทดังกล่าวเพิ่มขึ้นจากเดิมร้อยละ </w:t>
      </w:r>
      <w:r w:rsidR="00884953">
        <w:rPr>
          <w:sz w:val="30"/>
          <w:szCs w:val="30"/>
          <w:lang w:eastAsia="en-US"/>
        </w:rPr>
        <w:t>77</w:t>
      </w:r>
      <w:r w:rsidRPr="001607E8">
        <w:rPr>
          <w:sz w:val="30"/>
          <w:szCs w:val="30"/>
          <w:lang w:eastAsia="en-US"/>
        </w:rPr>
        <w:t>.</w:t>
      </w:r>
      <w:r w:rsidR="00884953">
        <w:rPr>
          <w:sz w:val="30"/>
          <w:szCs w:val="30"/>
          <w:lang w:eastAsia="en-US"/>
        </w:rPr>
        <w:t>72</w:t>
      </w:r>
      <w:r w:rsidRPr="001607E8">
        <w:rPr>
          <w:sz w:val="30"/>
          <w:szCs w:val="30"/>
          <w:lang w:eastAsia="en-US"/>
        </w:rPr>
        <w:t xml:space="preserve"> </w:t>
      </w:r>
      <w:r w:rsidRPr="001607E8">
        <w:rPr>
          <w:sz w:val="30"/>
          <w:szCs w:val="30"/>
          <w:cs/>
          <w:lang w:eastAsia="en-US"/>
        </w:rPr>
        <w:t xml:space="preserve">เป็นร้อยละ </w:t>
      </w:r>
      <w:r w:rsidR="00884953">
        <w:rPr>
          <w:sz w:val="30"/>
          <w:szCs w:val="30"/>
          <w:lang w:eastAsia="en-US"/>
        </w:rPr>
        <w:t>83</w:t>
      </w:r>
      <w:r w:rsidRPr="001607E8">
        <w:rPr>
          <w:sz w:val="30"/>
          <w:szCs w:val="30"/>
          <w:lang w:eastAsia="en-US"/>
        </w:rPr>
        <w:t>.</w:t>
      </w:r>
      <w:r w:rsidR="00884953">
        <w:rPr>
          <w:sz w:val="30"/>
          <w:szCs w:val="30"/>
          <w:lang w:eastAsia="en-US"/>
        </w:rPr>
        <w:t>27</w:t>
      </w:r>
      <w:r w:rsidRPr="001607E8">
        <w:rPr>
          <w:sz w:val="30"/>
          <w:szCs w:val="30"/>
          <w:lang w:eastAsia="en-US"/>
        </w:rPr>
        <w:t xml:space="preserve"> </w:t>
      </w:r>
      <w:r w:rsidRPr="001607E8">
        <w:rPr>
          <w:sz w:val="30"/>
          <w:szCs w:val="30"/>
          <w:cs/>
          <w:lang w:eastAsia="en-US"/>
        </w:rPr>
        <w:t>ของทุนชำระแล้ว</w:t>
      </w:r>
    </w:p>
    <w:p w:rsidR="001607E8" w:rsidRDefault="001607E8" w:rsidP="00BA553A">
      <w:pPr>
        <w:pStyle w:val="Bo-Blankline"/>
      </w:pPr>
    </w:p>
    <w:p w:rsidR="009E43DE" w:rsidRPr="005E17DE" w:rsidRDefault="009E43DE" w:rsidP="009E43DE">
      <w:pPr>
        <w:pStyle w:val="Bo-Blankline"/>
        <w:rPr>
          <w:i/>
          <w:iCs/>
          <w:sz w:val="30"/>
          <w:szCs w:val="30"/>
          <w:lang w:eastAsia="en-US"/>
        </w:rPr>
      </w:pPr>
      <w:r w:rsidRPr="005E17DE">
        <w:rPr>
          <w:i/>
          <w:iCs/>
          <w:sz w:val="30"/>
          <w:szCs w:val="30"/>
          <w:cs/>
          <w:lang w:eastAsia="en-US"/>
        </w:rPr>
        <w:t xml:space="preserve">บริษัท </w:t>
      </w:r>
      <w:r w:rsidRPr="005E17DE">
        <w:rPr>
          <w:rFonts w:hint="cs"/>
          <w:i/>
          <w:iCs/>
          <w:sz w:val="30"/>
          <w:szCs w:val="30"/>
          <w:cs/>
          <w:lang w:eastAsia="en-US"/>
        </w:rPr>
        <w:t>ทีพีไอ บริการ</w:t>
      </w:r>
      <w:r w:rsidRPr="005E17DE">
        <w:rPr>
          <w:i/>
          <w:iCs/>
          <w:sz w:val="30"/>
          <w:szCs w:val="30"/>
          <w:cs/>
          <w:lang w:eastAsia="en-US"/>
        </w:rPr>
        <w:t xml:space="preserve"> </w:t>
      </w:r>
      <w:r w:rsidRPr="005E17DE">
        <w:rPr>
          <w:rFonts w:hint="cs"/>
          <w:i/>
          <w:iCs/>
          <w:sz w:val="30"/>
          <w:szCs w:val="30"/>
          <w:cs/>
          <w:lang w:eastAsia="en-US"/>
        </w:rPr>
        <w:t>จำกัด</w:t>
      </w:r>
    </w:p>
    <w:p w:rsidR="009E43DE" w:rsidRPr="005E17DE" w:rsidRDefault="009E43DE" w:rsidP="009E43DE">
      <w:pPr>
        <w:pStyle w:val="Bo-Blankline"/>
      </w:pPr>
    </w:p>
    <w:p w:rsidR="009E43DE" w:rsidRDefault="009E43DE" w:rsidP="009E43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7D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E17DE">
        <w:rPr>
          <w:rFonts w:ascii="Angsana New" w:hAnsi="Angsana New" w:hint="cs"/>
          <w:sz w:val="30"/>
          <w:szCs w:val="30"/>
          <w:cs/>
        </w:rPr>
        <w:t>31</w:t>
      </w:r>
      <w:r w:rsidRPr="005E17DE">
        <w:rPr>
          <w:rFonts w:ascii="Angsana New" w:hAnsi="Angsana New"/>
          <w:sz w:val="30"/>
          <w:szCs w:val="30"/>
          <w:cs/>
        </w:rPr>
        <w:t xml:space="preserve"> </w:t>
      </w:r>
      <w:r w:rsidRPr="005E17DE">
        <w:rPr>
          <w:rFonts w:ascii="Angsana New" w:hAnsi="Angsana New" w:hint="cs"/>
          <w:sz w:val="30"/>
          <w:szCs w:val="30"/>
          <w:cs/>
        </w:rPr>
        <w:t>สิงหาคม</w:t>
      </w:r>
      <w:r w:rsidRPr="005E17DE">
        <w:rPr>
          <w:rFonts w:ascii="Angsana New" w:hAnsi="Angsana New"/>
          <w:sz w:val="30"/>
          <w:szCs w:val="30"/>
          <w:cs/>
        </w:rPr>
        <w:t xml:space="preserve"> 25</w:t>
      </w:r>
      <w:r w:rsidRPr="005E17DE">
        <w:rPr>
          <w:rFonts w:ascii="Angsana New" w:hAnsi="Angsana New" w:hint="cs"/>
          <w:sz w:val="30"/>
          <w:szCs w:val="30"/>
          <w:cs/>
        </w:rPr>
        <w:t>60</w:t>
      </w:r>
      <w:r w:rsidRPr="005E17DE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</w:t>
      </w:r>
      <w:r w:rsidRPr="005E17DE">
        <w:rPr>
          <w:rFonts w:ascii="Angsana New" w:hAnsi="Angsana New" w:hint="cs"/>
          <w:sz w:val="30"/>
          <w:szCs w:val="30"/>
          <w:cs/>
        </w:rPr>
        <w:t>ใน</w:t>
      </w:r>
      <w:r w:rsidRPr="005E17DE">
        <w:rPr>
          <w:rFonts w:ascii="Angsana New" w:hAnsi="Angsana New"/>
          <w:sz w:val="30"/>
          <w:szCs w:val="30"/>
          <w:cs/>
        </w:rPr>
        <w:t xml:space="preserve">บริษัท </w:t>
      </w:r>
      <w:r w:rsidRPr="005E17DE">
        <w:rPr>
          <w:rFonts w:ascii="Angsana New" w:hAnsi="Angsana New" w:hint="cs"/>
          <w:sz w:val="30"/>
          <w:szCs w:val="30"/>
          <w:cs/>
        </w:rPr>
        <w:t>ทีพีไอ บริการ</w:t>
      </w:r>
      <w:r w:rsidRPr="005E17DE">
        <w:rPr>
          <w:rFonts w:ascii="Angsana New" w:hAnsi="Angsana New"/>
          <w:sz w:val="30"/>
          <w:szCs w:val="30"/>
          <w:cs/>
        </w:rPr>
        <w:t xml:space="preserve"> </w:t>
      </w:r>
      <w:r w:rsidRPr="005E17DE">
        <w:rPr>
          <w:rFonts w:ascii="Angsana New" w:hAnsi="Angsana New" w:hint="cs"/>
          <w:sz w:val="30"/>
          <w:szCs w:val="30"/>
          <w:cs/>
        </w:rPr>
        <w:t>จำกัด</w:t>
      </w:r>
      <w:r w:rsidRPr="005E17DE">
        <w:rPr>
          <w:rFonts w:ascii="Angsana New" w:hAnsi="Angsana New"/>
          <w:sz w:val="30"/>
          <w:szCs w:val="30"/>
          <w:cs/>
        </w:rPr>
        <w:t xml:space="preserve"> โดยชำระ</w:t>
      </w:r>
      <w:r w:rsidRPr="005E17DE">
        <w:rPr>
          <w:rFonts w:ascii="Angsana New" w:hAnsi="Angsana New" w:hint="cs"/>
          <w:sz w:val="30"/>
          <w:szCs w:val="30"/>
          <w:cs/>
        </w:rPr>
        <w:t>ร้อยละ 40 เป็น</w:t>
      </w:r>
      <w:r w:rsidRPr="005E17DE">
        <w:rPr>
          <w:rFonts w:ascii="Angsana New" w:hAnsi="Angsana New"/>
          <w:sz w:val="30"/>
          <w:szCs w:val="30"/>
          <w:cs/>
        </w:rPr>
        <w:t>จำนวน 9,000 หุ้น มูลค่าที่ตราไว้หุ้นละ 100 บาท รวมเป็นจำนวนเงิน</w:t>
      </w:r>
      <w:r w:rsidRPr="005E17DE">
        <w:rPr>
          <w:rFonts w:ascii="Angsana New" w:hAnsi="Angsana New" w:hint="cs"/>
          <w:sz w:val="30"/>
          <w:szCs w:val="30"/>
          <w:cs/>
        </w:rPr>
        <w:t xml:space="preserve"> 3.60</w:t>
      </w:r>
      <w:r w:rsidRPr="005E17DE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 xml:space="preserve">ทำให้กลุ่มบริษัทมีส่วนได้เสียในบริษัทดังกล่าวเพิ่มขึ้นจากเดิมร้อยละ 51.00 เป็นร้อยละ 95.10 ของทุนชำระแล้ว </w:t>
      </w:r>
      <w:r w:rsidRPr="005E17DE">
        <w:rPr>
          <w:rFonts w:ascii="Angsana New" w:hAnsi="Angsana New"/>
          <w:sz w:val="30"/>
          <w:szCs w:val="30"/>
          <w:cs/>
        </w:rPr>
        <w:t>ทั้งนี้บริษัทได้ชำระค่าหุ้นเพิ่มทุนดังกล่าวในเดือน</w:t>
      </w:r>
      <w:r w:rsidRPr="005E17DE">
        <w:rPr>
          <w:rFonts w:ascii="Angsana New" w:hAnsi="Angsana New" w:hint="cs"/>
          <w:sz w:val="30"/>
          <w:szCs w:val="30"/>
          <w:cs/>
        </w:rPr>
        <w:t>ตุลาคม</w:t>
      </w:r>
      <w:r w:rsidRPr="005E17DE">
        <w:rPr>
          <w:rFonts w:ascii="Angsana New" w:hAnsi="Angsana New"/>
          <w:sz w:val="30"/>
          <w:szCs w:val="30"/>
          <w:cs/>
        </w:rPr>
        <w:t xml:space="preserve"> </w:t>
      </w:r>
      <w:r w:rsidRPr="005E17DE">
        <w:rPr>
          <w:rFonts w:ascii="Angsana New" w:hAnsi="Angsana New"/>
          <w:sz w:val="30"/>
          <w:szCs w:val="30"/>
        </w:rPr>
        <w:t>25</w:t>
      </w:r>
      <w:r w:rsidRPr="005E17DE">
        <w:rPr>
          <w:rFonts w:ascii="Angsana New" w:hAnsi="Angsana New" w:hint="cs"/>
          <w:sz w:val="30"/>
          <w:szCs w:val="30"/>
          <w:cs/>
        </w:rPr>
        <w:t>60</w:t>
      </w:r>
    </w:p>
    <w:p w:rsidR="009E43DE" w:rsidRPr="009E43DE" w:rsidRDefault="009E43DE" w:rsidP="009E43DE">
      <w:pPr>
        <w:pStyle w:val="Bo-Blankline"/>
      </w:pPr>
    </w:p>
    <w:p w:rsidR="00813D1F" w:rsidRPr="00364B75" w:rsidRDefault="00813D1F" w:rsidP="00813D1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4B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การเสนอขายหุ้นสามัญต่อประชาชนเป็นครั้งแรกของบริษัท ทีพีไอ โพ</w:t>
      </w:r>
      <w:proofErr w:type="spellStart"/>
      <w:r w:rsidRPr="00364B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ลีน</w:t>
      </w:r>
      <w:proofErr w:type="spellEnd"/>
      <w:r w:rsidRPr="00364B7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เพาเวอร์ จำกัด (มหาชน)</w:t>
      </w:r>
    </w:p>
    <w:p w:rsidR="00813D1F" w:rsidRPr="00364B75" w:rsidRDefault="00813D1F" w:rsidP="00813D1F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813D1F" w:rsidRDefault="00813D1F" w:rsidP="00813D1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4B75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364B75">
        <w:rPr>
          <w:rFonts w:ascii="Angsana New" w:hAnsi="Angsana New"/>
          <w:sz w:val="30"/>
          <w:szCs w:val="30"/>
        </w:rPr>
        <w:t xml:space="preserve"> </w:t>
      </w:r>
      <w:r w:rsidR="00884953">
        <w:rPr>
          <w:rFonts w:ascii="Angsana New" w:hAnsi="Angsana New"/>
          <w:sz w:val="30"/>
          <w:szCs w:val="30"/>
        </w:rPr>
        <w:t>25</w:t>
      </w:r>
      <w:r w:rsidR="00884953">
        <w:rPr>
          <w:rFonts w:ascii="Angsana New" w:hAnsi="Angsana New" w:hint="cs"/>
          <w:sz w:val="30"/>
          <w:szCs w:val="30"/>
          <w:cs/>
        </w:rPr>
        <w:t>60</w:t>
      </w:r>
      <w:r w:rsidRPr="00364B75">
        <w:rPr>
          <w:rFonts w:ascii="Angsana New" w:hAnsi="Angsana New"/>
          <w:sz w:val="30"/>
          <w:szCs w:val="30"/>
        </w:rPr>
        <w:t xml:space="preserve"> </w:t>
      </w:r>
      <w:r w:rsidRPr="00364B75">
        <w:rPr>
          <w:rFonts w:ascii="Angsana New" w:hAnsi="Angsana New" w:hint="cs"/>
          <w:sz w:val="30"/>
          <w:szCs w:val="30"/>
          <w:cs/>
        </w:rPr>
        <w:t>บริษัท</w:t>
      </w:r>
      <w:r w:rsidRPr="00364B75">
        <w:rPr>
          <w:rFonts w:ascii="Angsana New" w:hAnsi="Angsana New"/>
          <w:sz w:val="30"/>
          <w:szCs w:val="30"/>
        </w:rPr>
        <w:t xml:space="preserve"> </w:t>
      </w:r>
      <w:r w:rsidRPr="00364B75">
        <w:rPr>
          <w:rFonts w:ascii="Angsana New" w:hAnsi="Angsana New" w:hint="cs"/>
          <w:sz w:val="30"/>
          <w:szCs w:val="30"/>
          <w:cs/>
        </w:rPr>
        <w:t>ทีพีไอ โพ</w:t>
      </w:r>
      <w:proofErr w:type="spellStart"/>
      <w:r w:rsidRPr="00364B75">
        <w:rPr>
          <w:rFonts w:ascii="Angsana New" w:hAnsi="Angsana New" w:hint="cs"/>
          <w:sz w:val="30"/>
          <w:szCs w:val="30"/>
          <w:cs/>
        </w:rPr>
        <w:t>ลีน</w:t>
      </w:r>
      <w:proofErr w:type="spellEnd"/>
      <w:r w:rsidRPr="00364B75">
        <w:rPr>
          <w:rFonts w:ascii="Angsana New" w:hAnsi="Angsana New" w:hint="cs"/>
          <w:sz w:val="30"/>
          <w:szCs w:val="30"/>
          <w:cs/>
        </w:rPr>
        <w:t xml:space="preserve"> เพาเวอร์ จำกัด</w:t>
      </w:r>
      <w:r w:rsidRPr="00364B75">
        <w:rPr>
          <w:rFonts w:ascii="Angsana New" w:hAnsi="Angsana New"/>
          <w:sz w:val="30"/>
          <w:szCs w:val="30"/>
        </w:rPr>
        <w:t xml:space="preserve"> </w:t>
      </w:r>
      <w:r w:rsidRPr="00364B75">
        <w:rPr>
          <w:rFonts w:ascii="Angsana New" w:hAnsi="Angsana New" w:hint="cs"/>
          <w:sz w:val="30"/>
          <w:szCs w:val="30"/>
          <w:cs/>
        </w:rPr>
        <w:t>(มหาชน)</w:t>
      </w:r>
      <w:r w:rsidRPr="00364B75">
        <w:rPr>
          <w:rFonts w:ascii="Angsana New" w:hAnsi="Angsana New"/>
          <w:sz w:val="30"/>
          <w:szCs w:val="30"/>
        </w:rPr>
        <w:t xml:space="preserve"> </w:t>
      </w:r>
      <w:r w:rsidRPr="00364B75">
        <w:rPr>
          <w:rFonts w:ascii="Angsana New" w:hAnsi="Angsana New" w:hint="cs"/>
          <w:sz w:val="30"/>
          <w:szCs w:val="30"/>
          <w:cs/>
        </w:rPr>
        <w:t>เสนอขายหุ้นต่อประชาชนเป็นครั้งแรก</w:t>
      </w:r>
      <w:r w:rsidRPr="00364B75">
        <w:rPr>
          <w:rFonts w:ascii="Angsana New" w:hAnsi="Angsana New"/>
          <w:sz w:val="30"/>
          <w:szCs w:val="30"/>
        </w:rPr>
        <w:t xml:space="preserve"> </w:t>
      </w:r>
      <w:r w:rsidRPr="00364B75">
        <w:rPr>
          <w:rFonts w:ascii="Angsana New" w:hAnsi="Angsana New" w:hint="cs"/>
          <w:sz w:val="30"/>
          <w:szCs w:val="30"/>
          <w:cs/>
        </w:rPr>
        <w:t>จำนวน</w:t>
      </w:r>
      <w:r w:rsidRPr="002D2EC1">
        <w:rPr>
          <w:rFonts w:ascii="Angsana New" w:hAnsi="Angsana New"/>
          <w:sz w:val="30"/>
          <w:szCs w:val="30"/>
        </w:rPr>
        <w:t xml:space="preserve"> </w:t>
      </w:r>
      <w:r w:rsidR="00884953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 w:hint="cs"/>
          <w:sz w:val="30"/>
          <w:szCs w:val="30"/>
          <w:cs/>
        </w:rPr>
        <w:t>,</w:t>
      </w:r>
      <w:r w:rsidR="00884953">
        <w:rPr>
          <w:rFonts w:ascii="Angsana New" w:hAnsi="Angsana New" w:hint="cs"/>
          <w:sz w:val="30"/>
          <w:szCs w:val="30"/>
          <w:cs/>
        </w:rPr>
        <w:t>500</w:t>
      </w:r>
      <w:r w:rsidRPr="002D2EC1">
        <w:rPr>
          <w:rFonts w:ascii="Angsana New" w:hAnsi="Angsana New"/>
          <w:sz w:val="30"/>
          <w:szCs w:val="30"/>
        </w:rPr>
        <w:t xml:space="preserve"> </w:t>
      </w:r>
      <w:r w:rsidRPr="002D2EC1">
        <w:rPr>
          <w:rFonts w:ascii="Angsana New" w:hAnsi="Angsana New" w:hint="cs"/>
          <w:sz w:val="30"/>
          <w:szCs w:val="30"/>
          <w:cs/>
        </w:rPr>
        <w:t>ล้านหุ้นในตลาดหลักทรัพย์แห่งประเทศไทย</w:t>
      </w:r>
      <w:r w:rsidRPr="002D2EC1">
        <w:rPr>
          <w:rFonts w:ascii="Angsana New" w:hAnsi="Angsana New"/>
          <w:sz w:val="30"/>
          <w:szCs w:val="30"/>
        </w:rPr>
        <w:t xml:space="preserve"> </w:t>
      </w:r>
      <w:r w:rsidRPr="002D2EC1">
        <w:rPr>
          <w:rFonts w:ascii="Angsana New" w:hAnsi="Angsana New" w:hint="cs"/>
          <w:sz w:val="30"/>
          <w:szCs w:val="30"/>
          <w:cs/>
        </w:rPr>
        <w:t>ด้วยราคาเสนอขาย</w:t>
      </w:r>
      <w:r w:rsidRPr="002D2EC1">
        <w:rPr>
          <w:rFonts w:ascii="Angsana New" w:hAnsi="Angsana New"/>
          <w:sz w:val="30"/>
          <w:szCs w:val="30"/>
        </w:rPr>
        <w:t xml:space="preserve"> </w:t>
      </w:r>
      <w:r w:rsidR="00884953">
        <w:rPr>
          <w:rFonts w:ascii="Angsana New" w:hAnsi="Angsana New" w:hint="cs"/>
          <w:sz w:val="30"/>
          <w:szCs w:val="30"/>
          <w:cs/>
        </w:rPr>
        <w:t>7</w:t>
      </w:r>
      <w:r w:rsidRPr="002D2EC1">
        <w:rPr>
          <w:rFonts w:ascii="Angsana New" w:hAnsi="Angsana New"/>
          <w:sz w:val="30"/>
          <w:szCs w:val="30"/>
        </w:rPr>
        <w:t xml:space="preserve"> </w:t>
      </w:r>
      <w:r w:rsidRPr="002D2EC1">
        <w:rPr>
          <w:rFonts w:ascii="Angsana New" w:hAnsi="Angsana New" w:hint="cs"/>
          <w:sz w:val="30"/>
          <w:szCs w:val="30"/>
          <w:cs/>
        </w:rPr>
        <w:t>บาทต่อหุ้น</w:t>
      </w:r>
      <w:r w:rsidRPr="002D2EC1">
        <w:rPr>
          <w:rFonts w:ascii="Angsana New" w:hAnsi="Angsana New"/>
          <w:sz w:val="30"/>
          <w:szCs w:val="30"/>
        </w:rPr>
        <w:t xml:space="preserve"> (</w:t>
      </w:r>
      <w:r w:rsidRPr="002D2EC1">
        <w:rPr>
          <w:rFonts w:ascii="Angsana New" w:hAnsi="Angsana New" w:hint="cs"/>
          <w:sz w:val="30"/>
          <w:szCs w:val="30"/>
          <w:cs/>
        </w:rPr>
        <w:t xml:space="preserve">ราคาตามมูลค่า </w:t>
      </w:r>
      <w:r w:rsidR="00884953">
        <w:rPr>
          <w:rFonts w:ascii="Angsana New" w:hAnsi="Angsana New" w:hint="cs"/>
          <w:sz w:val="30"/>
          <w:szCs w:val="30"/>
          <w:cs/>
        </w:rPr>
        <w:t>1</w:t>
      </w:r>
      <w:r w:rsidRPr="002D2EC1">
        <w:rPr>
          <w:rFonts w:ascii="Angsana New" w:hAnsi="Angsana New"/>
          <w:sz w:val="30"/>
          <w:szCs w:val="30"/>
        </w:rPr>
        <w:t xml:space="preserve"> </w:t>
      </w:r>
      <w:r w:rsidRPr="002D2EC1">
        <w:rPr>
          <w:rFonts w:ascii="Angsana New" w:hAnsi="Angsana New" w:hint="cs"/>
          <w:sz w:val="30"/>
          <w:szCs w:val="30"/>
          <w:cs/>
        </w:rPr>
        <w:t>บาทต่อหุ้น)ผลจากการเสนอขายหุ้นต่อประชาชนเป็นครั้งแรกดังกล่าว ทำให้ส่วนได้เสียของ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D2EC1">
        <w:rPr>
          <w:rFonts w:ascii="Angsana New" w:hAnsi="Angsana New" w:hint="cs"/>
          <w:sz w:val="30"/>
          <w:szCs w:val="30"/>
          <w:cs/>
        </w:rPr>
        <w:t xml:space="preserve">บริษัทใน บริษัท </w:t>
      </w:r>
      <w:r>
        <w:rPr>
          <w:rFonts w:ascii="Angsana New" w:hAnsi="Angsana New" w:hint="cs"/>
          <w:sz w:val="30"/>
          <w:szCs w:val="30"/>
          <w:cs/>
        </w:rPr>
        <w:t>ทีพีไอ โพ</w:t>
      </w:r>
      <w:proofErr w:type="spellStart"/>
      <w:r>
        <w:rPr>
          <w:rFonts w:ascii="Angsana New" w:hAnsi="Angsana New" w:hint="cs"/>
          <w:sz w:val="30"/>
          <w:szCs w:val="30"/>
          <w:cs/>
        </w:rPr>
        <w:t>ลีน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เพาเวอร์</w:t>
      </w:r>
      <w:r w:rsidRPr="002D2EC1">
        <w:rPr>
          <w:rFonts w:ascii="Angsana New" w:hAnsi="Angsana New" w:hint="cs"/>
          <w:sz w:val="30"/>
          <w:szCs w:val="30"/>
          <w:cs/>
        </w:rPr>
        <w:t xml:space="preserve"> จำกัด (มหาชน) ลดลงจากร้อยละ </w:t>
      </w:r>
      <w:r w:rsidR="00884953">
        <w:rPr>
          <w:rFonts w:ascii="Angsana New" w:hAnsi="Angsana New" w:hint="cs"/>
          <w:sz w:val="30"/>
          <w:szCs w:val="30"/>
        </w:rPr>
        <w:t>100</w:t>
      </w:r>
      <w:r w:rsidRPr="002D2EC1">
        <w:rPr>
          <w:rFonts w:ascii="Angsana New" w:hAnsi="Angsana New" w:hint="cs"/>
          <w:sz w:val="30"/>
          <w:szCs w:val="30"/>
        </w:rPr>
        <w:t>.</w:t>
      </w:r>
      <w:r w:rsidR="00884953">
        <w:rPr>
          <w:rFonts w:ascii="Angsana New" w:hAnsi="Angsana New" w:hint="cs"/>
          <w:sz w:val="30"/>
          <w:szCs w:val="30"/>
        </w:rPr>
        <w:t>00</w:t>
      </w:r>
      <w:r w:rsidRPr="002D2EC1">
        <w:rPr>
          <w:rFonts w:ascii="Angsana New" w:hAnsi="Angsana New" w:hint="cs"/>
          <w:sz w:val="30"/>
          <w:szCs w:val="30"/>
        </w:rPr>
        <w:t xml:space="preserve"> </w:t>
      </w:r>
      <w:r w:rsidRPr="002D2EC1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884953">
        <w:rPr>
          <w:rFonts w:ascii="Angsana New" w:hAnsi="Angsana New" w:hint="cs"/>
          <w:sz w:val="30"/>
          <w:szCs w:val="30"/>
        </w:rPr>
        <w:t>70</w:t>
      </w:r>
      <w:r w:rsidRPr="002D2EC1">
        <w:rPr>
          <w:rFonts w:ascii="Angsana New" w:hAnsi="Angsana New" w:hint="cs"/>
          <w:sz w:val="30"/>
          <w:szCs w:val="30"/>
        </w:rPr>
        <w:t>.</w:t>
      </w:r>
      <w:r w:rsidR="00884953">
        <w:rPr>
          <w:rFonts w:ascii="Angsana New" w:hAnsi="Angsana New"/>
          <w:sz w:val="30"/>
          <w:szCs w:val="30"/>
        </w:rPr>
        <w:t>2</w:t>
      </w:r>
      <w:r w:rsidR="00884953">
        <w:rPr>
          <w:rFonts w:ascii="Angsana New" w:hAnsi="Angsana New" w:hint="cs"/>
          <w:sz w:val="30"/>
          <w:szCs w:val="30"/>
          <w:cs/>
        </w:rPr>
        <w:t>5</w:t>
      </w:r>
      <w:r w:rsidR="00884953">
        <w:rPr>
          <w:rFonts w:ascii="Angsana New" w:hAnsi="Angsana New"/>
          <w:sz w:val="30"/>
          <w:szCs w:val="30"/>
        </w:rPr>
        <w:t>44</w:t>
      </w:r>
      <w:r>
        <w:rPr>
          <w:rFonts w:ascii="Angsana New" w:hAnsi="Angsana New" w:hint="cs"/>
          <w:sz w:val="30"/>
          <w:szCs w:val="30"/>
          <w:cs/>
        </w:rPr>
        <w:t xml:space="preserve"> ซึ่งเป็นการถือหุ้นโดย</w:t>
      </w:r>
      <w:r w:rsidRPr="00AA0F2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และบริษัทย่อย ร้อยละ </w:t>
      </w:r>
      <w:r w:rsidR="00884953">
        <w:rPr>
          <w:rFonts w:ascii="Angsana New" w:hAnsi="Angsana New"/>
          <w:sz w:val="30"/>
          <w:szCs w:val="30"/>
          <w:lang w:val="en-US"/>
        </w:rPr>
        <w:t>70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884953">
        <w:rPr>
          <w:rFonts w:ascii="Angsana New" w:hAnsi="Angsana New"/>
          <w:sz w:val="30"/>
          <w:szCs w:val="30"/>
          <w:lang w:val="en-US"/>
        </w:rPr>
        <w:t>2381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และ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884953">
        <w:rPr>
          <w:rFonts w:ascii="Angsana New" w:hAnsi="Angsana New"/>
          <w:sz w:val="30"/>
          <w:szCs w:val="30"/>
          <w:lang w:val="en-US"/>
        </w:rPr>
        <w:t>0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884953">
        <w:rPr>
          <w:rFonts w:ascii="Angsana New" w:hAnsi="Angsana New"/>
          <w:sz w:val="30"/>
          <w:szCs w:val="30"/>
          <w:lang w:val="en-US"/>
        </w:rPr>
        <w:t>0163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AA0F2D">
        <w:rPr>
          <w:rFonts w:ascii="Angsana New" w:hAnsi="Angsana New"/>
          <w:sz w:val="30"/>
          <w:szCs w:val="30"/>
          <w:cs/>
        </w:rPr>
        <w:t xml:space="preserve"> </w:t>
      </w:r>
    </w:p>
    <w:p w:rsidR="00813D1F" w:rsidRPr="00364B75" w:rsidRDefault="00813D1F" w:rsidP="00813D1F">
      <w:pPr>
        <w:pStyle w:val="Bo-Blankline"/>
        <w:rPr>
          <w:lang w:val="en-US"/>
        </w:rPr>
      </w:pPr>
    </w:p>
    <w:p w:rsidR="00813D1F" w:rsidRPr="002D2EC1" w:rsidRDefault="00813D1F" w:rsidP="00813D1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2EC1">
        <w:rPr>
          <w:rFonts w:ascii="Angsana New" w:hAnsi="Angsana New" w:hint="cs"/>
          <w:sz w:val="30"/>
          <w:szCs w:val="30"/>
          <w:cs/>
        </w:rPr>
        <w:t>ราย</w:t>
      </w:r>
      <w:r>
        <w:rPr>
          <w:rFonts w:ascii="Angsana New" w:hAnsi="Angsana New" w:hint="cs"/>
          <w:sz w:val="30"/>
          <w:szCs w:val="30"/>
          <w:cs/>
        </w:rPr>
        <w:t>ละเอียดการเปลี่ยนแปลงส่วนของผู้ถือหุ้น</w:t>
      </w:r>
      <w:r w:rsidRPr="002D2EC1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813D1F" w:rsidRPr="00391C8E" w:rsidRDefault="00813D1F" w:rsidP="00813D1F">
      <w:pPr>
        <w:pStyle w:val="Bo-Blankline"/>
      </w:pP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7578"/>
        <w:gridCol w:w="1629"/>
      </w:tblGrid>
      <w:tr w:rsidR="00813D1F" w:rsidRPr="002D2EC1" w:rsidTr="001D5D0B">
        <w:tc>
          <w:tcPr>
            <w:tcW w:w="7578" w:type="dxa"/>
          </w:tcPr>
          <w:p w:rsidR="00813D1F" w:rsidRPr="002D2EC1" w:rsidRDefault="00813D1F" w:rsidP="001D5D0B">
            <w:pPr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hideMark/>
          </w:tcPr>
          <w:p w:rsidR="00813D1F" w:rsidRPr="002D2EC1" w:rsidRDefault="00813D1F" w:rsidP="001D5D0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3D1F" w:rsidRPr="002D2EC1" w:rsidTr="001D5D0B">
        <w:tc>
          <w:tcPr>
            <w:tcW w:w="7578" w:type="dxa"/>
          </w:tcPr>
          <w:p w:rsidR="00813D1F" w:rsidRPr="002D2EC1" w:rsidRDefault="00813D1F" w:rsidP="001D5D0B">
            <w:pPr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9" w:type="dxa"/>
            <w:hideMark/>
          </w:tcPr>
          <w:p w:rsidR="00813D1F" w:rsidRPr="002D2EC1" w:rsidRDefault="00813D1F" w:rsidP="001D5D0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2E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D1F" w:rsidRPr="002D2EC1" w:rsidTr="001D5D0B">
        <w:tc>
          <w:tcPr>
            <w:tcW w:w="7578" w:type="dxa"/>
            <w:hideMark/>
          </w:tcPr>
          <w:p w:rsidR="00813D1F" w:rsidRPr="002D2EC1" w:rsidRDefault="00813D1F" w:rsidP="001D5D0B">
            <w:pPr>
              <w:ind w:lef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สิ่งตอบแทนที่ได้รับ</w:t>
            </w:r>
          </w:p>
        </w:tc>
        <w:tc>
          <w:tcPr>
            <w:tcW w:w="1629" w:type="dxa"/>
            <w:shd w:val="clear" w:color="auto" w:fill="auto"/>
          </w:tcPr>
          <w:p w:rsidR="00813D1F" w:rsidRPr="002D2EC1" w:rsidRDefault="00884953" w:rsidP="001D5D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="00813D1F" w:rsidRPr="00CE03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500</w:t>
            </w:r>
            <w:r w:rsidR="00813D1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813D1F" w:rsidRPr="002D2EC1" w:rsidTr="001D5D0B">
        <w:tc>
          <w:tcPr>
            <w:tcW w:w="7578" w:type="dxa"/>
            <w:hideMark/>
          </w:tcPr>
          <w:p w:rsidR="00813D1F" w:rsidRPr="002D2EC1" w:rsidRDefault="00813D1F" w:rsidP="001D5D0B">
            <w:pPr>
              <w:ind w:left="27" w:right="-345"/>
              <w:rPr>
                <w:rFonts w:ascii="Angsana New" w:hAnsi="Angsana New"/>
                <w:sz w:val="30"/>
                <w:szCs w:val="30"/>
                <w:cs/>
              </w:rPr>
            </w:pPr>
            <w:r w:rsidRPr="008229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ต้นทุนในการออกจำหน่ายหุ้นสามัญของ 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2D2EC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13D1F" w:rsidRPr="00CE0371" w:rsidRDefault="00813D1F" w:rsidP="001D5D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37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CE03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 w:rsidRPr="00CE037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13D1F" w:rsidRPr="002D2EC1" w:rsidTr="001D5D0B">
        <w:tc>
          <w:tcPr>
            <w:tcW w:w="7578" w:type="dxa"/>
          </w:tcPr>
          <w:p w:rsidR="00813D1F" w:rsidRPr="00391C8E" w:rsidRDefault="00813D1F" w:rsidP="001D5D0B">
            <w:pPr>
              <w:ind w:left="270" w:right="-345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เงินสดจ่ายโดยบริษัทย่อยในการซื้อหุ้นสามัญของ 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2D2EC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3D1F" w:rsidRDefault="00813D1F" w:rsidP="001D5D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13D1F" w:rsidRPr="00391C8E" w:rsidRDefault="00813D1F" w:rsidP="001D5D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13D1F" w:rsidRPr="002D2EC1" w:rsidTr="001D5D0B">
        <w:tc>
          <w:tcPr>
            <w:tcW w:w="7578" w:type="dxa"/>
            <w:hideMark/>
          </w:tcPr>
          <w:p w:rsidR="00813D1F" w:rsidRPr="002D2EC1" w:rsidRDefault="00813D1F" w:rsidP="001D5D0B">
            <w:pPr>
              <w:ind w:left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13D1F" w:rsidRPr="00D664B7" w:rsidRDefault="00884953" w:rsidP="001D5D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="00813D1F"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</w:t>
            </w:r>
            <w:r w:rsidR="00813D1F"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289</w:t>
            </w:r>
          </w:p>
        </w:tc>
      </w:tr>
      <w:tr w:rsidR="00813D1F" w:rsidRPr="002D2EC1" w:rsidTr="001D5D0B">
        <w:tc>
          <w:tcPr>
            <w:tcW w:w="7578" w:type="dxa"/>
            <w:hideMark/>
          </w:tcPr>
          <w:p w:rsidR="00813D1F" w:rsidRPr="002D2EC1" w:rsidRDefault="00813D1F" w:rsidP="001D5D0B">
            <w:pPr>
              <w:ind w:lef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การปรับลดส่วนได้เสียให้แก่ส่วนได้เสียที่ไม่มีอำนาจควบคุม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3D1F" w:rsidRPr="00954A30" w:rsidRDefault="00813D1F" w:rsidP="001D5D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4A30">
              <w:rPr>
                <w:rFonts w:ascii="Angsana New" w:hAnsi="Angsana New"/>
                <w:sz w:val="30"/>
                <w:szCs w:val="30"/>
              </w:rPr>
              <w:t>(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954A30"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283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796</w:t>
            </w:r>
            <w:r w:rsidRPr="00954A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3D1F" w:rsidRPr="002D2EC1" w:rsidTr="001D5D0B">
        <w:trPr>
          <w:trHeight w:val="244"/>
        </w:trPr>
        <w:tc>
          <w:tcPr>
            <w:tcW w:w="7578" w:type="dxa"/>
            <w:hideMark/>
          </w:tcPr>
          <w:p w:rsidR="00813D1F" w:rsidRPr="002D2EC1" w:rsidRDefault="00813D1F" w:rsidP="001D5D0B">
            <w:pPr>
              <w:ind w:left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การเปลี่ยนแปลงในส่วนของผู้ถือหุ้นของบริษัท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13D1F" w:rsidRPr="00D664B7" w:rsidRDefault="00884953" w:rsidP="001D5D0B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="00813D1F"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="00813D1F"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</w:p>
        </w:tc>
      </w:tr>
    </w:tbl>
    <w:p w:rsidR="00CC0E30" w:rsidRDefault="00CC0E30" w:rsidP="00727965">
      <w:pPr>
        <w:pStyle w:val="Bo-C1Content"/>
      </w:pPr>
    </w:p>
    <w:p w:rsidR="00207FF0" w:rsidRDefault="00207FF0" w:rsidP="00CC499D">
      <w:pPr>
        <w:pStyle w:val="Bo-C1Content"/>
      </w:pPr>
    </w:p>
    <w:p w:rsidR="00CC0E30" w:rsidRDefault="00CC0E30" w:rsidP="00CC0E30">
      <w:pPr>
        <w:pStyle w:val="Bo-C1Content"/>
        <w:ind w:left="0"/>
        <w:rPr>
          <w:cs/>
        </w:rPr>
        <w:sectPr w:rsidR="00CC0E30" w:rsidSect="009407C0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:rsidR="00DE1414" w:rsidRDefault="00DE1414" w:rsidP="00C542DD">
      <w:pPr>
        <w:pStyle w:val="Bo-C1Content"/>
        <w:ind w:left="180" w:firstLine="90"/>
        <w:rPr>
          <w:cs/>
        </w:rPr>
      </w:pPr>
      <w:r w:rsidRPr="00F8282A">
        <w:rPr>
          <w:cs/>
        </w:rPr>
        <w:lastRenderedPageBreak/>
        <w:t>เงินลงทุน</w:t>
      </w:r>
      <w:r>
        <w:rPr>
          <w:cs/>
        </w:rPr>
        <w:t>ในบริษัทย่อย</w:t>
      </w:r>
      <w:r>
        <w:rPr>
          <w:rFonts w:hint="cs"/>
          <w:cs/>
        </w:rPr>
        <w:t xml:space="preserve"> </w:t>
      </w:r>
      <w:r w:rsidRPr="001D606A">
        <w:rPr>
          <w:cs/>
        </w:rPr>
        <w:t xml:space="preserve">ณ วันที่ </w:t>
      </w:r>
      <w:r w:rsidR="00884953">
        <w:rPr>
          <w:cs/>
        </w:rPr>
        <w:t>31</w:t>
      </w:r>
      <w:r w:rsidRPr="001D606A">
        <w:rPr>
          <w:cs/>
        </w:rPr>
        <w:t xml:space="preserve"> ธันวาคม </w:t>
      </w:r>
      <w:r w:rsidR="00884953">
        <w:rPr>
          <w:lang w:val="en-US"/>
        </w:rPr>
        <w:t>2560</w:t>
      </w:r>
      <w:r w:rsidR="006B26FF">
        <w:rPr>
          <w:lang w:val="en-US"/>
        </w:rPr>
        <w:t xml:space="preserve"> </w:t>
      </w:r>
      <w:r w:rsidR="006B26FF">
        <w:rPr>
          <w:rFonts w:hint="cs"/>
          <w:cs/>
          <w:lang w:val="en-US"/>
        </w:rPr>
        <w:t xml:space="preserve">และ </w:t>
      </w:r>
      <w:r w:rsidR="00884953">
        <w:rPr>
          <w:lang w:val="en-US"/>
        </w:rPr>
        <w:t>2559</w:t>
      </w:r>
      <w:r w:rsidR="006B26FF">
        <w:rPr>
          <w:lang w:val="en-US"/>
        </w:rPr>
        <w:t xml:space="preserve"> </w:t>
      </w:r>
      <w:r w:rsidR="006B26FF">
        <w:rPr>
          <w:rFonts w:hint="cs"/>
          <w:cs/>
          <w:lang w:val="en-US"/>
        </w:rPr>
        <w:t>และเงินปันผลรับจากเงินลงทุนสำหรับแต่ละปี</w:t>
      </w:r>
      <w:r w:rsidRPr="001D606A">
        <w:rPr>
          <w:cs/>
        </w:rPr>
        <w:t xml:space="preserve"> </w:t>
      </w:r>
      <w:r w:rsidRPr="00F8282A">
        <w:rPr>
          <w:cs/>
        </w:rPr>
        <w:t>มีดังนี้</w:t>
      </w:r>
    </w:p>
    <w:p w:rsidR="00941363" w:rsidRDefault="00941363" w:rsidP="00DE1414">
      <w:pPr>
        <w:pStyle w:val="Bo-C1Content"/>
        <w:rPr>
          <w:sz w:val="12"/>
          <w:szCs w:val="12"/>
        </w:rPr>
      </w:pPr>
    </w:p>
    <w:tbl>
      <w:tblPr>
        <w:tblW w:w="1476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90"/>
        <w:gridCol w:w="810"/>
        <w:gridCol w:w="90"/>
        <w:gridCol w:w="810"/>
        <w:gridCol w:w="90"/>
        <w:gridCol w:w="990"/>
        <w:gridCol w:w="90"/>
        <w:gridCol w:w="875"/>
        <w:gridCol w:w="130"/>
        <w:gridCol w:w="981"/>
        <w:gridCol w:w="130"/>
        <w:gridCol w:w="981"/>
        <w:gridCol w:w="130"/>
        <w:gridCol w:w="868"/>
        <w:gridCol w:w="130"/>
        <w:gridCol w:w="860"/>
        <w:gridCol w:w="130"/>
        <w:gridCol w:w="839"/>
        <w:gridCol w:w="127"/>
        <w:gridCol w:w="965"/>
        <w:gridCol w:w="142"/>
        <w:gridCol w:w="863"/>
        <w:gridCol w:w="130"/>
        <w:gridCol w:w="854"/>
      </w:tblGrid>
      <w:tr w:rsidR="001D550C" w:rsidRPr="00964878" w:rsidTr="004C5E5A">
        <w:trPr>
          <w:tblHeader/>
        </w:trPr>
        <w:tc>
          <w:tcPr>
            <w:tcW w:w="2655" w:type="dxa"/>
            <w:vAlign w:val="bottom"/>
          </w:tcPr>
          <w:p w:rsidR="001D550C" w:rsidRPr="00964878" w:rsidRDefault="001D550C" w:rsidP="00CD3C03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1D550C" w:rsidRPr="00964878" w:rsidRDefault="001D550C" w:rsidP="00CD3C0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15" w:type="dxa"/>
            <w:gridSpan w:val="23"/>
          </w:tcPr>
          <w:p w:rsidR="001D550C" w:rsidRPr="00964878" w:rsidRDefault="001D550C" w:rsidP="00CD3C03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D550C" w:rsidRPr="00964878" w:rsidTr="004C5E5A">
        <w:trPr>
          <w:tblHeader/>
        </w:trPr>
        <w:tc>
          <w:tcPr>
            <w:tcW w:w="2655" w:type="dxa"/>
            <w:vAlign w:val="bottom"/>
          </w:tcPr>
          <w:p w:rsidR="001D550C" w:rsidRPr="00964878" w:rsidRDefault="001D550C" w:rsidP="00CD3C03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1D550C" w:rsidRPr="00964878" w:rsidRDefault="001D550C" w:rsidP="00CD3C0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gridSpan w:val="3"/>
          </w:tcPr>
          <w:p w:rsidR="001D550C" w:rsidRPr="00964878" w:rsidRDefault="001D550C" w:rsidP="00CD3C03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:rsidR="001D550C" w:rsidRPr="00964878" w:rsidRDefault="001D550C" w:rsidP="00CD3C0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55" w:type="dxa"/>
            <w:gridSpan w:val="3"/>
          </w:tcPr>
          <w:p w:rsidR="001D550C" w:rsidRPr="00964878" w:rsidRDefault="001D550C" w:rsidP="00CD3C03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130" w:type="dxa"/>
          </w:tcPr>
          <w:p w:rsidR="001D550C" w:rsidRPr="00964878" w:rsidRDefault="001D550C" w:rsidP="00CD3C0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92" w:type="dxa"/>
            <w:gridSpan w:val="3"/>
          </w:tcPr>
          <w:p w:rsidR="001D550C" w:rsidRPr="00964878" w:rsidRDefault="001D550C" w:rsidP="00CD3C03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0" w:type="dxa"/>
          </w:tcPr>
          <w:p w:rsidR="001D550C" w:rsidRPr="00964878" w:rsidRDefault="001D550C" w:rsidP="00CD3C03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58" w:type="dxa"/>
            <w:gridSpan w:val="3"/>
          </w:tcPr>
          <w:p w:rsidR="001D550C" w:rsidRPr="00964878" w:rsidRDefault="001D550C" w:rsidP="00CD3C03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30" w:type="dxa"/>
          </w:tcPr>
          <w:p w:rsidR="001D550C" w:rsidRPr="00964878" w:rsidRDefault="001D550C" w:rsidP="00CD3C03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31" w:type="dxa"/>
            <w:gridSpan w:val="3"/>
          </w:tcPr>
          <w:p w:rsidR="001D550C" w:rsidRPr="00964878" w:rsidRDefault="001D550C" w:rsidP="00CD3C03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ราคาทุน </w:t>
            </w: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42" w:type="dxa"/>
          </w:tcPr>
          <w:p w:rsidR="001D550C" w:rsidRDefault="001D550C" w:rsidP="00CD3C03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7" w:type="dxa"/>
            <w:gridSpan w:val="3"/>
          </w:tcPr>
          <w:p w:rsidR="001D550C" w:rsidRPr="00964878" w:rsidRDefault="001D550C" w:rsidP="00CD3C03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8503B1" w:rsidRPr="00964878" w:rsidTr="004C5E5A">
        <w:trPr>
          <w:trHeight w:val="234"/>
          <w:tblHeader/>
        </w:trPr>
        <w:tc>
          <w:tcPr>
            <w:tcW w:w="2655" w:type="dxa"/>
            <w:vAlign w:val="bottom"/>
          </w:tcPr>
          <w:p w:rsidR="008503B1" w:rsidRPr="00964878" w:rsidRDefault="008503B1" w:rsidP="008503B1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8503B1" w:rsidRPr="00964878" w:rsidRDefault="008503B1" w:rsidP="008503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8503B1" w:rsidRPr="00964878" w:rsidRDefault="00884953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90" w:type="dxa"/>
          </w:tcPr>
          <w:p w:rsidR="008503B1" w:rsidRPr="00964878" w:rsidRDefault="008503B1" w:rsidP="008503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8503B1" w:rsidRPr="00964878" w:rsidRDefault="00884953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90" w:type="dxa"/>
          </w:tcPr>
          <w:p w:rsidR="008503B1" w:rsidRPr="00964878" w:rsidRDefault="008503B1" w:rsidP="008503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8503B1" w:rsidRPr="00964878" w:rsidRDefault="00884953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90" w:type="dxa"/>
          </w:tcPr>
          <w:p w:rsidR="008503B1" w:rsidRPr="00964878" w:rsidRDefault="008503B1" w:rsidP="008503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8503B1" w:rsidRPr="00964878" w:rsidRDefault="00884953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30" w:type="dxa"/>
          </w:tcPr>
          <w:p w:rsidR="008503B1" w:rsidRPr="00964878" w:rsidRDefault="008503B1" w:rsidP="008503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8503B1" w:rsidRPr="00964878" w:rsidRDefault="00884953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30" w:type="dxa"/>
          </w:tcPr>
          <w:p w:rsidR="008503B1" w:rsidRPr="00964878" w:rsidRDefault="008503B1" w:rsidP="008503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8503B1" w:rsidRPr="00964878" w:rsidRDefault="00884953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30" w:type="dxa"/>
          </w:tcPr>
          <w:p w:rsidR="008503B1" w:rsidRPr="00964878" w:rsidRDefault="008503B1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8503B1" w:rsidRPr="00964878" w:rsidRDefault="00884953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30" w:type="dxa"/>
          </w:tcPr>
          <w:p w:rsidR="008503B1" w:rsidRPr="00964878" w:rsidRDefault="008503B1" w:rsidP="008503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8503B1" w:rsidRPr="00964878" w:rsidRDefault="00884953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30" w:type="dxa"/>
          </w:tcPr>
          <w:p w:rsidR="008503B1" w:rsidRPr="00964878" w:rsidRDefault="008503B1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8503B1" w:rsidRPr="00964878" w:rsidRDefault="00884953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27" w:type="dxa"/>
          </w:tcPr>
          <w:p w:rsidR="008503B1" w:rsidRPr="00964878" w:rsidRDefault="008503B1" w:rsidP="008503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8503B1" w:rsidRPr="00964878" w:rsidRDefault="00884953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42" w:type="dxa"/>
          </w:tcPr>
          <w:p w:rsidR="008503B1" w:rsidRPr="00964878" w:rsidRDefault="008503B1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63" w:type="dxa"/>
          </w:tcPr>
          <w:p w:rsidR="008503B1" w:rsidRPr="00964878" w:rsidRDefault="00884953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30" w:type="dxa"/>
          </w:tcPr>
          <w:p w:rsidR="008503B1" w:rsidRPr="00964878" w:rsidRDefault="008503B1" w:rsidP="008503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8503B1" w:rsidRPr="00964878" w:rsidRDefault="00884953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</w:tr>
      <w:tr w:rsidR="008503B1" w:rsidRPr="00964878" w:rsidTr="004C5E5A">
        <w:trPr>
          <w:trHeight w:val="135"/>
          <w:tblHeader/>
        </w:trPr>
        <w:tc>
          <w:tcPr>
            <w:tcW w:w="2655" w:type="dxa"/>
            <w:vAlign w:val="bottom"/>
          </w:tcPr>
          <w:p w:rsidR="008503B1" w:rsidRPr="00964878" w:rsidRDefault="008503B1" w:rsidP="008503B1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8503B1" w:rsidRPr="00964878" w:rsidRDefault="008503B1" w:rsidP="008503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gridSpan w:val="3"/>
          </w:tcPr>
          <w:p w:rsidR="008503B1" w:rsidRPr="00964878" w:rsidRDefault="008503B1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6487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96487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ร้อยละ</w:t>
            </w:r>
            <w:r w:rsidRPr="0096487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:rsidR="008503B1" w:rsidRPr="00964878" w:rsidRDefault="008503B1" w:rsidP="008503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15" w:type="dxa"/>
            <w:gridSpan w:val="19"/>
          </w:tcPr>
          <w:p w:rsidR="008503B1" w:rsidRPr="00964878" w:rsidRDefault="008503B1" w:rsidP="008503B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6487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96487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96487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8503B1" w:rsidRPr="00964878" w:rsidTr="004C5E5A">
        <w:tc>
          <w:tcPr>
            <w:tcW w:w="2655" w:type="dxa"/>
            <w:vAlign w:val="bottom"/>
          </w:tcPr>
          <w:p w:rsidR="008503B1" w:rsidRPr="00EA7A75" w:rsidRDefault="008503B1" w:rsidP="008503B1">
            <w:pPr>
              <w:spacing w:line="320" w:lineRule="exact"/>
              <w:ind w:left="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EA7A7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90" w:type="dxa"/>
          </w:tcPr>
          <w:p w:rsidR="008503B1" w:rsidRPr="00964878" w:rsidRDefault="008503B1" w:rsidP="008503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8503B1" w:rsidRPr="00964878" w:rsidRDefault="008503B1" w:rsidP="00083DF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8503B1" w:rsidRPr="00964878" w:rsidRDefault="008503B1" w:rsidP="00083DF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8503B1" w:rsidRPr="00964878" w:rsidRDefault="008503B1" w:rsidP="00083DFE">
            <w:pPr>
              <w:spacing w:line="240" w:lineRule="auto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8503B1" w:rsidRPr="00964878" w:rsidRDefault="008503B1" w:rsidP="00083DF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8503B1" w:rsidRPr="00964878" w:rsidRDefault="008503B1" w:rsidP="00083DF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8503B1" w:rsidRPr="00964878" w:rsidRDefault="008503B1" w:rsidP="00083DF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8503B1" w:rsidRPr="00964878" w:rsidRDefault="008503B1" w:rsidP="00083DFE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8503B1" w:rsidRPr="00964878" w:rsidRDefault="008503B1" w:rsidP="00083DFE">
            <w:pPr>
              <w:spacing w:line="240" w:lineRule="auto"/>
              <w:ind w:left="-128" w:right="9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068F3" w:rsidRPr="00964878" w:rsidTr="004C5E5A">
        <w:tc>
          <w:tcPr>
            <w:tcW w:w="2655" w:type="dxa"/>
            <w:vAlign w:val="bottom"/>
          </w:tcPr>
          <w:p w:rsidR="00A068F3" w:rsidRPr="00EA7A75" w:rsidRDefault="00A068F3" w:rsidP="00A068F3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คอนกรีต จำกัด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884953" w:rsidP="00A068F3">
            <w:pPr>
              <w:tabs>
                <w:tab w:val="center" w:pos="435"/>
                <w:tab w:val="right" w:pos="916"/>
              </w:tabs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884953" w:rsidP="00A068F3">
            <w:pPr>
              <w:tabs>
                <w:tab w:val="center" w:pos="435"/>
                <w:tab w:val="right" w:pos="916"/>
              </w:tabs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spacing w:line="240" w:lineRule="auto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A068F3" w:rsidRPr="00DF6ABF" w:rsidRDefault="00884953" w:rsidP="00A068F3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27" w:type="dxa"/>
          </w:tcPr>
          <w:p w:rsidR="00A068F3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A068F3" w:rsidRPr="00DF6ABF" w:rsidRDefault="00884953" w:rsidP="00A068F3">
            <w:pPr>
              <w:tabs>
                <w:tab w:val="decimal" w:pos="86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42" w:type="dxa"/>
          </w:tcPr>
          <w:p w:rsidR="00A068F3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068F3" w:rsidRPr="00964878" w:rsidTr="004C5E5A">
        <w:tc>
          <w:tcPr>
            <w:tcW w:w="2655" w:type="dxa"/>
            <w:vAlign w:val="bottom"/>
          </w:tcPr>
          <w:p w:rsidR="00A068F3" w:rsidRPr="00EA7A75" w:rsidRDefault="00A068F3" w:rsidP="00A068F3">
            <w:pPr>
              <w:spacing w:line="320" w:lineRule="exact"/>
              <w:ind w:left="315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โพ</w:t>
            </w:r>
            <w:proofErr w:type="spellStart"/>
            <w:r w:rsidRPr="00EA7A75">
              <w:rPr>
                <w:rFonts w:ascii="Angsana New" w:hAnsi="Angsana New"/>
                <w:sz w:val="24"/>
                <w:szCs w:val="24"/>
                <w:cs/>
              </w:rPr>
              <w:t>ลีน</w:t>
            </w:r>
            <w:proofErr w:type="spellEnd"/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 เพาเวอร์ จำกัด 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A068F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A068F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DF6ABF" w:rsidRDefault="00A068F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DF6ABF" w:rsidRDefault="00A068F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A068F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A068F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A068F3" w:rsidRPr="00DF6ABF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A068F3" w:rsidRPr="00964878" w:rsidRDefault="00A068F3" w:rsidP="00A068F3">
            <w:pPr>
              <w:spacing w:line="240" w:lineRule="auto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A068F3" w:rsidRPr="00DF6ABF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A068F3" w:rsidRPr="00DF6ABF" w:rsidRDefault="00A068F3" w:rsidP="00A068F3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A068F3" w:rsidRPr="00DF6ABF" w:rsidRDefault="00A068F3" w:rsidP="00A068F3">
            <w:pPr>
              <w:tabs>
                <w:tab w:val="decimal" w:pos="86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A068F3" w:rsidRPr="00DF6ABF" w:rsidRDefault="00A068F3" w:rsidP="00A068F3">
            <w:pPr>
              <w:tabs>
                <w:tab w:val="decimal" w:pos="74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A068F3" w:rsidRPr="00DF6ABF" w:rsidRDefault="00A068F3" w:rsidP="00A068F3">
            <w:pPr>
              <w:tabs>
                <w:tab w:val="decimal" w:pos="74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068F3" w:rsidRPr="00964878" w:rsidTr="004C5E5A">
        <w:tc>
          <w:tcPr>
            <w:tcW w:w="2655" w:type="dxa"/>
            <w:vAlign w:val="bottom"/>
          </w:tcPr>
          <w:p w:rsidR="00A068F3" w:rsidRPr="00EA7A75" w:rsidRDefault="00A068F3" w:rsidP="00A068F3">
            <w:pPr>
              <w:spacing w:line="320" w:lineRule="exact"/>
              <w:ind w:left="315"/>
              <w:rPr>
                <w:rFonts w:ascii="Angsana New" w:hAnsi="Angsana New"/>
                <w:sz w:val="24"/>
                <w:szCs w:val="24"/>
                <w:cs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900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899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899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spacing w:line="240" w:lineRule="auto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A068F3" w:rsidRPr="00DF6ABF" w:rsidRDefault="00884953" w:rsidP="00A068F3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899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27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A068F3" w:rsidRPr="00DF6ABF" w:rsidRDefault="00884953" w:rsidP="00A068F3">
            <w:pPr>
              <w:tabs>
                <w:tab w:val="decimal" w:pos="86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899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42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A068F3" w:rsidRPr="00DF6ABF" w:rsidRDefault="004B6C68" w:rsidP="00A068F3">
            <w:pPr>
              <w:tabs>
                <w:tab w:val="decimal" w:pos="74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3,127,000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A068F3" w:rsidRPr="00DF6ABF" w:rsidRDefault="00884953" w:rsidP="00A068F3">
            <w:pPr>
              <w:tabs>
                <w:tab w:val="decimal" w:pos="74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551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750</w:t>
            </w:r>
          </w:p>
        </w:tc>
      </w:tr>
      <w:tr w:rsidR="00A068F3" w:rsidRPr="00964878" w:rsidTr="004C5E5A">
        <w:tc>
          <w:tcPr>
            <w:tcW w:w="2655" w:type="dxa"/>
            <w:vAlign w:val="bottom"/>
          </w:tcPr>
          <w:p w:rsidR="00A068F3" w:rsidRPr="00EA7A75" w:rsidRDefault="00A068F3" w:rsidP="00A068F3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ทีพีไอ </w:t>
            </w:r>
            <w:proofErr w:type="spellStart"/>
            <w:r w:rsidRPr="00EA7A75">
              <w:rPr>
                <w:rFonts w:ascii="Angsana New" w:hAnsi="Angsana New"/>
                <w:sz w:val="24"/>
                <w:szCs w:val="24"/>
                <w:cs/>
              </w:rPr>
              <w:t>ออล</w:t>
            </w:r>
            <w:proofErr w:type="spellEnd"/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 ซี</w:t>
            </w:r>
            <w:proofErr w:type="spellStart"/>
            <w:r w:rsidRPr="00EA7A75">
              <w:rPr>
                <w:rFonts w:ascii="Angsana New" w:hAnsi="Angsana New"/>
                <w:sz w:val="24"/>
                <w:szCs w:val="24"/>
                <w:cs/>
              </w:rPr>
              <w:t>ซั่นส์</w:t>
            </w:r>
            <w:proofErr w:type="spellEnd"/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spacing w:line="240" w:lineRule="auto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A068F3" w:rsidRPr="00DF6ABF" w:rsidRDefault="00884953" w:rsidP="00A068F3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A068F3" w:rsidRPr="00DF6ABF" w:rsidRDefault="00884953" w:rsidP="00A068F3">
            <w:pPr>
              <w:tabs>
                <w:tab w:val="decimal" w:pos="86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2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068F3" w:rsidRPr="00964878" w:rsidTr="004C5E5A">
        <w:tc>
          <w:tcPr>
            <w:tcW w:w="2655" w:type="dxa"/>
            <w:vAlign w:val="bottom"/>
          </w:tcPr>
          <w:p w:rsidR="00A068F3" w:rsidRPr="00EA7A75" w:rsidRDefault="00A068F3" w:rsidP="00A068F3">
            <w:pPr>
              <w:tabs>
                <w:tab w:val="left" w:pos="540"/>
              </w:tabs>
              <w:spacing w:line="320" w:lineRule="exact"/>
              <w:ind w:left="315" w:hanging="27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โพ</w:t>
            </w:r>
            <w:proofErr w:type="spellStart"/>
            <w:r w:rsidRPr="00EA7A75">
              <w:rPr>
                <w:rFonts w:ascii="Angsana New" w:hAnsi="Angsana New"/>
                <w:sz w:val="24"/>
                <w:szCs w:val="24"/>
                <w:cs/>
              </w:rPr>
              <w:t>ลีน</w:t>
            </w:r>
            <w:proofErr w:type="spellEnd"/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 ชีวะอินทรีย์ จำกัด</w:t>
            </w:r>
          </w:p>
        </w:tc>
        <w:tc>
          <w:tcPr>
            <w:tcW w:w="90" w:type="dxa"/>
            <w:vAlign w:val="bottom"/>
          </w:tcPr>
          <w:p w:rsidR="00A068F3" w:rsidRPr="00283A94" w:rsidRDefault="00A068F3" w:rsidP="00A068F3">
            <w:pPr>
              <w:tabs>
                <w:tab w:val="left" w:pos="540"/>
              </w:tabs>
              <w:spacing w:line="320" w:lineRule="exact"/>
              <w:ind w:left="315" w:right="206" w:hanging="3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654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654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A068F3" w:rsidRPr="00DF6ABF" w:rsidRDefault="00A068F3" w:rsidP="00A068F3">
            <w:pPr>
              <w:tabs>
                <w:tab w:val="decimal" w:pos="778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562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A068F3" w:rsidRPr="00DF6ABF" w:rsidRDefault="00A068F3" w:rsidP="00A068F3">
            <w:pPr>
              <w:tabs>
                <w:tab w:val="decimal" w:pos="728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382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A068F3" w:rsidRPr="00DF6ABF" w:rsidRDefault="00884953" w:rsidP="00A068F3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092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7" w:type="dxa"/>
          </w:tcPr>
          <w:p w:rsidR="00A068F3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A068F3" w:rsidRPr="00DF6ABF" w:rsidRDefault="00884953" w:rsidP="00A068F3">
            <w:pPr>
              <w:tabs>
                <w:tab w:val="decimal" w:pos="86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272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42" w:type="dxa"/>
          </w:tcPr>
          <w:p w:rsidR="00A068F3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068F3" w:rsidRPr="00964878" w:rsidTr="00467A19">
        <w:tc>
          <w:tcPr>
            <w:tcW w:w="2655" w:type="dxa"/>
            <w:vAlign w:val="bottom"/>
          </w:tcPr>
          <w:p w:rsidR="00A068F3" w:rsidRPr="00EA7A75" w:rsidRDefault="00A068F3" w:rsidP="00A068F3">
            <w:pPr>
              <w:spacing w:line="320" w:lineRule="exact"/>
              <w:ind w:left="45" w:right="-90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โรงกลั่นน้ำมันทีพีไอ (</w:t>
            </w:r>
            <w:r w:rsidR="00884953">
              <w:rPr>
                <w:rFonts w:ascii="Angsana New" w:hAnsi="Angsana New"/>
                <w:sz w:val="24"/>
                <w:szCs w:val="24"/>
                <w:cs/>
              </w:rPr>
              <w:t>1997</w:t>
            </w:r>
            <w:r w:rsidRPr="00EA7A75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EA7A7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EA7A75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  <w:vAlign w:val="bottom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299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vAlign w:val="bottom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299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A068F3" w:rsidRPr="00DF6ABF" w:rsidRDefault="00884953" w:rsidP="00A068F3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299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27" w:type="dxa"/>
          </w:tcPr>
          <w:p w:rsidR="00A068F3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A068F3" w:rsidRPr="00DF6ABF" w:rsidRDefault="00884953" w:rsidP="00A068F3">
            <w:pPr>
              <w:tabs>
                <w:tab w:val="decimal" w:pos="86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299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42" w:type="dxa"/>
          </w:tcPr>
          <w:p w:rsidR="00A068F3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068F3" w:rsidRPr="00964878" w:rsidTr="004C5E5A">
        <w:tc>
          <w:tcPr>
            <w:tcW w:w="2655" w:type="dxa"/>
            <w:vAlign w:val="bottom"/>
          </w:tcPr>
          <w:p w:rsidR="00A068F3" w:rsidRPr="00EA7A75" w:rsidRDefault="00A068F3" w:rsidP="00A068F3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โพ</w:t>
            </w:r>
            <w:proofErr w:type="spellStart"/>
            <w:r w:rsidRPr="00EA7A75">
              <w:rPr>
                <w:rFonts w:ascii="Angsana New" w:hAnsi="Angsana New"/>
                <w:sz w:val="24"/>
                <w:szCs w:val="24"/>
                <w:cs/>
              </w:rPr>
              <w:t>รพ็</w:t>
            </w:r>
            <w:proofErr w:type="spellEnd"/>
            <w:r w:rsidRPr="00EA7A75">
              <w:rPr>
                <w:rFonts w:ascii="Angsana New" w:hAnsi="Angsana New"/>
                <w:sz w:val="24"/>
                <w:szCs w:val="24"/>
                <w:cs/>
              </w:rPr>
              <w:t>อกไซด์ไทย จำกัด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964878" w:rsidRDefault="00884953" w:rsidP="00A068F3">
            <w:pPr>
              <w:tabs>
                <w:tab w:val="center" w:pos="925"/>
              </w:tabs>
              <w:spacing w:line="240" w:lineRule="auto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964878" w:rsidRDefault="00884953" w:rsidP="00A068F3">
            <w:pPr>
              <w:tabs>
                <w:tab w:val="center" w:pos="925"/>
              </w:tabs>
              <w:spacing w:line="240" w:lineRule="auto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964878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30" w:type="dxa"/>
            <w:vAlign w:val="bottom"/>
          </w:tcPr>
          <w:p w:rsidR="00A068F3" w:rsidRPr="00AD4A98" w:rsidRDefault="00A068F3" w:rsidP="00A068F3">
            <w:pPr>
              <w:tabs>
                <w:tab w:val="left" w:pos="540"/>
              </w:tabs>
              <w:spacing w:line="240" w:lineRule="auto"/>
              <w:ind w:left="-1548" w:right="65" w:firstLine="154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964878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A068F3" w:rsidRPr="00964878" w:rsidRDefault="00A068F3" w:rsidP="00A068F3">
            <w:pPr>
              <w:tabs>
                <w:tab w:val="decimal" w:pos="778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A068F3" w:rsidRPr="00964878" w:rsidRDefault="00A068F3" w:rsidP="00A068F3">
            <w:pPr>
              <w:tabs>
                <w:tab w:val="decimal" w:pos="728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dxa"/>
          </w:tcPr>
          <w:p w:rsidR="00A068F3" w:rsidRPr="00DF6ABF" w:rsidRDefault="00A068F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:rsidR="00A068F3" w:rsidRPr="00DF6ABF" w:rsidRDefault="00A068F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068F3" w:rsidRPr="00964878" w:rsidTr="004C5E5A">
        <w:tc>
          <w:tcPr>
            <w:tcW w:w="2655" w:type="dxa"/>
            <w:vAlign w:val="bottom"/>
          </w:tcPr>
          <w:p w:rsidR="00A068F3" w:rsidRPr="00EA7A75" w:rsidRDefault="00A068F3" w:rsidP="00A068F3">
            <w:pPr>
              <w:spacing w:line="320" w:lineRule="exact"/>
              <w:ind w:left="45"/>
              <w:rPr>
                <w:rFonts w:ascii="Angsana New" w:hAnsi="Angsana New"/>
                <w:sz w:val="24"/>
                <w:szCs w:val="24"/>
                <w:cs/>
              </w:rPr>
            </w:pPr>
            <w:r w:rsidRPr="001C525A">
              <w:rPr>
                <w:rFonts w:ascii="Angsana New" w:hAnsi="Angsana New"/>
                <w:sz w:val="24"/>
                <w:szCs w:val="24"/>
                <w:cs/>
              </w:rPr>
              <w:t>บริษัท ไนเตรทไทย จำกัด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468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468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A068F3" w:rsidRPr="00DF6ABF" w:rsidRDefault="00884953" w:rsidP="00A068F3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127" w:type="dxa"/>
          </w:tcPr>
          <w:p w:rsidR="00A068F3" w:rsidRPr="00DF6ABF" w:rsidRDefault="00A068F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A068F3" w:rsidRPr="00DF6ABF" w:rsidRDefault="00884953" w:rsidP="00A068F3">
            <w:pPr>
              <w:tabs>
                <w:tab w:val="decimal" w:pos="86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142" w:type="dxa"/>
          </w:tcPr>
          <w:p w:rsidR="00A068F3" w:rsidRPr="00DF6ABF" w:rsidRDefault="00A068F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A068F3" w:rsidRPr="00DF6ABF" w:rsidRDefault="004B6C68" w:rsidP="00A068F3">
            <w:pPr>
              <w:tabs>
                <w:tab w:val="decimal" w:pos="74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80,156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A068F3" w:rsidRPr="00DF6ABF" w:rsidRDefault="00884953" w:rsidP="00A068F3">
            <w:pPr>
              <w:tabs>
                <w:tab w:val="decimal" w:pos="74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501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562</w:t>
            </w:r>
          </w:p>
        </w:tc>
      </w:tr>
      <w:tr w:rsidR="00A068F3" w:rsidRPr="00964878" w:rsidTr="004C5E5A">
        <w:tc>
          <w:tcPr>
            <w:tcW w:w="2655" w:type="dxa"/>
            <w:vAlign w:val="bottom"/>
          </w:tcPr>
          <w:p w:rsidR="00A068F3" w:rsidRPr="00EA7A75" w:rsidRDefault="00A068F3" w:rsidP="00A068F3">
            <w:pPr>
              <w:spacing w:line="320" w:lineRule="exact"/>
              <w:ind w:left="315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ซี</w:t>
            </w:r>
            <w:proofErr w:type="spellStart"/>
            <w:r>
              <w:rPr>
                <w:rFonts w:ascii="Angsana New" w:hAnsi="Angsana New" w:hint="cs"/>
                <w:sz w:val="24"/>
                <w:szCs w:val="24"/>
                <w:cs/>
              </w:rPr>
              <w:t>นิธ</w:t>
            </w:r>
            <w:proofErr w:type="spellEnd"/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อินเตอร์</w:t>
            </w:r>
            <w:proofErr w:type="spellStart"/>
            <w:r>
              <w:rPr>
                <w:rFonts w:ascii="Angsana New" w:hAnsi="Angsana New" w:hint="cs"/>
                <w:sz w:val="24"/>
                <w:szCs w:val="24"/>
                <w:cs/>
              </w:rPr>
              <w:t>เนชั่นแนล</w:t>
            </w:r>
            <w:proofErr w:type="spellEnd"/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เทรด</w:t>
            </w:r>
            <w:proofErr w:type="spellStart"/>
            <w:r>
              <w:rPr>
                <w:rFonts w:ascii="Angsana New" w:hAnsi="Angsana New" w:hint="cs"/>
                <w:sz w:val="24"/>
                <w:szCs w:val="24"/>
                <w:cs/>
              </w:rPr>
              <w:t>ดิ้ง</w:t>
            </w:r>
            <w:proofErr w:type="spellEnd"/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A068F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A068F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Default="00A068F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964878" w:rsidRDefault="00A068F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  <w:vAlign w:val="bottom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A068F3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vAlign w:val="bottom"/>
          </w:tcPr>
          <w:p w:rsidR="00A068F3" w:rsidRPr="00964878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A068F3" w:rsidRPr="00964878" w:rsidRDefault="00A068F3" w:rsidP="00A068F3">
            <w:pPr>
              <w:tabs>
                <w:tab w:val="decimal" w:pos="778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A068F3" w:rsidRPr="00964878" w:rsidRDefault="00A068F3" w:rsidP="00A068F3">
            <w:pPr>
              <w:tabs>
                <w:tab w:val="decimal" w:pos="728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A068F3" w:rsidRPr="00964878" w:rsidRDefault="00A068F3" w:rsidP="00A068F3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A068F3" w:rsidRPr="00964878" w:rsidRDefault="00A068F3" w:rsidP="00A068F3">
            <w:pPr>
              <w:tabs>
                <w:tab w:val="decimal" w:pos="86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vAlign w:val="bottom"/>
          </w:tcPr>
          <w:p w:rsidR="00A068F3" w:rsidRDefault="00A068F3" w:rsidP="00A068F3">
            <w:pPr>
              <w:tabs>
                <w:tab w:val="decimal" w:pos="74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  <w:vAlign w:val="bottom"/>
          </w:tcPr>
          <w:p w:rsidR="00A068F3" w:rsidRDefault="00A068F3" w:rsidP="00A068F3">
            <w:pPr>
              <w:tabs>
                <w:tab w:val="decimal" w:pos="74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4B6C68" w:rsidRPr="00964878" w:rsidTr="00467A19">
        <w:tc>
          <w:tcPr>
            <w:tcW w:w="2655" w:type="dxa"/>
            <w:vAlign w:val="bottom"/>
          </w:tcPr>
          <w:p w:rsidR="004B6C68" w:rsidRPr="00EA7A75" w:rsidRDefault="004B6C68" w:rsidP="004B6C68">
            <w:pPr>
              <w:spacing w:line="320" w:lineRule="exact"/>
              <w:ind w:left="315"/>
              <w:rPr>
                <w:rFonts w:ascii="Angsana New" w:hAnsi="Angsana New"/>
                <w:sz w:val="24"/>
                <w:szCs w:val="24"/>
                <w:cs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:rsidR="004B6C68" w:rsidRPr="00964878" w:rsidRDefault="004B6C68" w:rsidP="004B6C6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4B6C68" w:rsidRPr="00964878" w:rsidRDefault="004B6C68" w:rsidP="004B6C68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4B6C68" w:rsidRPr="00964878" w:rsidRDefault="004B6C68" w:rsidP="004B6C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4B6C68" w:rsidRPr="00964878" w:rsidRDefault="004B6C68" w:rsidP="004B6C68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4B6C68" w:rsidRPr="00964878" w:rsidRDefault="004B6C68" w:rsidP="004B6C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4B6C68" w:rsidRPr="00964878" w:rsidRDefault="004B6C68" w:rsidP="004B6C68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90" w:type="dxa"/>
          </w:tcPr>
          <w:p w:rsidR="004B6C68" w:rsidRPr="00964878" w:rsidRDefault="004B6C68" w:rsidP="004B6C6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4B6C68" w:rsidRPr="00964878" w:rsidRDefault="004B6C68" w:rsidP="004B6C68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30" w:type="dxa"/>
            <w:vAlign w:val="bottom"/>
          </w:tcPr>
          <w:p w:rsidR="004B6C68" w:rsidRPr="00964878" w:rsidRDefault="004B6C68" w:rsidP="004B6C6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4B6C68" w:rsidRPr="00DF6ABF" w:rsidRDefault="004B6C68" w:rsidP="004B6C6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99,712</w:t>
            </w:r>
          </w:p>
        </w:tc>
        <w:tc>
          <w:tcPr>
            <w:tcW w:w="130" w:type="dxa"/>
          </w:tcPr>
          <w:p w:rsidR="004B6C68" w:rsidRPr="00964878" w:rsidRDefault="004B6C68" w:rsidP="004B6C6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vAlign w:val="bottom"/>
          </w:tcPr>
          <w:p w:rsidR="004B6C68" w:rsidRPr="00DF6ABF" w:rsidRDefault="004B6C68" w:rsidP="004B6C6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99,712</w:t>
            </w:r>
          </w:p>
        </w:tc>
        <w:tc>
          <w:tcPr>
            <w:tcW w:w="130" w:type="dxa"/>
          </w:tcPr>
          <w:p w:rsidR="004B6C68" w:rsidRPr="00964878" w:rsidRDefault="004B6C68" w:rsidP="004B6C6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4B6C68" w:rsidRPr="00964878" w:rsidRDefault="004B6C68" w:rsidP="004B6C68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4B6C68" w:rsidRPr="00964878" w:rsidRDefault="004B6C68" w:rsidP="004B6C6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4B6C68" w:rsidRPr="00964878" w:rsidRDefault="004B6C68" w:rsidP="004B6C68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4B6C68" w:rsidRPr="00964878" w:rsidRDefault="004B6C68" w:rsidP="004B6C6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4B6C68" w:rsidRPr="00DF6ABF" w:rsidRDefault="004B6C68" w:rsidP="004B6C68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99,712</w:t>
            </w:r>
          </w:p>
        </w:tc>
        <w:tc>
          <w:tcPr>
            <w:tcW w:w="127" w:type="dxa"/>
          </w:tcPr>
          <w:p w:rsidR="004B6C68" w:rsidRPr="00DF6ABF" w:rsidRDefault="004B6C68" w:rsidP="004B6C6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4B6C68" w:rsidRPr="00DF6ABF" w:rsidRDefault="004B6C68" w:rsidP="004B6C68">
            <w:pPr>
              <w:tabs>
                <w:tab w:val="decimal" w:pos="86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99,712</w:t>
            </w:r>
          </w:p>
        </w:tc>
        <w:tc>
          <w:tcPr>
            <w:tcW w:w="142" w:type="dxa"/>
          </w:tcPr>
          <w:p w:rsidR="004B6C68" w:rsidRPr="00DF6ABF" w:rsidRDefault="004B6C68" w:rsidP="004B6C6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4B6C68" w:rsidRPr="00DF6ABF" w:rsidRDefault="004B6C68" w:rsidP="004B6C68">
            <w:pPr>
              <w:tabs>
                <w:tab w:val="decimal" w:pos="74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49,999</w:t>
            </w:r>
          </w:p>
        </w:tc>
        <w:tc>
          <w:tcPr>
            <w:tcW w:w="130" w:type="dxa"/>
          </w:tcPr>
          <w:p w:rsidR="004B6C68" w:rsidRPr="00964878" w:rsidRDefault="004B6C68" w:rsidP="004B6C6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4B6C68" w:rsidRPr="00964878" w:rsidRDefault="004B6C68" w:rsidP="004B6C68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068F3" w:rsidRPr="00964878" w:rsidTr="004C5E5A">
        <w:tc>
          <w:tcPr>
            <w:tcW w:w="2655" w:type="dxa"/>
            <w:vAlign w:val="bottom"/>
          </w:tcPr>
          <w:p w:rsidR="00A068F3" w:rsidRPr="00EA7A75" w:rsidRDefault="00A068F3" w:rsidP="00A068F3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อินเตอร์เทรด จำกัด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97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97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964878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964878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dxa"/>
          </w:tcPr>
          <w:p w:rsidR="00A068F3" w:rsidRPr="00DF6ABF" w:rsidRDefault="00A068F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:rsidR="00A068F3" w:rsidRPr="00DF6ABF" w:rsidRDefault="00A068F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068F3" w:rsidRPr="00964878" w:rsidTr="004C5E5A">
        <w:tc>
          <w:tcPr>
            <w:tcW w:w="2655" w:type="dxa"/>
            <w:vAlign w:val="bottom"/>
          </w:tcPr>
          <w:p w:rsidR="00A068F3" w:rsidRPr="00EA7A75" w:rsidRDefault="00A068F3" w:rsidP="00A068F3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พาณิชย์ จำกัด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94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94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964878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964878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dxa"/>
          </w:tcPr>
          <w:p w:rsidR="00A068F3" w:rsidRPr="00DF6ABF" w:rsidRDefault="00A068F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:rsidR="00A068F3" w:rsidRPr="00DF6ABF" w:rsidRDefault="00A068F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068F3" w:rsidRPr="00964878" w:rsidTr="00467A19">
        <w:tc>
          <w:tcPr>
            <w:tcW w:w="2655" w:type="dxa"/>
            <w:vAlign w:val="bottom"/>
          </w:tcPr>
          <w:p w:rsidR="00A068F3" w:rsidRPr="00EA7A75" w:rsidRDefault="00A068F3" w:rsidP="00A068F3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บริการ จำกัด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4B6C68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95.10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964878" w:rsidRDefault="004B6C68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4,6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964878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  <w:vAlign w:val="bottom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A068F3" w:rsidRPr="00DF6ABF" w:rsidRDefault="004B6C68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4,457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vAlign w:val="bottom"/>
          </w:tcPr>
          <w:p w:rsidR="00A068F3" w:rsidRPr="00DF6ABF" w:rsidRDefault="0088495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A068F3" w:rsidRPr="00DF6ABF" w:rsidRDefault="004B6C68" w:rsidP="00A068F3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4,457</w:t>
            </w:r>
          </w:p>
        </w:tc>
        <w:tc>
          <w:tcPr>
            <w:tcW w:w="127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A068F3" w:rsidRPr="00DF6ABF" w:rsidRDefault="00884953" w:rsidP="00A068F3">
            <w:pPr>
              <w:tabs>
                <w:tab w:val="decimal" w:pos="86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42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068F3" w:rsidRPr="00964878" w:rsidTr="004C5E5A">
        <w:tc>
          <w:tcPr>
            <w:tcW w:w="2655" w:type="dxa"/>
            <w:vAlign w:val="bottom"/>
          </w:tcPr>
          <w:p w:rsidR="00A068F3" w:rsidRPr="00EA7A75" w:rsidRDefault="00A068F3" w:rsidP="00A068F3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มอนโดไทย จำกัด</w:t>
            </w:r>
            <w:r w:rsidRPr="00EA7A7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884953" w:rsidP="00A068F3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964878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964878" w:rsidRDefault="00884953" w:rsidP="00A068F3">
            <w:pPr>
              <w:spacing w:line="240" w:lineRule="auto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  <w:r w:rsidR="00A068F3" w:rsidRPr="0096487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88495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A068F3" w:rsidRPr="00DF6ABF" w:rsidRDefault="0088495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A068F3" w:rsidRPr="00DF6ABF" w:rsidRDefault="00884953" w:rsidP="00A068F3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27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A068F3" w:rsidRPr="00DF6ABF" w:rsidRDefault="00884953" w:rsidP="00A068F3">
            <w:pPr>
              <w:tabs>
                <w:tab w:val="decimal" w:pos="86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A068F3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42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068F3" w:rsidRPr="00964878" w:rsidTr="004C5E5A">
        <w:tc>
          <w:tcPr>
            <w:tcW w:w="2655" w:type="dxa"/>
            <w:vAlign w:val="bottom"/>
          </w:tcPr>
          <w:p w:rsidR="00A068F3" w:rsidRPr="00EA7A75" w:rsidRDefault="00A068F3" w:rsidP="00A068F3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พลาสติก โพ</w:t>
            </w:r>
            <w:proofErr w:type="spellStart"/>
            <w:r w:rsidRPr="00EA7A75">
              <w:rPr>
                <w:rFonts w:ascii="Angsana New" w:hAnsi="Angsana New"/>
                <w:sz w:val="24"/>
                <w:szCs w:val="24"/>
                <w:cs/>
              </w:rPr>
              <w:t>ลีน</w:t>
            </w:r>
            <w:proofErr w:type="spellEnd"/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:rsidR="00A068F3" w:rsidRPr="00DF6ABF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A068F3" w:rsidRPr="00964878" w:rsidRDefault="00A068F3" w:rsidP="00A068F3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A068F3" w:rsidRPr="00DF6ABF" w:rsidRDefault="00884953" w:rsidP="00A068F3">
            <w:pPr>
              <w:tabs>
                <w:tab w:val="decimal" w:pos="743"/>
              </w:tabs>
              <w:spacing w:line="240" w:lineRule="auto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A068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993</w:t>
            </w:r>
          </w:p>
        </w:tc>
      </w:tr>
      <w:tr w:rsidR="00A068F3" w:rsidRPr="00964878" w:rsidTr="004C5E5A">
        <w:tc>
          <w:tcPr>
            <w:tcW w:w="2655" w:type="dxa"/>
          </w:tcPr>
          <w:p w:rsidR="00A068F3" w:rsidRPr="00EA7A75" w:rsidRDefault="00A068F3" w:rsidP="00A068F3">
            <w:pPr>
              <w:spacing w:line="320" w:lineRule="exact"/>
              <w:ind w:left="4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A7A7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A068F3" w:rsidP="00A068F3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68F3" w:rsidRPr="00964878" w:rsidRDefault="00A068F3" w:rsidP="00A068F3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A068F3" w:rsidRPr="00964878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AD4A98" w:rsidRDefault="004B6C68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13,203,196</w:t>
            </w:r>
          </w:p>
        </w:tc>
        <w:tc>
          <w:tcPr>
            <w:tcW w:w="130" w:type="dxa"/>
          </w:tcPr>
          <w:p w:rsidR="00A068F3" w:rsidRPr="00AD4A98" w:rsidRDefault="00A068F3" w:rsidP="00A068F3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AD4A98" w:rsidRDefault="0088495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 w:rsidR="00A068F3" w:rsidRPr="00AD4A9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199</w:t>
            </w:r>
            <w:r w:rsidR="00A068F3" w:rsidRPr="00AD4A9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596</w:t>
            </w:r>
          </w:p>
        </w:tc>
        <w:tc>
          <w:tcPr>
            <w:tcW w:w="130" w:type="dxa"/>
          </w:tcPr>
          <w:p w:rsidR="00A068F3" w:rsidRPr="00964878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083DFE" w:rsidRDefault="00A068F3" w:rsidP="00A068F3">
            <w:pPr>
              <w:tabs>
                <w:tab w:val="decimal" w:pos="778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83D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88495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562</w:t>
            </w:r>
            <w:r w:rsidRPr="00083D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88495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250</w:t>
            </w:r>
            <w:r w:rsidRPr="00083D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30" w:type="dxa"/>
          </w:tcPr>
          <w:p w:rsidR="00A068F3" w:rsidRPr="00083DFE" w:rsidRDefault="00A068F3" w:rsidP="00A068F3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083DFE" w:rsidRDefault="00A068F3" w:rsidP="00A068F3">
            <w:pPr>
              <w:tabs>
                <w:tab w:val="decimal" w:pos="728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83D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88495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382</w:t>
            </w:r>
            <w:r w:rsidRPr="00083D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88495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250</w:t>
            </w:r>
            <w:r w:rsidRPr="00083D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30" w:type="dxa"/>
          </w:tcPr>
          <w:p w:rsidR="00A068F3" w:rsidRPr="00083DFE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333DBC" w:rsidRDefault="00884953" w:rsidP="004B6C68">
            <w:pPr>
              <w:tabs>
                <w:tab w:val="decimal" w:pos="770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</w:t>
            </w:r>
            <w:r w:rsidR="00A068F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4B6C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640,946</w:t>
            </w:r>
          </w:p>
        </w:tc>
        <w:tc>
          <w:tcPr>
            <w:tcW w:w="127" w:type="dxa"/>
          </w:tcPr>
          <w:p w:rsidR="00A068F3" w:rsidRPr="00083DFE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083DFE" w:rsidRDefault="00884953" w:rsidP="00A068F3">
            <w:pPr>
              <w:tabs>
                <w:tab w:val="decimal" w:pos="863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</w:t>
            </w:r>
            <w:r w:rsidR="00A068F3" w:rsidRPr="00083D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817</w:t>
            </w:r>
            <w:r w:rsidR="00A068F3" w:rsidRPr="00083D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346</w:t>
            </w:r>
          </w:p>
        </w:tc>
        <w:tc>
          <w:tcPr>
            <w:tcW w:w="142" w:type="dxa"/>
          </w:tcPr>
          <w:p w:rsidR="00A068F3" w:rsidRPr="00083DFE" w:rsidRDefault="00A068F3" w:rsidP="00A068F3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083DFE" w:rsidRDefault="004B6C68" w:rsidP="00A068F3">
            <w:pPr>
              <w:tabs>
                <w:tab w:val="decimal" w:pos="743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3,257,155</w:t>
            </w:r>
          </w:p>
        </w:tc>
        <w:tc>
          <w:tcPr>
            <w:tcW w:w="130" w:type="dxa"/>
          </w:tcPr>
          <w:p w:rsidR="00A068F3" w:rsidRPr="00083DFE" w:rsidRDefault="00A068F3" w:rsidP="00A068F3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083DFE" w:rsidRDefault="00884953" w:rsidP="00A068F3">
            <w:pPr>
              <w:tabs>
                <w:tab w:val="decimal" w:pos="743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A068F3" w:rsidRPr="00083D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153</w:t>
            </w:r>
            <w:r w:rsidR="00A068F3" w:rsidRPr="00083D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305</w:t>
            </w:r>
          </w:p>
        </w:tc>
      </w:tr>
    </w:tbl>
    <w:p w:rsidR="00F145FD" w:rsidRDefault="00F145FD" w:rsidP="001D550C">
      <w:pPr>
        <w:pStyle w:val="Bo-C1Content"/>
        <w:ind w:left="0"/>
        <w:rPr>
          <w:sz w:val="12"/>
          <w:szCs w:val="12"/>
          <w:cs/>
        </w:rPr>
        <w:sectPr w:rsidR="00F145FD" w:rsidSect="00DE7164">
          <w:footerReference w:type="default" r:id="rId14"/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:rsidR="001D550C" w:rsidRDefault="001D550C" w:rsidP="001D550C">
      <w:pPr>
        <w:pStyle w:val="Bo-C1Content"/>
        <w:ind w:left="0"/>
        <w:rPr>
          <w:sz w:val="12"/>
          <w:szCs w:val="12"/>
        </w:rPr>
      </w:pPr>
    </w:p>
    <w:p w:rsidR="00F145FD" w:rsidRPr="00F6428A" w:rsidRDefault="00941363" w:rsidP="00BA02CC">
      <w:pPr>
        <w:pStyle w:val="Bo-C1Content"/>
        <w:rPr>
          <w:i/>
          <w:iCs/>
          <w:lang w:val="en-US"/>
        </w:rPr>
      </w:pPr>
      <w:r w:rsidRPr="00074E80"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="00DE7164">
        <w:t xml:space="preserve"> </w:t>
      </w:r>
      <w:r w:rsidR="00DE7164" w:rsidRPr="001E577C">
        <w:rPr>
          <w:rFonts w:hint="cs"/>
          <w:cs/>
        </w:rPr>
        <w:t>ยกเว้น บริษัท ทีพีไอ โพ</w:t>
      </w:r>
      <w:proofErr w:type="spellStart"/>
      <w:r w:rsidR="00DE7164" w:rsidRPr="001E577C">
        <w:rPr>
          <w:rFonts w:hint="cs"/>
          <w:cs/>
        </w:rPr>
        <w:t>ลีน</w:t>
      </w:r>
      <w:proofErr w:type="spellEnd"/>
      <w:r w:rsidR="00DE7164" w:rsidRPr="001E577C">
        <w:rPr>
          <w:rFonts w:hint="cs"/>
          <w:cs/>
        </w:rPr>
        <w:t xml:space="preserve"> เพาเวอร์ จำกัด (มหาชน) ซึ่งเป็นบริษัทจดทะเบียนในตลาดหลักทร</w:t>
      </w:r>
      <w:r w:rsidR="00DE7164">
        <w:rPr>
          <w:rFonts w:hint="cs"/>
          <w:cs/>
        </w:rPr>
        <w:t>ั</w:t>
      </w:r>
      <w:r w:rsidR="00DE7164" w:rsidRPr="001E577C">
        <w:rPr>
          <w:rFonts w:hint="cs"/>
          <w:cs/>
        </w:rPr>
        <w:t xml:space="preserve">พย์แห่งประเทศไทย </w:t>
      </w:r>
      <w:r w:rsidR="00DE7164">
        <w:rPr>
          <w:rFonts w:hint="cs"/>
          <w:cs/>
        </w:rPr>
        <w:t xml:space="preserve">เมื่อวันที่ </w:t>
      </w:r>
      <w:r w:rsidR="00884953">
        <w:t>31</w:t>
      </w:r>
      <w:r w:rsidR="004C5E5A">
        <w:t xml:space="preserve"> </w:t>
      </w:r>
      <w:r w:rsidR="004C5E5A">
        <w:rPr>
          <w:rFonts w:hint="cs"/>
          <w:cs/>
        </w:rPr>
        <w:t>ธันวาคม</w:t>
      </w:r>
      <w:r w:rsidR="00DE7164">
        <w:rPr>
          <w:rFonts w:hint="cs"/>
          <w:cs/>
        </w:rPr>
        <w:t xml:space="preserve"> </w:t>
      </w:r>
      <w:r w:rsidR="00884953">
        <w:rPr>
          <w:rFonts w:hint="cs"/>
          <w:cs/>
        </w:rPr>
        <w:t>2560</w:t>
      </w:r>
      <w:r w:rsidR="00DE7164" w:rsidRPr="001E577C">
        <w:rPr>
          <w:rFonts w:hint="cs"/>
          <w:cs/>
        </w:rPr>
        <w:t xml:space="preserve"> </w:t>
      </w:r>
      <w:r w:rsidR="00DE7164">
        <w:rPr>
          <w:rFonts w:hint="cs"/>
          <w:cs/>
        </w:rPr>
        <w:t xml:space="preserve">มีราคาปิดอยู่ที่ </w:t>
      </w:r>
      <w:r w:rsidR="00A525A6" w:rsidRPr="00A525A6">
        <w:t>8.15</w:t>
      </w:r>
      <w:r w:rsidR="00DE7164">
        <w:t xml:space="preserve"> </w:t>
      </w:r>
      <w:r w:rsidR="00DE7164">
        <w:rPr>
          <w:rFonts w:hint="cs"/>
          <w:cs/>
        </w:rPr>
        <w:t xml:space="preserve">บาท </w:t>
      </w:r>
      <w:r w:rsidR="00DE7164" w:rsidRPr="001E577C">
        <w:rPr>
          <w:rFonts w:hint="cs"/>
          <w:cs/>
        </w:rPr>
        <w:t>มูลค่ายุติธรรมของเงินลงทุนในบริษัท ทีพีไอ โพ</w:t>
      </w:r>
      <w:proofErr w:type="spellStart"/>
      <w:r w:rsidR="00DE7164" w:rsidRPr="001E577C">
        <w:rPr>
          <w:rFonts w:hint="cs"/>
          <w:cs/>
        </w:rPr>
        <w:t>ลีน</w:t>
      </w:r>
      <w:proofErr w:type="spellEnd"/>
      <w:r w:rsidR="00DE7164" w:rsidRPr="001E577C">
        <w:rPr>
          <w:rFonts w:hint="cs"/>
          <w:cs/>
        </w:rPr>
        <w:t xml:space="preserve"> เพาเวอร์ จำกัด (มหาชน) เท่ากับ </w:t>
      </w:r>
      <w:r w:rsidR="00A525A6">
        <w:t>48,085</w:t>
      </w:r>
      <w:r w:rsidR="00DE7164" w:rsidRPr="001E577C">
        <w:rPr>
          <w:rFonts w:hint="cs"/>
          <w:cs/>
        </w:rPr>
        <w:t xml:space="preserve"> ล้าน</w:t>
      </w:r>
      <w:r w:rsidR="00DE7164" w:rsidRPr="00F6428A">
        <w:rPr>
          <w:rFonts w:hint="cs"/>
          <w:cs/>
        </w:rPr>
        <w:t>บาท</w:t>
      </w:r>
      <w:r w:rsidR="00BA02CC" w:rsidRPr="00F6428A">
        <w:rPr>
          <w:rFonts w:hint="cs"/>
          <w:cs/>
        </w:rPr>
        <w:t xml:space="preserve"> </w:t>
      </w:r>
      <w:r w:rsidR="00BA02CC" w:rsidRPr="00F6428A">
        <w:rPr>
          <w:rFonts w:hint="cs"/>
          <w:i/>
          <w:iCs/>
          <w:cs/>
        </w:rPr>
        <w:t>(</w:t>
      </w:r>
      <w:r w:rsidR="00F6428A" w:rsidRPr="00F6428A">
        <w:rPr>
          <w:i/>
          <w:iCs/>
          <w:lang w:val="en-US"/>
        </w:rPr>
        <w:t xml:space="preserve">2559 : </w:t>
      </w:r>
      <w:r w:rsidR="00F6428A" w:rsidRPr="00F6428A">
        <w:rPr>
          <w:rFonts w:hint="cs"/>
          <w:i/>
          <w:iCs/>
          <w:cs/>
        </w:rPr>
        <w:t>บริษัทไม่มีเงินลงทุนในบริษัทย่อยซึ่งจดทะเบียนในตลาดหลักทรัพย์</w:t>
      </w:r>
      <w:r w:rsidR="00F6428A" w:rsidRPr="00F6428A">
        <w:rPr>
          <w:i/>
          <w:iCs/>
        </w:rPr>
        <w:t>)</w:t>
      </w:r>
    </w:p>
    <w:p w:rsidR="00BA02CC" w:rsidRPr="00BA02CC" w:rsidRDefault="00BA02CC" w:rsidP="00BA02CC">
      <w:pPr>
        <w:pStyle w:val="Bo-C1Content"/>
        <w:rPr>
          <w:b/>
          <w:bCs/>
        </w:rPr>
      </w:pPr>
    </w:p>
    <w:p w:rsidR="00F145FD" w:rsidRPr="00844FC5" w:rsidRDefault="00F145FD" w:rsidP="00F145FD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44FC5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844F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ประเมิน</w:t>
      </w:r>
      <w:r w:rsidRPr="00844FC5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</w:t>
      </w:r>
      <w:r w:rsidRPr="00844F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เงินให้กู้ยืมและ</w:t>
      </w:r>
      <w:r w:rsidRPr="00844FC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:rsidR="00F145FD" w:rsidRPr="007122CA" w:rsidRDefault="00F145FD" w:rsidP="00F145FD">
      <w:pPr>
        <w:pStyle w:val="Bo-Blankline"/>
        <w:ind w:left="547" w:right="0"/>
      </w:pPr>
    </w:p>
    <w:p w:rsidR="00F145FD" w:rsidRPr="00CC0E30" w:rsidRDefault="00F145FD" w:rsidP="003E22D2">
      <w:pPr>
        <w:pStyle w:val="Bo-C1Content"/>
      </w:pPr>
      <w:r w:rsidRPr="007122CA">
        <w:rPr>
          <w:cs/>
        </w:rPr>
        <w:t xml:space="preserve">บริษัทได้ประเมินมูลค่าที่คาดว่าจะได้รับคืนของเงินลงทุนในบริษัท </w:t>
      </w:r>
      <w:r w:rsidRPr="007122CA">
        <w:rPr>
          <w:rFonts w:hint="cs"/>
          <w:cs/>
        </w:rPr>
        <w:t>ทีพีไอ โพ</w:t>
      </w:r>
      <w:proofErr w:type="spellStart"/>
      <w:r w:rsidRPr="007122CA">
        <w:rPr>
          <w:rFonts w:hint="cs"/>
          <w:cs/>
        </w:rPr>
        <w:t>ลีน</w:t>
      </w:r>
      <w:proofErr w:type="spellEnd"/>
      <w:r w:rsidRPr="007122CA">
        <w:rPr>
          <w:rFonts w:hint="cs"/>
          <w:cs/>
        </w:rPr>
        <w:t xml:space="preserve"> ชีวะอินทรีย์ จำกัด และบริษัท </w:t>
      </w:r>
      <w:r>
        <w:rPr>
          <w:cs/>
        </w:rPr>
        <w:br/>
      </w:r>
      <w:r w:rsidRPr="007122CA">
        <w:rPr>
          <w:rFonts w:hint="cs"/>
          <w:cs/>
        </w:rPr>
        <w:t xml:space="preserve">ทีพีไอ </w:t>
      </w:r>
      <w:proofErr w:type="spellStart"/>
      <w:r w:rsidRPr="007122CA">
        <w:rPr>
          <w:rFonts w:hint="cs"/>
          <w:cs/>
        </w:rPr>
        <w:t>ออล</w:t>
      </w:r>
      <w:proofErr w:type="spellEnd"/>
      <w:r w:rsidRPr="007122CA">
        <w:rPr>
          <w:rFonts w:hint="cs"/>
          <w:cs/>
        </w:rPr>
        <w:t xml:space="preserve"> ซี</w:t>
      </w:r>
      <w:proofErr w:type="spellStart"/>
      <w:r w:rsidRPr="007122CA">
        <w:rPr>
          <w:rFonts w:hint="cs"/>
          <w:cs/>
        </w:rPr>
        <w:t>ซั่นส์</w:t>
      </w:r>
      <w:proofErr w:type="spellEnd"/>
      <w:r w:rsidRPr="007122CA">
        <w:rPr>
          <w:rFonts w:hint="cs"/>
          <w:cs/>
        </w:rPr>
        <w:t xml:space="preserve"> จำกัด</w:t>
      </w:r>
      <w:r w:rsidRPr="007122CA">
        <w:rPr>
          <w:cs/>
        </w:rPr>
        <w:t xml:space="preserve"> โดยพิจารณาจากประมาณการคิดลดกระแสเงินสดที่จะได้รับในอนาคต ข้อสมมติฐานที่สำคัญที่ใช้ในการประเมินมูลค่าที่คาดว่าจะได้รับคืน ได้แก่ ปริมาณ</w:t>
      </w:r>
      <w:r w:rsidRPr="007122CA">
        <w:rPr>
          <w:rFonts w:hint="cs"/>
          <w:cs/>
        </w:rPr>
        <w:t>และ</w:t>
      </w:r>
      <w:r w:rsidRPr="007122CA">
        <w:rPr>
          <w:cs/>
        </w:rPr>
        <w:t>ราคา</w:t>
      </w:r>
      <w:r w:rsidRPr="007122CA">
        <w:rPr>
          <w:rFonts w:hint="cs"/>
          <w:cs/>
        </w:rPr>
        <w:t>ขาย</w:t>
      </w:r>
      <w:r w:rsidRPr="007122CA">
        <w:rPr>
          <w:cs/>
        </w:rPr>
        <w:t xml:space="preserve"> อัตราการเติบโตระยะยาว 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และอัตราคิดลดซึ่งเป็นอัตราถัวเฉลี่ยถ่วงน้ำหนักของเงินทุนของธุรกิจ (</w:t>
      </w:r>
      <w:r w:rsidRPr="007122CA">
        <w:t>WACC</w:t>
      </w:r>
      <w:r w:rsidRPr="00B35457">
        <w:t xml:space="preserve">) </w:t>
      </w:r>
      <w:r w:rsidR="00162B31">
        <w:rPr>
          <w:rFonts w:hint="cs"/>
          <w:cs/>
        </w:rPr>
        <w:t>ของ</w:t>
      </w:r>
      <w:r w:rsidR="00162B31" w:rsidRPr="007122CA">
        <w:rPr>
          <w:cs/>
        </w:rPr>
        <w:t xml:space="preserve">บริษัท </w:t>
      </w:r>
      <w:r w:rsidR="00162B31" w:rsidRPr="007122CA">
        <w:rPr>
          <w:rFonts w:hint="cs"/>
          <w:cs/>
        </w:rPr>
        <w:t>ทีพีไอ โพ</w:t>
      </w:r>
      <w:proofErr w:type="spellStart"/>
      <w:r w:rsidR="00162B31" w:rsidRPr="007122CA">
        <w:rPr>
          <w:rFonts w:hint="cs"/>
          <w:cs/>
        </w:rPr>
        <w:t>ลีน</w:t>
      </w:r>
      <w:proofErr w:type="spellEnd"/>
      <w:r w:rsidR="00162B31" w:rsidRPr="007122CA">
        <w:rPr>
          <w:rFonts w:hint="cs"/>
          <w:cs/>
        </w:rPr>
        <w:t xml:space="preserve"> ชีวะอินทรีย์ จำกัด และบริษัท ทีพีไอ </w:t>
      </w:r>
      <w:proofErr w:type="spellStart"/>
      <w:r w:rsidR="00162B31" w:rsidRPr="007122CA">
        <w:rPr>
          <w:rFonts w:hint="cs"/>
          <w:cs/>
        </w:rPr>
        <w:t>ออล</w:t>
      </w:r>
      <w:proofErr w:type="spellEnd"/>
      <w:r w:rsidR="00162B31" w:rsidRPr="007122CA">
        <w:rPr>
          <w:rFonts w:hint="cs"/>
          <w:cs/>
        </w:rPr>
        <w:t xml:space="preserve"> ซี</w:t>
      </w:r>
      <w:proofErr w:type="spellStart"/>
      <w:r w:rsidR="00162B31" w:rsidRPr="007122CA">
        <w:rPr>
          <w:rFonts w:hint="cs"/>
          <w:cs/>
        </w:rPr>
        <w:t>ซั่นส์</w:t>
      </w:r>
      <w:proofErr w:type="spellEnd"/>
      <w:r w:rsidR="00162B31" w:rsidRPr="007122CA">
        <w:rPr>
          <w:rFonts w:hint="cs"/>
          <w:cs/>
        </w:rPr>
        <w:t xml:space="preserve"> จำกัด</w:t>
      </w:r>
      <w:r w:rsidR="00162B31">
        <w:rPr>
          <w:rFonts w:hint="cs"/>
          <w:cs/>
        </w:rPr>
        <w:t xml:space="preserve"> </w:t>
      </w:r>
      <w:r w:rsidRPr="00B35457">
        <w:rPr>
          <w:cs/>
        </w:rPr>
        <w:t xml:space="preserve">ที่อัตราร้อยละ </w:t>
      </w:r>
      <w:r w:rsidRPr="00B35457">
        <w:rPr>
          <w:lang w:val="en-US"/>
        </w:rPr>
        <w:t>10.90</w:t>
      </w:r>
      <w:r w:rsidR="00162B31">
        <w:rPr>
          <w:rFonts w:hint="cs"/>
          <w:cs/>
          <w:lang w:val="en-US"/>
        </w:rPr>
        <w:t xml:space="preserve"> </w:t>
      </w:r>
      <w:r>
        <w:rPr>
          <w:rFonts w:hint="cs"/>
          <w:cs/>
        </w:rPr>
        <w:t xml:space="preserve">และ </w:t>
      </w:r>
      <w:r>
        <w:rPr>
          <w:lang w:val="en-US"/>
        </w:rPr>
        <w:t xml:space="preserve">11.17 </w:t>
      </w:r>
      <w:r>
        <w:rPr>
          <w:rFonts w:hint="cs"/>
          <w:cs/>
          <w:lang w:val="en-US"/>
        </w:rPr>
        <w:t>ตามลำดับ จากการพิจารณาการด้อยค่าดังกล่าว</w:t>
      </w:r>
      <w:r>
        <w:rPr>
          <w:cs/>
        </w:rPr>
        <w:t>บริษัท</w:t>
      </w:r>
      <w:r>
        <w:rPr>
          <w:rFonts w:hint="cs"/>
          <w:cs/>
        </w:rPr>
        <w:t>ได้</w:t>
      </w:r>
      <w:r w:rsidRPr="007122CA">
        <w:rPr>
          <w:cs/>
        </w:rPr>
        <w:t>รับรู้ขาดทุนจากการด้อยค่า</w:t>
      </w:r>
      <w:r w:rsidR="003E22D2">
        <w:rPr>
          <w:rFonts w:hint="cs"/>
          <w:cs/>
        </w:rPr>
        <w:t>ของเงินลงทุนใน</w:t>
      </w:r>
      <w:r w:rsidR="003E22D2" w:rsidRPr="007122CA">
        <w:rPr>
          <w:cs/>
        </w:rPr>
        <w:t xml:space="preserve">บริษัท </w:t>
      </w:r>
      <w:r w:rsidR="003E22D2" w:rsidRPr="007122CA">
        <w:rPr>
          <w:rFonts w:hint="cs"/>
          <w:cs/>
        </w:rPr>
        <w:t>ทีพีไอ โพ</w:t>
      </w:r>
      <w:proofErr w:type="spellStart"/>
      <w:r w:rsidR="003E22D2" w:rsidRPr="007122CA">
        <w:rPr>
          <w:rFonts w:hint="cs"/>
          <w:cs/>
        </w:rPr>
        <w:t>ลีน</w:t>
      </w:r>
      <w:proofErr w:type="spellEnd"/>
      <w:r w:rsidR="003E22D2" w:rsidRPr="007122CA">
        <w:rPr>
          <w:rFonts w:hint="cs"/>
          <w:cs/>
        </w:rPr>
        <w:t xml:space="preserve"> ชีวะอินทรีย์ จำกัด </w:t>
      </w:r>
      <w:r w:rsidR="003E22D2">
        <w:rPr>
          <w:rFonts w:hint="cs"/>
          <w:cs/>
        </w:rPr>
        <w:t>เป็นจำนวนเงิน 180 ล้านบาทในงบการเงินปี 2560 ของบริษัท ทำให้ ณ วันที่ 31 ธันวาคม 2560 มีค่าเผื่อการด้อยค่าของเงินลงทุนใน</w:t>
      </w:r>
      <w:r w:rsidR="003E22D2" w:rsidRPr="007122CA">
        <w:rPr>
          <w:cs/>
        </w:rPr>
        <w:t xml:space="preserve">บริษัท </w:t>
      </w:r>
      <w:r w:rsidR="003E22D2" w:rsidRPr="007122CA">
        <w:rPr>
          <w:rFonts w:hint="cs"/>
          <w:cs/>
        </w:rPr>
        <w:t>ทีพีไอ โพ</w:t>
      </w:r>
      <w:proofErr w:type="spellStart"/>
      <w:r w:rsidR="003E22D2" w:rsidRPr="007122CA">
        <w:rPr>
          <w:rFonts w:hint="cs"/>
          <w:cs/>
        </w:rPr>
        <w:t>ลีน</w:t>
      </w:r>
      <w:proofErr w:type="spellEnd"/>
      <w:r w:rsidR="003E22D2" w:rsidRPr="007122CA">
        <w:rPr>
          <w:rFonts w:hint="cs"/>
          <w:cs/>
        </w:rPr>
        <w:t xml:space="preserve"> ชีวะอินทรีย์ จำกัด</w:t>
      </w:r>
      <w:r w:rsidR="003E22D2">
        <w:rPr>
          <w:rFonts w:hint="cs"/>
          <w:cs/>
        </w:rPr>
        <w:t xml:space="preserve"> อยู่เป็นจำนวนเงิน 562 ล้านบาท</w:t>
      </w:r>
    </w:p>
    <w:p w:rsidR="00F145FD" w:rsidRDefault="00F145FD" w:rsidP="00F145FD">
      <w:pPr>
        <w:pStyle w:val="Bo-C1Content"/>
        <w:ind w:right="-288"/>
        <w:rPr>
          <w:lang w:val="en-US"/>
        </w:rPr>
      </w:pPr>
    </w:p>
    <w:p w:rsidR="00F145FD" w:rsidRPr="00E23D46" w:rsidRDefault="00F145FD" w:rsidP="00F145FD">
      <w:pPr>
        <w:pStyle w:val="Bo-C1Content"/>
        <w:ind w:right="-288"/>
        <w:rPr>
          <w:sz w:val="20"/>
          <w:szCs w:val="20"/>
          <w:cs/>
        </w:rPr>
        <w:sectPr w:rsidR="00F145FD" w:rsidRPr="00E23D46" w:rsidSect="00F145FD">
          <w:pgSz w:w="11909" w:h="16834" w:code="9"/>
          <w:pgMar w:top="1174" w:right="1109" w:bottom="1008" w:left="1170" w:header="720" w:footer="677" w:gutter="0"/>
          <w:paperSrc w:first="15" w:other="15"/>
          <w:cols w:space="737"/>
          <w:docGrid w:linePitch="299"/>
        </w:sectPr>
      </w:pPr>
    </w:p>
    <w:p w:rsidR="00941363" w:rsidRPr="00DE7164" w:rsidRDefault="00941363" w:rsidP="00DE7164">
      <w:pPr>
        <w:pStyle w:val="Bo-C1Content"/>
        <w:ind w:left="540"/>
        <w:rPr>
          <w:sz w:val="20"/>
          <w:szCs w:val="20"/>
          <w:lang w:val="en-US"/>
        </w:rPr>
      </w:pPr>
    </w:p>
    <w:p w:rsidR="007A22EA" w:rsidRDefault="007A22EA" w:rsidP="00DE7164">
      <w:pPr>
        <w:pStyle w:val="Caption"/>
        <w:tabs>
          <w:tab w:val="clear" w:pos="540"/>
          <w:tab w:val="left" w:pos="810"/>
        </w:tabs>
        <w:ind w:left="540"/>
      </w:pPr>
      <w:r w:rsidRPr="00F87C2F">
        <w:rPr>
          <w:rFonts w:hint="cs"/>
          <w:cs/>
        </w:rPr>
        <w:t>เงินลงทุน</w:t>
      </w:r>
      <w:r>
        <w:rPr>
          <w:rFonts w:hint="cs"/>
          <w:cs/>
        </w:rPr>
        <w:t>ระยะยาวในกิจการที่เกี่ยวข้องกัน</w:t>
      </w:r>
    </w:p>
    <w:p w:rsidR="007A22EA" w:rsidRPr="007A22EA" w:rsidRDefault="007A22EA" w:rsidP="007A22EA">
      <w:pPr>
        <w:rPr>
          <w:rFonts w:ascii="Angsana New" w:hAnsi="Angsana New"/>
          <w:sz w:val="20"/>
          <w:szCs w:val="20"/>
        </w:rPr>
      </w:pPr>
    </w:p>
    <w:tbl>
      <w:tblPr>
        <w:tblW w:w="1412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2250"/>
        <w:gridCol w:w="1440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</w:tblGrid>
      <w:tr w:rsidR="002C6FE2" w:rsidRPr="0098710E" w:rsidTr="00DE7164">
        <w:tc>
          <w:tcPr>
            <w:tcW w:w="2970" w:type="dxa"/>
          </w:tcPr>
          <w:p w:rsidR="002C6FE2" w:rsidRPr="002C6FE2" w:rsidRDefault="002C6FE2" w:rsidP="00076683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:rsidR="002C6FE2" w:rsidRPr="002C6FE2" w:rsidRDefault="002C6FE2" w:rsidP="0007668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2C6FE2" w:rsidRPr="002C6FE2" w:rsidRDefault="002C6FE2" w:rsidP="00613B9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</w:pPr>
            <w:r w:rsidRPr="002C6FE2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ลักษณะ</w:t>
            </w:r>
          </w:p>
        </w:tc>
        <w:tc>
          <w:tcPr>
            <w:tcW w:w="236" w:type="dxa"/>
          </w:tcPr>
          <w:p w:rsidR="002C6FE2" w:rsidRPr="002C6FE2" w:rsidRDefault="002C6FE2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2C6FE2" w:rsidRPr="002C6FE2" w:rsidRDefault="002C6FE2" w:rsidP="00613B9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C6FE2" w:rsidRPr="002C6FE2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2C6FE2" w:rsidRPr="002C6FE2" w:rsidRDefault="002C6FE2" w:rsidP="00613B9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C6FE2" w:rsidRPr="002C6FE2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2C6FE2" w:rsidRPr="002C6FE2" w:rsidRDefault="002C6FE2" w:rsidP="00613B9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</w:pPr>
            <w:r w:rsidRPr="002C6FE2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งบการเงินรวม</w:t>
            </w:r>
            <w:r w:rsidRPr="002C6FE2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2C6FE2" w:rsidRPr="0098710E" w:rsidTr="00DE7164">
        <w:tc>
          <w:tcPr>
            <w:tcW w:w="2970" w:type="dxa"/>
          </w:tcPr>
          <w:p w:rsidR="002C6FE2" w:rsidRPr="002C6FE2" w:rsidRDefault="002C6FE2" w:rsidP="00076683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:rsidR="002C6FE2" w:rsidRPr="002C6FE2" w:rsidRDefault="002C6FE2" w:rsidP="00076683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2C6FE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ประเภทกิจการ</w:t>
            </w:r>
          </w:p>
        </w:tc>
        <w:tc>
          <w:tcPr>
            <w:tcW w:w="1440" w:type="dxa"/>
          </w:tcPr>
          <w:p w:rsidR="002C6FE2" w:rsidRPr="002C6FE2" w:rsidRDefault="002C6FE2" w:rsidP="00613B9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2C6FE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ความสัมพันธ์</w:t>
            </w:r>
          </w:p>
        </w:tc>
        <w:tc>
          <w:tcPr>
            <w:tcW w:w="236" w:type="dxa"/>
          </w:tcPr>
          <w:p w:rsidR="002C6FE2" w:rsidRPr="002C6FE2" w:rsidRDefault="002C6FE2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2C6FE2" w:rsidRPr="002C6FE2" w:rsidRDefault="002C6FE2" w:rsidP="00A91EB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2C6FE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สัดส่วน</w:t>
            </w:r>
            <w:r w:rsidR="00A91EB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การถือหุ้น</w:t>
            </w:r>
          </w:p>
        </w:tc>
        <w:tc>
          <w:tcPr>
            <w:tcW w:w="236" w:type="dxa"/>
          </w:tcPr>
          <w:p w:rsidR="002C6FE2" w:rsidRPr="002C6FE2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2C6FE2" w:rsidRPr="002C6FE2" w:rsidRDefault="002C6FE2" w:rsidP="00613B9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2C6FE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2C6FE2" w:rsidRPr="002C6FE2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2C6FE2" w:rsidRPr="002C6FE2" w:rsidRDefault="002C6FE2" w:rsidP="00613B9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</w:pPr>
            <w:r w:rsidRPr="002C6FE2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503B1" w:rsidRPr="0098710E" w:rsidTr="00DE7164">
        <w:tc>
          <w:tcPr>
            <w:tcW w:w="2970" w:type="dxa"/>
          </w:tcPr>
          <w:p w:rsidR="008503B1" w:rsidRPr="002C6FE2" w:rsidRDefault="008503B1" w:rsidP="008503B1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:rsidR="008503B1" w:rsidRPr="002C6FE2" w:rsidRDefault="008503B1" w:rsidP="008503B1">
            <w:pPr>
              <w:spacing w:line="240" w:lineRule="atLeast"/>
              <w:ind w:left="234" w:right="90" w:hanging="1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8503B1" w:rsidRPr="002C6FE2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2C6FE2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2C6FE2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2C6FE2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2C6FE2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2C6FE2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2C6FE2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2559</w:t>
            </w:r>
          </w:p>
        </w:tc>
      </w:tr>
      <w:tr w:rsidR="008503B1" w:rsidRPr="0098710E" w:rsidTr="00DE7164">
        <w:tc>
          <w:tcPr>
            <w:tcW w:w="2970" w:type="dxa"/>
          </w:tcPr>
          <w:p w:rsidR="008503B1" w:rsidRPr="002C6FE2" w:rsidRDefault="008503B1" w:rsidP="008503B1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:rsidR="008503B1" w:rsidRPr="002C6FE2" w:rsidRDefault="008503B1" w:rsidP="008503B1">
            <w:pPr>
              <w:spacing w:line="240" w:lineRule="atLeast"/>
              <w:ind w:left="234" w:right="90" w:hanging="1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8503B1" w:rsidRPr="002C6FE2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:rsidR="008503B1" w:rsidRPr="002C6FE2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lang w:val="en-US"/>
              </w:rPr>
            </w:pPr>
            <w:r w:rsidRPr="002C6FE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740" w:type="dxa"/>
            <w:gridSpan w:val="7"/>
          </w:tcPr>
          <w:p w:rsidR="008503B1" w:rsidRPr="002C6FE2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lang w:val="en-US"/>
              </w:rPr>
            </w:pPr>
            <w:r w:rsidRPr="002C6FE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503B1" w:rsidRPr="0098710E" w:rsidTr="00DE7164">
        <w:tc>
          <w:tcPr>
            <w:tcW w:w="2970" w:type="dxa"/>
          </w:tcPr>
          <w:p w:rsidR="008503B1" w:rsidRPr="002C6FE2" w:rsidRDefault="008503B1" w:rsidP="008503B1">
            <w:pPr>
              <w:tabs>
                <w:tab w:val="left" w:pos="432"/>
              </w:tabs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6F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250" w:type="dxa"/>
          </w:tcPr>
          <w:p w:rsidR="008503B1" w:rsidRPr="002C6FE2" w:rsidRDefault="008503B1" w:rsidP="008503B1">
            <w:pPr>
              <w:spacing w:line="240" w:lineRule="atLeast"/>
              <w:ind w:left="234" w:right="90" w:hanging="1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8503B1" w:rsidRPr="002C6FE2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2C6FE2" w:rsidRDefault="008503B1" w:rsidP="008503B1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2C6FE2" w:rsidRDefault="008503B1" w:rsidP="008503B1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2C6FE2" w:rsidRDefault="008503B1" w:rsidP="008503B1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2C6FE2" w:rsidRDefault="008503B1" w:rsidP="008503B1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2C6FE2" w:rsidRDefault="008503B1" w:rsidP="008503B1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3B1" w:rsidRPr="002C6FE2" w:rsidRDefault="008503B1" w:rsidP="008503B1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</w:p>
        </w:tc>
      </w:tr>
      <w:tr w:rsidR="00DE7164" w:rsidRPr="0098710E" w:rsidTr="00DE7164">
        <w:tc>
          <w:tcPr>
            <w:tcW w:w="2970" w:type="dxa"/>
          </w:tcPr>
          <w:p w:rsidR="00DE7164" w:rsidRPr="002C6FE2" w:rsidRDefault="00DE7164" w:rsidP="00DE7164">
            <w:pPr>
              <w:tabs>
                <w:tab w:val="left" w:pos="432"/>
              </w:tabs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174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2250" w:type="dxa"/>
          </w:tcPr>
          <w:p w:rsidR="00DE7164" w:rsidRPr="002C6FE2" w:rsidRDefault="00DE7164" w:rsidP="00DE7164">
            <w:pPr>
              <w:spacing w:line="240" w:lineRule="atLeast"/>
              <w:ind w:left="234" w:right="90" w:hanging="1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ธุรกิจอสังหาริมทรัพย์และบริการให้เช่า</w:t>
            </w:r>
          </w:p>
        </w:tc>
        <w:tc>
          <w:tcPr>
            <w:tcW w:w="1440" w:type="dxa"/>
          </w:tcPr>
          <w:p w:rsidR="00DE7164" w:rsidRPr="002C6FE2" w:rsidRDefault="00DE7164" w:rsidP="00DE716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</w:t>
            </w:r>
          </w:p>
        </w:tc>
        <w:tc>
          <w:tcPr>
            <w:tcW w:w="236" w:type="dxa"/>
          </w:tcPr>
          <w:p w:rsidR="00DE7164" w:rsidRPr="002C6FE2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DE7164" w:rsidRPr="002C6FE2" w:rsidRDefault="00884953" w:rsidP="00DE7164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DE7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65</w:t>
            </w:r>
          </w:p>
        </w:tc>
        <w:tc>
          <w:tcPr>
            <w:tcW w:w="236" w:type="dxa"/>
          </w:tcPr>
          <w:p w:rsidR="00DE7164" w:rsidRPr="002C6FE2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DE7164" w:rsidRPr="002C6FE2" w:rsidRDefault="00884953" w:rsidP="00DE7164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DE7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65</w:t>
            </w:r>
          </w:p>
        </w:tc>
        <w:tc>
          <w:tcPr>
            <w:tcW w:w="236" w:type="dxa"/>
          </w:tcPr>
          <w:p w:rsidR="00DE7164" w:rsidRPr="002C6FE2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DE7164" w:rsidRPr="00FF4340" w:rsidRDefault="00884953" w:rsidP="00DE7164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E7164" w:rsidRPr="00FF43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  <w:r w:rsidR="00DE7164" w:rsidRPr="00FF43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6" w:type="dxa"/>
          </w:tcPr>
          <w:p w:rsidR="00DE7164" w:rsidRPr="002C6FE2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DE7164" w:rsidRPr="00FF4340" w:rsidRDefault="00884953" w:rsidP="00DE7164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E7164" w:rsidRPr="00FF43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  <w:r w:rsidR="00DE7164" w:rsidRPr="00FF43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6" w:type="dxa"/>
          </w:tcPr>
          <w:p w:rsidR="00DE7164" w:rsidRPr="002C6FE2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DE7164" w:rsidRPr="002C6FE2" w:rsidRDefault="00884953" w:rsidP="00DE7164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DE71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36" w:type="dxa"/>
          </w:tcPr>
          <w:p w:rsidR="00DE7164" w:rsidRPr="002C6FE2" w:rsidRDefault="00DE7164" w:rsidP="00DE7164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DE7164" w:rsidRPr="002C6FE2" w:rsidRDefault="00884953" w:rsidP="00DE7164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DE71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</w:tr>
      <w:tr w:rsidR="00DE7164" w:rsidRPr="0098710E" w:rsidTr="00DE7164">
        <w:tc>
          <w:tcPr>
            <w:tcW w:w="2970" w:type="dxa"/>
          </w:tcPr>
          <w:p w:rsidR="00DE7164" w:rsidRPr="002C6FE2" w:rsidRDefault="00DE7164" w:rsidP="00DE7164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003C8D"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  <w:t>บริษัท ทีพีไอ โฮ</w:t>
            </w:r>
            <w:proofErr w:type="spellStart"/>
            <w:r w:rsidRPr="00003C8D"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  <w:t>ลดิ้ง</w:t>
            </w:r>
            <w:proofErr w:type="spellEnd"/>
            <w:r w:rsidRPr="00003C8D"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2250" w:type="dxa"/>
          </w:tcPr>
          <w:p w:rsidR="00DE7164" w:rsidRPr="002C6FE2" w:rsidRDefault="00DE7164" w:rsidP="00DE7164">
            <w:pPr>
              <w:spacing w:line="240" w:lineRule="atLeast"/>
              <w:ind w:left="234" w:right="90" w:hanging="1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3C8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ลงทุนในกิจการอื่น</w:t>
            </w:r>
          </w:p>
        </w:tc>
        <w:tc>
          <w:tcPr>
            <w:tcW w:w="1440" w:type="dxa"/>
          </w:tcPr>
          <w:p w:rsidR="00DE7164" w:rsidRPr="002C6FE2" w:rsidRDefault="00DE7164" w:rsidP="00DE716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</w:t>
            </w:r>
          </w:p>
        </w:tc>
        <w:tc>
          <w:tcPr>
            <w:tcW w:w="236" w:type="dxa"/>
          </w:tcPr>
          <w:p w:rsidR="00DE7164" w:rsidRPr="002C6FE2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DE7164" w:rsidRPr="002C6FE2" w:rsidRDefault="00884953" w:rsidP="00DE7164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DE7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001</w:t>
            </w:r>
          </w:p>
        </w:tc>
        <w:tc>
          <w:tcPr>
            <w:tcW w:w="236" w:type="dxa"/>
          </w:tcPr>
          <w:p w:rsidR="00DE7164" w:rsidRPr="002C6FE2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DE7164" w:rsidRPr="002C6FE2" w:rsidRDefault="00884953" w:rsidP="00DE7164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DE7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001</w:t>
            </w:r>
          </w:p>
        </w:tc>
        <w:tc>
          <w:tcPr>
            <w:tcW w:w="236" w:type="dxa"/>
          </w:tcPr>
          <w:p w:rsidR="00DE7164" w:rsidRPr="002C6FE2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DE7164" w:rsidRPr="00FF4340" w:rsidRDefault="00884953" w:rsidP="00DE7164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E7164" w:rsidRPr="00FF43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044</w:t>
            </w:r>
            <w:r w:rsidR="00DE7164" w:rsidRPr="00FF43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236" w:type="dxa"/>
          </w:tcPr>
          <w:p w:rsidR="00DE7164" w:rsidRPr="002C6FE2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DE7164" w:rsidRPr="00FF4340" w:rsidRDefault="00884953" w:rsidP="00DE7164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E7164" w:rsidRPr="00FF43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044</w:t>
            </w:r>
            <w:r w:rsidR="00DE7164" w:rsidRPr="00FF43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236" w:type="dxa"/>
          </w:tcPr>
          <w:p w:rsidR="00DE7164" w:rsidRPr="002C6FE2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DE7164" w:rsidRPr="002C6FE2" w:rsidRDefault="00884953" w:rsidP="00DE7164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217</w:t>
            </w:r>
          </w:p>
        </w:tc>
        <w:tc>
          <w:tcPr>
            <w:tcW w:w="236" w:type="dxa"/>
          </w:tcPr>
          <w:p w:rsidR="00DE7164" w:rsidRPr="002C6FE2" w:rsidRDefault="00DE7164" w:rsidP="00DE7164">
            <w:pPr>
              <w:tabs>
                <w:tab w:val="left" w:pos="540"/>
                <w:tab w:val="decimal" w:pos="8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DE7164" w:rsidRPr="002C6FE2" w:rsidRDefault="00884953" w:rsidP="00DE7164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217</w:t>
            </w:r>
          </w:p>
        </w:tc>
      </w:tr>
      <w:tr w:rsidR="00DE7164" w:rsidRPr="0098710E" w:rsidTr="00DE7164">
        <w:tc>
          <w:tcPr>
            <w:tcW w:w="2970" w:type="dxa"/>
          </w:tcPr>
          <w:p w:rsidR="00DE7164" w:rsidRPr="0098710E" w:rsidRDefault="00DE7164" w:rsidP="00DE7164">
            <w:pPr>
              <w:spacing w:line="240" w:lineRule="atLeast"/>
              <w:ind w:left="162"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71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250" w:type="dxa"/>
          </w:tcPr>
          <w:p w:rsidR="00DE7164" w:rsidRPr="0098710E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DE7164" w:rsidRPr="0098710E" w:rsidRDefault="00DE7164" w:rsidP="00DE7164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E7164" w:rsidRPr="0098710E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DE7164" w:rsidRPr="0098710E" w:rsidRDefault="00DE7164" w:rsidP="00DE7164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E7164" w:rsidRPr="0098710E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DE7164" w:rsidRPr="0098710E" w:rsidRDefault="00DE7164" w:rsidP="00DE7164">
            <w:pPr>
              <w:spacing w:line="240" w:lineRule="atLeast"/>
              <w:ind w:left="-86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E7164" w:rsidRPr="0098710E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DE7164" w:rsidRPr="00FF4340" w:rsidRDefault="00DE7164" w:rsidP="00DE7164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E7164" w:rsidRPr="00551790" w:rsidRDefault="00DE7164" w:rsidP="00DE716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DE7164" w:rsidRPr="00FF4340" w:rsidRDefault="00DE7164" w:rsidP="00DE7164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E7164" w:rsidRPr="00551790" w:rsidRDefault="00DE7164" w:rsidP="00DE7164">
            <w:pPr>
              <w:tabs>
                <w:tab w:val="left" w:pos="540"/>
                <w:tab w:val="decimal" w:pos="792"/>
              </w:tabs>
              <w:spacing w:line="240" w:lineRule="atLeast"/>
              <w:ind w:right="20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DE7164" w:rsidRPr="00551790" w:rsidRDefault="00884953" w:rsidP="00DE7164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 w:rsidR="00DE71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870</w:t>
            </w:r>
          </w:p>
        </w:tc>
        <w:tc>
          <w:tcPr>
            <w:tcW w:w="236" w:type="dxa"/>
          </w:tcPr>
          <w:p w:rsidR="00DE7164" w:rsidRPr="00551790" w:rsidRDefault="00DE7164" w:rsidP="00DE7164">
            <w:pPr>
              <w:tabs>
                <w:tab w:val="left" w:pos="540"/>
                <w:tab w:val="decimal" w:pos="8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DE7164" w:rsidRPr="00551790" w:rsidRDefault="00884953" w:rsidP="00DE7164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 w:rsidR="00DE71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870</w:t>
            </w:r>
          </w:p>
        </w:tc>
      </w:tr>
    </w:tbl>
    <w:p w:rsidR="007A22EA" w:rsidRPr="005D698C" w:rsidRDefault="007A22EA" w:rsidP="003345DB">
      <w:pPr>
        <w:pStyle w:val="Bo-Blankline"/>
        <w:rPr>
          <w:lang w:val="en-US"/>
        </w:rPr>
      </w:pPr>
    </w:p>
    <w:p w:rsidR="00911358" w:rsidRPr="00626274" w:rsidRDefault="00911358" w:rsidP="00D563F5">
      <w:pPr>
        <w:tabs>
          <w:tab w:val="left" w:pos="540"/>
        </w:tabs>
        <w:spacing w:line="240" w:lineRule="auto"/>
        <w:ind w:left="540" w:right="389"/>
        <w:jc w:val="both"/>
        <w:rPr>
          <w:rFonts w:ascii="Angsana New" w:hAnsi="Angsana New"/>
          <w:sz w:val="30"/>
          <w:szCs w:val="30"/>
          <w:lang w:val="en-US"/>
        </w:rPr>
      </w:pPr>
    </w:p>
    <w:p w:rsidR="00D563F5" w:rsidRPr="005208F8" w:rsidRDefault="00D563F5" w:rsidP="00D563F5">
      <w:pPr>
        <w:pStyle w:val="BodyText2"/>
        <w:spacing w:before="60" w:after="60"/>
        <w:ind w:right="389"/>
        <w:jc w:val="left"/>
        <w:rPr>
          <w:rFonts w:ascii="Angsana New" w:hAnsi="Angsana New"/>
          <w:lang w:val="en-US"/>
        </w:rPr>
        <w:sectPr w:rsidR="00D563F5" w:rsidRPr="005208F8" w:rsidSect="00DE7164"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:rsidR="00E124B0" w:rsidRPr="00E663CA" w:rsidRDefault="00316193" w:rsidP="00F071FE">
      <w:pPr>
        <w:pStyle w:val="Caption"/>
        <w:ind w:hanging="900"/>
      </w:pPr>
      <w:r>
        <w:rPr>
          <w:rFonts w:hint="cs"/>
          <w:cs/>
        </w:rPr>
        <w:lastRenderedPageBreak/>
        <w:t>อสังหาริมทรัพย์เพื่อการลงทุน</w:t>
      </w:r>
    </w:p>
    <w:p w:rsidR="00E124B0" w:rsidRPr="00D1052B" w:rsidRDefault="00E124B0" w:rsidP="00E124B0">
      <w:pPr>
        <w:spacing w:line="240" w:lineRule="auto"/>
        <w:ind w:left="540" w:right="389"/>
        <w:jc w:val="both"/>
        <w:rPr>
          <w:rFonts w:ascii="Angsana New" w:hAnsi="Angsana New"/>
          <w:sz w:val="16"/>
          <w:szCs w:val="16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2808"/>
        <w:gridCol w:w="1034"/>
        <w:gridCol w:w="1112"/>
        <w:gridCol w:w="236"/>
        <w:gridCol w:w="1200"/>
        <w:gridCol w:w="236"/>
        <w:gridCol w:w="1113"/>
        <w:gridCol w:w="236"/>
        <w:gridCol w:w="1200"/>
      </w:tblGrid>
      <w:tr w:rsidR="004051DB" w:rsidRPr="002164C4" w:rsidTr="003B4743">
        <w:tc>
          <w:tcPr>
            <w:tcW w:w="2808" w:type="dxa"/>
          </w:tcPr>
          <w:p w:rsidR="004051DB" w:rsidRPr="002164C4" w:rsidRDefault="004051DB" w:rsidP="0007668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</w:tcPr>
          <w:p w:rsidR="004051DB" w:rsidRPr="002164C4" w:rsidRDefault="004051DB" w:rsidP="0007668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:rsidR="004051DB" w:rsidRPr="002164C4" w:rsidRDefault="004051DB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051DB" w:rsidRPr="002164C4" w:rsidRDefault="004051DB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9" w:type="dxa"/>
            <w:gridSpan w:val="3"/>
          </w:tcPr>
          <w:p w:rsidR="004051DB" w:rsidRPr="002164C4" w:rsidRDefault="004051DB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3B1" w:rsidRPr="002164C4" w:rsidTr="003B4743">
        <w:tc>
          <w:tcPr>
            <w:tcW w:w="2808" w:type="dxa"/>
          </w:tcPr>
          <w:p w:rsidR="008503B1" w:rsidRPr="002164C4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</w:tcPr>
          <w:p w:rsidR="008503B1" w:rsidRPr="002164C4" w:rsidRDefault="008503B1" w:rsidP="008503B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:rsidR="008503B1" w:rsidRPr="002C6FE2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503B1" w:rsidRPr="002C6FE2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8503B1" w:rsidRPr="002164C4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:rsidR="008503B1" w:rsidRPr="002C6FE2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8503B1" w:rsidRPr="002C6FE2" w:rsidRDefault="008503B1" w:rsidP="008503B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503B1" w:rsidRPr="002C6FE2" w:rsidRDefault="00884953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2559</w:t>
            </w:r>
          </w:p>
        </w:tc>
      </w:tr>
      <w:tr w:rsidR="008503B1" w:rsidRPr="002164C4" w:rsidTr="003B4743">
        <w:tc>
          <w:tcPr>
            <w:tcW w:w="2808" w:type="dxa"/>
          </w:tcPr>
          <w:p w:rsidR="008503B1" w:rsidRPr="002164C4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</w:tcPr>
          <w:p w:rsidR="008503B1" w:rsidRPr="002164C4" w:rsidRDefault="008503B1" w:rsidP="008503B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:rsidR="008503B1" w:rsidRPr="002164C4" w:rsidRDefault="008503B1" w:rsidP="008503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03B1" w:rsidRPr="00CF0AF5" w:rsidTr="003B4743">
        <w:tc>
          <w:tcPr>
            <w:tcW w:w="2808" w:type="dxa"/>
          </w:tcPr>
          <w:p w:rsidR="008503B1" w:rsidRPr="004051DB" w:rsidRDefault="008503B1" w:rsidP="008503B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34" w:type="dxa"/>
            <w:vAlign w:val="center"/>
          </w:tcPr>
          <w:p w:rsidR="008503B1" w:rsidRPr="00CF0AF5" w:rsidRDefault="008503B1" w:rsidP="008503B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:rsidR="008503B1" w:rsidRPr="00CF0AF5" w:rsidRDefault="008503B1" w:rsidP="004C5E5A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8503B1" w:rsidRPr="00CF0AF5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8503B1" w:rsidRPr="00CF0AF5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8503B1" w:rsidRPr="00CF0AF5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8503B1" w:rsidRPr="004C5E5A" w:rsidRDefault="008503B1" w:rsidP="004C5E5A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8503B1" w:rsidRPr="00CF0AF5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8503B1" w:rsidRPr="00CF0AF5" w:rsidRDefault="008503B1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03B1" w:rsidRPr="00CF0AF5" w:rsidTr="003B4743">
        <w:tc>
          <w:tcPr>
            <w:tcW w:w="2808" w:type="dxa"/>
          </w:tcPr>
          <w:p w:rsidR="008503B1" w:rsidRPr="00F86A98" w:rsidRDefault="008503B1" w:rsidP="008503B1">
            <w:pPr>
              <w:spacing w:line="240" w:lineRule="atLeast"/>
              <w:ind w:right="-1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6A9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84953">
              <w:rPr>
                <w:rFonts w:ascii="Angsana New" w:hAnsi="Angsana New"/>
                <w:sz w:val="30"/>
                <w:szCs w:val="30"/>
              </w:rPr>
              <w:t>1</w:t>
            </w:r>
            <w:r w:rsidRPr="00F86A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6A9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34" w:type="dxa"/>
            <w:vAlign w:val="center"/>
          </w:tcPr>
          <w:p w:rsidR="008503B1" w:rsidRPr="00CF0AF5" w:rsidRDefault="008503B1" w:rsidP="008503B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:rsidR="008503B1" w:rsidRPr="00384018" w:rsidRDefault="00FA6CF2" w:rsidP="004C5E5A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627,203</w:t>
            </w:r>
          </w:p>
        </w:tc>
        <w:tc>
          <w:tcPr>
            <w:tcW w:w="236" w:type="dxa"/>
            <w:vAlign w:val="center"/>
          </w:tcPr>
          <w:p w:rsidR="008503B1" w:rsidRPr="00CF0AF5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384018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  <w:r w:rsidR="008503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36" w:type="dxa"/>
            <w:vAlign w:val="center"/>
          </w:tcPr>
          <w:p w:rsidR="008503B1" w:rsidRPr="00CF0AF5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8503B1" w:rsidRPr="00546D3D" w:rsidRDefault="00FA6CF2" w:rsidP="004C5E5A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514,605</w:t>
            </w:r>
          </w:p>
        </w:tc>
        <w:tc>
          <w:tcPr>
            <w:tcW w:w="236" w:type="dxa"/>
            <w:vAlign w:val="center"/>
          </w:tcPr>
          <w:p w:rsidR="008503B1" w:rsidRPr="00CF0AF5" w:rsidRDefault="008503B1" w:rsidP="008503B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503B1" w:rsidRPr="00546D3D" w:rsidRDefault="00884953" w:rsidP="008503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  <w:r w:rsidR="008503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</w:p>
        </w:tc>
      </w:tr>
      <w:tr w:rsidR="00FA6CF2" w:rsidRPr="00CF0AF5" w:rsidTr="006C7776">
        <w:tc>
          <w:tcPr>
            <w:tcW w:w="2808" w:type="dxa"/>
          </w:tcPr>
          <w:p w:rsidR="00FA6CF2" w:rsidRPr="00F86A98" w:rsidRDefault="00FA6CF2" w:rsidP="00FA6CF2">
            <w:pPr>
              <w:spacing w:line="240" w:lineRule="atLeast"/>
              <w:ind w:right="-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A9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34" w:type="dxa"/>
            <w:vAlign w:val="center"/>
          </w:tcPr>
          <w:p w:rsidR="00FA6CF2" w:rsidRPr="00CF0AF5" w:rsidRDefault="00FA6CF2" w:rsidP="00FA6CF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:rsidR="00FA6CF2" w:rsidRPr="00964878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C5E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FA6CF2" w:rsidRPr="00964878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A6CF2" w:rsidRPr="00964878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A6CF2" w:rsidRPr="00CF0AF5" w:rsidTr="006C7776">
        <w:tc>
          <w:tcPr>
            <w:tcW w:w="2808" w:type="dxa"/>
          </w:tcPr>
          <w:p w:rsidR="00FA6CF2" w:rsidRPr="00F86A98" w:rsidRDefault="00FA6CF2" w:rsidP="00FA6CF2">
            <w:pPr>
              <w:spacing w:line="240" w:lineRule="atLeast"/>
              <w:ind w:right="-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34" w:type="dxa"/>
            <w:vAlign w:val="center"/>
          </w:tcPr>
          <w:p w:rsidR="00FA6CF2" w:rsidRPr="00CF0AF5" w:rsidRDefault="00FA6CF2" w:rsidP="00FA6CF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:rsidR="00FA6CF2" w:rsidRPr="00964878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5E5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4C5E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527</w:t>
            </w:r>
            <w:r w:rsidRPr="004C5E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FA6CF2" w:rsidRPr="00964878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FA6CF2" w:rsidRPr="0058136D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136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  <w:r w:rsidRPr="0058136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A6CF2" w:rsidRPr="00CF0AF5" w:rsidTr="003B4743">
        <w:tc>
          <w:tcPr>
            <w:tcW w:w="2808" w:type="dxa"/>
          </w:tcPr>
          <w:p w:rsidR="00FA6CF2" w:rsidRPr="00F86A98" w:rsidRDefault="00FA6CF2" w:rsidP="00FA6CF2">
            <w:pPr>
              <w:spacing w:line="240" w:lineRule="atLeast"/>
              <w:ind w:right="-1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โอนจาก (โอนไป) ที่ดิน อาคาร </w:t>
            </w:r>
          </w:p>
        </w:tc>
        <w:tc>
          <w:tcPr>
            <w:tcW w:w="1034" w:type="dxa"/>
            <w:vAlign w:val="center"/>
          </w:tcPr>
          <w:p w:rsidR="00FA6CF2" w:rsidRPr="00CF0AF5" w:rsidRDefault="00FA6CF2" w:rsidP="00FA6CF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:rsidR="00FA6CF2" w:rsidRDefault="00FA6CF2" w:rsidP="00FA6CF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FA6CF2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:rsidR="00FA6CF2" w:rsidRPr="004C5E5A" w:rsidRDefault="00FA6CF2" w:rsidP="00FA6CF2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A6CF2" w:rsidRPr="00CF0AF5" w:rsidTr="003B4743">
        <w:tc>
          <w:tcPr>
            <w:tcW w:w="2808" w:type="dxa"/>
          </w:tcPr>
          <w:p w:rsidR="00FA6CF2" w:rsidRPr="00F86A98" w:rsidRDefault="00FA6CF2" w:rsidP="00FA6CF2">
            <w:pPr>
              <w:spacing w:line="240" w:lineRule="atLeast"/>
              <w:ind w:right="-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1034" w:type="dxa"/>
            <w:vAlign w:val="center"/>
          </w:tcPr>
          <w:p w:rsidR="00FA6CF2" w:rsidRPr="00CF0AF5" w:rsidRDefault="00FA6CF2" w:rsidP="00FA6CF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:rsidR="00FA6CF2" w:rsidRDefault="00FA6CF2" w:rsidP="00FA6CF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(236,809)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A6CF2" w:rsidRPr="00964878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:rsidR="00FA6CF2" w:rsidRPr="0058136D" w:rsidRDefault="00FA6CF2" w:rsidP="00FA6CF2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(440,561)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FA6CF2" w:rsidRPr="0058136D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67,879</w:t>
            </w:r>
          </w:p>
        </w:tc>
      </w:tr>
      <w:tr w:rsidR="00FA6CF2" w:rsidRPr="00CF0AF5" w:rsidTr="003B4743">
        <w:tc>
          <w:tcPr>
            <w:tcW w:w="2808" w:type="dxa"/>
          </w:tcPr>
          <w:p w:rsidR="00FA6CF2" w:rsidRPr="004B28E9" w:rsidRDefault="00FA6CF2" w:rsidP="00FA6CF2">
            <w:pPr>
              <w:spacing w:line="240" w:lineRule="atLeast"/>
              <w:ind w:right="-1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34" w:type="dxa"/>
          </w:tcPr>
          <w:p w:rsidR="00FA6CF2" w:rsidRPr="00CF0AF5" w:rsidRDefault="00FA6CF2" w:rsidP="00FA6CF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FA6CF2" w:rsidRPr="004C5E5A" w:rsidRDefault="00FA6CF2" w:rsidP="00FA6CF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390,394</w:t>
            </w:r>
          </w:p>
        </w:tc>
        <w:tc>
          <w:tcPr>
            <w:tcW w:w="236" w:type="dxa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627</w:t>
            </w:r>
            <w:r w:rsidRPr="004C5E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36" w:type="dxa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:rsidR="00FA6CF2" w:rsidRPr="004C5E5A" w:rsidRDefault="00FA6CF2" w:rsidP="00FA6CF2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514</w:t>
            </w:r>
            <w:r w:rsidRPr="004C5E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</w:t>
            </w:r>
          </w:p>
        </w:tc>
      </w:tr>
      <w:tr w:rsidR="00FA6CF2" w:rsidRPr="004C5E5A" w:rsidTr="003B4743">
        <w:tc>
          <w:tcPr>
            <w:tcW w:w="2808" w:type="dxa"/>
          </w:tcPr>
          <w:p w:rsidR="00FA6CF2" w:rsidRPr="004C5E5A" w:rsidRDefault="00FA6CF2" w:rsidP="00FA6CF2">
            <w:pPr>
              <w:spacing w:line="240" w:lineRule="atLeast"/>
              <w:ind w:right="-14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:rsidR="00FA6CF2" w:rsidRPr="004C5E5A" w:rsidRDefault="00FA6CF2" w:rsidP="00FA6CF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FA6CF2" w:rsidRPr="004C5E5A" w:rsidRDefault="00FA6CF2" w:rsidP="00FA6CF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FA6CF2" w:rsidRPr="004C5E5A" w:rsidRDefault="00FA6CF2" w:rsidP="00FA6CF2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A6CF2" w:rsidRPr="00CF0AF5" w:rsidTr="003B4743">
        <w:tc>
          <w:tcPr>
            <w:tcW w:w="3842" w:type="dxa"/>
            <w:gridSpan w:val="2"/>
          </w:tcPr>
          <w:p w:rsidR="00FA6CF2" w:rsidRPr="00CF0AF5" w:rsidRDefault="00FA6CF2" w:rsidP="00FA6CF2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4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</w:t>
            </w:r>
            <w:r w:rsidRPr="007648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Pr="00764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ารด้อยค่า</w:t>
            </w:r>
          </w:p>
        </w:tc>
        <w:tc>
          <w:tcPr>
            <w:tcW w:w="1112" w:type="dxa"/>
          </w:tcPr>
          <w:p w:rsidR="00FA6CF2" w:rsidRPr="00CF0AF5" w:rsidRDefault="00FA6CF2" w:rsidP="00FA6CF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FA6CF2" w:rsidRPr="00CF0AF5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FA6CF2" w:rsidRPr="004C5E5A" w:rsidRDefault="00FA6CF2" w:rsidP="00FA6CF2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A6CF2" w:rsidRPr="00CF0AF5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6CF2" w:rsidRPr="00CF0AF5" w:rsidTr="006C7776">
        <w:tc>
          <w:tcPr>
            <w:tcW w:w="2808" w:type="dxa"/>
          </w:tcPr>
          <w:p w:rsidR="00FA6CF2" w:rsidRPr="00F86A98" w:rsidRDefault="00FA6CF2" w:rsidP="00FA6CF2">
            <w:pPr>
              <w:spacing w:line="240" w:lineRule="atLeast"/>
              <w:ind w:right="-1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6A9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86A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6A9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34" w:type="dxa"/>
            <w:vAlign w:val="center"/>
          </w:tcPr>
          <w:p w:rsidR="00FA6CF2" w:rsidRPr="00CF0AF5" w:rsidRDefault="00FA6CF2" w:rsidP="00FA6CF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:rsidR="00FA6CF2" w:rsidRPr="00384018" w:rsidRDefault="00FA6CF2" w:rsidP="00FA6CF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15,263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A6CF2" w:rsidRPr="00384018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18,137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FA6CF2" w:rsidRPr="00964878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A6CF2" w:rsidRPr="00964878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A6CF2" w:rsidRPr="00CF0AF5" w:rsidTr="006C7776">
        <w:tc>
          <w:tcPr>
            <w:tcW w:w="2808" w:type="dxa"/>
          </w:tcPr>
          <w:p w:rsidR="00FA6CF2" w:rsidRPr="00F86A98" w:rsidRDefault="00FA6CF2" w:rsidP="00FA6CF2">
            <w:pPr>
              <w:spacing w:line="240" w:lineRule="atLeast"/>
              <w:ind w:right="-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34" w:type="dxa"/>
            <w:vAlign w:val="center"/>
          </w:tcPr>
          <w:p w:rsidR="00FA6CF2" w:rsidRPr="00CF0AF5" w:rsidRDefault="00FA6CF2" w:rsidP="00FA6CF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:rsidR="00FA6CF2" w:rsidRPr="00CF0AF5" w:rsidRDefault="00FA6CF2" w:rsidP="00FA6CF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A6CF2" w:rsidRPr="00CF0AF5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FA6CF2" w:rsidRPr="00964878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A6CF2" w:rsidRPr="00964878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A6CF2" w:rsidRPr="00CF0AF5" w:rsidTr="006C7776">
        <w:tc>
          <w:tcPr>
            <w:tcW w:w="3842" w:type="dxa"/>
            <w:gridSpan w:val="2"/>
          </w:tcPr>
          <w:p w:rsidR="00FA6CF2" w:rsidRPr="00563569" w:rsidRDefault="00FA6CF2" w:rsidP="00FA6CF2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:rsidR="00FA6CF2" w:rsidRPr="00CF0AF5" w:rsidRDefault="00FA6CF2" w:rsidP="00FA6CF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(557)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FA6CF2" w:rsidRPr="00CF0AF5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(3,874)</w:t>
            </w: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FA6CF2" w:rsidRPr="00964878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FA6CF2" w:rsidRPr="00964878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A6CF2" w:rsidRPr="00CF0AF5" w:rsidTr="006C7776">
        <w:tc>
          <w:tcPr>
            <w:tcW w:w="2808" w:type="dxa"/>
          </w:tcPr>
          <w:p w:rsidR="00FA6CF2" w:rsidRPr="004B28E9" w:rsidRDefault="00FA6CF2" w:rsidP="00FA6CF2">
            <w:pPr>
              <w:spacing w:line="240" w:lineRule="atLeast"/>
              <w:ind w:right="-1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34" w:type="dxa"/>
          </w:tcPr>
          <w:p w:rsidR="00FA6CF2" w:rsidRPr="00CF0AF5" w:rsidRDefault="00FA6CF2" w:rsidP="00FA6CF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FA6CF2" w:rsidRPr="004C5E5A" w:rsidRDefault="00FA6CF2" w:rsidP="00FA6CF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15,706</w:t>
            </w:r>
          </w:p>
        </w:tc>
        <w:tc>
          <w:tcPr>
            <w:tcW w:w="236" w:type="dxa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4C5E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36" w:type="dxa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:rsidR="00FA6CF2" w:rsidRPr="00FA6CF2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A6CF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FA6CF2" w:rsidRPr="00FA6CF2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FA6CF2" w:rsidRPr="00FA6CF2" w:rsidRDefault="00FA6CF2" w:rsidP="00FA6CF2">
            <w:pPr>
              <w:spacing w:line="240" w:lineRule="auto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A6CF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  <w:tr w:rsidR="00FA6CF2" w:rsidRPr="004C5E5A" w:rsidTr="003B4743">
        <w:trPr>
          <w:trHeight w:val="253"/>
        </w:trPr>
        <w:tc>
          <w:tcPr>
            <w:tcW w:w="2808" w:type="dxa"/>
          </w:tcPr>
          <w:p w:rsidR="00FA6CF2" w:rsidRPr="004C5E5A" w:rsidRDefault="00FA6CF2" w:rsidP="00FA6CF2">
            <w:pPr>
              <w:spacing w:line="240" w:lineRule="atLeast"/>
              <w:ind w:right="-14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:rsidR="00FA6CF2" w:rsidRPr="004C5E5A" w:rsidRDefault="00FA6CF2" w:rsidP="00FA6CF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FA6CF2" w:rsidRPr="004C5E5A" w:rsidRDefault="00FA6CF2" w:rsidP="00FA6CF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FA6CF2" w:rsidRPr="004C5E5A" w:rsidRDefault="00FA6CF2" w:rsidP="00FA6CF2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A6CF2" w:rsidRPr="00CF0AF5" w:rsidTr="003B4743">
        <w:tc>
          <w:tcPr>
            <w:tcW w:w="3842" w:type="dxa"/>
            <w:gridSpan w:val="2"/>
          </w:tcPr>
          <w:p w:rsidR="00FA6CF2" w:rsidRPr="00CF0AF5" w:rsidRDefault="00FA6CF2" w:rsidP="00FA6CF2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635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12" w:type="dxa"/>
          </w:tcPr>
          <w:p w:rsidR="00FA6CF2" w:rsidRPr="00CF0AF5" w:rsidRDefault="00FA6CF2" w:rsidP="00FA6CF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FA6CF2" w:rsidRPr="00CF0AF5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FA6CF2" w:rsidRPr="00CF0AF5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FA6CF2" w:rsidRPr="004C5E5A" w:rsidRDefault="00FA6CF2" w:rsidP="00FA6CF2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A6CF2" w:rsidRPr="00CF0AF5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6CF2" w:rsidRPr="00CF0AF5" w:rsidTr="003B4743">
        <w:tc>
          <w:tcPr>
            <w:tcW w:w="2808" w:type="dxa"/>
          </w:tcPr>
          <w:p w:rsidR="00FA6CF2" w:rsidRPr="00CF0AF5" w:rsidRDefault="00FA6CF2" w:rsidP="00FA6CF2">
            <w:pPr>
              <w:spacing w:line="240" w:lineRule="atLeast"/>
              <w:ind w:left="270" w:right="-14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034" w:type="dxa"/>
          </w:tcPr>
          <w:p w:rsidR="00FA6CF2" w:rsidRPr="00CF0AF5" w:rsidRDefault="00FA6CF2" w:rsidP="00FA6CF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:rsidR="00FA6CF2" w:rsidRPr="004C5E5A" w:rsidRDefault="006C7776" w:rsidP="00FA6CF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611,940</w:t>
            </w:r>
          </w:p>
        </w:tc>
        <w:tc>
          <w:tcPr>
            <w:tcW w:w="236" w:type="dxa"/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  <w:r w:rsidRPr="004C5E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36" w:type="dxa"/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:rsidR="00FA6CF2" w:rsidRPr="004C5E5A" w:rsidRDefault="006C7776" w:rsidP="00FA6CF2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514,605</w:t>
            </w:r>
          </w:p>
        </w:tc>
        <w:tc>
          <w:tcPr>
            <w:tcW w:w="236" w:type="dxa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447</w:t>
            </w:r>
            <w:r w:rsidRPr="004C5E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  <w:tr w:rsidR="00FA6CF2" w:rsidRPr="00CF0AF5" w:rsidTr="003B4743">
        <w:tc>
          <w:tcPr>
            <w:tcW w:w="2808" w:type="dxa"/>
          </w:tcPr>
          <w:p w:rsidR="00FA6CF2" w:rsidRPr="00CF0AF5" w:rsidRDefault="00FA6CF2" w:rsidP="00FA6CF2">
            <w:pPr>
              <w:spacing w:line="240" w:lineRule="atLeast"/>
              <w:ind w:left="270" w:right="-14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1034" w:type="dxa"/>
          </w:tcPr>
          <w:p w:rsidR="00FA6CF2" w:rsidRPr="00CF0AF5" w:rsidRDefault="00FA6CF2" w:rsidP="00FA6CF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</w:tcPr>
          <w:p w:rsidR="00FA6CF2" w:rsidRPr="004C5E5A" w:rsidRDefault="006C7776" w:rsidP="00FA6CF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374,688</w:t>
            </w:r>
          </w:p>
        </w:tc>
        <w:tc>
          <w:tcPr>
            <w:tcW w:w="236" w:type="dxa"/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  <w:r w:rsidRPr="004C5E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36" w:type="dxa"/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</w:tcPr>
          <w:p w:rsidR="00FA6CF2" w:rsidRPr="004C5E5A" w:rsidRDefault="006C7776" w:rsidP="00FA6CF2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74,044</w:t>
            </w:r>
          </w:p>
        </w:tc>
        <w:tc>
          <w:tcPr>
            <w:tcW w:w="236" w:type="dxa"/>
          </w:tcPr>
          <w:p w:rsidR="00FA6CF2" w:rsidRPr="004C5E5A" w:rsidRDefault="00FA6CF2" w:rsidP="00FA6C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</w:tcPr>
          <w:p w:rsidR="00FA6CF2" w:rsidRPr="004C5E5A" w:rsidRDefault="00FA6CF2" w:rsidP="00FA6C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514</w:t>
            </w:r>
            <w:r w:rsidRPr="004C5E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</w:t>
            </w:r>
          </w:p>
        </w:tc>
      </w:tr>
    </w:tbl>
    <w:p w:rsidR="004051DB" w:rsidRPr="008503B1" w:rsidRDefault="004051DB" w:rsidP="003345DB">
      <w:pPr>
        <w:pStyle w:val="Bo-Blankline"/>
      </w:pPr>
    </w:p>
    <w:p w:rsidR="003345DB" w:rsidRPr="00DB5DF0" w:rsidRDefault="003345DB" w:rsidP="003345DB">
      <w:pPr>
        <w:pStyle w:val="Bo-C1Content"/>
        <w:rPr>
          <w:b/>
          <w:bCs/>
          <w:cs/>
          <w:lang w:val="en-US"/>
        </w:rPr>
      </w:pPr>
      <w:r>
        <w:rPr>
          <w:rFonts w:hint="cs"/>
          <w:cs/>
        </w:rPr>
        <w:t xml:space="preserve">มูลค่ายุติธรรมของอสังหาริมทรัพย์เพื่อการลงทุนของกลุ่มบริษัทและบริษัท ณ วันที่ </w:t>
      </w:r>
      <w:r>
        <w:t>31</w:t>
      </w:r>
      <w:r>
        <w:rPr>
          <w:rFonts w:hint="cs"/>
          <w:cs/>
        </w:rPr>
        <w:t xml:space="preserve"> ธันวาคม </w:t>
      </w:r>
      <w:r w:rsidRPr="003025D6">
        <w:t>2560</w:t>
      </w:r>
      <w:r w:rsidRPr="003025D6">
        <w:rPr>
          <w:rFonts w:hint="cs"/>
          <w:cs/>
        </w:rPr>
        <w:t xml:space="preserve"> จำนวน</w:t>
      </w:r>
      <w:r w:rsidRPr="003025D6">
        <w:rPr>
          <w:rFonts w:hint="cs"/>
          <w:cs/>
          <w:lang w:val="en-US"/>
        </w:rPr>
        <w:t xml:space="preserve"> </w:t>
      </w:r>
      <w:r w:rsidR="003025D6" w:rsidRPr="003025D6">
        <w:rPr>
          <w:lang w:val="en-US"/>
        </w:rPr>
        <w:t>689</w:t>
      </w:r>
      <w:r w:rsidRPr="003025D6">
        <w:rPr>
          <w:rFonts w:hint="cs"/>
          <w:cs/>
          <w:lang w:val="en-US"/>
        </w:rPr>
        <w:t xml:space="preserve"> ล้านบาทและ </w:t>
      </w:r>
      <w:r w:rsidRPr="003025D6">
        <w:rPr>
          <w:lang w:val="en-US"/>
        </w:rPr>
        <w:t>75</w:t>
      </w:r>
      <w:r w:rsidRPr="003025D6">
        <w:rPr>
          <w:rFonts w:hint="cs"/>
          <w:cs/>
          <w:lang w:val="en-US"/>
        </w:rPr>
        <w:t xml:space="preserve"> ล้านบาท</w:t>
      </w:r>
      <w:r w:rsidR="00087526">
        <w:rPr>
          <w:rFonts w:hint="cs"/>
          <w:cs/>
          <w:lang w:val="en-US"/>
        </w:rPr>
        <w:t xml:space="preserve"> </w:t>
      </w:r>
      <w:r w:rsidRPr="003025D6">
        <w:rPr>
          <w:rFonts w:hint="cs"/>
          <w:cs/>
          <w:lang w:val="en-US"/>
        </w:rPr>
        <w:t xml:space="preserve">ตามลำดับ </w:t>
      </w:r>
      <w:r w:rsidRPr="003025D6">
        <w:rPr>
          <w:rFonts w:hint="cs"/>
          <w:i/>
          <w:iCs/>
        </w:rPr>
        <w:t>(</w:t>
      </w:r>
      <w:r w:rsidRPr="003025D6">
        <w:rPr>
          <w:i/>
          <w:iCs/>
        </w:rPr>
        <w:t>2559: 892</w:t>
      </w:r>
      <w:r w:rsidRPr="003025D6">
        <w:rPr>
          <w:rFonts w:hint="cs"/>
          <w:i/>
          <w:iCs/>
          <w:cs/>
        </w:rPr>
        <w:t xml:space="preserve"> ล้านบาทและ </w:t>
      </w:r>
      <w:r w:rsidRPr="003025D6">
        <w:rPr>
          <w:i/>
          <w:iCs/>
          <w:lang w:val="en-US"/>
        </w:rPr>
        <w:t xml:space="preserve">602 </w:t>
      </w:r>
      <w:r w:rsidRPr="003025D6">
        <w:rPr>
          <w:rFonts w:hint="cs"/>
          <w:i/>
          <w:iCs/>
          <w:cs/>
          <w:lang w:val="en-US"/>
        </w:rPr>
        <w:t>ล้านบาท</w:t>
      </w:r>
      <w:r w:rsidR="00087526">
        <w:rPr>
          <w:rFonts w:hint="cs"/>
          <w:i/>
          <w:iCs/>
          <w:cs/>
          <w:lang w:val="en-US"/>
        </w:rPr>
        <w:t xml:space="preserve"> </w:t>
      </w:r>
      <w:r w:rsidRPr="003025D6">
        <w:rPr>
          <w:rFonts w:hint="cs"/>
          <w:i/>
          <w:iCs/>
          <w:cs/>
          <w:lang w:val="en-US"/>
        </w:rPr>
        <w:t>ตามลำดับ</w:t>
      </w:r>
      <w:r w:rsidRPr="003025D6">
        <w:rPr>
          <w:rFonts w:hint="cs"/>
          <w:i/>
          <w:iCs/>
        </w:rPr>
        <w:t>)</w:t>
      </w:r>
      <w:r w:rsidRPr="003025D6">
        <w:rPr>
          <w:rFonts w:hint="cs"/>
          <w:cs/>
          <w:lang w:val="en-US"/>
        </w:rPr>
        <w:t xml:space="preserve"> </w:t>
      </w:r>
      <w:r w:rsidRPr="003025D6">
        <w:rPr>
          <w:cs/>
        </w:rPr>
        <w:t>ประเมินราคาโดยผู้</w:t>
      </w:r>
      <w:r w:rsidRPr="00DB5DF0">
        <w:rPr>
          <w:cs/>
        </w:rPr>
        <w:t>ประเมินราคา</w:t>
      </w:r>
      <w:r>
        <w:rPr>
          <w:rFonts w:hint="cs"/>
          <w:cs/>
        </w:rPr>
        <w:t>อิสระ</w:t>
      </w:r>
      <w:r w:rsidRPr="00DB5DF0">
        <w:rPr>
          <w:cs/>
          <w:lang w:val="en-US"/>
        </w:rPr>
        <w:t>โดยพิจารณาราคาตลาดตามเกณฑ์ของสินทรัพย์ที่ใช้งานอยู่ในปัจจุบัน</w:t>
      </w:r>
      <w:r w:rsidRPr="00DB5DF0"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>
        <w:rPr>
          <w:lang w:val="en-US"/>
        </w:rPr>
        <w:t>3</w:t>
      </w:r>
    </w:p>
    <w:p w:rsidR="00AB61DA" w:rsidRPr="008503B1" w:rsidRDefault="00AB61DA" w:rsidP="003345DB">
      <w:pPr>
        <w:pStyle w:val="Bo-Blankline"/>
        <w:rPr>
          <w:lang w:val="en-US"/>
        </w:rPr>
      </w:pPr>
    </w:p>
    <w:p w:rsidR="007A22EA" w:rsidRPr="008503B1" w:rsidRDefault="00AB61DA" w:rsidP="002353BC">
      <w:pPr>
        <w:pStyle w:val="Bo-C1Content"/>
        <w:rPr>
          <w:lang w:val="en-US"/>
        </w:rPr>
      </w:pPr>
      <w:r w:rsidRPr="008503B1">
        <w:rPr>
          <w:rFonts w:hint="cs"/>
          <w:cs/>
          <w:lang w:val="en-US"/>
        </w:rPr>
        <w:t>อสังหาริมทรัพย์เพื่อ</w:t>
      </w:r>
      <w:r w:rsidRPr="008503B1">
        <w:rPr>
          <w:rFonts w:hint="cs"/>
          <w:cs/>
        </w:rPr>
        <w:t>การ</w:t>
      </w:r>
      <w:r w:rsidRPr="008503B1">
        <w:rPr>
          <w:rFonts w:hint="cs"/>
          <w:cs/>
          <w:lang w:val="en-US"/>
        </w:rPr>
        <w:t>ลงทุนประกอบด</w:t>
      </w:r>
      <w:r w:rsidR="00955B11" w:rsidRPr="008503B1">
        <w:rPr>
          <w:rFonts w:hint="cs"/>
          <w:cs/>
          <w:lang w:val="en-US"/>
        </w:rPr>
        <w:t>้วย ที่ดินให้เช่า ที่ดินเปล่า</w:t>
      </w:r>
      <w:r w:rsidR="00C80DE4" w:rsidRPr="008503B1">
        <w:rPr>
          <w:rFonts w:hint="cs"/>
          <w:cs/>
          <w:lang w:val="en-US"/>
        </w:rPr>
        <w:t>และ</w:t>
      </w:r>
      <w:r w:rsidRPr="008503B1">
        <w:rPr>
          <w:rFonts w:hint="cs"/>
          <w:cs/>
          <w:lang w:val="en-US"/>
        </w:rPr>
        <w:t>อาคารชุด</w:t>
      </w:r>
    </w:p>
    <w:p w:rsidR="0097424F" w:rsidRPr="003345DB" w:rsidRDefault="0097424F" w:rsidP="003345DB">
      <w:pPr>
        <w:pStyle w:val="Bo-Blankline"/>
      </w:pPr>
    </w:p>
    <w:p w:rsidR="0097424F" w:rsidRPr="008503B1" w:rsidRDefault="008503B1" w:rsidP="0097424F">
      <w:pPr>
        <w:ind w:left="540" w:right="-360"/>
        <w:jc w:val="both"/>
        <w:rPr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97424F" w:rsidRPr="008503B1">
        <w:rPr>
          <w:b/>
          <w:bCs/>
          <w:sz w:val="30"/>
          <w:szCs w:val="30"/>
          <w:cs/>
        </w:rPr>
        <w:lastRenderedPageBreak/>
        <w:t>การวัดมูลค่ายุติธรรม</w:t>
      </w:r>
      <w:r w:rsidR="0097424F" w:rsidRPr="008503B1">
        <w:rPr>
          <w:rFonts w:hint="cs"/>
          <w:sz w:val="30"/>
          <w:szCs w:val="30"/>
          <w:cs/>
        </w:rPr>
        <w:t xml:space="preserve"> </w:t>
      </w:r>
    </w:p>
    <w:p w:rsidR="00926687" w:rsidRPr="008503B1" w:rsidRDefault="00926687" w:rsidP="003345DB">
      <w:pPr>
        <w:pStyle w:val="Bo-Blankline"/>
        <w:rPr>
          <w:lang w:val="en-US"/>
        </w:rPr>
      </w:pPr>
    </w:p>
    <w:p w:rsidR="0097424F" w:rsidRPr="008503B1" w:rsidRDefault="0097424F" w:rsidP="00DA62CE">
      <w:pPr>
        <w:ind w:firstLine="540"/>
        <w:rPr>
          <w:i/>
          <w:iCs/>
          <w:sz w:val="30"/>
          <w:szCs w:val="30"/>
        </w:rPr>
      </w:pPr>
      <w:r w:rsidRPr="008503B1">
        <w:rPr>
          <w:i/>
          <w:iCs/>
          <w:sz w:val="30"/>
          <w:szCs w:val="30"/>
          <w:cs/>
        </w:rPr>
        <w:t xml:space="preserve">ลำดับชั้นมูลค่ายุติธรรม </w:t>
      </w:r>
    </w:p>
    <w:p w:rsidR="00926687" w:rsidRPr="008503B1" w:rsidRDefault="00926687" w:rsidP="003345DB">
      <w:pPr>
        <w:pStyle w:val="Bo-Blankline"/>
        <w:rPr>
          <w:lang w:val="en-US"/>
        </w:rPr>
      </w:pPr>
    </w:p>
    <w:p w:rsidR="0097424F" w:rsidRDefault="0097424F" w:rsidP="00B75228">
      <w:pPr>
        <w:pStyle w:val="Bo-C1Content"/>
      </w:pPr>
      <w:r w:rsidRPr="008503B1">
        <w:rPr>
          <w:rFonts w:hint="cs"/>
          <w:cs/>
        </w:rPr>
        <w:t>มูลค่ายุติธรรมของอสังหาริมทรัพย์เพื่อการลงทุนถูกประเมินโดยผู้ประเมินราคา</w:t>
      </w:r>
      <w:r w:rsidRPr="00406DF5">
        <w:rPr>
          <w:rFonts w:hint="cs"/>
          <w:cs/>
        </w:rPr>
        <w:t>ทรัพย์สิน</w:t>
      </w:r>
      <w:r w:rsidR="0067650D" w:rsidRPr="00406DF5">
        <w:rPr>
          <w:cs/>
        </w:rPr>
        <w:t>อิสระจากภายนอก</w:t>
      </w:r>
      <w:r w:rsidRPr="00406DF5">
        <w:rPr>
          <w:rFonts w:hint="cs"/>
          <w:cs/>
        </w:rPr>
        <w:t xml:space="preserve">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</w:t>
      </w:r>
      <w:r w:rsidR="0067650D" w:rsidRPr="00406DF5">
        <w:rPr>
          <w:cs/>
        </w:rPr>
        <w:t>ทรัพย์สินอิสระ</w:t>
      </w:r>
      <w:r w:rsidRPr="00406DF5">
        <w:rPr>
          <w:rFonts w:hint="cs"/>
          <w:cs/>
        </w:rPr>
        <w:t>ได้ประเมินมูลค่ายุติธรรมของอสังหาริมทรัพย์เพื่อการลงทุนของกลุ่ม</w:t>
      </w:r>
      <w:r w:rsidR="006D61CD" w:rsidRPr="00406DF5">
        <w:rPr>
          <w:rFonts w:hint="cs"/>
          <w:cs/>
        </w:rPr>
        <w:t>บริษัทเป็นประจำ</w:t>
      </w:r>
    </w:p>
    <w:p w:rsidR="0067650D" w:rsidRPr="0067650D" w:rsidRDefault="0067650D" w:rsidP="00B75228">
      <w:pPr>
        <w:pStyle w:val="Bo-C1Content"/>
        <w:rPr>
          <w:sz w:val="20"/>
          <w:szCs w:val="20"/>
        </w:rPr>
      </w:pPr>
    </w:p>
    <w:p w:rsidR="002353BC" w:rsidRDefault="00716F9D" w:rsidP="00716F9D">
      <w:pPr>
        <w:pStyle w:val="Bo-C1Content"/>
      </w:pPr>
      <w:r w:rsidRPr="00716F9D">
        <w:rPr>
          <w:cs/>
        </w:rPr>
        <w:t xml:space="preserve">การวัดมูลค่ายุติธรรมของอสังหาริมทรัพย์เพื่อการลงทุนทั้งหมดถูกจัดลำดับชั้นการวัดมูลค่ายุติธรรม อยู่ในระดับที่ </w:t>
      </w:r>
      <w:r w:rsidR="00884953">
        <w:rPr>
          <w:cs/>
        </w:rPr>
        <w:t>3</w:t>
      </w:r>
      <w:r w:rsidRPr="00716F9D">
        <w:rPr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332856" w:rsidRDefault="00332856" w:rsidP="00332856">
      <w:pPr>
        <w:pStyle w:val="Bo-Blankline"/>
      </w:pPr>
    </w:p>
    <w:p w:rsidR="002353BC" w:rsidRDefault="00716F9D" w:rsidP="002353BC">
      <w:pPr>
        <w:pStyle w:val="Bo-C1Content"/>
      </w:pPr>
      <w:r w:rsidRPr="00D75427">
        <w:rPr>
          <w:i/>
          <w:iCs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:rsidR="002353BC" w:rsidRDefault="002353BC" w:rsidP="00716F9D">
      <w:pPr>
        <w:pStyle w:val="Bo-Blankline"/>
      </w:pPr>
    </w:p>
    <w:p w:rsidR="002353BC" w:rsidRDefault="00716F9D" w:rsidP="00716F9D">
      <w:pPr>
        <w:pStyle w:val="Bo-C1Content"/>
      </w:pPr>
      <w:r w:rsidRPr="00D75427">
        <w:rPr>
          <w:rFonts w:hint="cs"/>
          <w:cs/>
        </w:rPr>
        <w:t>เทคนิคการประเมินมูลค่า</w:t>
      </w:r>
      <w:r w:rsidRPr="00716F9D">
        <w:rPr>
          <w:rFonts w:hint="cs"/>
          <w:cs/>
        </w:rPr>
        <w:t>และ</w:t>
      </w:r>
      <w:r w:rsidRPr="00D75427">
        <w:rPr>
          <w:rFonts w:hint="cs"/>
          <w:cs/>
        </w:rPr>
        <w:t>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:rsidR="00716F9D" w:rsidRPr="00D75427" w:rsidRDefault="00716F9D" w:rsidP="00716F9D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9198" w:type="dxa"/>
        <w:tblInd w:w="450" w:type="dxa"/>
        <w:shd w:val="clear" w:color="auto" w:fill="FFFF00"/>
        <w:tblLook w:val="04A0" w:firstRow="1" w:lastRow="0" w:firstColumn="1" w:lastColumn="0" w:noHBand="0" w:noVBand="1"/>
      </w:tblPr>
      <w:tblGrid>
        <w:gridCol w:w="4878"/>
        <w:gridCol w:w="4320"/>
      </w:tblGrid>
      <w:tr w:rsidR="00C542DD" w:rsidRPr="00482786" w:rsidTr="00406DF5">
        <w:tc>
          <w:tcPr>
            <w:tcW w:w="4878" w:type="dxa"/>
            <w:shd w:val="clear" w:color="auto" w:fill="auto"/>
            <w:vAlign w:val="bottom"/>
          </w:tcPr>
          <w:p w:rsidR="00C542DD" w:rsidRPr="00F250C9" w:rsidRDefault="00C542DD" w:rsidP="00DA7E9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0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542DD" w:rsidRPr="00F250C9" w:rsidRDefault="00C542DD" w:rsidP="00DA7E9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0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C542DD" w:rsidRPr="00482786" w:rsidTr="00406DF5">
        <w:tc>
          <w:tcPr>
            <w:tcW w:w="4878" w:type="dxa"/>
            <w:shd w:val="clear" w:color="auto" w:fill="auto"/>
          </w:tcPr>
          <w:p w:rsidR="00C542DD" w:rsidRDefault="00C542DD" w:rsidP="00DA7E94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0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การประมาณอัตราคิดลดได้พิจารณาถึงคุณภาพของสถานที่ตั้ง (ตำแหน่งที่ดีที่สุด หรือ รองลงมา) คุณภาพเครดิตของผู้เช่าและระยะเวลาการเช่า </w:t>
            </w:r>
          </w:p>
          <w:p w:rsidR="00C542DD" w:rsidRPr="00F250C9" w:rsidRDefault="00C542DD" w:rsidP="00DA7E94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C542DD" w:rsidRPr="00F250C9" w:rsidRDefault="00C542DD" w:rsidP="00DA7E94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ค่าเช่าคำนวณมูลค่าตามที่ตกลงตลอดอายุสัญญาเช่าที่เหลืออยู่</w:t>
            </w:r>
          </w:p>
          <w:p w:rsidR="00C542DD" w:rsidRPr="00F250C9" w:rsidRDefault="00C542DD" w:rsidP="00C542DD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อัตราคิดลดที่ปรับค่าความเสี่ยงแล้ว  </w:t>
            </w:r>
          </w:p>
        </w:tc>
      </w:tr>
      <w:tr w:rsidR="00C542DD" w:rsidRPr="00B377E0" w:rsidTr="00406DF5">
        <w:tc>
          <w:tcPr>
            <w:tcW w:w="4878" w:type="dxa"/>
            <w:shd w:val="clear" w:color="auto" w:fill="auto"/>
          </w:tcPr>
          <w:p w:rsidR="00C542DD" w:rsidRPr="004D71C7" w:rsidRDefault="00C542DD" w:rsidP="00A72C7F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7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4320" w:type="dxa"/>
            <w:shd w:val="clear" w:color="auto" w:fill="auto"/>
          </w:tcPr>
          <w:p w:rsidR="00C542DD" w:rsidRPr="004D71C7" w:rsidRDefault="00C542DD" w:rsidP="004D71C7">
            <w:pPr>
              <w:tabs>
                <w:tab w:val="left" w:pos="540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1C7">
              <w:rPr>
                <w:rFonts w:ascii="Angsana New" w:hAnsi="Angsana New"/>
                <w:sz w:val="30"/>
                <w:szCs w:val="30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71C7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</w:tr>
    </w:tbl>
    <w:p w:rsidR="0001734B" w:rsidRDefault="0001734B"/>
    <w:p w:rsidR="0001734B" w:rsidRDefault="0001734B"/>
    <w:p w:rsidR="00F4177C" w:rsidRDefault="00F4177C" w:rsidP="00F356C1">
      <w:pPr>
        <w:pStyle w:val="Caption"/>
        <w:rPr>
          <w:cs/>
        </w:rPr>
        <w:sectPr w:rsidR="00F4177C" w:rsidSect="00B52FBC">
          <w:footerReference w:type="default" r:id="rId15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:rsidR="00F356C1" w:rsidRPr="00E663CA" w:rsidRDefault="00F356C1" w:rsidP="00C87474">
      <w:pPr>
        <w:pStyle w:val="Caption"/>
        <w:ind w:hanging="900"/>
      </w:pPr>
      <w:r w:rsidRPr="00E663CA">
        <w:rPr>
          <w:cs/>
        </w:rPr>
        <w:lastRenderedPageBreak/>
        <w:t>ที่ดิน อาคารและอุปกรณ์</w:t>
      </w:r>
    </w:p>
    <w:p w:rsidR="00F356C1" w:rsidRPr="00F76B71" w:rsidRDefault="00F356C1" w:rsidP="00F76B71">
      <w:pPr>
        <w:spacing w:line="0" w:lineRule="atLeast"/>
        <w:ind w:left="547" w:right="389"/>
        <w:jc w:val="both"/>
        <w:rPr>
          <w:rFonts w:ascii="Angsana New" w:hAnsi="Angsana New"/>
          <w:sz w:val="14"/>
          <w:szCs w:val="14"/>
          <w:lang w:val="en-US"/>
        </w:rPr>
      </w:pPr>
    </w:p>
    <w:tbl>
      <w:tblPr>
        <w:tblW w:w="1458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EC6EC4" w:rsidRPr="00EC6EC4" w:rsidTr="003345DB">
        <w:trPr>
          <w:tblHeader/>
        </w:trPr>
        <w:tc>
          <w:tcPr>
            <w:tcW w:w="2862" w:type="dxa"/>
            <w:vAlign w:val="bottom"/>
          </w:tcPr>
          <w:p w:rsidR="00EC6EC4" w:rsidRPr="00EC6EC4" w:rsidRDefault="00EC6EC4" w:rsidP="001D5D0B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:rsidR="00EC6EC4" w:rsidRPr="00EC6EC4" w:rsidRDefault="00EC6EC4" w:rsidP="001D5D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  <w:r w:rsidR="00406DF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(ปรับปรุงใหม่)</w:t>
            </w:r>
          </w:p>
        </w:tc>
      </w:tr>
      <w:tr w:rsidR="00EC6EC4" w:rsidRPr="00EC6EC4" w:rsidTr="003345DB">
        <w:trPr>
          <w:tblHeader/>
        </w:trPr>
        <w:tc>
          <w:tcPr>
            <w:tcW w:w="2862" w:type="dxa"/>
            <w:vAlign w:val="bottom"/>
          </w:tcPr>
          <w:p w:rsidR="00EC6EC4" w:rsidRPr="00540C8E" w:rsidRDefault="00EC6EC4" w:rsidP="0067650D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:rsidR="00EC6EC4" w:rsidRPr="00EC6EC4" w:rsidRDefault="00EC6EC4" w:rsidP="00EC6E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ที่ดินและ</w:t>
            </w:r>
            <w:r w:rsidRPr="00EC6EC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  <w:r w:rsidRPr="00EC6EC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</w:t>
            </w:r>
            <w:r w:rsidRPr="00EC6EC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EC6EC4">
              <w:rPr>
                <w:rFonts w:ascii="Angsana New" w:hAnsi="Angsana New"/>
                <w:sz w:val="24"/>
                <w:szCs w:val="24"/>
                <w:cs/>
                <w:lang w:val="en-US"/>
              </w:rPr>
              <w:br/>
            </w:r>
            <w:r w:rsidRPr="00EC6EC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อะไหล่</w:t>
            </w:r>
            <w:r w:rsidRPr="00EC6EC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สินทรัพย์เพื่อการสำรวจปิโตรเลียม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C6EC4" w:rsidRPr="00EC6EC4" w:rsidTr="003345DB">
        <w:trPr>
          <w:tblHeader/>
        </w:trPr>
        <w:tc>
          <w:tcPr>
            <w:tcW w:w="2862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C4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(</w:t>
            </w:r>
            <w:r w:rsidRPr="00EC6EC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EC6EC4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EC6EC4" w:rsidRPr="00EC6EC4" w:rsidTr="003345DB">
        <w:tc>
          <w:tcPr>
            <w:tcW w:w="2862" w:type="dxa"/>
            <w:vAlign w:val="bottom"/>
          </w:tcPr>
          <w:p w:rsidR="00EC6EC4" w:rsidRPr="00EC6EC4" w:rsidRDefault="00EC6EC4" w:rsidP="00EC6EC4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C6EC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EC6EC4" w:rsidRPr="00EC6EC4" w:rsidRDefault="00EC6EC4" w:rsidP="00EC6E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C6EC4" w:rsidRPr="00EC6EC4" w:rsidTr="003345DB">
        <w:tc>
          <w:tcPr>
            <w:tcW w:w="2862" w:type="dxa"/>
            <w:vAlign w:val="bottom"/>
          </w:tcPr>
          <w:p w:rsidR="00EC6EC4" w:rsidRPr="00EC6EC4" w:rsidRDefault="00EC6EC4" w:rsidP="0067650D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EC6EC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มกราคม </w:t>
            </w:r>
            <w:r w:rsidR="0088495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255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:rsidR="00EC6EC4" w:rsidRPr="00EC6EC4" w:rsidRDefault="00884953" w:rsidP="00EC6EC4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EC6EC4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938</w:t>
            </w:r>
            <w:r w:rsidR="00EC6EC4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839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EC6EC4" w:rsidRPr="00EC6EC4" w:rsidRDefault="00884953" w:rsidP="00EC6EC4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</w:t>
            </w:r>
            <w:r w:rsidR="00EC6EC4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536</w:t>
            </w:r>
            <w:r w:rsidR="00EC6EC4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941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EC6EC4" w:rsidRPr="00EC6EC4" w:rsidRDefault="00884953" w:rsidP="00EC6EC4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44</w:t>
            </w:r>
            <w:r w:rsidR="00EC6EC4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343</w:t>
            </w:r>
            <w:r w:rsidR="00EC6EC4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620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AF22E3" w:rsidP="00EC6EC4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5,488,951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884953" w:rsidP="00EC6EC4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480</w:t>
            </w:r>
            <w:r w:rsidR="00EC6EC4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969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AF22E3" w:rsidP="00EC6EC4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2,386,631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884953" w:rsidP="00EC6EC4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251</w:t>
            </w:r>
            <w:r w:rsidR="00EC6EC4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456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884953" w:rsidP="00EC6EC4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EC6EC4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208</w:t>
            </w:r>
            <w:r w:rsidR="00EC6EC4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EC6EC4" w:rsidRDefault="00884953" w:rsidP="00EC6EC4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</w:t>
            </w:r>
            <w:r w:rsidR="00EC6EC4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509</w:t>
            </w:r>
            <w:r w:rsidR="00EC6EC4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EC6EC4" w:rsidRPr="00EC6EC4" w:rsidRDefault="00EC6EC4" w:rsidP="0067650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EC6EC4" w:rsidRPr="00DA738E" w:rsidRDefault="00884953" w:rsidP="00DA738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93</w:t>
            </w:r>
            <w:r w:rsidR="00DA738E" w:rsidRPr="00DA738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145</w:t>
            </w:r>
            <w:r w:rsidR="00DA738E" w:rsidRPr="00DA738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442</w:t>
            </w:r>
          </w:p>
        </w:tc>
      </w:tr>
      <w:tr w:rsidR="00A068F3" w:rsidRPr="00EC6EC4" w:rsidTr="003345DB">
        <w:tc>
          <w:tcPr>
            <w:tcW w:w="2862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A068F3" w:rsidRPr="00EC6EC4" w:rsidRDefault="00884953" w:rsidP="00A068F3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788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="Angsana New" w:hAnsi="Angsana New" w:cs="Times New Roman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A068F3" w:rsidRPr="00EC6EC4" w:rsidRDefault="00884953" w:rsidP="00A068F3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124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A068F3" w:rsidRPr="00EC6EC4" w:rsidRDefault="00884953" w:rsidP="00A068F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190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922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AF22E3" w:rsidP="00A068F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412,748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807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AF22E3" w:rsidP="00A068F3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11,757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277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983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380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691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803</w:t>
            </w:r>
          </w:p>
        </w:tc>
      </w:tr>
      <w:tr w:rsidR="00A068F3" w:rsidRPr="00EC6EC4" w:rsidTr="003345DB">
        <w:tc>
          <w:tcPr>
            <w:tcW w:w="2862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1170" w:type="dxa"/>
            <w:vAlign w:val="bottom"/>
          </w:tcPr>
          <w:p w:rsidR="00A068F3" w:rsidRPr="00EC6EC4" w:rsidRDefault="00884953" w:rsidP="00A068F3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235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308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="Angsana New" w:hAnsi="Angsana New" w:cs="Times New Roman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A068F3" w:rsidRPr="00EC6EC4" w:rsidRDefault="00884953" w:rsidP="00A068F3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101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484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A068F3" w:rsidRPr="00EC6EC4" w:rsidRDefault="00884953" w:rsidP="00A068F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609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410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858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162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955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372</w:t>
            </w:r>
          </w:p>
        </w:tc>
      </w:tr>
      <w:tr w:rsidR="00A068F3" w:rsidRPr="00EC6EC4" w:rsidTr="003345DB">
        <w:tc>
          <w:tcPr>
            <w:tcW w:w="2862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 xml:space="preserve">โอน 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  <w:r w:rsidRPr="00EC6EC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A068F3" w:rsidRPr="00EC6EC4" w:rsidRDefault="00884953" w:rsidP="00A068F3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896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674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A068F3" w:rsidRPr="00EC6EC4" w:rsidRDefault="00884953" w:rsidP="00A068F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600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558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AF22E3">
              <w:rPr>
                <w:rFonts w:ascii="Angsana New" w:hAnsi="Angsana New"/>
                <w:sz w:val="24"/>
                <w:szCs w:val="24"/>
                <w:lang w:val="en-US"/>
              </w:rPr>
              <w:t>395,034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98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732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AF22E3" w:rsidP="00AF22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64</w:t>
            </w:r>
            <w:r w:rsidR="00A068F3"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263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A068F3" w:rsidP="00A068F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055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261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068F3" w:rsidRPr="00EC6EC4" w:rsidTr="003345DB">
        <w:tc>
          <w:tcPr>
            <w:tcW w:w="2862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nil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634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nil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46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762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022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068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93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960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A068F3" w:rsidRPr="00EC6EC4" w:rsidTr="003345DB">
        <w:tc>
          <w:tcPr>
            <w:tcW w:w="2862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8495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31</w:t>
            </w: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88495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255</w:t>
            </w:r>
            <w:r w:rsidR="00884953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A068F3" w:rsidRPr="00EC6EC4" w:rsidRDefault="00A068F3" w:rsidP="00A068F3">
            <w:pPr>
              <w:tabs>
                <w:tab w:val="decimal" w:pos="671"/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A068F3" w:rsidRPr="00EC6EC4" w:rsidTr="003345DB">
        <w:tc>
          <w:tcPr>
            <w:tcW w:w="2862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8" w:right="-115" w:firstLine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="0088495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</w:t>
            </w: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88495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25</w:t>
            </w:r>
            <w:r w:rsidR="00884953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0" w:type="dxa"/>
            <w:vAlign w:val="bottom"/>
          </w:tcPr>
          <w:p w:rsidR="00A068F3" w:rsidRPr="00EC6EC4" w:rsidRDefault="00884953" w:rsidP="00A068F3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A068F3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200</w:t>
            </w:r>
            <w:r w:rsidR="00A068F3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935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A068F3" w:rsidRPr="00EC6EC4" w:rsidRDefault="00884953" w:rsidP="00A068F3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</w:t>
            </w:r>
            <w:r w:rsidR="00A068F3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522</w:t>
            </w:r>
            <w:r w:rsidR="00A068F3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589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A068F3" w:rsidRPr="00EC6EC4" w:rsidRDefault="00884953" w:rsidP="00A068F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63</w:t>
            </w:r>
            <w:r w:rsidR="00A068F3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698</w:t>
            </w:r>
            <w:r w:rsidR="00A068F3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AF22E3" w:rsidP="00A068F3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7,291,829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608</w:t>
            </w:r>
            <w:r w:rsidR="00A068F3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648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AF22E3" w:rsidP="00A068F3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2,390,335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315</w:t>
            </w:r>
            <w:r w:rsidR="00A068F3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719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068F3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230</w:t>
            </w:r>
            <w:r w:rsidR="00A068F3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="00A068F3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440</w:t>
            </w:r>
            <w:r w:rsidR="00A068F3" w:rsidRPr="00EC6EC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481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EC6EC4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884953" w:rsidP="00A068F3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103</w:t>
            </w:r>
            <w:r w:rsid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698</w:t>
            </w:r>
            <w:r w:rsid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657</w:t>
            </w:r>
          </w:p>
        </w:tc>
      </w:tr>
      <w:tr w:rsidR="005110CE" w:rsidRPr="00EC6EC4" w:rsidTr="005F311E">
        <w:tc>
          <w:tcPr>
            <w:tcW w:w="2862" w:type="dxa"/>
            <w:shd w:val="clear" w:color="auto" w:fill="auto"/>
            <w:vAlign w:val="bottom"/>
          </w:tcPr>
          <w:p w:rsidR="005110CE" w:rsidRPr="00EC6EC4" w:rsidRDefault="005110CE" w:rsidP="005110CE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10CE" w:rsidRPr="00EC6EC4" w:rsidRDefault="005110CE" w:rsidP="005110C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,899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110CE" w:rsidRPr="00EC6EC4" w:rsidRDefault="005110CE" w:rsidP="005110CE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="Angsana New" w:hAnsi="Angsana New" w:cs="Times New Roman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5110CE" w:rsidRPr="00EC6EC4" w:rsidRDefault="00091831" w:rsidP="005110CE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9,108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110CE" w:rsidRPr="00EC6EC4" w:rsidRDefault="005110CE" w:rsidP="005110C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5110CE" w:rsidRPr="00EC6EC4" w:rsidRDefault="00091831" w:rsidP="005110C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152,228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110CE" w:rsidRPr="00EC6EC4" w:rsidRDefault="005110CE" w:rsidP="005110C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110CE" w:rsidRPr="00EC6EC4" w:rsidRDefault="00AF22E3" w:rsidP="005110C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287,304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110CE" w:rsidRPr="00EC6EC4" w:rsidRDefault="005110CE" w:rsidP="005110C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110CE" w:rsidRPr="00EC6EC4" w:rsidRDefault="005110CE" w:rsidP="005110CE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28,107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110CE" w:rsidRPr="00EC6EC4" w:rsidRDefault="005110CE" w:rsidP="005110C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110CE" w:rsidRPr="00EC6EC4" w:rsidRDefault="00AF22E3" w:rsidP="005110C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64,737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110CE" w:rsidRPr="00EC6EC4" w:rsidRDefault="005110CE" w:rsidP="005110C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110CE" w:rsidRPr="00EC6EC4" w:rsidRDefault="005110CE" w:rsidP="005110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110CE" w:rsidRPr="00EC6EC4" w:rsidRDefault="005110CE" w:rsidP="005110C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110CE" w:rsidRPr="00EC6EC4" w:rsidRDefault="005110CE" w:rsidP="005110CE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2,036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110CE" w:rsidRPr="00EC6EC4" w:rsidRDefault="005110CE" w:rsidP="005110C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110CE" w:rsidRPr="00EC6EC4" w:rsidRDefault="005F311E" w:rsidP="005110C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8,579,425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110CE" w:rsidRPr="00EC6EC4" w:rsidRDefault="005110CE" w:rsidP="005110C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110CE" w:rsidRPr="00EC6EC4" w:rsidRDefault="005F311E" w:rsidP="005110C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9,155,844</w:t>
            </w:r>
          </w:p>
        </w:tc>
      </w:tr>
      <w:tr w:rsidR="005F311E" w:rsidRPr="00EC6EC4" w:rsidTr="005F311E">
        <w:tc>
          <w:tcPr>
            <w:tcW w:w="2862" w:type="dxa"/>
            <w:shd w:val="clear" w:color="auto" w:fill="auto"/>
            <w:vAlign w:val="bottom"/>
          </w:tcPr>
          <w:p w:rsidR="005F311E" w:rsidRPr="00EC6EC4" w:rsidRDefault="005F311E" w:rsidP="005F311E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 xml:space="preserve">โอน 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  <w:r w:rsidRPr="00EC6EC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278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353,382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1,997,306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AF22E3" w:rsidP="005F311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439,348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3,438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AF22E3" w:rsidP="005F311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2,459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091831" w:rsidP="005F311E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148,519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5F311E" w:rsidP="005F31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091831" w:rsidP="005F311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(2,944,730</w:t>
            </w:r>
            <w:r w:rsidR="005F311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5F311E" w:rsidP="005F31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5F311E" w:rsidRPr="00EC6EC4" w:rsidTr="005F311E">
        <w:tc>
          <w:tcPr>
            <w:tcW w:w="2862" w:type="dxa"/>
            <w:shd w:val="clear" w:color="auto" w:fill="auto"/>
            <w:vAlign w:val="bottom"/>
          </w:tcPr>
          <w:p w:rsidR="005F311E" w:rsidRPr="00EC6EC4" w:rsidRDefault="005F311E" w:rsidP="005F311E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F311E" w:rsidRPr="00EC6EC4" w:rsidRDefault="005F311E" w:rsidP="005F31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(11,123)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(169,330)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(20,737)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(2,281)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(14,326)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5F311E" w:rsidP="005F31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5F311E" w:rsidP="005F31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(2,484)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(220,281)</w:t>
            </w:r>
          </w:p>
        </w:tc>
      </w:tr>
      <w:tr w:rsidR="00406DF5" w:rsidRPr="00EC6EC4" w:rsidTr="005F311E">
        <w:tc>
          <w:tcPr>
            <w:tcW w:w="2862" w:type="dxa"/>
            <w:shd w:val="clear" w:color="auto" w:fill="auto"/>
            <w:vAlign w:val="bottom"/>
          </w:tcPr>
          <w:p w:rsidR="00406DF5" w:rsidRPr="00EC6EC4" w:rsidRDefault="00406DF5" w:rsidP="00406DF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06DF5" w:rsidRPr="00EC6EC4" w:rsidRDefault="00406DF5" w:rsidP="00406DF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236,809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06DF5" w:rsidRPr="00EC6EC4" w:rsidRDefault="00406DF5" w:rsidP="00406DF5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="Angsana New" w:hAnsi="Angsana New" w:cs="Times New Roman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406DF5" w:rsidRPr="00EC6EC4" w:rsidRDefault="00406DF5" w:rsidP="00406DF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06DF5" w:rsidRPr="00EC6EC4" w:rsidRDefault="00406DF5" w:rsidP="00406DF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406DF5" w:rsidRPr="00EC6EC4" w:rsidRDefault="00406DF5" w:rsidP="00406DF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06DF5" w:rsidRPr="00EC6EC4" w:rsidRDefault="00406DF5" w:rsidP="00406DF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406DF5" w:rsidRPr="00EC6EC4" w:rsidRDefault="00406DF5" w:rsidP="00406DF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06DF5" w:rsidRPr="00EC6EC4" w:rsidRDefault="00406DF5" w:rsidP="00406DF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406DF5" w:rsidRPr="00EC6EC4" w:rsidRDefault="00406DF5" w:rsidP="00406DF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06DF5" w:rsidRPr="00EC6EC4" w:rsidRDefault="00406DF5" w:rsidP="00406DF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406DF5" w:rsidRPr="00EC6EC4" w:rsidRDefault="00406DF5" w:rsidP="00406DF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06DF5" w:rsidRPr="00EC6EC4" w:rsidRDefault="00406DF5" w:rsidP="00406DF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406DF5" w:rsidRPr="00EC6EC4" w:rsidRDefault="00406DF5" w:rsidP="00406DF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06DF5" w:rsidRPr="00EC6EC4" w:rsidRDefault="00406DF5" w:rsidP="00406DF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406DF5" w:rsidRPr="00EC6EC4" w:rsidRDefault="00406DF5" w:rsidP="00406DF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06DF5" w:rsidRPr="00EC6EC4" w:rsidRDefault="00406DF5" w:rsidP="00406DF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406DF5" w:rsidRPr="00EC6EC4" w:rsidRDefault="00406DF5" w:rsidP="00406DF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06DF5" w:rsidRPr="00EC6EC4" w:rsidRDefault="00406DF5" w:rsidP="00406DF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406DF5" w:rsidRPr="00EC6EC4" w:rsidRDefault="00406DF5" w:rsidP="00406DF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236,809</w:t>
            </w:r>
          </w:p>
        </w:tc>
      </w:tr>
      <w:tr w:rsidR="005F311E" w:rsidRPr="00EC6EC4" w:rsidTr="005F311E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:rsidR="005F311E" w:rsidRPr="00EC6EC4" w:rsidRDefault="005F311E" w:rsidP="005F311E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31</w:t>
            </w: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311E" w:rsidRPr="00EC6EC4" w:rsidRDefault="000A7FE7" w:rsidP="005F311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5F311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,470,921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311E" w:rsidRPr="00EC6EC4" w:rsidRDefault="00091831" w:rsidP="005F311E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15,873,956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311E" w:rsidRPr="00EC6EC4" w:rsidRDefault="00091831" w:rsidP="005F311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65,678,240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311E" w:rsidRPr="00EC6EC4" w:rsidRDefault="00AF22E3" w:rsidP="005F311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7,997,744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637,912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311E" w:rsidRPr="00EC6EC4" w:rsidRDefault="00AF22E3" w:rsidP="005F311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2,443,205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311E" w:rsidRPr="00EC6EC4" w:rsidRDefault="00091831" w:rsidP="005F311E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464,238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1,232,121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311E" w:rsidRPr="00EC6EC4" w:rsidRDefault="00091831" w:rsidP="005F311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15,072,692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311E" w:rsidRPr="00EC6EC4" w:rsidRDefault="005F311E" w:rsidP="005F311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112,871,029</w:t>
            </w:r>
          </w:p>
        </w:tc>
      </w:tr>
      <w:tr w:rsidR="005F311E" w:rsidRPr="00EC6EC4" w:rsidTr="003345DB">
        <w:tc>
          <w:tcPr>
            <w:tcW w:w="2862" w:type="dxa"/>
            <w:vAlign w:val="bottom"/>
          </w:tcPr>
          <w:p w:rsidR="005F311E" w:rsidRPr="00EC6EC4" w:rsidRDefault="005F311E" w:rsidP="005F311E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F311E" w:rsidRPr="00EC6EC4" w:rsidTr="003345DB">
        <w:tc>
          <w:tcPr>
            <w:tcW w:w="2862" w:type="dxa"/>
            <w:vAlign w:val="bottom"/>
          </w:tcPr>
          <w:p w:rsidR="005F311E" w:rsidRPr="00EC6EC4" w:rsidRDefault="005F311E" w:rsidP="005F311E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F311E" w:rsidRPr="00EC6EC4" w:rsidTr="00602E98">
        <w:tc>
          <w:tcPr>
            <w:tcW w:w="2862" w:type="dxa"/>
            <w:tcBorders>
              <w:bottom w:val="nil"/>
            </w:tcBorders>
            <w:vAlign w:val="bottom"/>
          </w:tcPr>
          <w:p w:rsidR="005F311E" w:rsidRPr="00EC6EC4" w:rsidRDefault="005F311E" w:rsidP="005F311E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F311E" w:rsidRPr="00EC6EC4" w:rsidTr="00602E98">
        <w:tc>
          <w:tcPr>
            <w:tcW w:w="2862" w:type="dxa"/>
            <w:tcBorders>
              <w:bottom w:val="nil"/>
            </w:tcBorders>
            <w:vAlign w:val="bottom"/>
          </w:tcPr>
          <w:p w:rsidR="005F311E" w:rsidRPr="00EC6EC4" w:rsidRDefault="005F311E" w:rsidP="005F311E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F311E" w:rsidRPr="00EC6EC4" w:rsidTr="00602E98">
        <w:tc>
          <w:tcPr>
            <w:tcW w:w="2862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EC6EC4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F311E" w:rsidRPr="001D5D0B" w:rsidTr="003345DB">
        <w:tc>
          <w:tcPr>
            <w:tcW w:w="2862" w:type="dxa"/>
            <w:vAlign w:val="bottom"/>
          </w:tcPr>
          <w:p w:rsidR="005F311E" w:rsidRPr="001D5D0B" w:rsidRDefault="005F311E" w:rsidP="005F311E">
            <w:pPr>
              <w:spacing w:line="240" w:lineRule="atLeast"/>
              <w:ind w:left="162" w:right="-115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D5D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Pr="001D5D0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F311E" w:rsidRPr="001D5D0B" w:rsidTr="003345DB">
        <w:tc>
          <w:tcPr>
            <w:tcW w:w="2862" w:type="dxa"/>
            <w:vAlign w:val="bottom"/>
          </w:tcPr>
          <w:p w:rsidR="005F311E" w:rsidRPr="001D5D0B" w:rsidRDefault="005F311E" w:rsidP="005F311E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D5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753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987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721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275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A65CF" w:rsidP="005F311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3,941,991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376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095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A65CF" w:rsidP="005F311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1,693,062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686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31,493,096</w:t>
            </w:r>
          </w:p>
        </w:tc>
      </w:tr>
      <w:tr w:rsidR="005F311E" w:rsidRPr="001D5D0B" w:rsidTr="003345DB">
        <w:tc>
          <w:tcPr>
            <w:tcW w:w="2862" w:type="dxa"/>
            <w:vAlign w:val="bottom"/>
          </w:tcPr>
          <w:p w:rsidR="005F311E" w:rsidRPr="001D5D0B" w:rsidRDefault="005F311E" w:rsidP="005F311E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430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745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542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743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5A65CF">
              <w:rPr>
                <w:rFonts w:ascii="Angsana New" w:hAnsi="Angsana New"/>
                <w:sz w:val="24"/>
                <w:szCs w:val="24"/>
                <w:lang w:val="en-US"/>
              </w:rPr>
              <w:t>72,261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578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A65CF" w:rsidP="005F311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57,052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EC6EC4" w:rsidRDefault="005F311E" w:rsidP="005F31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F311E" w:rsidRPr="001D5D0B" w:rsidRDefault="005F311E" w:rsidP="005F311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F311E" w:rsidRPr="001D5D0B" w:rsidRDefault="005F311E" w:rsidP="005F311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2,443,391</w:t>
            </w:r>
          </w:p>
        </w:tc>
      </w:tr>
      <w:tr w:rsidR="005A65CF" w:rsidRPr="001D5D0B" w:rsidTr="003345DB">
        <w:tc>
          <w:tcPr>
            <w:tcW w:w="2862" w:type="dxa"/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 xml:space="preserve">โอน 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5A65CF" w:rsidRPr="001D5D0B" w:rsidTr="003345DB">
        <w:tc>
          <w:tcPr>
            <w:tcW w:w="2862" w:type="dxa"/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034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34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735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227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884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260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71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140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5A65CF" w:rsidRPr="001D5D0B" w:rsidTr="003345DB">
        <w:tc>
          <w:tcPr>
            <w:tcW w:w="2862" w:type="dxa"/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5D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31</w:t>
            </w:r>
            <w:r w:rsidRPr="001D5D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65CF" w:rsidRPr="001D5D0B" w:rsidTr="003345DB">
        <w:tc>
          <w:tcPr>
            <w:tcW w:w="2862" w:type="dxa"/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 w:firstLine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5D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</w:t>
            </w:r>
            <w:r w:rsidRPr="001D5D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Pr="001D5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166</w:t>
            </w:r>
            <w:r w:rsidRPr="001D5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698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</w:t>
            </w:r>
            <w:r w:rsidRPr="001D5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229</w:t>
            </w:r>
            <w:r w:rsidRPr="001D5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283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FC7AF9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4,307</w:t>
            </w:r>
            <w:r w:rsidR="005A65C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,025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409</w:t>
            </w:r>
            <w:r w:rsidRPr="001D5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789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1D5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745,854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A068F3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A068F3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A068F3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  <w:r w:rsidRPr="001D5D0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33,865,347</w:t>
            </w:r>
          </w:p>
        </w:tc>
      </w:tr>
      <w:tr w:rsidR="005A65CF" w:rsidRPr="001D5D0B" w:rsidTr="00360B24">
        <w:tc>
          <w:tcPr>
            <w:tcW w:w="2862" w:type="dxa"/>
            <w:shd w:val="clear" w:color="auto" w:fill="auto"/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471,066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1,604,596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401,392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43,638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59,645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2,580,351</w:t>
            </w:r>
          </w:p>
        </w:tc>
      </w:tr>
      <w:tr w:rsidR="005A65CF" w:rsidRPr="001D5D0B" w:rsidTr="00360B24">
        <w:tc>
          <w:tcPr>
            <w:tcW w:w="2862" w:type="dxa"/>
            <w:shd w:val="clear" w:color="auto" w:fill="auto"/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กลับรายการขาดทุนจากการด้อยค่า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(2,154)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(2,154)</w:t>
            </w:r>
          </w:p>
        </w:tc>
      </w:tr>
      <w:tr w:rsidR="005A65CF" w:rsidRPr="001D5D0B" w:rsidTr="00360B24">
        <w:tc>
          <w:tcPr>
            <w:tcW w:w="2862" w:type="dxa"/>
            <w:shd w:val="clear" w:color="auto" w:fill="auto"/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 xml:space="preserve">โอน 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5A65CF" w:rsidRPr="001D5D0B" w:rsidTr="00360B24">
        <w:tc>
          <w:tcPr>
            <w:tcW w:w="2862" w:type="dxa"/>
            <w:shd w:val="clear" w:color="auto" w:fill="auto"/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(1,852)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(94,945)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(14,178)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(2,276)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(10,288)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1D5D0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(123,539)</w:t>
            </w:r>
          </w:p>
        </w:tc>
      </w:tr>
      <w:tr w:rsidR="005A65CF" w:rsidRPr="003260A8" w:rsidTr="00360B24">
        <w:tc>
          <w:tcPr>
            <w:tcW w:w="2862" w:type="dxa"/>
            <w:shd w:val="clear" w:color="auto" w:fill="auto"/>
            <w:vAlign w:val="bottom"/>
          </w:tcPr>
          <w:p w:rsidR="005A65CF" w:rsidRPr="003260A8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260A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 31 ธันวาคม 25</w:t>
            </w:r>
            <w:r w:rsidRPr="003260A8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65CF" w:rsidRPr="003260A8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260A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26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260A8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65CF" w:rsidRPr="003260A8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260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635,912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260A8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65CF" w:rsidRPr="003260A8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23,738,934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260A8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65CF" w:rsidRPr="003260A8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4,694,239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260A8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65CF" w:rsidRPr="003260A8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260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451,151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260A8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65CF" w:rsidRPr="003260A8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1,795,211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260A8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65CF" w:rsidRPr="003260A8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260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260A8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65CF" w:rsidRPr="003260A8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260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260A8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65CF" w:rsidRPr="003260A8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260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4,532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260A8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65CF" w:rsidRPr="003260A8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260A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36,320,005</w:t>
            </w:r>
          </w:p>
        </w:tc>
      </w:tr>
      <w:tr w:rsidR="005A65CF" w:rsidRPr="001D5D0B" w:rsidTr="003345DB">
        <w:tc>
          <w:tcPr>
            <w:tcW w:w="2862" w:type="dxa"/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65CF" w:rsidRPr="001D5D0B" w:rsidTr="003345DB">
        <w:tc>
          <w:tcPr>
            <w:tcW w:w="2862" w:type="dxa"/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65CF" w:rsidRPr="001D5D0B" w:rsidTr="003345DB">
        <w:tc>
          <w:tcPr>
            <w:tcW w:w="2862" w:type="dxa"/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65CF" w:rsidRPr="001D5D0B" w:rsidTr="003345DB">
        <w:tc>
          <w:tcPr>
            <w:tcW w:w="2862" w:type="dxa"/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65CF" w:rsidRPr="001D5D0B" w:rsidTr="003345DB">
        <w:tc>
          <w:tcPr>
            <w:tcW w:w="2862" w:type="dxa"/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65CF" w:rsidRPr="001D5D0B" w:rsidTr="00602E98">
        <w:tc>
          <w:tcPr>
            <w:tcW w:w="2862" w:type="dxa"/>
            <w:tcBorders>
              <w:bottom w:val="nil"/>
            </w:tcBorders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65CF" w:rsidRPr="001D5D0B" w:rsidTr="00602E98">
        <w:tc>
          <w:tcPr>
            <w:tcW w:w="2862" w:type="dxa"/>
            <w:tcBorders>
              <w:bottom w:val="nil"/>
            </w:tcBorders>
            <w:vAlign w:val="bottom"/>
          </w:tcPr>
          <w:p w:rsidR="005A65CF" w:rsidRPr="001D5D0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1D5D0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1D5D0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65CF" w:rsidRPr="00023A3B" w:rsidTr="003345DB">
        <w:tc>
          <w:tcPr>
            <w:tcW w:w="2862" w:type="dxa"/>
            <w:vAlign w:val="bottom"/>
          </w:tcPr>
          <w:p w:rsidR="005A65CF" w:rsidRPr="00023A3B" w:rsidRDefault="005A65CF" w:rsidP="005A65CF">
            <w:pPr>
              <w:spacing w:line="240" w:lineRule="atLeast"/>
              <w:ind w:left="162" w:right="-115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23A3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65CF" w:rsidRPr="00023A3B" w:rsidTr="003345DB">
        <w:tc>
          <w:tcPr>
            <w:tcW w:w="2862" w:type="dxa"/>
            <w:tcBorders>
              <w:bottom w:val="nil"/>
            </w:tcBorders>
            <w:vAlign w:val="bottom"/>
          </w:tcPr>
          <w:p w:rsidR="005A65CF" w:rsidRPr="00023A3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023A3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65CF" w:rsidRPr="00023A3B" w:rsidTr="003345DB">
        <w:tc>
          <w:tcPr>
            <w:tcW w:w="2862" w:type="dxa"/>
            <w:tcBorders>
              <w:bottom w:val="nil"/>
            </w:tcBorders>
            <w:vAlign w:val="bottom"/>
          </w:tcPr>
          <w:p w:rsidR="005A65CF" w:rsidRPr="00023A3B" w:rsidRDefault="005A65CF" w:rsidP="005A65CF">
            <w:pPr>
              <w:spacing w:line="240" w:lineRule="atLeast"/>
              <w:ind w:left="162" w:right="-115" w:hanging="180"/>
              <w:rPr>
                <w:rFonts w:ascii="Angsana New" w:hAnsi="Angsana New"/>
                <w:sz w:val="24"/>
                <w:szCs w:val="24"/>
              </w:rPr>
            </w:pPr>
            <w:r w:rsidRPr="00023A3B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938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839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782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954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807"/>
              </w:tabs>
              <w:spacing w:line="240" w:lineRule="atLeast"/>
              <w:ind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128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EC0A7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C0A72">
              <w:rPr>
                <w:rFonts w:ascii="Angsana New" w:hAnsi="Angsana New"/>
                <w:sz w:val="24"/>
                <w:szCs w:val="24"/>
                <w:lang w:val="en-US"/>
              </w:rPr>
              <w:t>546,960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748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EC0A72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283,943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456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208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808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502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541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60,922,377</w:t>
            </w:r>
          </w:p>
        </w:tc>
      </w:tr>
      <w:tr w:rsidR="005A65CF" w:rsidRPr="00023A3B" w:rsidTr="003345DB">
        <w:tc>
          <w:tcPr>
            <w:tcW w:w="2862" w:type="dxa"/>
            <w:tcBorders>
              <w:bottom w:val="nil"/>
            </w:tcBorders>
            <w:vAlign w:val="bottom"/>
          </w:tcPr>
          <w:p w:rsidR="005A65CF" w:rsidRPr="00023A3B" w:rsidRDefault="005A65CF" w:rsidP="005A65CF">
            <w:pPr>
              <w:spacing w:line="240" w:lineRule="atLeast"/>
              <w:ind w:left="162" w:right="-115" w:hanging="180"/>
              <w:rPr>
                <w:rFonts w:ascii="Angsana New" w:hAnsi="Angsana New"/>
                <w:sz w:val="24"/>
                <w:szCs w:val="24"/>
              </w:rPr>
            </w:pPr>
            <w:r w:rsidRPr="00023A3B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807"/>
              </w:tabs>
              <w:spacing w:line="240" w:lineRule="atLeast"/>
              <w:ind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312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217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126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409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626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729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969</w:t>
            </w:r>
          </w:p>
        </w:tc>
      </w:tr>
      <w:tr w:rsidR="005A65CF" w:rsidRPr="00642FCA" w:rsidTr="003345DB">
        <w:tc>
          <w:tcPr>
            <w:tcW w:w="2862" w:type="dxa"/>
            <w:tcBorders>
              <w:bottom w:val="nil"/>
            </w:tcBorders>
            <w:vAlign w:val="bottom"/>
          </w:tcPr>
          <w:p w:rsidR="005A65CF" w:rsidRPr="00642FCA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938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839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782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954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80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622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EC0A7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546,960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104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874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EC0A72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693,569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251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456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208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502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541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61,652,346</w:t>
            </w:r>
          </w:p>
        </w:tc>
      </w:tr>
      <w:tr w:rsidR="005A65CF" w:rsidRPr="00023A3B" w:rsidTr="003345DB">
        <w:tc>
          <w:tcPr>
            <w:tcW w:w="2862" w:type="dxa"/>
            <w:tcBorders>
              <w:bottom w:val="nil"/>
            </w:tcBorders>
            <w:vAlign w:val="bottom"/>
          </w:tcPr>
          <w:p w:rsidR="005A65CF" w:rsidRPr="00023A3B" w:rsidRDefault="005A65CF" w:rsidP="005A65CF">
            <w:pPr>
              <w:spacing w:line="240" w:lineRule="atLeast"/>
              <w:ind w:left="162" w:right="-115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31</w:t>
            </w: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023A3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023A3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25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807"/>
              </w:tabs>
              <w:spacing w:line="240" w:lineRule="atLeast"/>
              <w:ind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65CF" w:rsidRPr="00023A3B" w:rsidTr="003345DB">
        <w:tc>
          <w:tcPr>
            <w:tcW w:w="2862" w:type="dxa"/>
            <w:tcBorders>
              <w:bottom w:val="nil"/>
            </w:tcBorders>
            <w:vAlign w:val="bottom"/>
          </w:tcPr>
          <w:p w:rsidR="005A65CF" w:rsidRPr="00023A3B" w:rsidRDefault="005A65CF" w:rsidP="005A65CF">
            <w:pPr>
              <w:spacing w:line="240" w:lineRule="atLeast"/>
              <w:ind w:left="162" w:right="-115" w:hanging="180"/>
              <w:rPr>
                <w:rFonts w:ascii="Angsana New" w:hAnsi="Angsana New"/>
                <w:sz w:val="24"/>
                <w:szCs w:val="24"/>
              </w:rPr>
            </w:pPr>
            <w:r w:rsidRPr="00023A3B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200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923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355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891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807"/>
              </w:tabs>
              <w:spacing w:line="240" w:lineRule="atLeast"/>
              <w:ind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253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436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EC0A72" w:rsidP="005A65CF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2,984,804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197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086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EC0A72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367,604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315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719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230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085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433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795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69,339,343</w:t>
            </w:r>
          </w:p>
        </w:tc>
      </w:tr>
      <w:tr w:rsidR="005A65CF" w:rsidRPr="00023A3B" w:rsidTr="003345DB">
        <w:tc>
          <w:tcPr>
            <w:tcW w:w="2862" w:type="dxa"/>
            <w:tcBorders>
              <w:bottom w:val="nil"/>
            </w:tcBorders>
            <w:vAlign w:val="bottom"/>
          </w:tcPr>
          <w:p w:rsidR="005A65CF" w:rsidRPr="00023A3B" w:rsidRDefault="005A65CF" w:rsidP="005A65CF">
            <w:pPr>
              <w:spacing w:line="240" w:lineRule="atLeast"/>
              <w:ind w:left="162" w:right="-115" w:hanging="180"/>
              <w:rPr>
                <w:rFonts w:ascii="Angsana New" w:hAnsi="Angsana New"/>
                <w:sz w:val="24"/>
                <w:szCs w:val="24"/>
              </w:rPr>
            </w:pPr>
            <w:r w:rsidRPr="00023A3B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807"/>
              </w:tabs>
              <w:spacing w:line="240" w:lineRule="atLeast"/>
              <w:ind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215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317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773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276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877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EC6EC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493</w:t>
            </w:r>
            <w:r w:rsidRPr="00023A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967</w:t>
            </w:r>
          </w:p>
        </w:tc>
      </w:tr>
      <w:tr w:rsidR="005A65CF" w:rsidRPr="00642FCA" w:rsidTr="003345DB">
        <w:tc>
          <w:tcPr>
            <w:tcW w:w="2862" w:type="dxa"/>
            <w:tcBorders>
              <w:bottom w:val="nil"/>
            </w:tcBorders>
            <w:vAlign w:val="bottom"/>
          </w:tcPr>
          <w:p w:rsidR="005A65CF" w:rsidRPr="00642FCA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200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923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355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891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80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41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468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EC0A72" w:rsidP="005A65CF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2,984,804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198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859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EC0A72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644,481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315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719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230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433</w:t>
            </w:r>
            <w:r w:rsidRPr="00642FC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795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642FCA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65CF" w:rsidRPr="00642FCA" w:rsidRDefault="005A65CF" w:rsidP="005A65CF">
            <w:pPr>
              <w:tabs>
                <w:tab w:val="decimal" w:pos="78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69,833,310</w:t>
            </w:r>
          </w:p>
        </w:tc>
      </w:tr>
      <w:tr w:rsidR="005A65CF" w:rsidRPr="00023A3B" w:rsidTr="003345DB">
        <w:tc>
          <w:tcPr>
            <w:tcW w:w="2862" w:type="dxa"/>
            <w:tcBorders>
              <w:bottom w:val="nil"/>
            </w:tcBorders>
            <w:vAlign w:val="bottom"/>
          </w:tcPr>
          <w:p w:rsidR="005A65CF" w:rsidRPr="00023A3B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023A3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25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807"/>
              </w:tabs>
              <w:spacing w:line="240" w:lineRule="atLeast"/>
              <w:ind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5A65CF" w:rsidRPr="00023A3B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5A65CF" w:rsidRPr="00023A3B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65CF" w:rsidRPr="00023A3B" w:rsidTr="00360B24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spacing w:line="240" w:lineRule="atLeast"/>
              <w:ind w:left="162" w:right="-115" w:hanging="180"/>
              <w:rPr>
                <w:rFonts w:ascii="Angsana New" w:hAnsi="Angsana New"/>
                <w:sz w:val="24"/>
                <w:szCs w:val="24"/>
              </w:rPr>
            </w:pPr>
            <w:r w:rsidRPr="00360B24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3,470,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895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10,238,044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807"/>
              </w:tabs>
              <w:spacing w:line="240" w:lineRule="atLeast"/>
              <w:ind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41,939,306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3,</w:t>
            </w:r>
            <w:r w:rsidR="00EC0A72">
              <w:rPr>
                <w:rFonts w:ascii="Angsana New" w:hAnsi="Angsana New"/>
                <w:sz w:val="24"/>
                <w:szCs w:val="24"/>
                <w:lang w:val="en-US"/>
              </w:rPr>
              <w:t>303,505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186,761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360B24" w:rsidRDefault="00EC0A72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644,050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464,238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1,232,121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15,068,160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76,547,080</w:t>
            </w:r>
          </w:p>
        </w:tc>
      </w:tr>
      <w:tr w:rsidR="005A65CF" w:rsidRPr="00023A3B" w:rsidTr="00360B24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spacing w:line="240" w:lineRule="atLeast"/>
              <w:ind w:left="162" w:right="-115" w:hanging="180"/>
              <w:rPr>
                <w:rFonts w:ascii="Angsana New" w:hAnsi="Angsana New"/>
                <w:sz w:val="24"/>
                <w:szCs w:val="24"/>
              </w:rPr>
            </w:pPr>
            <w:r w:rsidRPr="00360B24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3,944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sz w:val="24"/>
                <w:szCs w:val="24"/>
                <w:lang w:val="en-US"/>
              </w:rPr>
              <w:t>3,944</w:t>
            </w:r>
          </w:p>
        </w:tc>
      </w:tr>
      <w:tr w:rsidR="005A65CF" w:rsidRPr="00642FCA" w:rsidTr="00360B24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3,470,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895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65CF" w:rsidRPr="00C328A0" w:rsidRDefault="005A65CF" w:rsidP="005A65CF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328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10,238,044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80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328A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41,939,306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</w:t>
            </w:r>
            <w:r w:rsidR="00EC0A7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303,505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186,761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65CF" w:rsidRPr="00360B24" w:rsidRDefault="00EC0A72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647,994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229A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464,238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1,232,121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229A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15,068,160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A65CF" w:rsidRPr="00360B24" w:rsidRDefault="005A65CF" w:rsidP="005A65CF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65CF" w:rsidRPr="00360B24" w:rsidRDefault="005A65CF" w:rsidP="005A65CF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60B2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76,551,024</w:t>
            </w:r>
          </w:p>
        </w:tc>
      </w:tr>
    </w:tbl>
    <w:p w:rsidR="006F7EF0" w:rsidRDefault="006F7EF0" w:rsidP="00501A3C">
      <w:pPr>
        <w:pStyle w:val="Bo-C1Content"/>
        <w:spacing w:line="240" w:lineRule="atLeast"/>
        <w:rPr>
          <w:lang w:val="en-US"/>
        </w:rPr>
      </w:pPr>
    </w:p>
    <w:p w:rsidR="001D5D0B" w:rsidRDefault="001D5D0B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lang w:val="en-US"/>
        </w:rPr>
        <w:br w:type="page"/>
      </w:r>
    </w:p>
    <w:tbl>
      <w:tblPr>
        <w:tblW w:w="1458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BD2E51" w:rsidRPr="00EC6EC4" w:rsidTr="003345DB">
        <w:trPr>
          <w:tblHeader/>
        </w:trPr>
        <w:tc>
          <w:tcPr>
            <w:tcW w:w="4032" w:type="dxa"/>
            <w:vAlign w:val="bottom"/>
          </w:tcPr>
          <w:p w:rsidR="00BD2E51" w:rsidRPr="00EC6EC4" w:rsidRDefault="00BD2E51" w:rsidP="00BD2E51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  <w:r w:rsidR="00406DF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(ปรับปรุงใหม่)</w:t>
            </w:r>
          </w:p>
        </w:tc>
      </w:tr>
      <w:tr w:rsidR="00BD2E51" w:rsidRPr="00EC6EC4" w:rsidTr="003345DB">
        <w:trPr>
          <w:tblHeader/>
        </w:trPr>
        <w:tc>
          <w:tcPr>
            <w:tcW w:w="4032" w:type="dxa"/>
            <w:vAlign w:val="bottom"/>
          </w:tcPr>
          <w:p w:rsidR="00BD2E51" w:rsidRPr="00EC6EC4" w:rsidRDefault="00BD2E51" w:rsidP="00BD2E51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ที่ดินและ</w:t>
            </w:r>
            <w:r w:rsidRPr="00EC6EC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  <w:r w:rsidRPr="00EC6EC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</w:t>
            </w:r>
            <w:r w:rsidRPr="00EC6EC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EC6EC4">
              <w:rPr>
                <w:rFonts w:ascii="Angsana New" w:hAnsi="Angsana New"/>
                <w:sz w:val="24"/>
                <w:szCs w:val="24"/>
                <w:cs/>
                <w:lang w:val="en-US"/>
              </w:rPr>
              <w:br/>
            </w:r>
            <w:r w:rsidRPr="00EC6EC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อะไหล่</w:t>
            </w:r>
            <w:r w:rsidRPr="00EC6EC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EC6EC4" w:rsidRDefault="00BD2E51" w:rsidP="00BD2E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D2E51" w:rsidRPr="00EC6EC4" w:rsidTr="003345DB">
        <w:trPr>
          <w:tblHeader/>
        </w:trPr>
        <w:tc>
          <w:tcPr>
            <w:tcW w:w="4032" w:type="dxa"/>
            <w:vAlign w:val="bottom"/>
          </w:tcPr>
          <w:p w:rsidR="00BD2E51" w:rsidRPr="00EC6EC4" w:rsidRDefault="00BD2E51" w:rsidP="00BD2E51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:rsidR="00BD2E51" w:rsidRPr="00EC6EC4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6EC4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(</w:t>
            </w:r>
            <w:r w:rsidRPr="00EC6EC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EC6EC4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BD2E51" w:rsidRPr="00EC6EC4" w:rsidTr="003345DB">
        <w:tc>
          <w:tcPr>
            <w:tcW w:w="4032" w:type="dxa"/>
            <w:vAlign w:val="bottom"/>
          </w:tcPr>
          <w:p w:rsidR="00BD2E51" w:rsidRPr="00EC6EC4" w:rsidRDefault="00BD2E51" w:rsidP="00BD2E51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C6EC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BD2E51" w:rsidRDefault="00BD2E51" w:rsidP="00BD2E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D2E51" w:rsidRPr="00EC6EC4" w:rsidTr="003345DB">
        <w:tc>
          <w:tcPr>
            <w:tcW w:w="4032" w:type="dxa"/>
            <w:vAlign w:val="bottom"/>
          </w:tcPr>
          <w:p w:rsidR="00BD2E51" w:rsidRPr="00EC6EC4" w:rsidRDefault="00BD2E51" w:rsidP="00BD2E51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EC6EC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มกราคม </w:t>
            </w:r>
            <w:r w:rsidR="0088495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255</w:t>
            </w:r>
            <w:r w:rsidR="00884953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:rsidR="00BD2E51" w:rsidRPr="00BD2E51" w:rsidRDefault="00884953" w:rsidP="00BD2E51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D2E51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561</w:t>
            </w:r>
            <w:r w:rsidR="00BD2E51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935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BD2E51" w:rsidRPr="00BD2E51" w:rsidRDefault="00884953" w:rsidP="00BD2E51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BD2E51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852</w:t>
            </w:r>
            <w:r w:rsidR="00BD2E51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768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BD2E51" w:rsidRPr="00BD2E51" w:rsidRDefault="00884953" w:rsidP="00BD2E5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32</w:t>
            </w:r>
            <w:r w:rsidR="00BD2E51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478</w:t>
            </w:r>
            <w:r w:rsidR="00BD2E51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172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BD2E51" w:rsidRDefault="005F6807" w:rsidP="00BD2E51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5,285,876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BD2E51" w:rsidRDefault="00884953" w:rsidP="00BD2E5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393</w:t>
            </w:r>
            <w:r w:rsidR="00BD2E51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161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BD2E51" w:rsidRDefault="007F1922" w:rsidP="00BD2E51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2,330,298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BD2E51" w:rsidRDefault="00884953" w:rsidP="00BD2E5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195</w:t>
            </w:r>
            <w:r w:rsidR="00BD2E51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411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BD2E51" w:rsidRDefault="00884953" w:rsidP="00BD2E5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="00BD2E51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130</w:t>
            </w:r>
            <w:r w:rsidR="00BD2E51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BD2E51" w:rsidRPr="00BD2E51" w:rsidRDefault="00BD2E51" w:rsidP="00BD2E5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BD2E51" w:rsidRPr="00BD2E51" w:rsidRDefault="00884953" w:rsidP="00BD2E5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75</w:t>
            </w:r>
            <w:r w:rsidR="00962C7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  <w:r w:rsidR="00962C7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548</w:t>
            </w:r>
          </w:p>
        </w:tc>
      </w:tr>
      <w:tr w:rsidR="00A068F3" w:rsidRPr="00EC6EC4" w:rsidTr="003345DB">
        <w:tc>
          <w:tcPr>
            <w:tcW w:w="4032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A068F3" w:rsidRPr="00BD2E51" w:rsidRDefault="00884953" w:rsidP="00A068F3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38</w:t>
            </w:r>
            <w:r w:rsidR="00A068F3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277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BD2E51" w:rsidRDefault="00A068F3" w:rsidP="00A068F3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="Angsana New" w:hAnsi="Angsana New" w:cs="Times New Roman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A068F3" w:rsidRPr="00BD2E51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A068F3" w:rsidRPr="00BD2E51" w:rsidRDefault="00884953" w:rsidP="00A068F3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A068F3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580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BD2E51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BD2E51" w:rsidRDefault="00884953" w:rsidP="00A068F3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  <w:r w:rsidR="005F6807">
              <w:rPr>
                <w:rFonts w:ascii="Angsana New" w:hAnsi="Angsana New"/>
                <w:sz w:val="24"/>
                <w:szCs w:val="24"/>
                <w:lang w:val="en-US"/>
              </w:rPr>
              <w:t>0,678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BD2E51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BD2E51" w:rsidRDefault="0088495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  <w:r w:rsidR="00A068F3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001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BD2E51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BD2E51" w:rsidRDefault="007F1922" w:rsidP="00A068F3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10,925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BD2E51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BD2E51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BD2E51" w:rsidRDefault="00884953" w:rsidP="00A068F3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A068F3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465</w:t>
            </w:r>
            <w:r w:rsidR="00A068F3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560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A068F3" w:rsidRPr="00BD2E51" w:rsidRDefault="00A068F3" w:rsidP="00A068F3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A068F3" w:rsidRPr="00BD2E51" w:rsidRDefault="00884953" w:rsidP="00A068F3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A068F3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948</w:t>
            </w:r>
            <w:r w:rsidR="00A068F3"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021</w:t>
            </w:r>
          </w:p>
        </w:tc>
      </w:tr>
      <w:tr w:rsidR="007F1922" w:rsidRPr="00EC6EC4" w:rsidTr="003345DB">
        <w:tc>
          <w:tcPr>
            <w:tcW w:w="4032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 xml:space="preserve">โอน 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  <w:r w:rsidRPr="00EC6EC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="Angsana New" w:hAnsi="Angsana New" w:cs="Times New Roman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F1922" w:rsidRPr="00BD2E51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726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289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F1922" w:rsidRPr="00BD2E51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425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511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390,320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990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37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857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676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967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F1922" w:rsidRPr="00EC6EC4" w:rsidTr="003345DB">
        <w:tc>
          <w:tcPr>
            <w:tcW w:w="4032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F1922" w:rsidRPr="00BD2E51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231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959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782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402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374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7F1922" w:rsidRPr="00EC6EC4" w:rsidTr="003345DB">
        <w:tc>
          <w:tcPr>
            <w:tcW w:w="4032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879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879</w:t>
            </w:r>
            <w:r w:rsidRPr="00BD2E51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7F1922" w:rsidRPr="00EC6EC4" w:rsidTr="003345DB">
        <w:tc>
          <w:tcPr>
            <w:tcW w:w="4032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 w:hanging="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31</w:t>
            </w: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</w:t>
            </w: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BD2E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532</w:t>
            </w:r>
            <w:r w:rsidRPr="00BD2E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333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</w:t>
            </w:r>
            <w:r w:rsidRPr="00BD2E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579</w:t>
            </w:r>
            <w:r w:rsidRPr="00BD2E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057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48</w:t>
            </w:r>
            <w:r w:rsidRPr="00BD2E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889</w:t>
            </w:r>
            <w:r w:rsidRPr="00BD2E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7,058,915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513</w:t>
            </w:r>
            <w:r w:rsidRPr="00BD2E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2,333,821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233</w:t>
            </w:r>
            <w:r w:rsidRPr="00BD2E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BD2E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919</w:t>
            </w:r>
            <w:r w:rsidRPr="00BD2E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520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78,059,316</w:t>
            </w:r>
          </w:p>
        </w:tc>
      </w:tr>
      <w:tr w:rsidR="007F1922" w:rsidRPr="00EC6EC4" w:rsidTr="003345DB">
        <w:tc>
          <w:tcPr>
            <w:tcW w:w="4032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="Angsana New" w:hAnsi="Angsana New" w:cs="Times New Roman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F1922" w:rsidRPr="00BD2E51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6,511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F1922" w:rsidRPr="00BD2E51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9,372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250,379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20,925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80,501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2,103,383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2,471,071</w:t>
            </w:r>
          </w:p>
        </w:tc>
      </w:tr>
      <w:tr w:rsidR="007F1922" w:rsidRPr="00EC6EC4" w:rsidTr="003345DB">
        <w:tc>
          <w:tcPr>
            <w:tcW w:w="4032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 xml:space="preserve">โอน </w:t>
            </w: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  <w:r w:rsidRPr="00EC6EC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="Angsana New" w:hAnsi="Angsana New" w:cs="Times New Roman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F1922" w:rsidRPr="00BD2E51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320,316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F1922" w:rsidRPr="00BD2E51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655,902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434,849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3,248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142,809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(1,557,124)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F1922" w:rsidRPr="00EC6EC4" w:rsidTr="003345DB">
        <w:tc>
          <w:tcPr>
            <w:tcW w:w="4032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6EC4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F1922" w:rsidRPr="00BD2E51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(15,549)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(17,122)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(1,353)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(7,278)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(41,302)</w:t>
            </w:r>
          </w:p>
        </w:tc>
      </w:tr>
      <w:tr w:rsidR="007F1922" w:rsidRPr="00EC6EC4" w:rsidTr="003345DB">
        <w:tc>
          <w:tcPr>
            <w:tcW w:w="4032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:rsidR="007F1922" w:rsidRPr="00BD2E51" w:rsidRDefault="007F1922" w:rsidP="007F1922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440,561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7F1922" w:rsidRPr="00BD2E51" w:rsidRDefault="007F1922" w:rsidP="007F1922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440,561</w:t>
            </w:r>
          </w:p>
        </w:tc>
      </w:tr>
      <w:tr w:rsidR="007F1922" w:rsidRPr="00EC6EC4" w:rsidTr="003345DB">
        <w:tc>
          <w:tcPr>
            <w:tcW w:w="4032" w:type="dxa"/>
            <w:tcBorders>
              <w:bottom w:val="nil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31</w:t>
            </w:r>
            <w:r w:rsidRPr="00EC6E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2,972,894</w:t>
            </w: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14,905,884</w:t>
            </w: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49,538,757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7,727,021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536,190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2,407,044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376,077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2,465,779</w:t>
            </w: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80,929,646</w:t>
            </w:r>
          </w:p>
        </w:tc>
      </w:tr>
      <w:tr w:rsidR="007F1922" w:rsidRPr="00EC6EC4" w:rsidTr="003345DB">
        <w:tc>
          <w:tcPr>
            <w:tcW w:w="4032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F1922" w:rsidRPr="00EC6EC4" w:rsidTr="003345DB">
        <w:tc>
          <w:tcPr>
            <w:tcW w:w="4032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BD2E51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BD2E51" w:rsidRDefault="007F1922" w:rsidP="007F1922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F1922" w:rsidRPr="00EC6EC4" w:rsidTr="003345DB">
        <w:tc>
          <w:tcPr>
            <w:tcW w:w="4032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F1922" w:rsidRPr="00EC6EC4" w:rsidTr="003345DB">
        <w:tc>
          <w:tcPr>
            <w:tcW w:w="4032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F1922" w:rsidRPr="00EC6EC4" w:rsidTr="003345DB">
        <w:tc>
          <w:tcPr>
            <w:tcW w:w="4032" w:type="dxa"/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F1922" w:rsidRPr="00EC6EC4" w:rsidTr="00602E98">
        <w:tc>
          <w:tcPr>
            <w:tcW w:w="4032" w:type="dxa"/>
            <w:tcBorders>
              <w:bottom w:val="nil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F1922" w:rsidRPr="00EC6EC4" w:rsidTr="00602E98">
        <w:tc>
          <w:tcPr>
            <w:tcW w:w="4032" w:type="dxa"/>
            <w:tcBorders>
              <w:bottom w:val="nil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F1922" w:rsidRPr="00EC6EC4" w:rsidTr="00602E98"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1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C6EC4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F1922" w:rsidRPr="001D5D0B" w:rsidTr="003345DB">
        <w:tc>
          <w:tcPr>
            <w:tcW w:w="4032" w:type="dxa"/>
            <w:vAlign w:val="bottom"/>
          </w:tcPr>
          <w:p w:rsidR="007F1922" w:rsidRPr="001D5D0B" w:rsidRDefault="007F1922" w:rsidP="007F1922">
            <w:pPr>
              <w:spacing w:line="240" w:lineRule="atLeast"/>
              <w:ind w:left="162" w:right="-115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D5D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Pr="001D5D0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F1922" w:rsidRPr="001D5D0B" w:rsidRDefault="007F1922" w:rsidP="007F1922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1D5D0B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1D5D0B" w:rsidRDefault="007F1922" w:rsidP="007F1922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1D5D0B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1D5D0B" w:rsidRDefault="007F1922" w:rsidP="007F1922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1D5D0B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1D5D0B" w:rsidRDefault="007F1922" w:rsidP="007F1922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1D5D0B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1D5D0B" w:rsidRDefault="007F1922" w:rsidP="007F1922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1D5D0B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1D5D0B" w:rsidRDefault="007F1922" w:rsidP="007F1922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1D5D0B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1D5D0B" w:rsidRDefault="007F1922" w:rsidP="007F1922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1D5D0B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1D5D0B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1D5D0B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1D5D0B" w:rsidRDefault="007F1922" w:rsidP="007F1922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F1922" w:rsidRPr="001D5D0B" w:rsidTr="003345DB">
        <w:tc>
          <w:tcPr>
            <w:tcW w:w="4032" w:type="dxa"/>
            <w:vAlign w:val="bottom"/>
          </w:tcPr>
          <w:p w:rsidR="007F1922" w:rsidRPr="001D5D0B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D5D0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344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837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819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071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172CC" w:rsidRDefault="003B3327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3,823,958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302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463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172CC" w:rsidRDefault="00335D11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1,665,499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172CC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26,955,828</w:t>
            </w:r>
          </w:p>
        </w:tc>
      </w:tr>
      <w:tr w:rsidR="007F1922" w:rsidRPr="001D5D0B" w:rsidTr="003345DB">
        <w:tc>
          <w:tcPr>
            <w:tcW w:w="4032" w:type="dxa"/>
            <w:vAlign w:val="bottom"/>
          </w:tcPr>
          <w:p w:rsidR="007F1922" w:rsidRPr="001D5D0B" w:rsidRDefault="007F1922" w:rsidP="007F1922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364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518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989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3B3327">
              <w:rPr>
                <w:rFonts w:ascii="Angsana New" w:hAnsi="Angsana New"/>
                <w:sz w:val="24"/>
                <w:szCs w:val="24"/>
                <w:lang w:val="en-US"/>
              </w:rPr>
              <w:t>55,943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102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172CC" w:rsidRDefault="00335D11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52,327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71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C6EC4" w:rsidRDefault="007F1922" w:rsidP="007F192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7F1922" w:rsidRPr="00E172CC" w:rsidRDefault="007F1922" w:rsidP="007F1922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7F1922" w:rsidRPr="00E172CC" w:rsidRDefault="007F1922" w:rsidP="007F1922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1,797,780</w:t>
            </w:r>
          </w:p>
        </w:tc>
      </w:tr>
      <w:tr w:rsidR="002B12D5" w:rsidRPr="001D5D0B" w:rsidTr="003345DB">
        <w:tc>
          <w:tcPr>
            <w:tcW w:w="4032" w:type="dxa"/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 xml:space="preserve">โอน 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2B12D5" w:rsidRPr="001D5D0B" w:rsidTr="003345DB">
        <w:tc>
          <w:tcPr>
            <w:tcW w:w="4032" w:type="dxa"/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028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526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634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594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782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2B12D5" w:rsidRPr="00E172CC" w:rsidTr="003345DB">
        <w:tc>
          <w:tcPr>
            <w:tcW w:w="4032" w:type="dxa"/>
            <w:vAlign w:val="bottom"/>
          </w:tcPr>
          <w:p w:rsidR="002B12D5" w:rsidRPr="00E172CC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2559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D5D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A068F3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A068F3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A068F3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709</w:t>
            </w: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355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A068F3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A068F3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791</w:t>
            </w: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933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A068F3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A068F3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176,375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A068F3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A068F3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331</w:t>
            </w: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931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A068F3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A068F3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1,714,232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A068F3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A068F3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A068F3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A068F3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28,723,826</w:t>
            </w:r>
          </w:p>
        </w:tc>
      </w:tr>
      <w:tr w:rsidR="002B12D5" w:rsidRPr="001D5D0B" w:rsidTr="003345DB">
        <w:tc>
          <w:tcPr>
            <w:tcW w:w="4032" w:type="dxa"/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396,310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1,021,176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381,688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37,966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55,812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1,892,952</w:t>
            </w:r>
          </w:p>
        </w:tc>
      </w:tr>
      <w:tr w:rsidR="002B12D5" w:rsidRPr="001D5D0B" w:rsidTr="003345DB">
        <w:tc>
          <w:tcPr>
            <w:tcW w:w="4032" w:type="dxa"/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 xml:space="preserve">โอน </w:t>
            </w:r>
            <w:r w:rsidRPr="001D5D0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2B12D5" w:rsidRPr="001D5D0B" w:rsidTr="003345DB">
        <w:tc>
          <w:tcPr>
            <w:tcW w:w="4032" w:type="dxa"/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5D0B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(6,889)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(10,761)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(1,349)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(6,152)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(25,151)</w:t>
            </w:r>
          </w:p>
        </w:tc>
      </w:tr>
      <w:tr w:rsidR="002B12D5" w:rsidRPr="00E172CC" w:rsidTr="003345DB">
        <w:tc>
          <w:tcPr>
            <w:tcW w:w="4032" w:type="dxa"/>
            <w:vAlign w:val="bottom"/>
          </w:tcPr>
          <w:p w:rsidR="002B12D5" w:rsidRPr="00E172CC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72C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172C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12D5" w:rsidRPr="0080063F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0063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5,105,665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18,806,220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4,547,302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368,548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1,763,892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12D5" w:rsidRPr="0080063F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0063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80063F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12D5" w:rsidRPr="0080063F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0063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30,591,627</w:t>
            </w:r>
          </w:p>
        </w:tc>
      </w:tr>
      <w:tr w:rsidR="002B12D5" w:rsidRPr="001D5D0B" w:rsidTr="003345DB">
        <w:tc>
          <w:tcPr>
            <w:tcW w:w="4032" w:type="dxa"/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1D5D0B" w:rsidTr="003345DB">
        <w:tc>
          <w:tcPr>
            <w:tcW w:w="4032" w:type="dxa"/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1D5D0B" w:rsidTr="003345DB">
        <w:tc>
          <w:tcPr>
            <w:tcW w:w="4032" w:type="dxa"/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1D5D0B" w:rsidTr="003345DB">
        <w:tc>
          <w:tcPr>
            <w:tcW w:w="4032" w:type="dxa"/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1D5D0B" w:rsidTr="003345DB">
        <w:tc>
          <w:tcPr>
            <w:tcW w:w="4032" w:type="dxa"/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1D5D0B" w:rsidTr="003345DB">
        <w:tc>
          <w:tcPr>
            <w:tcW w:w="4032" w:type="dxa"/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1D5D0B" w:rsidTr="00602E98">
        <w:tc>
          <w:tcPr>
            <w:tcW w:w="4032" w:type="dxa"/>
            <w:tcBorders>
              <w:bottom w:val="nil"/>
            </w:tcBorders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1D5D0B" w:rsidTr="00602E98">
        <w:tc>
          <w:tcPr>
            <w:tcW w:w="4032" w:type="dxa"/>
            <w:tcBorders>
              <w:bottom w:val="nil"/>
            </w:tcBorders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1D5D0B" w:rsidTr="00602E98"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1D5D0B" w:rsidTr="003345DB">
        <w:tc>
          <w:tcPr>
            <w:tcW w:w="4032" w:type="dxa"/>
            <w:tcBorders>
              <w:bottom w:val="nil"/>
            </w:tcBorders>
            <w:vAlign w:val="bottom"/>
          </w:tcPr>
          <w:p w:rsidR="002B12D5" w:rsidRPr="001D5D0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1D5D0B" w:rsidRDefault="002B12D5" w:rsidP="002B12D5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1D5D0B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023A3B" w:rsidTr="003345DB">
        <w:tc>
          <w:tcPr>
            <w:tcW w:w="4032" w:type="dxa"/>
            <w:tcBorders>
              <w:top w:val="nil"/>
            </w:tcBorders>
            <w:vAlign w:val="bottom"/>
          </w:tcPr>
          <w:p w:rsidR="002B12D5" w:rsidRPr="00023A3B" w:rsidRDefault="002B12D5" w:rsidP="002B12D5">
            <w:pPr>
              <w:spacing w:line="240" w:lineRule="atLeast"/>
              <w:ind w:left="162" w:right="-115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23A3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023A3B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023A3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023A3B" w:rsidRDefault="002B12D5" w:rsidP="002B12D5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023A3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023A3B" w:rsidRDefault="002B12D5" w:rsidP="002B12D5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023A3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023A3B" w:rsidRDefault="002B12D5" w:rsidP="002B12D5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023A3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023A3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023A3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023A3B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023A3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023A3B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023A3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023A3B" w:rsidRDefault="002B12D5" w:rsidP="002B12D5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023A3B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023A3B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023A3B" w:rsidTr="003345DB">
        <w:tc>
          <w:tcPr>
            <w:tcW w:w="4032" w:type="dxa"/>
            <w:tcBorders>
              <w:bottom w:val="nil"/>
            </w:tcBorders>
            <w:vAlign w:val="bottom"/>
          </w:tcPr>
          <w:p w:rsidR="002B12D5" w:rsidRPr="00023A3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023A3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023A3B" w:rsidTr="003345DB">
        <w:tc>
          <w:tcPr>
            <w:tcW w:w="4032" w:type="dxa"/>
            <w:tcBorders>
              <w:bottom w:val="nil"/>
            </w:tcBorders>
            <w:vAlign w:val="bottom"/>
          </w:tcPr>
          <w:p w:rsidR="002B12D5" w:rsidRPr="00023A3B" w:rsidRDefault="002B12D5" w:rsidP="002B12D5">
            <w:pPr>
              <w:spacing w:line="240" w:lineRule="atLeast"/>
              <w:ind w:left="162" w:right="-115" w:hanging="180"/>
              <w:rPr>
                <w:rFonts w:ascii="Angsana New" w:hAnsi="Angsana New"/>
                <w:sz w:val="24"/>
                <w:szCs w:val="24"/>
              </w:rPr>
            </w:pPr>
            <w:r w:rsidRPr="00023A3B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561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935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507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931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659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101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F0205E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1,461,918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82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572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F0205E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255,173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195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411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130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47,854,968</w:t>
            </w:r>
          </w:p>
        </w:tc>
      </w:tr>
      <w:tr w:rsidR="002B12D5" w:rsidRPr="00023A3B" w:rsidTr="003345DB">
        <w:tc>
          <w:tcPr>
            <w:tcW w:w="4032" w:type="dxa"/>
            <w:tcBorders>
              <w:bottom w:val="nil"/>
            </w:tcBorders>
            <w:vAlign w:val="bottom"/>
          </w:tcPr>
          <w:p w:rsidR="002B12D5" w:rsidRPr="00023A3B" w:rsidRDefault="002B12D5" w:rsidP="002B12D5">
            <w:pPr>
              <w:spacing w:line="240" w:lineRule="atLeast"/>
              <w:ind w:left="162" w:right="-115" w:hanging="180"/>
              <w:rPr>
                <w:rFonts w:ascii="Angsana New" w:hAnsi="Angsana New"/>
                <w:sz w:val="24"/>
                <w:szCs w:val="24"/>
              </w:rPr>
            </w:pPr>
            <w:r w:rsidRPr="00023A3B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126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409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626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417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752</w:t>
            </w:r>
          </w:p>
        </w:tc>
      </w:tr>
      <w:tr w:rsidR="002B12D5" w:rsidRPr="00E172CC" w:rsidTr="003345DB">
        <w:tc>
          <w:tcPr>
            <w:tcW w:w="4032" w:type="dxa"/>
            <w:tcBorders>
              <w:bottom w:val="nil"/>
            </w:tcBorders>
            <w:vAlign w:val="bottom"/>
          </w:tcPr>
          <w:p w:rsidR="002B12D5" w:rsidRPr="00E172CC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561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935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507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931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659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F0205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461,918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90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698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F0205E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664,799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195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411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130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927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48,272,720</w:t>
            </w:r>
          </w:p>
        </w:tc>
      </w:tr>
      <w:tr w:rsidR="002B12D5" w:rsidRPr="00023A3B" w:rsidTr="003345DB">
        <w:tc>
          <w:tcPr>
            <w:tcW w:w="4032" w:type="dxa"/>
            <w:tcBorders>
              <w:bottom w:val="nil"/>
            </w:tcBorders>
            <w:vAlign w:val="bottom"/>
          </w:tcPr>
          <w:p w:rsidR="002B12D5" w:rsidRPr="00023A3B" w:rsidRDefault="002B12D5" w:rsidP="002B12D5">
            <w:pPr>
              <w:spacing w:line="240" w:lineRule="atLeast"/>
              <w:ind w:left="162" w:right="-115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31</w:t>
            </w: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9 </w:t>
            </w: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023A3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25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B12D5" w:rsidRPr="00E172CC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023A3B" w:rsidTr="003345DB">
        <w:tc>
          <w:tcPr>
            <w:tcW w:w="4032" w:type="dxa"/>
            <w:tcBorders>
              <w:bottom w:val="nil"/>
            </w:tcBorders>
            <w:vAlign w:val="bottom"/>
          </w:tcPr>
          <w:p w:rsidR="002B12D5" w:rsidRPr="00023A3B" w:rsidRDefault="002B12D5" w:rsidP="002B12D5">
            <w:pPr>
              <w:spacing w:line="240" w:lineRule="atLeast"/>
              <w:ind w:left="162" w:right="-115" w:hanging="180"/>
              <w:rPr>
                <w:rFonts w:ascii="Angsana New" w:hAnsi="Angsana New"/>
                <w:sz w:val="24"/>
                <w:szCs w:val="24"/>
              </w:rPr>
            </w:pPr>
            <w:r w:rsidRPr="00023A3B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532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333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869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702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097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099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F0205E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2,882,540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179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666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F0205E" w:rsidP="00F0205E">
            <w:pPr>
              <w:tabs>
                <w:tab w:val="decimal" w:pos="709"/>
              </w:tabs>
              <w:spacing w:line="240" w:lineRule="atLeast"/>
              <w:ind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342,712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233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268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919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520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49,056,840</w:t>
            </w:r>
          </w:p>
        </w:tc>
      </w:tr>
      <w:tr w:rsidR="002B12D5" w:rsidRPr="00023A3B" w:rsidTr="003345DB">
        <w:tc>
          <w:tcPr>
            <w:tcW w:w="4032" w:type="dxa"/>
            <w:tcBorders>
              <w:bottom w:val="nil"/>
            </w:tcBorders>
            <w:vAlign w:val="bottom"/>
          </w:tcPr>
          <w:p w:rsidR="002B12D5" w:rsidRPr="00023A3B" w:rsidRDefault="002B12D5" w:rsidP="002B12D5">
            <w:pPr>
              <w:spacing w:line="240" w:lineRule="atLeast"/>
              <w:ind w:left="162" w:right="-115" w:hanging="180"/>
              <w:rPr>
                <w:rFonts w:ascii="Angsana New" w:hAnsi="Angsana New"/>
                <w:sz w:val="24"/>
                <w:szCs w:val="24"/>
              </w:rPr>
            </w:pPr>
            <w:r w:rsidRPr="00023A3B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773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276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 w:rsidR="00F0205E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278</w:t>
            </w:r>
            <w:r w:rsidRPr="00E172C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650</w:t>
            </w:r>
          </w:p>
        </w:tc>
      </w:tr>
      <w:tr w:rsidR="002B12D5" w:rsidRPr="00E172CC" w:rsidTr="003345DB">
        <w:tc>
          <w:tcPr>
            <w:tcW w:w="4032" w:type="dxa"/>
            <w:tcBorders>
              <w:bottom w:val="nil"/>
            </w:tcBorders>
            <w:vAlign w:val="bottom"/>
          </w:tcPr>
          <w:p w:rsidR="002B12D5" w:rsidRPr="00E172CC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532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333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869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702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097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099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F0205E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2,882,540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181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F0205E" w:rsidP="00F0205E">
            <w:pPr>
              <w:tabs>
                <w:tab w:val="decimal" w:pos="70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619,589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233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919</w:t>
            </w:r>
            <w:r w:rsidRPr="00E172C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520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49,335,490</w:t>
            </w:r>
          </w:p>
        </w:tc>
      </w:tr>
      <w:tr w:rsidR="002B12D5" w:rsidRPr="00023A3B" w:rsidTr="003345DB">
        <w:tc>
          <w:tcPr>
            <w:tcW w:w="4032" w:type="dxa"/>
            <w:tcBorders>
              <w:bottom w:val="nil"/>
            </w:tcBorders>
            <w:vAlign w:val="bottom"/>
          </w:tcPr>
          <w:p w:rsidR="002B12D5" w:rsidRPr="00023A3B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023A3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23A3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25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12D5" w:rsidRPr="00023A3B" w:rsidTr="003345DB">
        <w:tc>
          <w:tcPr>
            <w:tcW w:w="4032" w:type="dxa"/>
            <w:tcBorders>
              <w:bottom w:val="nil"/>
            </w:tcBorders>
            <w:vAlign w:val="bottom"/>
          </w:tcPr>
          <w:p w:rsidR="002B12D5" w:rsidRPr="00023A3B" w:rsidRDefault="002B12D5" w:rsidP="002B12D5">
            <w:pPr>
              <w:spacing w:line="240" w:lineRule="atLeast"/>
              <w:ind w:left="162" w:right="-115" w:hanging="180"/>
              <w:rPr>
                <w:rFonts w:ascii="Angsana New" w:hAnsi="Angsana New"/>
                <w:sz w:val="24"/>
                <w:szCs w:val="24"/>
              </w:rPr>
            </w:pPr>
            <w:r w:rsidRPr="00023A3B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2,972,894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9,800,219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30,732,537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F0205E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3,179,719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167,642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F0205E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639,208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376,077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2,465,779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50,334,075</w:t>
            </w:r>
          </w:p>
        </w:tc>
      </w:tr>
      <w:tr w:rsidR="002B12D5" w:rsidRPr="00023A3B" w:rsidTr="003345DB">
        <w:tc>
          <w:tcPr>
            <w:tcW w:w="4032" w:type="dxa"/>
            <w:tcBorders>
              <w:bottom w:val="nil"/>
            </w:tcBorders>
            <w:vAlign w:val="bottom"/>
          </w:tcPr>
          <w:p w:rsidR="002B12D5" w:rsidRPr="00023A3B" w:rsidRDefault="002B12D5" w:rsidP="002B12D5">
            <w:pPr>
              <w:spacing w:line="240" w:lineRule="atLeast"/>
              <w:ind w:left="162" w:right="-115" w:hanging="180"/>
              <w:rPr>
                <w:rFonts w:ascii="Angsana New" w:hAnsi="Angsana New"/>
                <w:sz w:val="24"/>
                <w:szCs w:val="24"/>
              </w:rPr>
            </w:pPr>
            <w:r w:rsidRPr="00023A3B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3,94</w:t>
            </w:r>
            <w:r w:rsidR="00F0205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C6EC4" w:rsidRDefault="002B12D5" w:rsidP="002B1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3,944</w:t>
            </w:r>
          </w:p>
        </w:tc>
      </w:tr>
      <w:tr w:rsidR="002B12D5" w:rsidRPr="00E172CC" w:rsidTr="003345DB">
        <w:tc>
          <w:tcPr>
            <w:tcW w:w="4032" w:type="dxa"/>
            <w:tcBorders>
              <w:bottom w:val="nil"/>
            </w:tcBorders>
            <w:vAlign w:val="bottom"/>
          </w:tcPr>
          <w:p w:rsidR="002B12D5" w:rsidRPr="00E172CC" w:rsidRDefault="002B12D5" w:rsidP="002B12D5">
            <w:pPr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2,972,894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9,800,219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30,732,537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F0205E" w:rsidP="002B12D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3,179,719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167,642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6E15D1" w:rsidP="002B12D5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643,152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376,077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2,465,779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B12D5" w:rsidRPr="00E172CC" w:rsidRDefault="002B12D5" w:rsidP="002B12D5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2D5" w:rsidRPr="00E172CC" w:rsidRDefault="002B12D5" w:rsidP="002B12D5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50,338,019</w:t>
            </w:r>
          </w:p>
        </w:tc>
      </w:tr>
    </w:tbl>
    <w:p w:rsidR="00A51026" w:rsidRDefault="00A51026" w:rsidP="00BC7750">
      <w:pPr>
        <w:pStyle w:val="Bo-Blankline"/>
      </w:pPr>
    </w:p>
    <w:p w:rsidR="00280C33" w:rsidRDefault="00ED1AC3" w:rsidP="003345DB">
      <w:pPr>
        <w:pStyle w:val="Bo-C1Content"/>
        <w:ind w:left="90" w:right="594"/>
      </w:pPr>
      <w:r w:rsidRPr="00ED1AC3">
        <w:rPr>
          <w:cs/>
        </w:rPr>
        <w:t>ราคาทรัพย์สินของกลุ่มบริษัท</w:t>
      </w:r>
      <w:r w:rsidR="0080473E">
        <w:rPr>
          <w:rFonts w:hint="cs"/>
          <w:cs/>
        </w:rPr>
        <w:t>และบริษัท</w:t>
      </w:r>
      <w:r w:rsidRPr="00ED1AC3">
        <w:rPr>
          <w:cs/>
        </w:rPr>
        <w:t xml:space="preserve">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</w:t>
      </w:r>
      <w:r w:rsidR="00884953">
        <w:rPr>
          <w:cs/>
        </w:rPr>
        <w:t>31</w:t>
      </w:r>
      <w:r w:rsidRPr="00ED1AC3">
        <w:rPr>
          <w:cs/>
        </w:rPr>
        <w:t xml:space="preserve"> ธันวาคม </w:t>
      </w:r>
      <w:r w:rsidR="00884953">
        <w:rPr>
          <w:cs/>
        </w:rPr>
        <w:t>25</w:t>
      </w:r>
      <w:r w:rsidR="00884953">
        <w:t>60</w:t>
      </w:r>
      <w:r w:rsidRPr="00ED1AC3">
        <w:rPr>
          <w:cs/>
        </w:rPr>
        <w:t xml:space="preserve"> </w:t>
      </w:r>
      <w:r w:rsidR="0025279C">
        <w:br/>
      </w:r>
      <w:r w:rsidRPr="00ED1AC3">
        <w:rPr>
          <w:cs/>
        </w:rPr>
        <w:t xml:space="preserve">มีจำนวน </w:t>
      </w:r>
      <w:r w:rsidR="008234CA">
        <w:t>11,635</w:t>
      </w:r>
      <w:r w:rsidRPr="00ED1AC3">
        <w:rPr>
          <w:cs/>
        </w:rPr>
        <w:t xml:space="preserve"> ล้านบาท</w:t>
      </w:r>
      <w:r w:rsidR="0080473E">
        <w:rPr>
          <w:rFonts w:hint="cs"/>
          <w:cs/>
        </w:rPr>
        <w:t xml:space="preserve">และ </w:t>
      </w:r>
      <w:r w:rsidR="008234CA" w:rsidRPr="008234CA">
        <w:t>8</w:t>
      </w:r>
      <w:r w:rsidR="008234CA">
        <w:t>,458</w:t>
      </w:r>
      <w:r w:rsidR="0080473E" w:rsidRPr="00ED1AC3">
        <w:rPr>
          <w:cs/>
        </w:rPr>
        <w:t xml:space="preserve"> ล้านบาท</w:t>
      </w:r>
      <w:r w:rsidR="008208F3">
        <w:rPr>
          <w:rFonts w:hint="cs"/>
          <w:cs/>
        </w:rPr>
        <w:t xml:space="preserve"> </w:t>
      </w:r>
      <w:r w:rsidR="0080473E">
        <w:rPr>
          <w:rFonts w:hint="cs"/>
          <w:cs/>
          <w:lang w:val="en-US"/>
        </w:rPr>
        <w:t>ตามลำดับ</w:t>
      </w:r>
      <w:r w:rsidRPr="00ED1AC3">
        <w:rPr>
          <w:cs/>
        </w:rPr>
        <w:t xml:space="preserve"> </w:t>
      </w:r>
      <w:r w:rsidRPr="00ED1AC3">
        <w:rPr>
          <w:i/>
          <w:iCs/>
          <w:cs/>
        </w:rPr>
        <w:t>(</w:t>
      </w:r>
      <w:r w:rsidR="00884953">
        <w:rPr>
          <w:i/>
          <w:iCs/>
          <w:cs/>
        </w:rPr>
        <w:t>255</w:t>
      </w:r>
      <w:r w:rsidR="00884953">
        <w:rPr>
          <w:i/>
          <w:iCs/>
        </w:rPr>
        <w:t>9</w:t>
      </w:r>
      <w:r w:rsidRPr="00ED1AC3">
        <w:rPr>
          <w:i/>
          <w:iCs/>
          <w:cs/>
        </w:rPr>
        <w:t xml:space="preserve">: </w:t>
      </w:r>
      <w:r w:rsidR="00884953">
        <w:rPr>
          <w:i/>
          <w:iCs/>
        </w:rPr>
        <w:t>10</w:t>
      </w:r>
      <w:r w:rsidR="00533425">
        <w:rPr>
          <w:i/>
          <w:iCs/>
        </w:rPr>
        <w:t>,</w:t>
      </w:r>
      <w:r w:rsidR="00884953">
        <w:rPr>
          <w:i/>
          <w:iCs/>
        </w:rPr>
        <w:t>868</w:t>
      </w:r>
      <w:r w:rsidR="0080473E">
        <w:rPr>
          <w:i/>
          <w:iCs/>
          <w:cs/>
        </w:rPr>
        <w:t xml:space="preserve"> ล้านบาทและ </w:t>
      </w:r>
      <w:r w:rsidR="00884953">
        <w:rPr>
          <w:i/>
          <w:iCs/>
        </w:rPr>
        <w:t>7</w:t>
      </w:r>
      <w:r w:rsidR="00533425" w:rsidRPr="00533425">
        <w:rPr>
          <w:i/>
          <w:iCs/>
        </w:rPr>
        <w:t>,</w:t>
      </w:r>
      <w:r w:rsidR="00884953">
        <w:rPr>
          <w:i/>
          <w:iCs/>
        </w:rPr>
        <w:t>691</w:t>
      </w:r>
      <w:r w:rsidR="00533425" w:rsidRPr="00533425">
        <w:rPr>
          <w:i/>
          <w:iCs/>
        </w:rPr>
        <w:t xml:space="preserve"> </w:t>
      </w:r>
      <w:r w:rsidR="0080473E">
        <w:rPr>
          <w:i/>
          <w:iCs/>
          <w:cs/>
        </w:rPr>
        <w:t>ล้านบาท</w:t>
      </w:r>
      <w:r w:rsidR="008208F3">
        <w:rPr>
          <w:rFonts w:hint="cs"/>
          <w:i/>
          <w:iCs/>
          <w:cs/>
        </w:rPr>
        <w:t xml:space="preserve"> </w:t>
      </w:r>
      <w:r w:rsidR="0080473E">
        <w:rPr>
          <w:rFonts w:hint="cs"/>
          <w:i/>
          <w:iCs/>
          <w:cs/>
        </w:rPr>
        <w:t>ตามลำดับ</w:t>
      </w:r>
      <w:r w:rsidRPr="00ED1AC3">
        <w:rPr>
          <w:i/>
          <w:iCs/>
          <w:cs/>
        </w:rPr>
        <w:t>)</w:t>
      </w:r>
      <w:r w:rsidRPr="00ED1AC3">
        <w:rPr>
          <w:cs/>
        </w:rPr>
        <w:t xml:space="preserve"> </w:t>
      </w:r>
      <w:r w:rsidR="00280C33" w:rsidRPr="00222B85">
        <w:rPr>
          <w:cs/>
        </w:rPr>
        <w:t xml:space="preserve"> </w:t>
      </w:r>
    </w:p>
    <w:p w:rsidR="00D945E1" w:rsidRPr="00F96BFF" w:rsidRDefault="00D945E1" w:rsidP="0077510C">
      <w:pPr>
        <w:spacing w:line="240" w:lineRule="auto"/>
        <w:ind w:right="389"/>
        <w:jc w:val="both"/>
        <w:rPr>
          <w:rFonts w:ascii="Angsana New" w:hAnsi="Angsana New"/>
          <w:sz w:val="20"/>
          <w:szCs w:val="20"/>
        </w:rPr>
      </w:pPr>
    </w:p>
    <w:p w:rsidR="00F4177C" w:rsidRDefault="00F4177C" w:rsidP="006E479E">
      <w:pPr>
        <w:numPr>
          <w:ilvl w:val="0"/>
          <w:numId w:val="3"/>
        </w:numPr>
        <w:tabs>
          <w:tab w:val="clear" w:pos="720"/>
        </w:tabs>
        <w:spacing w:line="240" w:lineRule="auto"/>
        <w:ind w:left="540" w:right="389" w:hanging="540"/>
        <w:jc w:val="both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F4177C" w:rsidSect="009407C0">
          <w:footerReference w:type="default" r:id="rId16"/>
          <w:pgSz w:w="16834" w:h="11909" w:orient="landscape" w:code="9"/>
          <w:pgMar w:top="1872" w:right="562" w:bottom="706" w:left="1008" w:header="706" w:footer="706" w:gutter="0"/>
          <w:cols w:space="737"/>
          <w:docGrid w:linePitch="360"/>
        </w:sectPr>
      </w:pPr>
    </w:p>
    <w:p w:rsidR="00E7697C" w:rsidRPr="003A36FF" w:rsidRDefault="00E7697C" w:rsidP="003A36FF">
      <w:pPr>
        <w:pStyle w:val="Bo-C1Content"/>
        <w:rPr>
          <w:i/>
          <w:iCs/>
        </w:rPr>
      </w:pPr>
      <w:r w:rsidRPr="003A36FF">
        <w:rPr>
          <w:rFonts w:hint="cs"/>
          <w:i/>
          <w:iCs/>
          <w:cs/>
        </w:rPr>
        <w:lastRenderedPageBreak/>
        <w:t>การค้ำประกัน</w:t>
      </w:r>
    </w:p>
    <w:p w:rsidR="003A36FF" w:rsidRPr="00932DC6" w:rsidRDefault="003A36FF" w:rsidP="003A36FF">
      <w:pPr>
        <w:rPr>
          <w:rFonts w:ascii="Angsana New" w:hAnsi="Angsana New"/>
          <w:sz w:val="8"/>
          <w:szCs w:val="8"/>
        </w:rPr>
      </w:pPr>
    </w:p>
    <w:p w:rsidR="00E7697C" w:rsidRDefault="00E7697C" w:rsidP="003A36FF">
      <w:pPr>
        <w:pStyle w:val="Bo-C1Content"/>
      </w:pPr>
      <w:r w:rsidRPr="00E7697C">
        <w:rPr>
          <w:rFonts w:hint="cs"/>
          <w:cs/>
        </w:rPr>
        <w:t xml:space="preserve">ณ วันที่ </w:t>
      </w:r>
      <w:r w:rsidR="00884953">
        <w:rPr>
          <w:rFonts w:hint="cs"/>
          <w:cs/>
        </w:rPr>
        <w:t>31</w:t>
      </w:r>
      <w:r w:rsidRPr="00E7697C">
        <w:rPr>
          <w:rFonts w:hint="cs"/>
          <w:cs/>
        </w:rPr>
        <w:t xml:space="preserve"> ธันวาคม </w:t>
      </w:r>
      <w:r w:rsidR="00884953">
        <w:rPr>
          <w:rFonts w:hint="cs"/>
          <w:cs/>
        </w:rPr>
        <w:t>25</w:t>
      </w:r>
      <w:r w:rsidR="00884953">
        <w:t>60</w:t>
      </w:r>
      <w:r w:rsidR="00AD786F">
        <w:t xml:space="preserve"> </w:t>
      </w:r>
      <w:r w:rsidR="0081738C">
        <w:rPr>
          <w:rFonts w:hint="cs"/>
          <w:cs/>
        </w:rPr>
        <w:t>ที่ดิน อาคาร เครื่องจักรและอุปกรณ์</w:t>
      </w:r>
      <w:r w:rsidR="00A06B93">
        <w:rPr>
          <w:rFonts w:hint="cs"/>
          <w:cs/>
        </w:rPr>
        <w:t>ของ</w:t>
      </w:r>
      <w:r w:rsidR="003A36FF">
        <w:rPr>
          <w:rFonts w:hint="cs"/>
          <w:cs/>
        </w:rPr>
        <w:t>บริษัท</w:t>
      </w:r>
      <w:r w:rsidR="00161FD7">
        <w:rPr>
          <w:rFonts w:hint="cs"/>
          <w:cs/>
        </w:rPr>
        <w:t>มูลค่าตามบัญชีจำนว</w:t>
      </w:r>
      <w:r w:rsidR="00161FD7">
        <w:rPr>
          <w:rFonts w:hint="cs"/>
          <w:cs/>
          <w:lang w:val="en-US"/>
        </w:rPr>
        <w:t xml:space="preserve">น </w:t>
      </w:r>
      <w:r w:rsidR="003025D6">
        <w:rPr>
          <w:lang w:val="en-US"/>
        </w:rPr>
        <w:t>23,008</w:t>
      </w:r>
      <w:r w:rsidRPr="00DA7E94">
        <w:rPr>
          <w:rFonts w:hint="cs"/>
          <w:cs/>
        </w:rPr>
        <w:t xml:space="preserve"> ล้านบาท</w:t>
      </w:r>
      <w:r w:rsidR="00E34678">
        <w:rPr>
          <w:rFonts w:hint="cs"/>
          <w:cs/>
        </w:rPr>
        <w:t xml:space="preserve"> </w:t>
      </w:r>
      <w:r w:rsidR="009C141A">
        <w:rPr>
          <w:i/>
          <w:iCs/>
        </w:rPr>
        <w:t>(</w:t>
      </w:r>
      <w:r w:rsidR="00884953">
        <w:rPr>
          <w:i/>
          <w:iCs/>
        </w:rPr>
        <w:t>2559</w:t>
      </w:r>
      <w:r w:rsidR="009C141A">
        <w:rPr>
          <w:i/>
          <w:iCs/>
        </w:rPr>
        <w:t xml:space="preserve">: </w:t>
      </w:r>
      <w:r w:rsidR="00884953">
        <w:rPr>
          <w:i/>
          <w:iCs/>
        </w:rPr>
        <w:t>29</w:t>
      </w:r>
      <w:r w:rsidR="00533425" w:rsidRPr="00533425">
        <w:rPr>
          <w:i/>
          <w:iCs/>
        </w:rPr>
        <w:t>,</w:t>
      </w:r>
      <w:r w:rsidR="00884953">
        <w:rPr>
          <w:i/>
          <w:iCs/>
        </w:rPr>
        <w:t>385</w:t>
      </w:r>
      <w:r w:rsidR="00533425" w:rsidRPr="00533425">
        <w:rPr>
          <w:i/>
          <w:iCs/>
        </w:rPr>
        <w:t xml:space="preserve"> </w:t>
      </w:r>
      <w:r w:rsidR="00E34678" w:rsidRPr="003443B7">
        <w:rPr>
          <w:i/>
          <w:iCs/>
          <w:cs/>
        </w:rPr>
        <w:t>ล้านบาท</w:t>
      </w:r>
      <w:r w:rsidR="004D69CD">
        <w:rPr>
          <w:i/>
          <w:iCs/>
          <w:lang w:val="en-US"/>
        </w:rPr>
        <w:t>)</w:t>
      </w:r>
      <w:r w:rsidRPr="00E7697C">
        <w:t xml:space="preserve"> </w:t>
      </w:r>
      <w:r w:rsidR="00E34678">
        <w:rPr>
          <w:cs/>
        </w:rPr>
        <w:t>ได้จำนองหรือใช้เป็นหลักประกันสำหรับเงินกู้ยืมระยะยาว</w:t>
      </w:r>
      <w:r w:rsidR="00E34678">
        <w:rPr>
          <w:rFonts w:hint="cs"/>
          <w:cs/>
        </w:rPr>
        <w:t xml:space="preserve"> </w:t>
      </w:r>
    </w:p>
    <w:p w:rsidR="00D713D2" w:rsidRPr="00932DC6" w:rsidRDefault="00D713D2" w:rsidP="00D713D2">
      <w:pPr>
        <w:pStyle w:val="Bo-C1Content"/>
        <w:ind w:left="0"/>
        <w:rPr>
          <w:sz w:val="8"/>
          <w:szCs w:val="8"/>
        </w:rPr>
      </w:pPr>
    </w:p>
    <w:p w:rsidR="00DD44DB" w:rsidRDefault="00DD44DB" w:rsidP="003A36FF">
      <w:pPr>
        <w:pStyle w:val="Bo-C1Content"/>
      </w:pPr>
      <w:r>
        <w:rPr>
          <w:rFonts w:hint="cs"/>
          <w:cs/>
        </w:rPr>
        <w:t>ต้นทุนการกู้ยืมที่เกี่ยวข้องกับการได้มาซึ่งการก่อสร้างโรงงานใหม่ได้บันทึกเป็นส่วนหนึ่งของต้นทุนสินทรัพย์ของ</w:t>
      </w:r>
      <w:r w:rsidRPr="004D69CD">
        <w:rPr>
          <w:rFonts w:hint="cs"/>
          <w:spacing w:val="2"/>
          <w:cs/>
        </w:rPr>
        <w:t xml:space="preserve">กลุ่มบริษัทและบริษัท ณ วันที่ </w:t>
      </w:r>
      <w:r w:rsidR="00884953">
        <w:rPr>
          <w:spacing w:val="2"/>
          <w:lang w:val="en-US"/>
        </w:rPr>
        <w:t>31</w:t>
      </w:r>
      <w:r w:rsidRPr="004D69CD">
        <w:rPr>
          <w:spacing w:val="2"/>
          <w:lang w:val="en-US"/>
        </w:rPr>
        <w:t xml:space="preserve"> </w:t>
      </w:r>
      <w:r w:rsidRPr="004D69CD">
        <w:rPr>
          <w:rFonts w:hint="cs"/>
          <w:spacing w:val="2"/>
          <w:cs/>
          <w:lang w:val="en-US"/>
        </w:rPr>
        <w:t xml:space="preserve">ธันวาคม </w:t>
      </w:r>
      <w:r w:rsidR="00884953">
        <w:rPr>
          <w:spacing w:val="2"/>
          <w:lang w:val="en-US"/>
        </w:rPr>
        <w:t>2560</w:t>
      </w:r>
      <w:r w:rsidRPr="00190EE8">
        <w:rPr>
          <w:spacing w:val="2"/>
          <w:lang w:val="en-US"/>
        </w:rPr>
        <w:t xml:space="preserve"> </w:t>
      </w:r>
      <w:r w:rsidRPr="00190EE8">
        <w:rPr>
          <w:rFonts w:hint="cs"/>
          <w:spacing w:val="2"/>
          <w:cs/>
          <w:lang w:val="en-US"/>
        </w:rPr>
        <w:t>จำนวน</w:t>
      </w:r>
      <w:r w:rsidR="00F011CD">
        <w:rPr>
          <w:spacing w:val="2"/>
          <w:lang w:val="en-US"/>
        </w:rPr>
        <w:t xml:space="preserve"> </w:t>
      </w:r>
      <w:r w:rsidR="005720AF">
        <w:rPr>
          <w:spacing w:val="2"/>
          <w:lang w:val="en-US"/>
        </w:rPr>
        <w:t>83</w:t>
      </w:r>
      <w:r w:rsidRPr="004D71C7">
        <w:rPr>
          <w:spacing w:val="2"/>
          <w:lang w:val="en-US"/>
        </w:rPr>
        <w:t xml:space="preserve"> </w:t>
      </w:r>
      <w:r w:rsidRPr="004D71C7">
        <w:rPr>
          <w:rFonts w:hint="cs"/>
          <w:spacing w:val="2"/>
          <w:cs/>
          <w:lang w:val="en-US"/>
        </w:rPr>
        <w:t xml:space="preserve">ล้านบาทและ </w:t>
      </w:r>
      <w:r w:rsidR="005720AF">
        <w:rPr>
          <w:spacing w:val="2"/>
          <w:lang w:val="en-US"/>
        </w:rPr>
        <w:t>51</w:t>
      </w:r>
      <w:r w:rsidRPr="004D71C7">
        <w:rPr>
          <w:spacing w:val="2"/>
          <w:lang w:val="en-US"/>
        </w:rPr>
        <w:t xml:space="preserve"> </w:t>
      </w:r>
      <w:r w:rsidRPr="004D71C7">
        <w:rPr>
          <w:rFonts w:hint="cs"/>
          <w:spacing w:val="2"/>
          <w:cs/>
          <w:lang w:val="en-US"/>
        </w:rPr>
        <w:t>ล้านบาท</w:t>
      </w:r>
      <w:r w:rsidR="002C7489">
        <w:rPr>
          <w:spacing w:val="2"/>
          <w:lang w:val="en-US"/>
        </w:rPr>
        <w:t xml:space="preserve"> </w:t>
      </w:r>
      <w:r w:rsidRPr="004D71C7">
        <w:rPr>
          <w:rFonts w:hint="cs"/>
          <w:spacing w:val="2"/>
          <w:cs/>
          <w:lang w:val="en-US"/>
        </w:rPr>
        <w:t>ตามลำดับ</w:t>
      </w:r>
      <w:r w:rsidRPr="004D69CD">
        <w:rPr>
          <w:rFonts w:hint="cs"/>
          <w:spacing w:val="2"/>
          <w:cs/>
          <w:lang w:val="en-US"/>
        </w:rPr>
        <w:t xml:space="preserve"> </w:t>
      </w:r>
      <w:r w:rsidRPr="004D69CD">
        <w:rPr>
          <w:i/>
          <w:iCs/>
          <w:spacing w:val="2"/>
          <w:lang w:val="en-US"/>
        </w:rPr>
        <w:t>(</w:t>
      </w:r>
      <w:r w:rsidR="00884953">
        <w:rPr>
          <w:i/>
          <w:iCs/>
          <w:spacing w:val="2"/>
          <w:lang w:val="en-US"/>
        </w:rPr>
        <w:t>2559</w:t>
      </w:r>
      <w:r w:rsidRPr="004D69CD">
        <w:rPr>
          <w:i/>
          <w:iCs/>
          <w:spacing w:val="2"/>
          <w:lang w:val="en-US"/>
        </w:rPr>
        <w:t>:</w:t>
      </w:r>
      <w:r w:rsidRPr="004D69CD">
        <w:rPr>
          <w:rFonts w:hint="cs"/>
          <w:i/>
          <w:iCs/>
          <w:spacing w:val="2"/>
          <w:cs/>
          <w:lang w:val="en-US"/>
        </w:rPr>
        <w:t xml:space="preserve"> </w:t>
      </w:r>
      <w:r w:rsidR="00884953">
        <w:rPr>
          <w:i/>
          <w:iCs/>
          <w:spacing w:val="2"/>
          <w:lang w:val="en-US"/>
        </w:rPr>
        <w:t>101</w:t>
      </w:r>
      <w:r w:rsidR="00E40410">
        <w:rPr>
          <w:i/>
          <w:iCs/>
          <w:spacing w:val="2"/>
          <w:lang w:val="en-US"/>
        </w:rPr>
        <w:t xml:space="preserve"> </w:t>
      </w:r>
      <w:r w:rsidRPr="00C45CBD">
        <w:rPr>
          <w:rFonts w:hint="cs"/>
          <w:i/>
          <w:iCs/>
          <w:cs/>
          <w:lang w:val="en-US"/>
        </w:rPr>
        <w:t xml:space="preserve">ล้านบาทและ </w:t>
      </w:r>
      <w:r w:rsidR="00884953">
        <w:rPr>
          <w:i/>
          <w:iCs/>
          <w:lang w:val="en-US"/>
        </w:rPr>
        <w:t>70</w:t>
      </w:r>
      <w:r w:rsidRPr="00C45CBD">
        <w:rPr>
          <w:rFonts w:hint="cs"/>
          <w:i/>
          <w:iCs/>
          <w:cs/>
          <w:lang w:val="en-US"/>
        </w:rPr>
        <w:t xml:space="preserve"> ล้านบาท</w:t>
      </w:r>
      <w:r w:rsidR="008208F3">
        <w:rPr>
          <w:rFonts w:hint="cs"/>
          <w:i/>
          <w:iCs/>
          <w:cs/>
          <w:lang w:val="en-US"/>
        </w:rPr>
        <w:t xml:space="preserve"> </w:t>
      </w:r>
      <w:r w:rsidRPr="00C45CBD">
        <w:rPr>
          <w:rFonts w:hint="cs"/>
          <w:i/>
          <w:iCs/>
          <w:cs/>
          <w:lang w:val="en-US"/>
        </w:rPr>
        <w:t>ตามลำดับ</w:t>
      </w:r>
      <w:r w:rsidRPr="00C45CBD">
        <w:rPr>
          <w:i/>
          <w:iCs/>
          <w:lang w:val="en-US"/>
        </w:rPr>
        <w:t>)</w:t>
      </w:r>
      <w:r w:rsidRPr="00C45CBD">
        <w:rPr>
          <w:spacing w:val="-4"/>
          <w:lang w:val="en-US"/>
        </w:rPr>
        <w:t xml:space="preserve"> </w:t>
      </w:r>
      <w:r w:rsidRPr="00C45CBD">
        <w:rPr>
          <w:rFonts w:hint="cs"/>
          <w:spacing w:val="-4"/>
          <w:cs/>
          <w:lang w:val="en-US"/>
        </w:rPr>
        <w:t>มีอัตราดอกเบี้ยที่รับรู้ในงบการเงินรวมและงบการเงินเฉพาะกิจการ</w:t>
      </w:r>
      <w:r w:rsidRPr="00C45CBD">
        <w:rPr>
          <w:rFonts w:hint="cs"/>
          <w:cs/>
          <w:lang w:val="en-US"/>
        </w:rPr>
        <w:t>ร้อยละ</w:t>
      </w:r>
      <w:r w:rsidR="005720AF">
        <w:rPr>
          <w:lang w:val="en-US"/>
        </w:rPr>
        <w:t>1.5</w:t>
      </w:r>
      <w:r w:rsidR="005720AF">
        <w:rPr>
          <w:rFonts w:hint="cs"/>
          <w:cs/>
          <w:lang w:val="en-US"/>
        </w:rPr>
        <w:t xml:space="preserve"> </w:t>
      </w:r>
      <w:r w:rsidR="005720AF">
        <w:rPr>
          <w:lang w:val="en-US"/>
        </w:rPr>
        <w:t>-</w:t>
      </w:r>
      <w:r w:rsidR="005720AF">
        <w:rPr>
          <w:rFonts w:hint="cs"/>
          <w:cs/>
          <w:lang w:val="en-US"/>
        </w:rPr>
        <w:t xml:space="preserve"> </w:t>
      </w:r>
      <w:r w:rsidR="005720AF">
        <w:rPr>
          <w:lang w:val="en-US"/>
        </w:rPr>
        <w:t xml:space="preserve">5.3 </w:t>
      </w:r>
      <w:r w:rsidR="005720AF">
        <w:rPr>
          <w:rFonts w:hint="cs"/>
          <w:cs/>
          <w:lang w:val="en-US"/>
        </w:rPr>
        <w:t>และ</w:t>
      </w:r>
      <w:r w:rsidRPr="00C45CBD">
        <w:rPr>
          <w:rFonts w:hint="cs"/>
          <w:cs/>
          <w:lang w:val="en-US"/>
        </w:rPr>
        <w:t xml:space="preserve"> </w:t>
      </w:r>
      <w:r w:rsidRPr="005720AF">
        <w:rPr>
          <w:lang w:val="en-US"/>
        </w:rPr>
        <w:t>MLR-</w:t>
      </w:r>
      <w:r w:rsidR="00884953" w:rsidRPr="005720AF">
        <w:rPr>
          <w:lang w:val="en-US"/>
        </w:rPr>
        <w:t>1</w:t>
      </w:r>
      <w:r w:rsidRPr="005720AF">
        <w:rPr>
          <w:lang w:val="en-US"/>
        </w:rPr>
        <w:t>.</w:t>
      </w:r>
      <w:r w:rsidR="00884953" w:rsidRPr="005720AF">
        <w:rPr>
          <w:lang w:val="en-US"/>
        </w:rPr>
        <w:t>75</w:t>
      </w:r>
      <w:r w:rsidRPr="005720AF">
        <w:rPr>
          <w:lang w:val="en-US"/>
        </w:rPr>
        <w:t xml:space="preserve"> </w:t>
      </w:r>
      <w:r w:rsidRPr="005720AF">
        <w:rPr>
          <w:i/>
          <w:iCs/>
          <w:lang w:val="en-US"/>
        </w:rPr>
        <w:t>(</w:t>
      </w:r>
      <w:r w:rsidR="00884953" w:rsidRPr="005720AF">
        <w:rPr>
          <w:i/>
          <w:iCs/>
          <w:lang w:val="en-US"/>
        </w:rPr>
        <w:t>2559</w:t>
      </w:r>
      <w:r w:rsidRPr="00507A84">
        <w:rPr>
          <w:i/>
          <w:iCs/>
          <w:lang w:val="en-US"/>
        </w:rPr>
        <w:t xml:space="preserve">: </w:t>
      </w:r>
      <w:r w:rsidR="001D0B3D" w:rsidRPr="00507A84">
        <w:rPr>
          <w:i/>
          <w:iCs/>
          <w:cs/>
          <w:lang w:val="en-US"/>
        </w:rPr>
        <w:t xml:space="preserve">ร้อยละ </w:t>
      </w:r>
      <w:r w:rsidR="00533425" w:rsidRPr="00533425">
        <w:rPr>
          <w:i/>
          <w:iCs/>
          <w:lang w:val="en-US"/>
        </w:rPr>
        <w:t>MLR-</w:t>
      </w:r>
      <w:r w:rsidR="00884953">
        <w:rPr>
          <w:i/>
          <w:iCs/>
          <w:lang w:val="en-US"/>
        </w:rPr>
        <w:t>1</w:t>
      </w:r>
      <w:r w:rsidR="00533425" w:rsidRPr="00533425">
        <w:rPr>
          <w:i/>
          <w:iCs/>
          <w:lang w:val="en-US"/>
        </w:rPr>
        <w:t>.</w:t>
      </w:r>
      <w:r w:rsidR="00884953">
        <w:rPr>
          <w:i/>
          <w:iCs/>
          <w:lang w:val="en-US"/>
        </w:rPr>
        <w:t>75</w:t>
      </w:r>
      <w:r w:rsidR="00533425" w:rsidRPr="00533425">
        <w:rPr>
          <w:i/>
          <w:iCs/>
          <w:lang w:val="en-US"/>
        </w:rPr>
        <w:t xml:space="preserve"> - MLR-</w:t>
      </w:r>
      <w:r w:rsidR="00884953">
        <w:rPr>
          <w:i/>
          <w:iCs/>
          <w:lang w:val="en-US"/>
        </w:rPr>
        <w:t>2</w:t>
      </w:r>
      <w:r w:rsidR="00533425" w:rsidRPr="00533425">
        <w:rPr>
          <w:i/>
          <w:iCs/>
          <w:lang w:val="en-US"/>
        </w:rPr>
        <w:t xml:space="preserve">, </w:t>
      </w:r>
      <w:r w:rsidR="00884953">
        <w:rPr>
          <w:i/>
          <w:iCs/>
          <w:lang w:val="en-US"/>
        </w:rPr>
        <w:t>3</w:t>
      </w:r>
      <w:r w:rsidR="00533425" w:rsidRPr="00533425">
        <w:rPr>
          <w:i/>
          <w:iCs/>
          <w:lang w:val="en-US"/>
        </w:rPr>
        <w:t>M EURIBOR+</w:t>
      </w:r>
      <w:r w:rsidR="00884953">
        <w:rPr>
          <w:i/>
          <w:iCs/>
          <w:lang w:val="en-US"/>
        </w:rPr>
        <w:t>1</w:t>
      </w:r>
      <w:r w:rsidR="00533425" w:rsidRPr="00533425">
        <w:rPr>
          <w:i/>
          <w:iCs/>
          <w:lang w:val="en-US"/>
        </w:rPr>
        <w:t>.</w:t>
      </w:r>
      <w:r w:rsidR="00884953">
        <w:rPr>
          <w:i/>
          <w:iCs/>
          <w:lang w:val="en-US"/>
        </w:rPr>
        <w:t>65</w:t>
      </w:r>
      <w:r w:rsidR="00533425" w:rsidRPr="00533425">
        <w:rPr>
          <w:i/>
          <w:iCs/>
          <w:lang w:val="en-US"/>
        </w:rPr>
        <w:t xml:space="preserve">, </w:t>
      </w:r>
      <w:r w:rsidR="00884953">
        <w:rPr>
          <w:i/>
          <w:iCs/>
          <w:lang w:val="en-US"/>
        </w:rPr>
        <w:t>6</w:t>
      </w:r>
      <w:r w:rsidR="00533425" w:rsidRPr="00533425">
        <w:rPr>
          <w:i/>
          <w:iCs/>
          <w:lang w:val="en-US"/>
        </w:rPr>
        <w:t>M EURIBOR+</w:t>
      </w:r>
      <w:r w:rsidR="00884953">
        <w:rPr>
          <w:i/>
          <w:iCs/>
          <w:lang w:val="en-US"/>
        </w:rPr>
        <w:t>1</w:t>
      </w:r>
      <w:r w:rsidR="00533425" w:rsidRPr="00533425">
        <w:rPr>
          <w:i/>
          <w:iCs/>
          <w:lang w:val="en-US"/>
        </w:rPr>
        <w:t>.</w:t>
      </w:r>
      <w:r w:rsidR="00884953">
        <w:rPr>
          <w:i/>
          <w:iCs/>
          <w:lang w:val="en-US"/>
        </w:rPr>
        <w:t>1</w:t>
      </w:r>
      <w:r w:rsidR="00533425" w:rsidRPr="00533425">
        <w:rPr>
          <w:i/>
          <w:iCs/>
          <w:lang w:val="en-US"/>
        </w:rPr>
        <w:t xml:space="preserve">, </w:t>
      </w:r>
      <w:r w:rsidR="00884953">
        <w:rPr>
          <w:i/>
          <w:iCs/>
          <w:lang w:val="en-US"/>
        </w:rPr>
        <w:t>6</w:t>
      </w:r>
      <w:r w:rsidR="00533425" w:rsidRPr="00533425">
        <w:rPr>
          <w:i/>
          <w:iCs/>
          <w:lang w:val="en-US"/>
        </w:rPr>
        <w:t>M USD LIBOR+</w:t>
      </w:r>
      <w:r w:rsidR="00884953">
        <w:rPr>
          <w:i/>
          <w:iCs/>
          <w:lang w:val="en-US"/>
        </w:rPr>
        <w:t>2</w:t>
      </w:r>
      <w:r w:rsidR="00533425" w:rsidRPr="00533425">
        <w:rPr>
          <w:i/>
          <w:iCs/>
          <w:lang w:val="en-US"/>
        </w:rPr>
        <w:t>.</w:t>
      </w:r>
      <w:r w:rsidR="00884953">
        <w:rPr>
          <w:i/>
          <w:iCs/>
          <w:lang w:val="en-US"/>
        </w:rPr>
        <w:t>2</w:t>
      </w:r>
      <w:r w:rsidR="001D0B3D" w:rsidRPr="00507A84">
        <w:rPr>
          <w:i/>
          <w:iCs/>
          <w:lang w:val="en-US"/>
        </w:rPr>
        <w:t>)</w:t>
      </w:r>
    </w:p>
    <w:p w:rsidR="00533425" w:rsidRPr="00533425" w:rsidRDefault="00533425" w:rsidP="00B01559">
      <w:pPr>
        <w:pStyle w:val="Bo-Blankline"/>
        <w:rPr>
          <w:b/>
          <w:bCs/>
          <w:i/>
          <w:iCs/>
          <w:lang w:eastAsia="en-US"/>
        </w:rPr>
      </w:pPr>
    </w:p>
    <w:p w:rsidR="00B01559" w:rsidRPr="00B01559" w:rsidRDefault="00B01559" w:rsidP="00B01559">
      <w:pPr>
        <w:pStyle w:val="Bo-Blankline"/>
        <w:rPr>
          <w:b/>
          <w:bCs/>
          <w:i/>
          <w:iCs/>
          <w:sz w:val="30"/>
          <w:szCs w:val="30"/>
          <w:lang w:eastAsia="en-US"/>
        </w:rPr>
      </w:pPr>
      <w:r w:rsidRPr="00B01559">
        <w:rPr>
          <w:b/>
          <w:bCs/>
          <w:i/>
          <w:iCs/>
          <w:sz w:val="30"/>
          <w:szCs w:val="30"/>
          <w:cs/>
          <w:lang w:eastAsia="en-US"/>
        </w:rPr>
        <w:t>การ</w:t>
      </w:r>
      <w:r w:rsidR="00406DF5">
        <w:rPr>
          <w:rFonts w:hint="cs"/>
          <w:b/>
          <w:bCs/>
          <w:i/>
          <w:iCs/>
          <w:sz w:val="30"/>
          <w:szCs w:val="30"/>
          <w:cs/>
          <w:lang w:eastAsia="en-US"/>
        </w:rPr>
        <w:t>ประเมิน</w:t>
      </w:r>
      <w:r w:rsidRPr="00B01559">
        <w:rPr>
          <w:b/>
          <w:bCs/>
          <w:i/>
          <w:iCs/>
          <w:sz w:val="30"/>
          <w:szCs w:val="30"/>
          <w:cs/>
          <w:lang w:eastAsia="en-US"/>
        </w:rPr>
        <w:t>การด้อยค่าของที่ดิน อาคารและอุปกรณ์</w:t>
      </w:r>
    </w:p>
    <w:p w:rsidR="00B01559" w:rsidRPr="00B01559" w:rsidRDefault="00B01559" w:rsidP="00B01559">
      <w:pPr>
        <w:pStyle w:val="Bo-Blankline"/>
        <w:rPr>
          <w:lang w:eastAsia="en-US"/>
        </w:rPr>
      </w:pPr>
    </w:p>
    <w:p w:rsidR="008B40EC" w:rsidRPr="00406DF5" w:rsidRDefault="00406DF5" w:rsidP="00406DF5">
      <w:pPr>
        <w:pStyle w:val="Bo-Blankline"/>
        <w:jc w:val="thaiDistribute"/>
        <w:rPr>
          <w:sz w:val="30"/>
          <w:szCs w:val="30"/>
        </w:rPr>
      </w:pPr>
      <w:r w:rsidRPr="00406DF5">
        <w:rPr>
          <w:rFonts w:hint="cs"/>
          <w:sz w:val="30"/>
          <w:szCs w:val="30"/>
          <w:cs/>
          <w:lang w:eastAsia="en-US"/>
        </w:rPr>
        <w:t>บริษัทย่อยของบริษัท 2 แห่ง คือ</w:t>
      </w:r>
      <w:r w:rsidR="0067307A" w:rsidRPr="00406DF5">
        <w:rPr>
          <w:sz w:val="30"/>
          <w:szCs w:val="30"/>
          <w:cs/>
          <w:lang w:eastAsia="en-US"/>
        </w:rPr>
        <w:t>บริษัท ทีพีไอ โพ</w:t>
      </w:r>
      <w:proofErr w:type="spellStart"/>
      <w:r w:rsidR="0067307A" w:rsidRPr="00406DF5">
        <w:rPr>
          <w:sz w:val="30"/>
          <w:szCs w:val="30"/>
          <w:cs/>
          <w:lang w:eastAsia="en-US"/>
        </w:rPr>
        <w:t>ลีน</w:t>
      </w:r>
      <w:proofErr w:type="spellEnd"/>
      <w:r w:rsidR="0067307A" w:rsidRPr="00406DF5">
        <w:rPr>
          <w:sz w:val="30"/>
          <w:szCs w:val="30"/>
          <w:cs/>
          <w:lang w:eastAsia="en-US"/>
        </w:rPr>
        <w:t xml:space="preserve"> ชีวะอินทรีย์ จำกัด และ บริษัท ทีพีไอ </w:t>
      </w:r>
      <w:proofErr w:type="spellStart"/>
      <w:r w:rsidR="0067307A" w:rsidRPr="00406DF5">
        <w:rPr>
          <w:sz w:val="30"/>
          <w:szCs w:val="30"/>
          <w:cs/>
          <w:lang w:eastAsia="en-US"/>
        </w:rPr>
        <w:t>ออล</w:t>
      </w:r>
      <w:proofErr w:type="spellEnd"/>
      <w:r w:rsidR="0067307A" w:rsidRPr="00406DF5">
        <w:rPr>
          <w:sz w:val="30"/>
          <w:szCs w:val="30"/>
          <w:cs/>
          <w:lang w:eastAsia="en-US"/>
        </w:rPr>
        <w:t xml:space="preserve"> ซี</w:t>
      </w:r>
      <w:proofErr w:type="spellStart"/>
      <w:r w:rsidR="0067307A" w:rsidRPr="00406DF5">
        <w:rPr>
          <w:sz w:val="30"/>
          <w:szCs w:val="30"/>
          <w:cs/>
          <w:lang w:eastAsia="en-US"/>
        </w:rPr>
        <w:t>ซั่นส์</w:t>
      </w:r>
      <w:proofErr w:type="spellEnd"/>
      <w:r w:rsidR="0067307A" w:rsidRPr="00406DF5">
        <w:rPr>
          <w:sz w:val="30"/>
          <w:szCs w:val="30"/>
          <w:cs/>
          <w:lang w:eastAsia="en-US"/>
        </w:rPr>
        <w:t xml:space="preserve"> จำกัด</w:t>
      </w:r>
      <w:r w:rsidR="0067307A" w:rsidRPr="00406DF5">
        <w:rPr>
          <w:rFonts w:hint="cs"/>
          <w:sz w:val="30"/>
          <w:szCs w:val="30"/>
          <w:cs/>
          <w:lang w:eastAsia="en-US"/>
        </w:rPr>
        <w:t xml:space="preserve"> มีผลการดำเนินงานที่ขาดทุนต่อเนื่อง ซึ่งเป็นข้อบ่งชี้ของการด้อยค้าของที่ดิน อาคาร และอุปกรณ์ กลุ่มบริษัทจึงได้ประเมิน</w:t>
      </w:r>
      <w:r w:rsidR="00B01559" w:rsidRPr="00406DF5">
        <w:rPr>
          <w:sz w:val="30"/>
          <w:szCs w:val="30"/>
          <w:cs/>
          <w:lang w:eastAsia="en-US"/>
        </w:rPr>
        <w:t>มูลค่าที่จะได้รับคืนมาจากมูลค่าจากการใช้ ซึ่ง</w:t>
      </w:r>
      <w:r w:rsidR="00463618" w:rsidRPr="00406DF5">
        <w:rPr>
          <w:rFonts w:hint="cs"/>
          <w:sz w:val="30"/>
          <w:szCs w:val="30"/>
          <w:cs/>
          <w:lang w:eastAsia="en-US"/>
        </w:rPr>
        <w:t>เป็นการ</w:t>
      </w:r>
      <w:r w:rsidR="00B01559" w:rsidRPr="00406DF5">
        <w:rPr>
          <w:sz w:val="30"/>
          <w:szCs w:val="30"/>
          <w:cs/>
          <w:lang w:eastAsia="en-US"/>
        </w:rPr>
        <w:t>ประมาณจากการคิดลดกระแสเงินสดที่จะได้รับในอนาคตท</w:t>
      </w:r>
      <w:r w:rsidRPr="00406DF5">
        <w:rPr>
          <w:sz w:val="30"/>
          <w:szCs w:val="30"/>
          <w:cs/>
          <w:lang w:eastAsia="en-US"/>
        </w:rPr>
        <w:t>ี่เกิดขึ้นจากการใช้สินทรัพย์นั้น</w:t>
      </w:r>
      <w:r>
        <w:rPr>
          <w:rFonts w:hint="cs"/>
          <w:sz w:val="30"/>
          <w:szCs w:val="30"/>
          <w:cs/>
          <w:lang w:eastAsia="en-US"/>
        </w:rPr>
        <w:t xml:space="preserve"> </w:t>
      </w:r>
      <w:r w:rsidR="008B40EC" w:rsidRPr="00406DF5">
        <w:rPr>
          <w:sz w:val="30"/>
          <w:szCs w:val="30"/>
          <w:cs/>
        </w:rPr>
        <w:t>ข้อสมมติฐานที่สำคัญที่ใช้ในการประเมินมูลค่าที่คาดว่าจะได้รับคืน ได้แก่ ปริมาณ</w:t>
      </w:r>
      <w:r w:rsidR="008B40EC" w:rsidRPr="00406DF5">
        <w:rPr>
          <w:rFonts w:hint="cs"/>
          <w:sz w:val="30"/>
          <w:szCs w:val="30"/>
          <w:cs/>
        </w:rPr>
        <w:t>และ</w:t>
      </w:r>
      <w:r w:rsidR="008B40EC" w:rsidRPr="00406DF5">
        <w:rPr>
          <w:sz w:val="30"/>
          <w:szCs w:val="30"/>
          <w:cs/>
        </w:rPr>
        <w:t>ราคา</w:t>
      </w:r>
      <w:r w:rsidR="008B40EC" w:rsidRPr="00406DF5">
        <w:rPr>
          <w:rFonts w:hint="cs"/>
          <w:sz w:val="30"/>
          <w:szCs w:val="30"/>
          <w:cs/>
        </w:rPr>
        <w:t>ขาย</w:t>
      </w:r>
      <w:r w:rsidR="008B40EC" w:rsidRPr="00406DF5">
        <w:rPr>
          <w:sz w:val="30"/>
          <w:szCs w:val="30"/>
          <w:cs/>
        </w:rPr>
        <w:t xml:space="preserve"> อัตราการเติบโตระยะยาว 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</w:t>
      </w:r>
      <w:r>
        <w:rPr>
          <w:sz w:val="30"/>
          <w:szCs w:val="30"/>
          <w:cs/>
        </w:rPr>
        <w:t>เป็นอัตราถัวเฉลี่ยถ่วงน้ำหนักของ</w:t>
      </w:r>
      <w:r w:rsidR="008B40EC" w:rsidRPr="00406DF5">
        <w:rPr>
          <w:sz w:val="30"/>
          <w:szCs w:val="30"/>
          <w:cs/>
        </w:rPr>
        <w:t>เงินทุนของธุรกิจ (</w:t>
      </w:r>
      <w:r w:rsidR="008B40EC" w:rsidRPr="00406DF5">
        <w:rPr>
          <w:sz w:val="30"/>
          <w:szCs w:val="30"/>
        </w:rPr>
        <w:t xml:space="preserve">WACC) </w:t>
      </w:r>
      <w:r w:rsidR="008208F3">
        <w:rPr>
          <w:rFonts w:hint="cs"/>
          <w:sz w:val="30"/>
          <w:szCs w:val="30"/>
          <w:cs/>
          <w:lang w:val="en-US"/>
        </w:rPr>
        <w:t>ของ</w:t>
      </w:r>
      <w:r w:rsidR="008208F3" w:rsidRPr="00406DF5">
        <w:rPr>
          <w:sz w:val="30"/>
          <w:szCs w:val="30"/>
          <w:cs/>
          <w:lang w:eastAsia="en-US"/>
        </w:rPr>
        <w:t>บริษัท ทีพีไอ โพ</w:t>
      </w:r>
      <w:proofErr w:type="spellStart"/>
      <w:r w:rsidR="008208F3" w:rsidRPr="00406DF5">
        <w:rPr>
          <w:sz w:val="30"/>
          <w:szCs w:val="30"/>
          <w:cs/>
          <w:lang w:eastAsia="en-US"/>
        </w:rPr>
        <w:t>ลีน</w:t>
      </w:r>
      <w:proofErr w:type="spellEnd"/>
      <w:r w:rsidR="008208F3" w:rsidRPr="00406DF5">
        <w:rPr>
          <w:sz w:val="30"/>
          <w:szCs w:val="30"/>
          <w:cs/>
          <w:lang w:eastAsia="en-US"/>
        </w:rPr>
        <w:t xml:space="preserve"> ชีวะอินทรีย์ จำกัด และ บริษัท ทีพีไอ </w:t>
      </w:r>
      <w:proofErr w:type="spellStart"/>
      <w:r w:rsidR="008208F3" w:rsidRPr="00406DF5">
        <w:rPr>
          <w:sz w:val="30"/>
          <w:szCs w:val="30"/>
          <w:cs/>
          <w:lang w:eastAsia="en-US"/>
        </w:rPr>
        <w:t>ออล</w:t>
      </w:r>
      <w:proofErr w:type="spellEnd"/>
      <w:r w:rsidR="008208F3" w:rsidRPr="00406DF5">
        <w:rPr>
          <w:sz w:val="30"/>
          <w:szCs w:val="30"/>
          <w:cs/>
          <w:lang w:eastAsia="en-US"/>
        </w:rPr>
        <w:t xml:space="preserve"> ซี</w:t>
      </w:r>
      <w:proofErr w:type="spellStart"/>
      <w:r w:rsidR="008208F3" w:rsidRPr="00406DF5">
        <w:rPr>
          <w:sz w:val="30"/>
          <w:szCs w:val="30"/>
          <w:cs/>
          <w:lang w:eastAsia="en-US"/>
        </w:rPr>
        <w:t>ซั่นส์</w:t>
      </w:r>
      <w:proofErr w:type="spellEnd"/>
      <w:r w:rsidR="008208F3" w:rsidRPr="00406DF5">
        <w:rPr>
          <w:sz w:val="30"/>
          <w:szCs w:val="30"/>
          <w:cs/>
          <w:lang w:eastAsia="en-US"/>
        </w:rPr>
        <w:t xml:space="preserve"> จำกัด</w:t>
      </w:r>
      <w:r w:rsidR="008208F3" w:rsidRPr="00406DF5">
        <w:rPr>
          <w:rFonts w:hint="cs"/>
          <w:sz w:val="30"/>
          <w:szCs w:val="30"/>
          <w:cs/>
          <w:lang w:eastAsia="en-US"/>
        </w:rPr>
        <w:t xml:space="preserve"> </w:t>
      </w:r>
      <w:r w:rsidR="008B40EC" w:rsidRPr="00406DF5">
        <w:rPr>
          <w:sz w:val="30"/>
          <w:szCs w:val="30"/>
          <w:cs/>
        </w:rPr>
        <w:t xml:space="preserve">ที่อัตราร้อยละ </w:t>
      </w:r>
      <w:r w:rsidR="003025D6" w:rsidRPr="00406DF5">
        <w:rPr>
          <w:sz w:val="30"/>
          <w:szCs w:val="30"/>
          <w:lang w:val="en-US"/>
        </w:rPr>
        <w:t>10.90</w:t>
      </w:r>
      <w:r>
        <w:rPr>
          <w:rFonts w:hint="cs"/>
          <w:sz w:val="30"/>
          <w:szCs w:val="30"/>
          <w:cs/>
          <w:lang w:val="en-US"/>
        </w:rPr>
        <w:t xml:space="preserve"> </w:t>
      </w:r>
      <w:r w:rsidR="008B40EC" w:rsidRPr="00406DF5">
        <w:rPr>
          <w:rFonts w:hint="cs"/>
          <w:sz w:val="30"/>
          <w:szCs w:val="30"/>
          <w:cs/>
        </w:rPr>
        <w:t xml:space="preserve">และ </w:t>
      </w:r>
      <w:r w:rsidR="003025D6" w:rsidRPr="00406DF5">
        <w:rPr>
          <w:sz w:val="30"/>
          <w:szCs w:val="30"/>
          <w:lang w:val="en-US"/>
        </w:rPr>
        <w:t>11.17</w:t>
      </w:r>
      <w:r w:rsidR="008B40EC" w:rsidRPr="00406DF5">
        <w:rPr>
          <w:sz w:val="30"/>
          <w:szCs w:val="30"/>
          <w:lang w:val="en-US"/>
        </w:rPr>
        <w:t xml:space="preserve"> </w:t>
      </w:r>
      <w:r w:rsidR="008B40EC" w:rsidRPr="00406DF5">
        <w:rPr>
          <w:rFonts w:hint="cs"/>
          <w:sz w:val="30"/>
          <w:szCs w:val="30"/>
          <w:cs/>
          <w:lang w:val="en-US"/>
        </w:rPr>
        <w:t>ตามลำดับ จากการพิจารณาการด้อยค่าดังกล่าว</w:t>
      </w:r>
      <w:r w:rsidR="008B40EC" w:rsidRPr="00406DF5">
        <w:rPr>
          <w:sz w:val="30"/>
          <w:szCs w:val="30"/>
          <w:cs/>
        </w:rPr>
        <w:t>บริษัทไม่</w:t>
      </w:r>
      <w:r w:rsidR="008B40EC" w:rsidRPr="00406DF5">
        <w:rPr>
          <w:rFonts w:hint="cs"/>
          <w:sz w:val="30"/>
          <w:szCs w:val="30"/>
          <w:cs/>
        </w:rPr>
        <w:t>ได้</w:t>
      </w:r>
      <w:r w:rsidR="008B40EC" w:rsidRPr="00406DF5">
        <w:rPr>
          <w:sz w:val="30"/>
          <w:szCs w:val="30"/>
          <w:cs/>
        </w:rPr>
        <w:t>รับรู้ขาดทุนจากการด้อยค่า</w:t>
      </w:r>
      <w:r w:rsidR="00E23D46">
        <w:rPr>
          <w:rFonts w:hint="cs"/>
          <w:sz w:val="30"/>
          <w:szCs w:val="30"/>
          <w:cs/>
        </w:rPr>
        <w:t>ของที่ดิน อาคารและอุปกรณ์</w:t>
      </w:r>
      <w:r w:rsidR="008B40EC" w:rsidRPr="00406DF5">
        <w:rPr>
          <w:sz w:val="30"/>
          <w:szCs w:val="30"/>
          <w:cs/>
        </w:rPr>
        <w:t>ในงบการเงินของบริษัท ทั้งนี้การเพิ่มขึ้นของอัตราคิดลด</w:t>
      </w:r>
      <w:r>
        <w:rPr>
          <w:rFonts w:hint="cs"/>
          <w:sz w:val="30"/>
          <w:szCs w:val="30"/>
          <w:cs/>
        </w:rPr>
        <w:t>และการลด</w:t>
      </w:r>
      <w:r w:rsidR="008B40EC" w:rsidRPr="00406DF5">
        <w:rPr>
          <w:rFonts w:hint="cs"/>
          <w:sz w:val="30"/>
          <w:szCs w:val="30"/>
          <w:cs/>
        </w:rPr>
        <w:t>ลงของอัตราการเติบโตระยะยาว</w:t>
      </w:r>
      <w:r w:rsidR="008B40EC" w:rsidRPr="00406DF5">
        <w:rPr>
          <w:sz w:val="30"/>
          <w:szCs w:val="30"/>
        </w:rPr>
        <w:t xml:space="preserve"> </w:t>
      </w:r>
      <w:r w:rsidR="008B40EC" w:rsidRPr="00406DF5">
        <w:rPr>
          <w:rFonts w:hint="cs"/>
          <w:sz w:val="30"/>
          <w:szCs w:val="30"/>
          <w:cs/>
        </w:rPr>
        <w:t>อาจ</w:t>
      </w:r>
      <w:r w:rsidR="008B40EC" w:rsidRPr="00406DF5">
        <w:rPr>
          <w:sz w:val="30"/>
          <w:szCs w:val="30"/>
          <w:cs/>
        </w:rPr>
        <w:t>ทำให้มูลค่าตามบัญชีสูงกว่ามูลค่าที่คาดว่าจะได้รับคืน</w:t>
      </w:r>
    </w:p>
    <w:p w:rsidR="00932DC6" w:rsidRDefault="00932DC6" w:rsidP="00932DC6">
      <w:pPr>
        <w:pStyle w:val="Bo-Blankline"/>
        <w:rPr>
          <w:highlight w:val="yellow"/>
          <w:cs/>
        </w:rPr>
      </w:pPr>
    </w:p>
    <w:p w:rsidR="0058634F" w:rsidRPr="00C825A7" w:rsidRDefault="0058634F" w:rsidP="00B01559">
      <w:pPr>
        <w:pStyle w:val="Bo-Blankline"/>
        <w:rPr>
          <w:b/>
          <w:bCs/>
          <w:i/>
          <w:iCs/>
          <w:sz w:val="30"/>
          <w:szCs w:val="30"/>
          <w:lang w:eastAsia="en-US"/>
        </w:rPr>
      </w:pPr>
      <w:r w:rsidRPr="00C825A7">
        <w:rPr>
          <w:rFonts w:hint="cs"/>
          <w:b/>
          <w:bCs/>
          <w:i/>
          <w:iCs/>
          <w:sz w:val="30"/>
          <w:szCs w:val="30"/>
          <w:cs/>
          <w:lang w:eastAsia="en-US"/>
        </w:rPr>
        <w:t>สินทรัพย์เพื่อการสำรวจปิโตรเลียม</w:t>
      </w:r>
    </w:p>
    <w:p w:rsidR="0058634F" w:rsidRPr="00C825A7" w:rsidRDefault="0058634F" w:rsidP="003345DB">
      <w:pPr>
        <w:pStyle w:val="Bo-Blankline"/>
      </w:pPr>
    </w:p>
    <w:p w:rsidR="00932DC6" w:rsidRDefault="002D7281" w:rsidP="00BE2998">
      <w:pPr>
        <w:pStyle w:val="Bo-Blankline"/>
        <w:jc w:val="thaiDistribute"/>
        <w:rPr>
          <w:sz w:val="30"/>
          <w:szCs w:val="30"/>
          <w:lang w:eastAsia="en-US"/>
        </w:rPr>
      </w:pPr>
      <w:r w:rsidRPr="00C825A7">
        <w:rPr>
          <w:rFonts w:hint="cs"/>
          <w:sz w:val="30"/>
          <w:szCs w:val="30"/>
          <w:cs/>
          <w:lang w:eastAsia="en-US"/>
        </w:rPr>
        <w:t>สำหรับ</w:t>
      </w:r>
      <w:r w:rsidRPr="00C825A7">
        <w:rPr>
          <w:sz w:val="30"/>
          <w:szCs w:val="30"/>
          <w:cs/>
          <w:lang w:eastAsia="en-US"/>
        </w:rPr>
        <w:t>สินทรัพย์เพื่อการสำรวจปิโตรเลียม</w:t>
      </w:r>
      <w:r w:rsidRPr="00C825A7">
        <w:rPr>
          <w:rFonts w:hint="cs"/>
          <w:sz w:val="30"/>
          <w:szCs w:val="30"/>
          <w:cs/>
          <w:lang w:eastAsia="en-US"/>
        </w:rPr>
        <w:t>มูลค่าสุทธิทางบัญชี</w:t>
      </w:r>
      <w:r w:rsidRPr="00C825A7">
        <w:rPr>
          <w:sz w:val="30"/>
          <w:szCs w:val="30"/>
          <w:lang w:eastAsia="en-US"/>
        </w:rPr>
        <w:t xml:space="preserve"> </w:t>
      </w:r>
      <w:r w:rsidRPr="00C825A7">
        <w:rPr>
          <w:rFonts w:hint="cs"/>
          <w:sz w:val="30"/>
          <w:szCs w:val="30"/>
          <w:cs/>
          <w:lang w:eastAsia="en-US"/>
        </w:rPr>
        <w:t xml:space="preserve">ณ วันที่ </w:t>
      </w:r>
      <w:r w:rsidR="00884953" w:rsidRPr="00C825A7">
        <w:rPr>
          <w:sz w:val="30"/>
          <w:szCs w:val="30"/>
          <w:lang w:val="en-US" w:eastAsia="en-US"/>
        </w:rPr>
        <w:t>31</w:t>
      </w:r>
      <w:r w:rsidRPr="00C825A7">
        <w:rPr>
          <w:sz w:val="30"/>
          <w:szCs w:val="30"/>
          <w:lang w:val="en-US" w:eastAsia="en-US"/>
        </w:rPr>
        <w:t xml:space="preserve"> </w:t>
      </w:r>
      <w:r w:rsidRPr="00C825A7">
        <w:rPr>
          <w:rFonts w:hint="cs"/>
          <w:sz w:val="30"/>
          <w:szCs w:val="30"/>
          <w:cs/>
          <w:lang w:val="en-US" w:eastAsia="en-US"/>
        </w:rPr>
        <w:t xml:space="preserve">ธันวาคม </w:t>
      </w:r>
      <w:r w:rsidR="00884953" w:rsidRPr="00C825A7">
        <w:rPr>
          <w:sz w:val="30"/>
          <w:szCs w:val="30"/>
          <w:lang w:val="en-US" w:eastAsia="en-US"/>
        </w:rPr>
        <w:t>2560</w:t>
      </w:r>
      <w:r w:rsidRPr="00C825A7">
        <w:rPr>
          <w:sz w:val="30"/>
          <w:szCs w:val="30"/>
          <w:lang w:val="en-US" w:eastAsia="en-US"/>
        </w:rPr>
        <w:t xml:space="preserve"> </w:t>
      </w:r>
      <w:r w:rsidRPr="00C825A7">
        <w:rPr>
          <w:rFonts w:hint="cs"/>
          <w:sz w:val="30"/>
          <w:szCs w:val="30"/>
          <w:cs/>
          <w:lang w:val="en-US" w:eastAsia="en-US"/>
        </w:rPr>
        <w:t>มี</w:t>
      </w:r>
      <w:r w:rsidRPr="00C825A7">
        <w:rPr>
          <w:rFonts w:hint="cs"/>
          <w:sz w:val="30"/>
          <w:szCs w:val="30"/>
          <w:cs/>
          <w:lang w:eastAsia="en-US"/>
        </w:rPr>
        <w:t xml:space="preserve">จำนวนเงินรวม </w:t>
      </w:r>
      <w:r w:rsidR="00884953" w:rsidRPr="00C825A7">
        <w:rPr>
          <w:sz w:val="30"/>
          <w:szCs w:val="30"/>
          <w:lang w:val="en-US" w:eastAsia="en-US"/>
        </w:rPr>
        <w:t>1</w:t>
      </w:r>
      <w:r w:rsidRPr="00C825A7">
        <w:rPr>
          <w:sz w:val="30"/>
          <w:szCs w:val="30"/>
          <w:lang w:val="en-US" w:eastAsia="en-US"/>
        </w:rPr>
        <w:t>,</w:t>
      </w:r>
      <w:r w:rsidR="00884953" w:rsidRPr="00C825A7">
        <w:rPr>
          <w:sz w:val="30"/>
          <w:szCs w:val="30"/>
          <w:lang w:val="en-US" w:eastAsia="en-US"/>
        </w:rPr>
        <w:t>232</w:t>
      </w:r>
      <w:r w:rsidRPr="00C825A7">
        <w:rPr>
          <w:sz w:val="30"/>
          <w:szCs w:val="30"/>
          <w:lang w:val="en-US" w:eastAsia="en-US"/>
        </w:rPr>
        <w:t xml:space="preserve"> </w:t>
      </w:r>
      <w:r w:rsidRPr="00C825A7">
        <w:rPr>
          <w:rFonts w:hint="cs"/>
          <w:sz w:val="30"/>
          <w:szCs w:val="30"/>
          <w:cs/>
          <w:lang w:eastAsia="en-US"/>
        </w:rPr>
        <w:t>ล้านบาท</w:t>
      </w:r>
      <w:r w:rsidRPr="00C825A7">
        <w:rPr>
          <w:sz w:val="30"/>
          <w:szCs w:val="30"/>
          <w:lang w:eastAsia="en-US"/>
        </w:rPr>
        <w:t xml:space="preserve"> </w:t>
      </w:r>
      <w:r w:rsidRPr="00C825A7">
        <w:rPr>
          <w:rFonts w:hint="cs"/>
          <w:sz w:val="30"/>
          <w:szCs w:val="30"/>
          <w:cs/>
          <w:lang w:val="en-US" w:eastAsia="en-US"/>
        </w:rPr>
        <w:t xml:space="preserve">ในเดือนสิงหาคม </w:t>
      </w:r>
      <w:r w:rsidR="00884953" w:rsidRPr="00C825A7">
        <w:rPr>
          <w:sz w:val="30"/>
          <w:szCs w:val="30"/>
          <w:lang w:val="en-US" w:eastAsia="en-US"/>
        </w:rPr>
        <w:t>2559</w:t>
      </w:r>
      <w:r w:rsidRPr="00C825A7">
        <w:rPr>
          <w:sz w:val="30"/>
          <w:szCs w:val="30"/>
          <w:lang w:val="en-US" w:eastAsia="en-US"/>
        </w:rPr>
        <w:t xml:space="preserve"> </w:t>
      </w:r>
      <w:r w:rsidRPr="00C825A7">
        <w:rPr>
          <w:sz w:val="30"/>
          <w:szCs w:val="30"/>
          <w:cs/>
          <w:lang w:eastAsia="en-US"/>
        </w:rPr>
        <w:t>บริษัทย่อย</w:t>
      </w:r>
      <w:r w:rsidRPr="00C825A7">
        <w:rPr>
          <w:rFonts w:hint="cs"/>
          <w:sz w:val="30"/>
          <w:szCs w:val="30"/>
          <w:cs/>
          <w:lang w:eastAsia="en-US"/>
        </w:rPr>
        <w:t>แห่งหนึ่ง</w:t>
      </w:r>
      <w:r w:rsidRPr="00C825A7">
        <w:rPr>
          <w:sz w:val="30"/>
          <w:szCs w:val="30"/>
          <w:cs/>
          <w:lang w:eastAsia="en-US"/>
        </w:rPr>
        <w:t>ได้ขอขยายเวลาสำรวจปิโตรเลียมช่วงที่สามต่อไปจนถึง</w:t>
      </w:r>
      <w:r w:rsidRPr="00C825A7">
        <w:rPr>
          <w:rFonts w:hint="cs"/>
          <w:sz w:val="30"/>
          <w:szCs w:val="30"/>
          <w:cs/>
          <w:lang w:eastAsia="en-US"/>
        </w:rPr>
        <w:t>เดือน</w:t>
      </w:r>
      <w:r w:rsidRPr="00C825A7">
        <w:rPr>
          <w:sz w:val="30"/>
          <w:szCs w:val="30"/>
          <w:cs/>
          <w:lang w:eastAsia="en-US"/>
        </w:rPr>
        <w:t xml:space="preserve">กุมภาพันธ์ </w:t>
      </w:r>
      <w:r w:rsidR="00884953" w:rsidRPr="00C825A7">
        <w:rPr>
          <w:sz w:val="30"/>
          <w:szCs w:val="30"/>
          <w:cs/>
          <w:lang w:eastAsia="en-US"/>
        </w:rPr>
        <w:t>2563</w:t>
      </w:r>
      <w:r w:rsidRPr="00C825A7">
        <w:rPr>
          <w:sz w:val="30"/>
          <w:szCs w:val="30"/>
          <w:cs/>
          <w:lang w:eastAsia="en-US"/>
        </w:rPr>
        <w:t xml:space="preserve"> จากการศึกษาของบริษัทที่ปรึกษาและจากประเมินของบริษัทย่อย</w:t>
      </w:r>
      <w:r w:rsidRPr="00C825A7">
        <w:rPr>
          <w:rFonts w:hint="cs"/>
          <w:sz w:val="30"/>
          <w:szCs w:val="30"/>
          <w:cs/>
          <w:lang w:eastAsia="en-US"/>
        </w:rPr>
        <w:t>ดังกล่าว</w:t>
      </w:r>
      <w:r w:rsidRPr="00C825A7">
        <w:rPr>
          <w:sz w:val="30"/>
          <w:szCs w:val="30"/>
          <w:cs/>
          <w:lang w:eastAsia="en-US"/>
        </w:rPr>
        <w:t>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</w:t>
      </w:r>
    </w:p>
    <w:p w:rsidR="00932DC6" w:rsidRDefault="002D7281" w:rsidP="00BE2998">
      <w:pPr>
        <w:pStyle w:val="Bo-Blankline"/>
        <w:jc w:val="thaiDistribute"/>
        <w:rPr>
          <w:sz w:val="30"/>
          <w:szCs w:val="30"/>
          <w:cs/>
          <w:lang w:eastAsia="en-US"/>
        </w:rPr>
      </w:pPr>
      <w:r w:rsidRPr="0058634F">
        <w:rPr>
          <w:sz w:val="30"/>
          <w:szCs w:val="30"/>
          <w:cs/>
          <w:lang w:eastAsia="en-US"/>
        </w:rPr>
        <w:t xml:space="preserve"> </w:t>
      </w:r>
    </w:p>
    <w:p w:rsidR="003345DB" w:rsidRPr="00932DC6" w:rsidRDefault="00932DC6" w:rsidP="00932DC6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:rsidR="00C63B76" w:rsidRDefault="00C63B76" w:rsidP="00C63B76">
      <w:pPr>
        <w:pStyle w:val="Bo-Blankline"/>
        <w:jc w:val="thaiDistribute"/>
        <w:rPr>
          <w:sz w:val="30"/>
          <w:szCs w:val="30"/>
          <w:cs/>
          <w:lang w:eastAsia="en-US"/>
        </w:rPr>
      </w:pPr>
      <w:r w:rsidRPr="00C63B76">
        <w:rPr>
          <w:sz w:val="30"/>
          <w:szCs w:val="30"/>
          <w:cs/>
          <w:lang w:eastAsia="en-US"/>
        </w:rPr>
        <w:lastRenderedPageBreak/>
        <w:t>ปัจจุบันบริษัทย่อย</w:t>
      </w:r>
      <w:r w:rsidRPr="00C63B76">
        <w:rPr>
          <w:rFonts w:hint="cs"/>
          <w:sz w:val="30"/>
          <w:szCs w:val="30"/>
          <w:cs/>
          <w:lang w:eastAsia="en-US"/>
        </w:rPr>
        <w:t>ดังกล่าว</w:t>
      </w:r>
      <w:r w:rsidRPr="00C63B76">
        <w:rPr>
          <w:sz w:val="30"/>
          <w:szCs w:val="30"/>
          <w:cs/>
          <w:lang w:eastAsia="en-US"/>
        </w:rPr>
        <w:t>กำลังทำการศึกษาศักยภาพทางปิโตรเลียมสำหรับการเจาะสำรวจหลุม</w:t>
      </w:r>
      <w:r w:rsidR="002C16B7">
        <w:rPr>
          <w:rFonts w:hint="cs"/>
          <w:sz w:val="30"/>
          <w:szCs w:val="30"/>
          <w:cs/>
          <w:lang w:eastAsia="en-US"/>
        </w:rPr>
        <w:t>ถัด</w:t>
      </w:r>
      <w:r w:rsidRPr="00C63B76">
        <w:rPr>
          <w:sz w:val="30"/>
          <w:szCs w:val="30"/>
          <w:cs/>
          <w:lang w:eastAsia="en-US"/>
        </w:rPr>
        <w:t xml:space="preserve">ไป </w:t>
      </w:r>
      <w:r w:rsidRPr="00C63B76">
        <w:rPr>
          <w:rFonts w:hint="cs"/>
          <w:sz w:val="30"/>
          <w:szCs w:val="30"/>
          <w:cs/>
          <w:lang w:eastAsia="en-US"/>
        </w:rPr>
        <w:t>โดยศึกษา</w:t>
      </w:r>
      <w:r w:rsidRPr="00C63B76">
        <w:rPr>
          <w:sz w:val="30"/>
          <w:szCs w:val="30"/>
          <w:cs/>
          <w:lang w:eastAsia="en-US"/>
        </w:rPr>
        <w:t xml:space="preserve">ควบคู่กับข้อมูลหลุมเจาะสำรวจปัจจุบัน เพื่อกำหนดตำแหน่งหลุมเจาะสำรวจที่เหมาะสมต่อไป </w:t>
      </w:r>
      <w:r w:rsidRPr="00C63B76">
        <w:rPr>
          <w:rFonts w:hint="cs"/>
          <w:sz w:val="30"/>
          <w:szCs w:val="30"/>
          <w:cs/>
          <w:lang w:eastAsia="en-US"/>
        </w:rPr>
        <w:t>ผู้บริหาร</w:t>
      </w:r>
      <w:r w:rsidRPr="00C63B76">
        <w:rPr>
          <w:sz w:val="30"/>
          <w:szCs w:val="30"/>
          <w:cs/>
          <w:lang w:eastAsia="en-US"/>
        </w:rPr>
        <w:t>เชื่อว่าการลงทุนขุดเจาะสำรวจปิโตรเลียม 2 หลุมปัจจุบันยังมีมูลค่าอยู่</w:t>
      </w:r>
      <w:r w:rsidRPr="00C63B76">
        <w:rPr>
          <w:rFonts w:hint="cs"/>
          <w:sz w:val="30"/>
          <w:szCs w:val="30"/>
          <w:cs/>
          <w:lang w:eastAsia="en-US"/>
        </w:rPr>
        <w:t>ตาม</w:t>
      </w:r>
      <w:r w:rsidR="00E759F5">
        <w:rPr>
          <w:rFonts w:hint="cs"/>
          <w:sz w:val="30"/>
          <w:szCs w:val="30"/>
          <w:cs/>
          <w:lang w:eastAsia="en-US"/>
        </w:rPr>
        <w:t>การคำนวณปริมาณก๊าซตามเกณฑ์การประเมินความเสี่ยงในการสำรวจปิโตรเลียมตามมาตรฐานสากล</w:t>
      </w:r>
      <w:r w:rsidRPr="00C63B76">
        <w:rPr>
          <w:rFonts w:hint="cs"/>
          <w:sz w:val="30"/>
          <w:szCs w:val="30"/>
          <w:cs/>
          <w:lang w:eastAsia="en-US"/>
        </w:rPr>
        <w:t xml:space="preserve"> และบริษัทย่อยอยู่</w:t>
      </w:r>
      <w:r w:rsidRPr="00C63B76">
        <w:rPr>
          <w:sz w:val="30"/>
          <w:szCs w:val="30"/>
          <w:cs/>
          <w:lang w:eastAsia="en-US"/>
        </w:rPr>
        <w:t xml:space="preserve">ระหว่างการดำเนินการดังกล่าวข้างต้น </w:t>
      </w:r>
      <w:r w:rsidRPr="00C63B76">
        <w:rPr>
          <w:rFonts w:hint="cs"/>
          <w:sz w:val="30"/>
          <w:szCs w:val="30"/>
          <w:cs/>
          <w:lang w:eastAsia="en-US"/>
        </w:rPr>
        <w:t>ทั้งนี้กลุ่ม</w:t>
      </w:r>
      <w:r w:rsidRPr="00C63B76">
        <w:rPr>
          <w:sz w:val="30"/>
          <w:szCs w:val="30"/>
          <w:cs/>
          <w:lang w:eastAsia="en-US"/>
        </w:rPr>
        <w:t>บริษัทจะบันทึกเป็นค่าใช้จ่ายในกำไรหรือขาดทุนในงวดที่มีการพิสูจน์ว่าไม่พบปริมาณสำรอง หรือ พบแต่ไม่เพียงพอในเชิงพาณิชย์หรือยกเลิกการสำรวจปิโตรเลียม</w:t>
      </w:r>
    </w:p>
    <w:p w:rsidR="002D7281" w:rsidRPr="00B01559" w:rsidRDefault="002D7281" w:rsidP="00B01559">
      <w:pPr>
        <w:pStyle w:val="Bo-Blankline"/>
        <w:rPr>
          <w:lang w:eastAsia="en-US"/>
        </w:rPr>
      </w:pPr>
    </w:p>
    <w:p w:rsidR="00065E93" w:rsidRPr="00D10D39" w:rsidRDefault="00065E93" w:rsidP="003C6BBF">
      <w:pPr>
        <w:pStyle w:val="Caption"/>
        <w:ind w:hanging="900"/>
      </w:pPr>
      <w:r>
        <w:rPr>
          <w:rFonts w:hint="cs"/>
          <w:cs/>
        </w:rPr>
        <w:t>ส</w:t>
      </w:r>
      <w:r w:rsidR="00046319">
        <w:rPr>
          <w:rFonts w:hint="cs"/>
          <w:cs/>
        </w:rPr>
        <w:t>ินทรัพย์ไม่มีตัวต</w:t>
      </w:r>
      <w:r>
        <w:rPr>
          <w:rFonts w:hint="cs"/>
          <w:cs/>
        </w:rPr>
        <w:t>น</w:t>
      </w:r>
    </w:p>
    <w:p w:rsidR="00065E93" w:rsidRDefault="00065E93" w:rsidP="00065E93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3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15"/>
        <w:gridCol w:w="236"/>
        <w:gridCol w:w="1080"/>
        <w:gridCol w:w="236"/>
        <w:gridCol w:w="1097"/>
        <w:gridCol w:w="259"/>
        <w:gridCol w:w="1315"/>
      </w:tblGrid>
      <w:tr w:rsidR="00B34AC2" w:rsidRPr="00DE646E" w:rsidTr="00EE2F5F">
        <w:tc>
          <w:tcPr>
            <w:tcW w:w="3600" w:type="dxa"/>
          </w:tcPr>
          <w:p w:rsidR="00B34AC2" w:rsidRPr="00DE646E" w:rsidRDefault="00B34AC2" w:rsidP="00B566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8" w:type="dxa"/>
            <w:gridSpan w:val="7"/>
            <w:vAlign w:val="bottom"/>
          </w:tcPr>
          <w:p w:rsidR="00B34AC2" w:rsidRPr="00B34AC2" w:rsidRDefault="00B34AC2" w:rsidP="00AA7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B34A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646E" w:rsidRPr="00DE646E" w:rsidTr="00EE2F5F">
        <w:tc>
          <w:tcPr>
            <w:tcW w:w="3600" w:type="dxa"/>
          </w:tcPr>
          <w:p w:rsidR="00DE646E" w:rsidRPr="00DE646E" w:rsidRDefault="00DE646E" w:rsidP="00B566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:rsidR="00DE646E" w:rsidRPr="00DE646E" w:rsidRDefault="00DE646E" w:rsidP="0078401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646E">
              <w:rPr>
                <w:rFonts w:ascii="Angsana New" w:hAnsi="Angsana New" w:hint="cs"/>
                <w:sz w:val="26"/>
                <w:szCs w:val="26"/>
                <w:cs/>
              </w:rPr>
              <w:t>ต้นทุนแหล่งวัตถุดิบและ</w:t>
            </w:r>
            <w:r w:rsidRPr="00DE646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E646E">
              <w:rPr>
                <w:rFonts w:ascii="Angsana New" w:hAnsi="Angsana New" w:hint="cs"/>
                <w:sz w:val="26"/>
                <w:szCs w:val="26"/>
                <w:cs/>
              </w:rPr>
              <w:t>ค่าสัมปทานบัตร</w:t>
            </w:r>
          </w:p>
        </w:tc>
        <w:tc>
          <w:tcPr>
            <w:tcW w:w="236" w:type="dxa"/>
          </w:tcPr>
          <w:p w:rsidR="00DE646E" w:rsidRPr="00DE646E" w:rsidRDefault="00DE646E" w:rsidP="006B616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E646E" w:rsidRPr="00DE646E" w:rsidRDefault="00DE646E" w:rsidP="00F3430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646E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</w:t>
            </w:r>
            <w:r w:rsidRPr="00DE646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E646E">
              <w:rPr>
                <w:rFonts w:ascii="Angsana New" w:hAnsi="Angsana New" w:hint="cs"/>
                <w:sz w:val="26"/>
                <w:szCs w:val="26"/>
                <w:cs/>
              </w:rPr>
              <w:t>ซอฟต์แวร์</w:t>
            </w:r>
          </w:p>
        </w:tc>
        <w:tc>
          <w:tcPr>
            <w:tcW w:w="236" w:type="dxa"/>
            <w:vAlign w:val="bottom"/>
          </w:tcPr>
          <w:p w:rsidR="00DE646E" w:rsidRPr="00DE646E" w:rsidRDefault="00DE646E" w:rsidP="00AA7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DE646E" w:rsidRPr="00DE646E" w:rsidRDefault="00DE646E" w:rsidP="00DE646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ต้นทุนพัฒนา</w:t>
            </w:r>
          </w:p>
        </w:tc>
        <w:tc>
          <w:tcPr>
            <w:tcW w:w="259" w:type="dxa"/>
          </w:tcPr>
          <w:p w:rsidR="00DE646E" w:rsidRPr="00DE646E" w:rsidRDefault="00DE646E" w:rsidP="00AA7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:rsidR="00DE646E" w:rsidRPr="00DE646E" w:rsidRDefault="00DE646E" w:rsidP="00AA7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646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C6A1B" w:rsidRPr="00DE646E" w:rsidTr="00EE2F5F">
        <w:tc>
          <w:tcPr>
            <w:tcW w:w="3600" w:type="dxa"/>
          </w:tcPr>
          <w:p w:rsidR="008C6A1B" w:rsidRPr="00DE646E" w:rsidRDefault="008C6A1B" w:rsidP="00B566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8" w:type="dxa"/>
            <w:gridSpan w:val="7"/>
            <w:vAlign w:val="bottom"/>
          </w:tcPr>
          <w:p w:rsidR="008C6A1B" w:rsidRPr="008C6A1B" w:rsidRDefault="008C6A1B" w:rsidP="00AA7BD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8C6A1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</w:t>
            </w:r>
            <w:r w:rsidRPr="008C6A1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DE646E" w:rsidRPr="00DE646E" w:rsidTr="00EE2F5F">
        <w:tc>
          <w:tcPr>
            <w:tcW w:w="3600" w:type="dxa"/>
          </w:tcPr>
          <w:p w:rsidR="00DE646E" w:rsidRPr="00DE646E" w:rsidRDefault="00DE646E" w:rsidP="00B56688">
            <w:pPr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646E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5" w:type="dxa"/>
          </w:tcPr>
          <w:p w:rsidR="00DE646E" w:rsidRPr="00DE646E" w:rsidRDefault="00DE646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E646E" w:rsidRPr="00DE646E" w:rsidRDefault="00DE646E" w:rsidP="006B616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E646E" w:rsidRPr="00DE646E" w:rsidRDefault="00DE646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E646E" w:rsidRPr="00DE646E" w:rsidRDefault="00DE646E" w:rsidP="006B616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:rsidR="00DE646E" w:rsidRPr="00DE646E" w:rsidRDefault="00DE646E" w:rsidP="00DE646E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:rsidR="00DE646E" w:rsidRPr="00DE646E" w:rsidRDefault="00DE646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</w:tcPr>
          <w:p w:rsidR="00DE646E" w:rsidRPr="00DE646E" w:rsidRDefault="00DE646E" w:rsidP="006B6160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68F3" w:rsidRPr="00DE646E" w:rsidTr="00EE2F5F">
        <w:tc>
          <w:tcPr>
            <w:tcW w:w="3600" w:type="dxa"/>
          </w:tcPr>
          <w:p w:rsidR="00A068F3" w:rsidRPr="00DE646E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646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84953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DE646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="00884953">
              <w:rPr>
                <w:rFonts w:ascii="Angsana New" w:hAnsi="Angsana New"/>
                <w:color w:val="000000"/>
                <w:sz w:val="26"/>
                <w:szCs w:val="26"/>
                <w:cs/>
              </w:rPr>
              <w:t>255</w:t>
            </w:r>
            <w:r w:rsidR="0088495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15" w:type="dxa"/>
          </w:tcPr>
          <w:p w:rsidR="00A068F3" w:rsidRPr="008817FA" w:rsidRDefault="00884953" w:rsidP="00A068F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734</w:t>
            </w:r>
            <w:r w:rsidR="00A068F3" w:rsidRPr="008817F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564</w:t>
            </w:r>
          </w:p>
        </w:tc>
        <w:tc>
          <w:tcPr>
            <w:tcW w:w="236" w:type="dxa"/>
          </w:tcPr>
          <w:p w:rsidR="00A068F3" w:rsidRPr="008817FA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068F3" w:rsidRPr="008817FA" w:rsidRDefault="00884953" w:rsidP="00A068F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  <w:r w:rsidR="00A068F3" w:rsidRPr="008817F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870</w:t>
            </w:r>
          </w:p>
        </w:tc>
        <w:tc>
          <w:tcPr>
            <w:tcW w:w="236" w:type="dxa"/>
          </w:tcPr>
          <w:p w:rsidR="00A068F3" w:rsidRPr="008817FA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A068F3" w:rsidRPr="008817FA" w:rsidRDefault="00A068F3" w:rsidP="00A068F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</w:tcPr>
          <w:p w:rsidR="00A068F3" w:rsidRPr="008817FA" w:rsidRDefault="00884953" w:rsidP="00A068F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778</w:t>
            </w:r>
            <w:r w:rsidR="00A068F3" w:rsidRPr="008817F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434</w:t>
            </w:r>
          </w:p>
        </w:tc>
      </w:tr>
      <w:tr w:rsidR="00A068F3" w:rsidRPr="00DE646E" w:rsidTr="00EE2F5F">
        <w:tc>
          <w:tcPr>
            <w:tcW w:w="3600" w:type="dxa"/>
          </w:tcPr>
          <w:p w:rsidR="00A068F3" w:rsidRPr="00DE646E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646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:rsidR="00A068F3" w:rsidRPr="00EC6EC4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A068F3" w:rsidRPr="00DE646E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068F3" w:rsidRPr="00DE646E" w:rsidRDefault="00884953" w:rsidP="00A068F3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A068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551</w:t>
            </w:r>
          </w:p>
        </w:tc>
        <w:tc>
          <w:tcPr>
            <w:tcW w:w="236" w:type="dxa"/>
          </w:tcPr>
          <w:p w:rsidR="00A068F3" w:rsidRPr="00DE646E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A068F3" w:rsidRPr="00DE646E" w:rsidRDefault="00884953" w:rsidP="00A068F3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  <w:r w:rsidR="00A068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628</w:t>
            </w:r>
          </w:p>
        </w:tc>
        <w:tc>
          <w:tcPr>
            <w:tcW w:w="259" w:type="dxa"/>
          </w:tcPr>
          <w:p w:rsidR="00A068F3" w:rsidRPr="00DE646E" w:rsidRDefault="00A068F3" w:rsidP="00A068F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A068F3" w:rsidRPr="00DE646E" w:rsidRDefault="00884953" w:rsidP="00A068F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  <w:r w:rsidR="00A068F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  <w:tr w:rsidR="00A068F3" w:rsidRPr="00DE646E" w:rsidTr="00EE2F5F">
        <w:tc>
          <w:tcPr>
            <w:tcW w:w="3600" w:type="dxa"/>
          </w:tcPr>
          <w:p w:rsidR="00A068F3" w:rsidRPr="00DE646E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49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31</w:t>
            </w: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849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255</w:t>
            </w:r>
            <w:r w:rsidR="00884953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และ </w:t>
            </w:r>
            <w:r w:rsidR="008849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8849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25</w:t>
            </w:r>
            <w:r w:rsidR="00884953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A068F3" w:rsidRPr="00DE646E" w:rsidRDefault="00884953" w:rsidP="00A068F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734</w:t>
            </w:r>
            <w:r w:rsidR="00A068F3" w:rsidRPr="00DE646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564</w:t>
            </w:r>
          </w:p>
        </w:tc>
        <w:tc>
          <w:tcPr>
            <w:tcW w:w="236" w:type="dxa"/>
          </w:tcPr>
          <w:p w:rsidR="00A068F3" w:rsidRPr="00DE646E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068F3" w:rsidRPr="00DE646E" w:rsidRDefault="00884953" w:rsidP="00A068F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48</w:t>
            </w:r>
            <w:r w:rsidR="00A068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421</w:t>
            </w:r>
          </w:p>
        </w:tc>
        <w:tc>
          <w:tcPr>
            <w:tcW w:w="236" w:type="dxa"/>
          </w:tcPr>
          <w:p w:rsidR="00A068F3" w:rsidRPr="00DE646E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A068F3" w:rsidRPr="00DE646E" w:rsidRDefault="00884953" w:rsidP="00A068F3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  <w:r w:rsidR="00A068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628</w:t>
            </w:r>
          </w:p>
        </w:tc>
        <w:tc>
          <w:tcPr>
            <w:tcW w:w="259" w:type="dxa"/>
          </w:tcPr>
          <w:p w:rsidR="00A068F3" w:rsidRPr="00DE646E" w:rsidRDefault="00A068F3" w:rsidP="00A068F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A068F3" w:rsidRPr="00DE646E" w:rsidRDefault="00884953" w:rsidP="00A068F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821</w:t>
            </w:r>
            <w:r w:rsidR="00A068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613</w:t>
            </w: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646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9E6D31" w:rsidRPr="008817FA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1,123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10,908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9E6D31" w:rsidRPr="00EC6EC4" w:rsidRDefault="009E6D31" w:rsidP="009E6D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12,031</w:t>
            </w: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31</w:t>
            </w: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735,687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59,329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38,628</w:t>
            </w:r>
          </w:p>
        </w:tc>
        <w:tc>
          <w:tcPr>
            <w:tcW w:w="259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833,644</w:t>
            </w: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5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E6D31" w:rsidRPr="00DE646E" w:rsidRDefault="009E6D31" w:rsidP="009E6D3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64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15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E6D31" w:rsidRPr="00DE646E" w:rsidRDefault="009E6D31" w:rsidP="009E6D3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:rsidR="009E6D31" w:rsidRPr="00DE646E" w:rsidRDefault="009E6D31" w:rsidP="009E6D31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646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DE646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15" w:type="dxa"/>
          </w:tcPr>
          <w:p w:rsidR="009E6D31" w:rsidRPr="008817FA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503</w:t>
            </w:r>
            <w:r w:rsidRPr="008817F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065</w:t>
            </w:r>
          </w:p>
        </w:tc>
        <w:tc>
          <w:tcPr>
            <w:tcW w:w="236" w:type="dxa"/>
          </w:tcPr>
          <w:p w:rsidR="009E6D31" w:rsidRPr="008817FA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E6D31" w:rsidRPr="008817FA" w:rsidRDefault="009E6D31" w:rsidP="009E6D3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  <w:r w:rsidRPr="008817F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348</w:t>
            </w:r>
          </w:p>
        </w:tc>
        <w:tc>
          <w:tcPr>
            <w:tcW w:w="236" w:type="dxa"/>
          </w:tcPr>
          <w:p w:rsidR="009E6D31" w:rsidRPr="008817FA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9E6D31" w:rsidRPr="00EC6EC4" w:rsidRDefault="009E6D31" w:rsidP="009E6D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6EC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9E6D31" w:rsidRPr="008817FA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</w:tcPr>
          <w:p w:rsidR="009E6D31" w:rsidRPr="008817FA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544</w:t>
            </w:r>
            <w:r w:rsidRPr="008817F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413</w:t>
            </w: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646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28,152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722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3,893</w:t>
            </w:r>
          </w:p>
        </w:tc>
        <w:tc>
          <w:tcPr>
            <w:tcW w:w="259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32,767</w:t>
            </w: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31</w:t>
            </w: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และ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531,217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42,070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3,893</w:t>
            </w:r>
          </w:p>
        </w:tc>
        <w:tc>
          <w:tcPr>
            <w:tcW w:w="259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577,180</w:t>
            </w: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646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30,228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1,587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7,721</w:t>
            </w:r>
          </w:p>
        </w:tc>
        <w:tc>
          <w:tcPr>
            <w:tcW w:w="259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39,536</w:t>
            </w: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31</w:t>
            </w: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561,445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43,657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11,614</w:t>
            </w:r>
          </w:p>
        </w:tc>
        <w:tc>
          <w:tcPr>
            <w:tcW w:w="259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616,716</w:t>
            </w: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5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9E6D31" w:rsidRPr="00DE646E" w:rsidRDefault="009E6D31" w:rsidP="009E6D31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E64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315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:rsidR="009E6D31" w:rsidRPr="00DE646E" w:rsidRDefault="009E6D31" w:rsidP="009E6D31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64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DE64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231</w:t>
            </w:r>
            <w:r w:rsidRPr="00DE646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499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E6D31" w:rsidRPr="00DE646E" w:rsidRDefault="009E6D31" w:rsidP="009E6D3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DE646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522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vAlign w:val="bottom"/>
          </w:tcPr>
          <w:p w:rsidR="009E6D31" w:rsidRPr="00A068F3" w:rsidRDefault="009E6D31" w:rsidP="009E6D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234</w:t>
            </w:r>
            <w:r w:rsidRPr="00DE646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021</w:t>
            </w: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31</w:t>
            </w: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และ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203,347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6D31" w:rsidRPr="00DE646E" w:rsidRDefault="009E6D31" w:rsidP="009E6D3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6,351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:rsidR="009E6D31" w:rsidRPr="00DE646E" w:rsidRDefault="009E6D31" w:rsidP="009E6D31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34,735</w:t>
            </w:r>
          </w:p>
        </w:tc>
        <w:tc>
          <w:tcPr>
            <w:tcW w:w="259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244,433</w:t>
            </w:r>
          </w:p>
        </w:tc>
      </w:tr>
      <w:tr w:rsidR="009E6D31" w:rsidRPr="00DE646E" w:rsidTr="00EE2F5F">
        <w:tc>
          <w:tcPr>
            <w:tcW w:w="3600" w:type="dxa"/>
          </w:tcPr>
          <w:p w:rsidR="009E6D31" w:rsidRPr="00DE646E" w:rsidRDefault="009E6D31" w:rsidP="009E6D3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31</w:t>
            </w:r>
            <w:r w:rsidRPr="00DE6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174,242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6D31" w:rsidRPr="00DE646E" w:rsidRDefault="009E6D31" w:rsidP="009E6D3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15,672</w:t>
            </w:r>
          </w:p>
        </w:tc>
        <w:tc>
          <w:tcPr>
            <w:tcW w:w="236" w:type="dxa"/>
          </w:tcPr>
          <w:p w:rsidR="009E6D31" w:rsidRPr="00DE646E" w:rsidRDefault="009E6D31" w:rsidP="009E6D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:rsidR="009E6D31" w:rsidRPr="00DE646E" w:rsidRDefault="009E6D31" w:rsidP="009E6D31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27,014</w:t>
            </w:r>
          </w:p>
        </w:tc>
        <w:tc>
          <w:tcPr>
            <w:tcW w:w="259" w:type="dxa"/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9E6D31" w:rsidRPr="00DE646E" w:rsidRDefault="009E6D31" w:rsidP="009E6D31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216,928</w:t>
            </w:r>
          </w:p>
        </w:tc>
      </w:tr>
    </w:tbl>
    <w:p w:rsidR="0097424F" w:rsidRDefault="0097424F" w:rsidP="0097424F">
      <w:pPr>
        <w:pStyle w:val="Bo-Blankline"/>
      </w:pPr>
    </w:p>
    <w:p w:rsidR="00CD283E" w:rsidRPr="00D10D39" w:rsidRDefault="0097424F" w:rsidP="00C23539">
      <w:pPr>
        <w:pStyle w:val="Caption"/>
        <w:ind w:hanging="900"/>
      </w:pPr>
      <w:r>
        <w:rPr>
          <w:cs/>
        </w:rPr>
        <w:br w:type="page"/>
      </w:r>
      <w:r w:rsidR="00CD283E">
        <w:rPr>
          <w:rFonts w:hint="cs"/>
          <w:cs/>
        </w:rPr>
        <w:lastRenderedPageBreak/>
        <w:t>ภาษีเงินได้รอการตัดบัญชี</w:t>
      </w:r>
    </w:p>
    <w:p w:rsidR="00CD283E" w:rsidRDefault="00CD283E" w:rsidP="00CD283E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p w:rsidR="00224937" w:rsidRDefault="00224937" w:rsidP="00224937">
      <w:pPr>
        <w:pStyle w:val="Bo-C1Content"/>
        <w:rPr>
          <w:sz w:val="20"/>
          <w:szCs w:val="20"/>
        </w:rPr>
      </w:pPr>
      <w:r w:rsidRPr="00996FF1">
        <w:rPr>
          <w:cs/>
        </w:rPr>
        <w:t>สินทรัพย์และหนี้สินภาษีเงินได้รอการตัดบัญชี</w:t>
      </w:r>
      <w:r w:rsidRPr="00996FF1">
        <w:rPr>
          <w:rFonts w:hint="cs"/>
          <w:cs/>
        </w:rPr>
        <w:t xml:space="preserve"> </w:t>
      </w:r>
      <w:r w:rsidRPr="00996FF1">
        <w:rPr>
          <w:cs/>
        </w:rPr>
        <w:t xml:space="preserve">ณ วันที่ </w:t>
      </w:r>
      <w:r w:rsidR="00884953">
        <w:t>31</w:t>
      </w:r>
      <w:r w:rsidRPr="00996FF1">
        <w:t xml:space="preserve"> </w:t>
      </w:r>
      <w:r w:rsidR="00B2366E" w:rsidRPr="00996FF1">
        <w:rPr>
          <w:rFonts w:hint="cs"/>
          <w:cs/>
        </w:rPr>
        <w:t xml:space="preserve">ธันวาคม </w:t>
      </w:r>
      <w:r w:rsidR="00B2366E" w:rsidRPr="00996FF1">
        <w:rPr>
          <w:cs/>
        </w:rPr>
        <w:t>มีดังนี้</w:t>
      </w:r>
    </w:p>
    <w:p w:rsidR="00224937" w:rsidRDefault="00224937" w:rsidP="00CD283E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B2366E" w:rsidRPr="006E4F8A" w:rsidTr="003345DB">
        <w:tc>
          <w:tcPr>
            <w:tcW w:w="3840" w:type="dxa"/>
          </w:tcPr>
          <w:p w:rsidR="00B2366E" w:rsidRPr="006E4F8A" w:rsidRDefault="00B2366E" w:rsidP="00B5668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8" w:type="dxa"/>
            <w:gridSpan w:val="7"/>
          </w:tcPr>
          <w:p w:rsidR="00B2366E" w:rsidRPr="006E4F8A" w:rsidRDefault="00B2366E" w:rsidP="00B2366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25751" w:rsidRPr="006E4F8A" w:rsidTr="003345DB">
        <w:tc>
          <w:tcPr>
            <w:tcW w:w="3840" w:type="dxa"/>
          </w:tcPr>
          <w:p w:rsidR="00C25751" w:rsidRPr="006E4F8A" w:rsidRDefault="00C25751" w:rsidP="00B5668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:rsidR="00C25751" w:rsidRPr="006E4F8A" w:rsidRDefault="00B2366E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C25751" w:rsidRPr="006E4F8A" w:rsidRDefault="00C25751" w:rsidP="00B5668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C25751" w:rsidRPr="006E4F8A" w:rsidRDefault="00B2366E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817FA" w:rsidRPr="006E4F8A" w:rsidTr="003345DB">
        <w:tc>
          <w:tcPr>
            <w:tcW w:w="3840" w:type="dxa"/>
          </w:tcPr>
          <w:p w:rsidR="008817FA" w:rsidRPr="006E4F8A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6619C" w:rsidRPr="006E4F8A" w:rsidTr="003345DB">
        <w:tc>
          <w:tcPr>
            <w:tcW w:w="3840" w:type="dxa"/>
          </w:tcPr>
          <w:p w:rsidR="0056619C" w:rsidRPr="006E4F8A" w:rsidRDefault="0056619C" w:rsidP="0056619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56619C" w:rsidRDefault="0056619C" w:rsidP="005661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6619C" w:rsidRPr="003A3233" w:rsidRDefault="0056619C" w:rsidP="005661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6619C" w:rsidRDefault="0056619C" w:rsidP="0056619C">
            <w:pPr>
              <w:tabs>
                <w:tab w:val="center" w:pos="4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</w:t>
            </w:r>
            <w:r w:rsidR="003345DB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56619C" w:rsidRPr="003A3233" w:rsidRDefault="0056619C" w:rsidP="005661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56619C" w:rsidRDefault="0056619C" w:rsidP="005661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6619C" w:rsidRPr="003A3233" w:rsidRDefault="0056619C" w:rsidP="005661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6619C" w:rsidRDefault="003345DB" w:rsidP="005661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56619C" w:rsidRPr="006E4F8A" w:rsidTr="003345DB">
        <w:tc>
          <w:tcPr>
            <w:tcW w:w="3840" w:type="dxa"/>
          </w:tcPr>
          <w:p w:rsidR="0056619C" w:rsidRPr="006E4F8A" w:rsidRDefault="0056619C" w:rsidP="0056619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8" w:type="dxa"/>
            <w:gridSpan w:val="7"/>
          </w:tcPr>
          <w:p w:rsidR="0056619C" w:rsidRPr="006E4F8A" w:rsidRDefault="0056619C" w:rsidP="005661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6619C" w:rsidRPr="006E4F8A" w:rsidTr="003345DB">
        <w:tc>
          <w:tcPr>
            <w:tcW w:w="3840" w:type="dxa"/>
          </w:tcPr>
          <w:p w:rsidR="0056619C" w:rsidRPr="006E4F8A" w:rsidRDefault="0056619C" w:rsidP="0056619C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  <w:shd w:val="clear" w:color="auto" w:fill="auto"/>
          </w:tcPr>
          <w:p w:rsidR="0056619C" w:rsidRPr="005C0BD8" w:rsidRDefault="00B2362D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,121,960</w:t>
            </w:r>
          </w:p>
        </w:tc>
        <w:tc>
          <w:tcPr>
            <w:tcW w:w="236" w:type="dxa"/>
            <w:shd w:val="clear" w:color="auto" w:fill="auto"/>
          </w:tcPr>
          <w:p w:rsidR="0056619C" w:rsidRPr="005C0BD8" w:rsidRDefault="0056619C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56619C" w:rsidRPr="005C0BD8" w:rsidRDefault="00884953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  <w:r w:rsidR="005661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741</w:t>
            </w:r>
          </w:p>
        </w:tc>
        <w:tc>
          <w:tcPr>
            <w:tcW w:w="236" w:type="dxa"/>
            <w:shd w:val="clear" w:color="auto" w:fill="auto"/>
          </w:tcPr>
          <w:p w:rsidR="0056619C" w:rsidRPr="005C0BD8" w:rsidRDefault="0056619C" w:rsidP="0056619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56619C" w:rsidRPr="005C0BD8" w:rsidRDefault="004F790E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(713,594)</w:t>
            </w:r>
          </w:p>
        </w:tc>
        <w:tc>
          <w:tcPr>
            <w:tcW w:w="236" w:type="dxa"/>
          </w:tcPr>
          <w:p w:rsidR="0056619C" w:rsidRPr="006E4F8A" w:rsidRDefault="0056619C" w:rsidP="0056619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6619C" w:rsidRPr="005C0BD8" w:rsidRDefault="0056619C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6619C" w:rsidRPr="006E4F8A" w:rsidTr="003345DB">
        <w:tc>
          <w:tcPr>
            <w:tcW w:w="3840" w:type="dxa"/>
          </w:tcPr>
          <w:p w:rsidR="0056619C" w:rsidRPr="006E4F8A" w:rsidRDefault="0056619C" w:rsidP="0056619C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366E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14" w:type="dxa"/>
            <w:shd w:val="clear" w:color="auto" w:fill="auto"/>
          </w:tcPr>
          <w:p w:rsidR="0056619C" w:rsidRPr="005C0BD8" w:rsidRDefault="00B2362D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(637,392)</w:t>
            </w:r>
          </w:p>
        </w:tc>
        <w:tc>
          <w:tcPr>
            <w:tcW w:w="236" w:type="dxa"/>
            <w:shd w:val="clear" w:color="auto" w:fill="auto"/>
          </w:tcPr>
          <w:p w:rsidR="0056619C" w:rsidRPr="005C0BD8" w:rsidRDefault="0056619C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56619C" w:rsidRPr="005C0BD8" w:rsidRDefault="0056619C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56619C" w:rsidRPr="005C0BD8" w:rsidRDefault="0056619C" w:rsidP="0056619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:rsidR="0056619C" w:rsidRPr="005C0BD8" w:rsidRDefault="004F790E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637,392</w:t>
            </w:r>
          </w:p>
        </w:tc>
        <w:tc>
          <w:tcPr>
            <w:tcW w:w="236" w:type="dxa"/>
          </w:tcPr>
          <w:p w:rsidR="0056619C" w:rsidRPr="006E4F8A" w:rsidRDefault="0056619C" w:rsidP="0056619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6619C" w:rsidRPr="005C0BD8" w:rsidRDefault="00884953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  <w:r w:rsidR="005661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</w:tr>
      <w:tr w:rsidR="0056619C" w:rsidRPr="006E4F8A" w:rsidTr="003345DB">
        <w:tc>
          <w:tcPr>
            <w:tcW w:w="3840" w:type="dxa"/>
            <w:vAlign w:val="bottom"/>
          </w:tcPr>
          <w:p w:rsidR="0056619C" w:rsidRPr="00E601EC" w:rsidRDefault="0056619C" w:rsidP="0078469C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 (หนี้สิน) </w:t>
            </w:r>
            <w:r w:rsidRPr="00B23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="00B236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</w:t>
            </w:r>
            <w:r w:rsidR="00B236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 w:rsidRPr="00B23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19C" w:rsidRDefault="0056619C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4F790E" w:rsidRPr="009566A9" w:rsidRDefault="004F790E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,568</w:t>
            </w:r>
          </w:p>
        </w:tc>
        <w:tc>
          <w:tcPr>
            <w:tcW w:w="236" w:type="dxa"/>
            <w:shd w:val="clear" w:color="auto" w:fill="auto"/>
          </w:tcPr>
          <w:p w:rsidR="0056619C" w:rsidRPr="009566A9" w:rsidRDefault="0056619C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19C" w:rsidRDefault="0056619C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56619C" w:rsidRPr="009566A9" w:rsidRDefault="00884953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</w:t>
            </w:r>
            <w:r w:rsidR="005661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:rsidR="0056619C" w:rsidRPr="005C0BD8" w:rsidRDefault="0056619C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619C" w:rsidRDefault="0056619C" w:rsidP="0056619C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4F790E" w:rsidRPr="005C0BD8" w:rsidRDefault="004F790E" w:rsidP="0056619C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(76,202)</w:t>
            </w:r>
          </w:p>
        </w:tc>
        <w:tc>
          <w:tcPr>
            <w:tcW w:w="236" w:type="dxa"/>
          </w:tcPr>
          <w:p w:rsidR="0056619C" w:rsidRPr="006E4F8A" w:rsidRDefault="0056619C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56619C" w:rsidRDefault="0056619C" w:rsidP="0056619C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56619C" w:rsidRPr="005C0BD8" w:rsidRDefault="0056619C" w:rsidP="0056619C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493505" w:rsidRDefault="00493505" w:rsidP="00493505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0"/>
        <w:gridCol w:w="1200"/>
        <w:gridCol w:w="236"/>
        <w:gridCol w:w="1200"/>
        <w:gridCol w:w="236"/>
        <w:gridCol w:w="1200"/>
        <w:gridCol w:w="236"/>
        <w:gridCol w:w="1200"/>
      </w:tblGrid>
      <w:tr w:rsidR="00493505" w:rsidRPr="006E4F8A" w:rsidTr="00255C96">
        <w:tc>
          <w:tcPr>
            <w:tcW w:w="3670" w:type="dxa"/>
          </w:tcPr>
          <w:p w:rsidR="00493505" w:rsidRPr="006E4F8A" w:rsidRDefault="00493505" w:rsidP="00B5668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:rsidR="00493505" w:rsidRPr="006E4F8A" w:rsidRDefault="00493505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93505" w:rsidRPr="006E4F8A" w:rsidTr="00255C96">
        <w:tc>
          <w:tcPr>
            <w:tcW w:w="3670" w:type="dxa"/>
          </w:tcPr>
          <w:p w:rsidR="00493505" w:rsidRPr="006E4F8A" w:rsidRDefault="00493505" w:rsidP="00B5668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493505" w:rsidRPr="006E4F8A" w:rsidRDefault="00493505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493505" w:rsidRPr="006E4F8A" w:rsidRDefault="00493505" w:rsidP="00B5668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493505" w:rsidRPr="006E4F8A" w:rsidRDefault="00493505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817FA" w:rsidRPr="006E4F8A" w:rsidTr="00255C96">
        <w:tc>
          <w:tcPr>
            <w:tcW w:w="3670" w:type="dxa"/>
          </w:tcPr>
          <w:p w:rsidR="008817FA" w:rsidRPr="006E4F8A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6619C" w:rsidRPr="006E4F8A" w:rsidTr="00255C96">
        <w:tc>
          <w:tcPr>
            <w:tcW w:w="3670" w:type="dxa"/>
          </w:tcPr>
          <w:p w:rsidR="0056619C" w:rsidRPr="006E4F8A" w:rsidRDefault="0056619C" w:rsidP="0056619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6619C" w:rsidRDefault="0056619C" w:rsidP="005661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6619C" w:rsidRPr="003A3233" w:rsidRDefault="0056619C" w:rsidP="005661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6619C" w:rsidRDefault="0056619C" w:rsidP="0056619C">
            <w:pPr>
              <w:tabs>
                <w:tab w:val="center" w:pos="4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345D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36" w:type="dxa"/>
          </w:tcPr>
          <w:p w:rsidR="0056619C" w:rsidRPr="003A3233" w:rsidRDefault="0056619C" w:rsidP="005661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6619C" w:rsidRDefault="0056619C" w:rsidP="005661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6619C" w:rsidRPr="003A3233" w:rsidRDefault="0056619C" w:rsidP="005661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6619C" w:rsidRDefault="0056619C" w:rsidP="0056619C">
            <w:pPr>
              <w:tabs>
                <w:tab w:val="center" w:pos="4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345D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56619C" w:rsidRPr="006E4F8A" w:rsidTr="00255C96">
        <w:tc>
          <w:tcPr>
            <w:tcW w:w="3670" w:type="dxa"/>
          </w:tcPr>
          <w:p w:rsidR="0056619C" w:rsidRPr="006E4F8A" w:rsidRDefault="0056619C" w:rsidP="0056619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:rsidR="0056619C" w:rsidRPr="006E4F8A" w:rsidRDefault="0056619C" w:rsidP="0056619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6619C" w:rsidRPr="006E4F8A" w:rsidTr="00255C96">
        <w:tc>
          <w:tcPr>
            <w:tcW w:w="3670" w:type="dxa"/>
          </w:tcPr>
          <w:p w:rsidR="0056619C" w:rsidRPr="006E4F8A" w:rsidRDefault="0056619C" w:rsidP="0056619C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</w:tcPr>
          <w:p w:rsidR="0056619C" w:rsidRPr="006E4F8A" w:rsidRDefault="00DC5022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982,248</w:t>
            </w:r>
          </w:p>
        </w:tc>
        <w:tc>
          <w:tcPr>
            <w:tcW w:w="236" w:type="dxa"/>
          </w:tcPr>
          <w:p w:rsidR="0056619C" w:rsidRPr="006E4F8A" w:rsidRDefault="0056619C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56619C" w:rsidRPr="006E4F8A" w:rsidRDefault="00884953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  <w:r w:rsidR="005661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236" w:type="dxa"/>
          </w:tcPr>
          <w:p w:rsidR="0056619C" w:rsidRPr="006E4F8A" w:rsidRDefault="0056619C" w:rsidP="0056619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6619C" w:rsidRPr="006E4F8A" w:rsidRDefault="00255C96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(653,066)</w:t>
            </w:r>
          </w:p>
        </w:tc>
        <w:tc>
          <w:tcPr>
            <w:tcW w:w="236" w:type="dxa"/>
          </w:tcPr>
          <w:p w:rsidR="0056619C" w:rsidRPr="006E4F8A" w:rsidRDefault="0056619C" w:rsidP="0056619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56619C" w:rsidRPr="006E4F8A" w:rsidRDefault="0056619C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6619C" w:rsidRPr="006E4F8A" w:rsidTr="00255C96">
        <w:tc>
          <w:tcPr>
            <w:tcW w:w="3670" w:type="dxa"/>
          </w:tcPr>
          <w:p w:rsidR="0056619C" w:rsidRPr="006E4F8A" w:rsidRDefault="0056619C" w:rsidP="0056619C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366E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200" w:type="dxa"/>
          </w:tcPr>
          <w:p w:rsidR="0056619C" w:rsidRPr="006E4F8A" w:rsidRDefault="00255C96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(653,066)</w:t>
            </w:r>
          </w:p>
        </w:tc>
        <w:tc>
          <w:tcPr>
            <w:tcW w:w="236" w:type="dxa"/>
          </w:tcPr>
          <w:p w:rsidR="0056619C" w:rsidRPr="006E4F8A" w:rsidRDefault="0056619C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56619C" w:rsidRPr="006E4F8A" w:rsidRDefault="0056619C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56619C" w:rsidRPr="006E4F8A" w:rsidRDefault="0056619C" w:rsidP="0056619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6619C" w:rsidRPr="006E4F8A" w:rsidRDefault="00255C96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653,066</w:t>
            </w:r>
          </w:p>
        </w:tc>
        <w:tc>
          <w:tcPr>
            <w:tcW w:w="236" w:type="dxa"/>
          </w:tcPr>
          <w:p w:rsidR="0056619C" w:rsidRPr="006E4F8A" w:rsidRDefault="0056619C" w:rsidP="0056619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56619C" w:rsidRPr="006E4F8A" w:rsidRDefault="00884953" w:rsidP="0056619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  <w:r w:rsidR="005661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</w:tr>
      <w:tr w:rsidR="00255C96" w:rsidRPr="006E4F8A" w:rsidTr="00255C96">
        <w:tc>
          <w:tcPr>
            <w:tcW w:w="3670" w:type="dxa"/>
            <w:vAlign w:val="bottom"/>
          </w:tcPr>
          <w:p w:rsidR="00255C96" w:rsidRPr="006E4F8A" w:rsidRDefault="0052621C" w:rsidP="00255C9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="00255C96" w:rsidRPr="00B23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 w:rsidR="00255C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="00255C96" w:rsidRPr="00B236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  <w:r w:rsidR="00255C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255C96" w:rsidRPr="006E4F8A" w:rsidRDefault="00DC5022" w:rsidP="00255C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329,182</w:t>
            </w:r>
          </w:p>
        </w:tc>
        <w:tc>
          <w:tcPr>
            <w:tcW w:w="236" w:type="dxa"/>
          </w:tcPr>
          <w:p w:rsidR="00255C96" w:rsidRPr="006E4F8A" w:rsidRDefault="00255C96" w:rsidP="00255C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255C96" w:rsidRPr="006E4F8A" w:rsidRDefault="00255C96" w:rsidP="00255C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46,317</w:t>
            </w:r>
          </w:p>
        </w:tc>
        <w:tc>
          <w:tcPr>
            <w:tcW w:w="236" w:type="dxa"/>
          </w:tcPr>
          <w:p w:rsidR="00255C96" w:rsidRPr="006E4F8A" w:rsidRDefault="00255C96" w:rsidP="00255C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5C96" w:rsidRPr="00255C96" w:rsidRDefault="00255C96" w:rsidP="00255C9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5C9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255C96" w:rsidRPr="006E4F8A" w:rsidRDefault="00255C96" w:rsidP="00255C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5C96" w:rsidRPr="00A068F3" w:rsidRDefault="00255C96" w:rsidP="00255C9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:rsidR="00493505" w:rsidRDefault="00493505" w:rsidP="00493505"/>
    <w:p w:rsidR="00CD283E" w:rsidRDefault="00A04415" w:rsidP="00C25751">
      <w:pPr>
        <w:pStyle w:val="Bo-C1Content"/>
      </w:pPr>
      <w:r>
        <w:rPr>
          <w:cs/>
        </w:rPr>
        <w:br w:type="page"/>
      </w:r>
      <w:r w:rsidRPr="00A04415">
        <w:rPr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:rsidR="00050CA2" w:rsidRDefault="00050CA2" w:rsidP="00050CA2">
      <w:pPr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2" w:type="dxa"/>
        <w:tblInd w:w="450" w:type="dxa"/>
        <w:tblLook w:val="04A0" w:firstRow="1" w:lastRow="0" w:firstColumn="1" w:lastColumn="0" w:noHBand="0" w:noVBand="1"/>
      </w:tblPr>
      <w:tblGrid>
        <w:gridCol w:w="3600"/>
        <w:gridCol w:w="1196"/>
        <w:gridCol w:w="234"/>
        <w:gridCol w:w="1260"/>
        <w:gridCol w:w="234"/>
        <w:gridCol w:w="1196"/>
        <w:gridCol w:w="234"/>
        <w:gridCol w:w="1128"/>
      </w:tblGrid>
      <w:tr w:rsidR="006B229E" w:rsidRPr="006B229E" w:rsidTr="00EE2F5F">
        <w:tc>
          <w:tcPr>
            <w:tcW w:w="3600" w:type="dxa"/>
          </w:tcPr>
          <w:p w:rsidR="006B229E" w:rsidRPr="006B229E" w:rsidRDefault="006B229E" w:rsidP="001678E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2" w:type="dxa"/>
            <w:gridSpan w:val="7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2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B229E" w:rsidRPr="006B229E" w:rsidTr="00EE2F5F">
        <w:tc>
          <w:tcPr>
            <w:tcW w:w="3600" w:type="dxa"/>
          </w:tcPr>
          <w:p w:rsidR="006B229E" w:rsidRPr="006B229E" w:rsidRDefault="006B229E" w:rsidP="001678E1">
            <w:pPr>
              <w:spacing w:line="240" w:lineRule="atLeast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Merge w:val="restart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849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มกราคม</w:t>
            </w: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</w:r>
            <w:r w:rsidR="008849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</w:t>
            </w:r>
            <w:r w:rsidR="00884953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34" w:type="dxa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bottom w:val="single" w:sz="4" w:space="0" w:color="auto"/>
            </w:tcBorders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บันทึกเป็น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6B229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รายจ่าย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)/</w:t>
            </w:r>
            <w:r w:rsidRPr="006B229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รายได้ใน</w:t>
            </w:r>
          </w:p>
        </w:tc>
        <w:tc>
          <w:tcPr>
            <w:tcW w:w="234" w:type="dxa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Merge w:val="restart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849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</w:t>
            </w: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ธันวาคม</w:t>
            </w: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</w:r>
            <w:r w:rsidR="008849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</w:t>
            </w:r>
            <w:r w:rsidR="00884953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</w:tr>
      <w:tr w:rsidR="006B229E" w:rsidRPr="006B229E" w:rsidTr="00EE2F5F">
        <w:tc>
          <w:tcPr>
            <w:tcW w:w="3600" w:type="dxa"/>
          </w:tcPr>
          <w:p w:rsidR="006B229E" w:rsidRPr="006B229E" w:rsidRDefault="006B229E" w:rsidP="001678E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34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34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B229E" w:rsidRPr="006B229E" w:rsidTr="00EE2F5F">
        <w:tc>
          <w:tcPr>
            <w:tcW w:w="3600" w:type="dxa"/>
          </w:tcPr>
          <w:p w:rsidR="006B229E" w:rsidRPr="006B229E" w:rsidRDefault="006B229E" w:rsidP="001678E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34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4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B229E" w:rsidRPr="006B229E" w:rsidTr="00EE2F5F">
        <w:tc>
          <w:tcPr>
            <w:tcW w:w="3600" w:type="dxa"/>
          </w:tcPr>
          <w:p w:rsidR="006B229E" w:rsidRPr="006B229E" w:rsidRDefault="006B229E" w:rsidP="001678E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0" w:type="dxa"/>
            <w:gridSpan w:val="3"/>
            <w:shd w:val="clear" w:color="auto" w:fill="auto"/>
            <w:vAlign w:val="bottom"/>
          </w:tcPr>
          <w:p w:rsidR="006B229E" w:rsidRPr="00BE2998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E299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BE299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884953" w:rsidRPr="00BE2998">
              <w:rPr>
                <w:rFonts w:ascii="Angsana New" w:hAnsi="Angsana New"/>
                <w:i/>
                <w:iCs/>
                <w:sz w:val="28"/>
                <w:szCs w:val="28"/>
              </w:rPr>
              <w:t>33</w:t>
            </w:r>
            <w:r w:rsidRPr="00BE299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345DB" w:rsidRPr="006B229E" w:rsidTr="00EE2F5F">
        <w:tc>
          <w:tcPr>
            <w:tcW w:w="3600" w:type="dxa"/>
          </w:tcPr>
          <w:p w:rsidR="003345DB" w:rsidRPr="006B229E" w:rsidRDefault="003345DB" w:rsidP="001678E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vAlign w:val="bottom"/>
          </w:tcPr>
          <w:p w:rsidR="003345DB" w:rsidRPr="003345DB" w:rsidRDefault="003345DB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5DB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34" w:type="dxa"/>
          </w:tcPr>
          <w:p w:rsidR="003345DB" w:rsidRPr="006B229E" w:rsidRDefault="003345DB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0" w:type="dxa"/>
            <w:gridSpan w:val="3"/>
            <w:shd w:val="clear" w:color="auto" w:fill="auto"/>
            <w:vAlign w:val="bottom"/>
          </w:tcPr>
          <w:p w:rsidR="003345DB" w:rsidRPr="00094087" w:rsidRDefault="003345DB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shd w:val="clear" w:color="auto" w:fill="FFFF00"/>
              </w:rPr>
            </w:pPr>
          </w:p>
        </w:tc>
        <w:tc>
          <w:tcPr>
            <w:tcW w:w="234" w:type="dxa"/>
          </w:tcPr>
          <w:p w:rsidR="003345DB" w:rsidRPr="006B229E" w:rsidRDefault="003345DB" w:rsidP="001678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Align w:val="bottom"/>
          </w:tcPr>
          <w:p w:rsidR="003345DB" w:rsidRPr="006B229E" w:rsidRDefault="003345DB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B229E" w:rsidRPr="006B229E" w:rsidTr="00EE2F5F">
        <w:tc>
          <w:tcPr>
            <w:tcW w:w="3600" w:type="dxa"/>
          </w:tcPr>
          <w:p w:rsidR="006B229E" w:rsidRPr="006B229E" w:rsidRDefault="006B229E" w:rsidP="001678E1">
            <w:pPr>
              <w:spacing w:line="240" w:lineRule="atLeast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2" w:type="dxa"/>
            <w:gridSpan w:val="7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229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B22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6B229E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B229E" w:rsidRPr="006B229E" w:rsidTr="00EE2F5F">
        <w:tc>
          <w:tcPr>
            <w:tcW w:w="3600" w:type="dxa"/>
          </w:tcPr>
          <w:p w:rsidR="006B229E" w:rsidRPr="006B229E" w:rsidRDefault="006B229E" w:rsidP="001678E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29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6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Align w:val="bottom"/>
          </w:tcPr>
          <w:p w:rsidR="006B229E" w:rsidRPr="006B229E" w:rsidRDefault="006B229E" w:rsidP="0009408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272C3" w:rsidRPr="006B229E" w:rsidTr="006C21DD">
        <w:tc>
          <w:tcPr>
            <w:tcW w:w="3600" w:type="dxa"/>
          </w:tcPr>
          <w:p w:rsidR="007272C3" w:rsidRPr="006B229E" w:rsidRDefault="007272C3" w:rsidP="007272C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96" w:type="dxa"/>
            <w:vAlign w:val="bottom"/>
          </w:tcPr>
          <w:p w:rsidR="007272C3" w:rsidRPr="006B229E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473</w:t>
            </w:r>
          </w:p>
        </w:tc>
        <w:tc>
          <w:tcPr>
            <w:tcW w:w="234" w:type="dxa"/>
          </w:tcPr>
          <w:p w:rsidR="007272C3" w:rsidRPr="006B229E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272C3" w:rsidRPr="006B229E" w:rsidRDefault="007272C3" w:rsidP="007272C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1,712</w:t>
            </w:r>
          </w:p>
        </w:tc>
        <w:tc>
          <w:tcPr>
            <w:tcW w:w="234" w:type="dxa"/>
            <w:vAlign w:val="bottom"/>
          </w:tcPr>
          <w:p w:rsidR="007272C3" w:rsidRPr="006B229E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2C3" w:rsidRPr="00A068F3" w:rsidRDefault="007272C3" w:rsidP="007272C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7272C3" w:rsidRPr="006B229E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7272C3" w:rsidRPr="006B229E" w:rsidRDefault="007272C3" w:rsidP="007272C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31,185</w:t>
            </w:r>
          </w:p>
        </w:tc>
      </w:tr>
      <w:tr w:rsidR="007272C3" w:rsidRPr="006B229E" w:rsidTr="006C21DD">
        <w:tc>
          <w:tcPr>
            <w:tcW w:w="3600" w:type="dxa"/>
          </w:tcPr>
          <w:p w:rsidR="007272C3" w:rsidRPr="006B229E" w:rsidRDefault="007272C3" w:rsidP="007272C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196" w:type="dxa"/>
            <w:vAlign w:val="bottom"/>
          </w:tcPr>
          <w:p w:rsidR="007272C3" w:rsidRPr="006B229E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234" w:type="dxa"/>
          </w:tcPr>
          <w:p w:rsidR="007272C3" w:rsidRPr="006B229E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272C3" w:rsidRPr="006B229E" w:rsidRDefault="007272C3" w:rsidP="007272C3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2,073</w:t>
            </w:r>
          </w:p>
        </w:tc>
        <w:tc>
          <w:tcPr>
            <w:tcW w:w="234" w:type="dxa"/>
            <w:vAlign w:val="bottom"/>
          </w:tcPr>
          <w:p w:rsidR="007272C3" w:rsidRPr="006B229E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2C3" w:rsidRPr="00A068F3" w:rsidRDefault="007272C3" w:rsidP="007272C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7272C3" w:rsidRPr="006B229E" w:rsidRDefault="007272C3" w:rsidP="007272C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7272C3" w:rsidRPr="006B229E" w:rsidRDefault="007272C3" w:rsidP="007272C3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6,197</w:t>
            </w:r>
          </w:p>
        </w:tc>
      </w:tr>
      <w:tr w:rsidR="002C16B7" w:rsidRPr="006B229E" w:rsidTr="00EE2F5F">
        <w:tc>
          <w:tcPr>
            <w:tcW w:w="3600" w:type="dxa"/>
          </w:tcPr>
          <w:p w:rsidR="002C16B7" w:rsidRPr="006B229E" w:rsidRDefault="002C16B7" w:rsidP="002C16B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196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348</w:t>
            </w:r>
          </w:p>
        </w:tc>
        <w:tc>
          <w:tcPr>
            <w:tcW w:w="234" w:type="dxa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6B229E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542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A068F3" w:rsidRDefault="002C16B7" w:rsidP="002C16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6B229E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1,806</w:t>
            </w:r>
          </w:p>
        </w:tc>
      </w:tr>
      <w:tr w:rsidR="002C16B7" w:rsidRPr="006B229E" w:rsidTr="006C21DD">
        <w:tc>
          <w:tcPr>
            <w:tcW w:w="3600" w:type="dxa"/>
          </w:tcPr>
          <w:p w:rsidR="002C16B7" w:rsidRPr="006B229E" w:rsidRDefault="002C16B7" w:rsidP="002C16B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96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086</w:t>
            </w:r>
          </w:p>
        </w:tc>
        <w:tc>
          <w:tcPr>
            <w:tcW w:w="234" w:type="dxa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6B229E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(7,027)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A068F3" w:rsidRDefault="002C16B7" w:rsidP="002C16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6B229E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7,059</w:t>
            </w:r>
          </w:p>
        </w:tc>
      </w:tr>
      <w:tr w:rsidR="002C16B7" w:rsidRPr="006B229E" w:rsidTr="00EE2F5F">
        <w:tc>
          <w:tcPr>
            <w:tcW w:w="3600" w:type="dxa"/>
          </w:tcPr>
          <w:p w:rsidR="002C16B7" w:rsidRPr="006B229E" w:rsidRDefault="002C16B7" w:rsidP="002C16B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  <w:r w:rsidRPr="006B229E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96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268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109</w:t>
            </w:r>
          </w:p>
        </w:tc>
        <w:tc>
          <w:tcPr>
            <w:tcW w:w="234" w:type="dxa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6B229E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13,331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(424)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6B229E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281,016</w:t>
            </w:r>
          </w:p>
        </w:tc>
      </w:tr>
      <w:tr w:rsidR="002C16B7" w:rsidRPr="006B229E" w:rsidTr="006C21DD">
        <w:tc>
          <w:tcPr>
            <w:tcW w:w="3600" w:type="dxa"/>
          </w:tcPr>
          <w:p w:rsidR="002C16B7" w:rsidRPr="006B229E" w:rsidRDefault="002C16B7" w:rsidP="002C16B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ผลขาดทุนยกไป</w:t>
            </w:r>
          </w:p>
        </w:tc>
        <w:tc>
          <w:tcPr>
            <w:tcW w:w="1196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</w:p>
        </w:tc>
        <w:tc>
          <w:tcPr>
            <w:tcW w:w="234" w:type="dxa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6B229E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292,432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A068F3" w:rsidRDefault="002C16B7" w:rsidP="002C16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6B229E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794,424</w:t>
            </w:r>
          </w:p>
        </w:tc>
      </w:tr>
      <w:tr w:rsidR="002C16B7" w:rsidRPr="006B229E" w:rsidTr="006C21DD">
        <w:tc>
          <w:tcPr>
            <w:tcW w:w="3600" w:type="dxa"/>
          </w:tcPr>
          <w:p w:rsidR="002C16B7" w:rsidRPr="006B229E" w:rsidRDefault="002C16B7" w:rsidP="002C16B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96" w:type="dxa"/>
          </w:tcPr>
          <w:p w:rsidR="002C16B7" w:rsidRPr="002C16B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16B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609</w:t>
            </w:r>
          </w:p>
        </w:tc>
        <w:tc>
          <w:tcPr>
            <w:tcW w:w="234" w:type="dxa"/>
          </w:tcPr>
          <w:p w:rsidR="002C16B7" w:rsidRPr="002C16B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2C16B7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16B7">
              <w:rPr>
                <w:rFonts w:ascii="Angsana New" w:hAnsi="Angsana New"/>
                <w:sz w:val="28"/>
                <w:szCs w:val="28"/>
                <w:lang w:val="en-US"/>
              </w:rPr>
              <w:t>(309)</w:t>
            </w:r>
          </w:p>
        </w:tc>
        <w:tc>
          <w:tcPr>
            <w:tcW w:w="234" w:type="dxa"/>
            <w:vAlign w:val="bottom"/>
          </w:tcPr>
          <w:p w:rsidR="002C16B7" w:rsidRPr="002C16B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(27)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2C16B7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273</w:t>
            </w:r>
          </w:p>
        </w:tc>
      </w:tr>
      <w:tr w:rsidR="002C16B7" w:rsidRPr="006B229E" w:rsidTr="00EE2F5F">
        <w:tc>
          <w:tcPr>
            <w:tcW w:w="3600" w:type="dxa"/>
            <w:vAlign w:val="bottom"/>
          </w:tcPr>
          <w:p w:rsidR="002C16B7" w:rsidRPr="006B229E" w:rsidRDefault="002C16B7" w:rsidP="002C16B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820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741</w:t>
            </w:r>
          </w:p>
        </w:tc>
        <w:tc>
          <w:tcPr>
            <w:tcW w:w="234" w:type="dxa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094087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301,670</w:t>
            </w:r>
          </w:p>
        </w:tc>
        <w:tc>
          <w:tcPr>
            <w:tcW w:w="234" w:type="dxa"/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(451)</w:t>
            </w:r>
          </w:p>
        </w:tc>
        <w:tc>
          <w:tcPr>
            <w:tcW w:w="234" w:type="dxa"/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094087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1,121,960</w:t>
            </w:r>
          </w:p>
        </w:tc>
      </w:tr>
      <w:tr w:rsidR="002C16B7" w:rsidRPr="00094087" w:rsidTr="00EE2F5F">
        <w:tc>
          <w:tcPr>
            <w:tcW w:w="3600" w:type="dxa"/>
          </w:tcPr>
          <w:p w:rsidR="002C16B7" w:rsidRPr="00094087" w:rsidRDefault="002C16B7" w:rsidP="002C16B7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6" w:type="dxa"/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4" w:type="dxa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</w:tcPr>
          <w:p w:rsidR="002C16B7" w:rsidRPr="00094087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4" w:type="dxa"/>
          </w:tcPr>
          <w:p w:rsidR="002C16B7" w:rsidRPr="00094087" w:rsidRDefault="002C16B7" w:rsidP="002C16B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6" w:type="dxa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4" w:type="dxa"/>
          </w:tcPr>
          <w:p w:rsidR="002C16B7" w:rsidRPr="00094087" w:rsidRDefault="002C16B7" w:rsidP="002C16B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8" w:type="dxa"/>
          </w:tcPr>
          <w:p w:rsidR="002C16B7" w:rsidRPr="00094087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2C16B7" w:rsidRPr="006B229E" w:rsidTr="00EE2F5F">
        <w:tc>
          <w:tcPr>
            <w:tcW w:w="3600" w:type="dxa"/>
          </w:tcPr>
          <w:p w:rsidR="002C16B7" w:rsidRPr="006B229E" w:rsidRDefault="002C16B7" w:rsidP="002C16B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229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6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2C16B7" w:rsidRPr="006B229E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2C16B7" w:rsidRPr="006B229E" w:rsidRDefault="002C16B7" w:rsidP="002C16B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:rsidR="002C16B7" w:rsidRPr="006B229E" w:rsidRDefault="002C16B7" w:rsidP="002C16B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6B229E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C16B7" w:rsidRPr="006B229E" w:rsidTr="006C21DD">
        <w:tc>
          <w:tcPr>
            <w:tcW w:w="3600" w:type="dxa"/>
          </w:tcPr>
          <w:p w:rsidR="002C16B7" w:rsidRPr="006B229E" w:rsidRDefault="002C16B7" w:rsidP="002C16B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196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935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6B229E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610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A068F3" w:rsidRDefault="002C16B7" w:rsidP="002C16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6B229E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(5,325)</w:t>
            </w:r>
          </w:p>
        </w:tc>
      </w:tr>
      <w:tr w:rsidR="002C16B7" w:rsidRPr="006B229E" w:rsidTr="006C21DD">
        <w:tc>
          <w:tcPr>
            <w:tcW w:w="3600" w:type="dxa"/>
          </w:tcPr>
          <w:p w:rsidR="002C16B7" w:rsidRPr="006B229E" w:rsidRDefault="002C16B7" w:rsidP="002C16B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สัญญาเช่าทางการเงิน</w:t>
            </w:r>
          </w:p>
        </w:tc>
        <w:tc>
          <w:tcPr>
            <w:tcW w:w="1196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197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6B229E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(9,970)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A068F3" w:rsidRDefault="002C16B7" w:rsidP="002C16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6B229E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(151,167)</w:t>
            </w:r>
          </w:p>
        </w:tc>
      </w:tr>
      <w:tr w:rsidR="002C16B7" w:rsidRPr="006B229E" w:rsidTr="006C21DD">
        <w:tc>
          <w:tcPr>
            <w:tcW w:w="3600" w:type="dxa"/>
          </w:tcPr>
          <w:p w:rsidR="002C16B7" w:rsidRPr="006B229E" w:rsidRDefault="002C16B7" w:rsidP="002C16B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96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479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16B7" w:rsidRPr="006B229E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12,729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A068F3" w:rsidRDefault="002C16B7" w:rsidP="002C16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2C16B7" w:rsidRPr="006B229E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(466,492)</w:t>
            </w:r>
          </w:p>
        </w:tc>
      </w:tr>
      <w:tr w:rsidR="002C16B7" w:rsidRPr="006B229E" w:rsidTr="006C21DD">
        <w:tc>
          <w:tcPr>
            <w:tcW w:w="3600" w:type="dxa"/>
          </w:tcPr>
          <w:p w:rsidR="002C16B7" w:rsidRPr="006B229E" w:rsidRDefault="002C16B7" w:rsidP="002C16B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196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(99,279)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2C16B7" w:rsidRPr="006B229E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8,669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2C16B7" w:rsidRPr="00A068F3" w:rsidRDefault="002C16B7" w:rsidP="002C16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6B229E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Align w:val="bottom"/>
          </w:tcPr>
          <w:p w:rsidR="002C16B7" w:rsidRPr="006B229E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(90,610)</w:t>
            </w:r>
          </w:p>
        </w:tc>
      </w:tr>
      <w:tr w:rsidR="002C16B7" w:rsidRPr="006B229E" w:rsidTr="006C21DD">
        <w:tc>
          <w:tcPr>
            <w:tcW w:w="3600" w:type="dxa"/>
            <w:vAlign w:val="bottom"/>
          </w:tcPr>
          <w:p w:rsidR="002C16B7" w:rsidRPr="006B229E" w:rsidRDefault="002C16B7" w:rsidP="002C16B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725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632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094087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12,038</w:t>
            </w:r>
          </w:p>
        </w:tc>
        <w:tc>
          <w:tcPr>
            <w:tcW w:w="234" w:type="dxa"/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A068F3" w:rsidRDefault="002C16B7" w:rsidP="002C16B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6B7" w:rsidRPr="00094087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(713,594)</w:t>
            </w:r>
          </w:p>
        </w:tc>
      </w:tr>
      <w:tr w:rsidR="002C16B7" w:rsidRPr="00094087" w:rsidTr="00EE2F5F">
        <w:tc>
          <w:tcPr>
            <w:tcW w:w="3600" w:type="dxa"/>
          </w:tcPr>
          <w:p w:rsidR="002C16B7" w:rsidRPr="00094087" w:rsidRDefault="002C16B7" w:rsidP="002C16B7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4" w:type="dxa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</w:tcPr>
          <w:p w:rsidR="002C16B7" w:rsidRPr="00094087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4" w:type="dxa"/>
          </w:tcPr>
          <w:p w:rsidR="002C16B7" w:rsidRPr="00094087" w:rsidRDefault="002C16B7" w:rsidP="002C16B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6" w:type="dxa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4" w:type="dxa"/>
          </w:tcPr>
          <w:p w:rsidR="002C16B7" w:rsidRPr="00094087" w:rsidRDefault="002C16B7" w:rsidP="002C16B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8" w:type="dxa"/>
          </w:tcPr>
          <w:p w:rsidR="002C16B7" w:rsidRPr="00094087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2C16B7" w:rsidRPr="006B229E" w:rsidTr="00EE2F5F">
        <w:tc>
          <w:tcPr>
            <w:tcW w:w="3600" w:type="dxa"/>
            <w:vAlign w:val="bottom"/>
          </w:tcPr>
          <w:p w:rsidR="002C16B7" w:rsidRPr="006B229E" w:rsidRDefault="002C16B7" w:rsidP="002C16B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109</w:t>
            </w:r>
          </w:p>
        </w:tc>
        <w:tc>
          <w:tcPr>
            <w:tcW w:w="234" w:type="dxa"/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2C16B7" w:rsidRPr="00094087" w:rsidRDefault="002C16B7" w:rsidP="002C16B7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313,708</w:t>
            </w:r>
          </w:p>
        </w:tc>
        <w:tc>
          <w:tcPr>
            <w:tcW w:w="234" w:type="dxa"/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(451)</w:t>
            </w:r>
          </w:p>
        </w:tc>
        <w:tc>
          <w:tcPr>
            <w:tcW w:w="234" w:type="dxa"/>
            <w:vAlign w:val="bottom"/>
          </w:tcPr>
          <w:p w:rsidR="002C16B7" w:rsidRPr="00094087" w:rsidRDefault="002C16B7" w:rsidP="002C16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:rsidR="002C16B7" w:rsidRPr="00094087" w:rsidRDefault="002C16B7" w:rsidP="002C16B7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408,366</w:t>
            </w:r>
          </w:p>
        </w:tc>
      </w:tr>
    </w:tbl>
    <w:p w:rsidR="006B229E" w:rsidRDefault="006B229E" w:rsidP="00050CA2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6B229E" w:rsidRDefault="006B229E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255" w:type="dxa"/>
        <w:tblInd w:w="450" w:type="dxa"/>
        <w:tblLook w:val="04A0" w:firstRow="1" w:lastRow="0" w:firstColumn="1" w:lastColumn="0" w:noHBand="0" w:noVBand="1"/>
      </w:tblPr>
      <w:tblGrid>
        <w:gridCol w:w="2423"/>
        <w:gridCol w:w="1196"/>
        <w:gridCol w:w="229"/>
        <w:gridCol w:w="1136"/>
        <w:gridCol w:w="259"/>
        <w:gridCol w:w="1196"/>
        <w:gridCol w:w="259"/>
        <w:gridCol w:w="1128"/>
        <w:gridCol w:w="233"/>
        <w:gridCol w:w="1196"/>
      </w:tblGrid>
      <w:tr w:rsidR="006B229E" w:rsidRPr="006B229E" w:rsidTr="003345DB">
        <w:tc>
          <w:tcPr>
            <w:tcW w:w="2423" w:type="dxa"/>
          </w:tcPr>
          <w:p w:rsidR="006B229E" w:rsidRPr="006B229E" w:rsidRDefault="006B229E" w:rsidP="001678E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2" w:type="dxa"/>
            <w:gridSpan w:val="9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2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B229E" w:rsidRPr="006B229E" w:rsidTr="003345DB">
        <w:tc>
          <w:tcPr>
            <w:tcW w:w="2423" w:type="dxa"/>
          </w:tcPr>
          <w:p w:rsidR="006B229E" w:rsidRPr="006B229E" w:rsidRDefault="006B229E" w:rsidP="001678E1">
            <w:pPr>
              <w:spacing w:line="240" w:lineRule="atLeast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Merge w:val="restart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849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มกราคม</w:t>
            </w: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</w:r>
            <w:r w:rsidR="008849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255</w:t>
            </w:r>
            <w:r w:rsidR="0088495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29" w:type="dxa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1" w:type="dxa"/>
            <w:gridSpan w:val="3"/>
            <w:tcBorders>
              <w:bottom w:val="single" w:sz="4" w:space="0" w:color="auto"/>
            </w:tcBorders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บันทึกเป็น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6B229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รายจ่าย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)/</w:t>
            </w:r>
            <w:r w:rsidRPr="006B229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รายได้ใน</w:t>
            </w:r>
          </w:p>
        </w:tc>
        <w:tc>
          <w:tcPr>
            <w:tcW w:w="259" w:type="dxa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Merge w:val="restart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ได้มาจาก</w:t>
            </w:r>
            <w:r w:rsidRPr="006B229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การรวม</w:t>
            </w:r>
            <w:r w:rsidRPr="006B229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233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" w:type="dxa"/>
            <w:vMerge w:val="restart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849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</w:t>
            </w: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ธันวาคม</w:t>
            </w: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</w:r>
            <w:r w:rsidR="008849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255</w:t>
            </w:r>
            <w:r w:rsidR="0088495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tr w:rsidR="006B229E" w:rsidRPr="006B229E" w:rsidTr="003345DB">
        <w:tc>
          <w:tcPr>
            <w:tcW w:w="2423" w:type="dxa"/>
          </w:tcPr>
          <w:p w:rsidR="006B229E" w:rsidRPr="006B229E" w:rsidRDefault="006B229E" w:rsidP="001678E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9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9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59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Merge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B229E" w:rsidRPr="006B229E" w:rsidTr="003345DB">
        <w:tc>
          <w:tcPr>
            <w:tcW w:w="2423" w:type="dxa"/>
          </w:tcPr>
          <w:p w:rsidR="006B229E" w:rsidRPr="006B229E" w:rsidRDefault="006B229E" w:rsidP="001678E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59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9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vMerge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" w:type="dxa"/>
            <w:vMerge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B229E" w:rsidRPr="006B229E" w:rsidTr="00BE2998">
        <w:tc>
          <w:tcPr>
            <w:tcW w:w="2423" w:type="dxa"/>
            <w:shd w:val="clear" w:color="auto" w:fill="auto"/>
          </w:tcPr>
          <w:p w:rsidR="006B229E" w:rsidRPr="006B229E" w:rsidRDefault="006B229E" w:rsidP="001678E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1" w:type="dxa"/>
            <w:gridSpan w:val="3"/>
            <w:shd w:val="clear" w:color="auto" w:fill="auto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B229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88495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33</w:t>
            </w:r>
            <w:r w:rsidRPr="006B229E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B229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88495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5</w:t>
            </w:r>
            <w:r w:rsidRPr="006B229E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9619E" w:rsidRPr="006B229E" w:rsidTr="003345DB">
        <w:tc>
          <w:tcPr>
            <w:tcW w:w="2423" w:type="dxa"/>
            <w:shd w:val="clear" w:color="auto" w:fill="auto"/>
          </w:tcPr>
          <w:p w:rsidR="00C9619E" w:rsidRPr="006B229E" w:rsidRDefault="00C9619E" w:rsidP="001678E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32" w:type="dxa"/>
            <w:gridSpan w:val="9"/>
            <w:shd w:val="clear" w:color="auto" w:fill="auto"/>
            <w:vAlign w:val="bottom"/>
          </w:tcPr>
          <w:p w:rsidR="00C9619E" w:rsidRPr="00C9619E" w:rsidRDefault="00C961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619E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6B229E" w:rsidRPr="006B229E" w:rsidTr="003345DB">
        <w:tc>
          <w:tcPr>
            <w:tcW w:w="2423" w:type="dxa"/>
          </w:tcPr>
          <w:p w:rsidR="006B229E" w:rsidRPr="006B229E" w:rsidRDefault="006B229E" w:rsidP="001678E1">
            <w:pPr>
              <w:spacing w:line="240" w:lineRule="atLeast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2" w:type="dxa"/>
            <w:gridSpan w:val="9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229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B22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6B229E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B229E" w:rsidRPr="006B229E" w:rsidTr="003345DB">
        <w:tc>
          <w:tcPr>
            <w:tcW w:w="3619" w:type="dxa"/>
            <w:gridSpan w:val="2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9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:rsidR="006B229E" w:rsidRPr="006B229E" w:rsidRDefault="006B229E" w:rsidP="001678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B229E" w:rsidRPr="006B229E" w:rsidTr="003345DB">
        <w:tc>
          <w:tcPr>
            <w:tcW w:w="2423" w:type="dxa"/>
          </w:tcPr>
          <w:p w:rsidR="006B229E" w:rsidRPr="006B229E" w:rsidRDefault="006B229E" w:rsidP="001678E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96" w:type="dxa"/>
            <w:vAlign w:val="bottom"/>
          </w:tcPr>
          <w:p w:rsidR="006B229E" w:rsidRPr="006B229E" w:rsidRDefault="00884953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="006B229E"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071</w:t>
            </w:r>
          </w:p>
        </w:tc>
        <w:tc>
          <w:tcPr>
            <w:tcW w:w="229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vAlign w:val="bottom"/>
          </w:tcPr>
          <w:p w:rsidR="006B229E" w:rsidRPr="006B229E" w:rsidRDefault="006B229E" w:rsidP="001678E1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8495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84953">
              <w:rPr>
                <w:rFonts w:ascii="Angsana New" w:hAnsi="Angsana New"/>
                <w:sz w:val="28"/>
                <w:szCs w:val="28"/>
                <w:lang w:val="en-US"/>
              </w:rPr>
              <w:t>528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vAlign w:val="bottom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6B229E" w:rsidRPr="006B229E" w:rsidRDefault="006B229E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6B229E" w:rsidRPr="006B229E" w:rsidRDefault="00884953" w:rsidP="001678E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6B229E"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930</w:t>
            </w:r>
          </w:p>
        </w:tc>
        <w:tc>
          <w:tcPr>
            <w:tcW w:w="233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6B229E" w:rsidRPr="006B229E" w:rsidRDefault="00884953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6B229E"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473</w:t>
            </w:r>
          </w:p>
        </w:tc>
      </w:tr>
      <w:tr w:rsidR="006B229E" w:rsidRPr="006B229E" w:rsidTr="003345DB">
        <w:tc>
          <w:tcPr>
            <w:tcW w:w="2423" w:type="dxa"/>
          </w:tcPr>
          <w:p w:rsidR="006B229E" w:rsidRPr="006B229E" w:rsidRDefault="006B229E" w:rsidP="001678E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196" w:type="dxa"/>
            <w:vAlign w:val="bottom"/>
          </w:tcPr>
          <w:p w:rsidR="006B229E" w:rsidRPr="006B229E" w:rsidRDefault="00884953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6B229E"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159</w:t>
            </w:r>
          </w:p>
        </w:tc>
        <w:tc>
          <w:tcPr>
            <w:tcW w:w="229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vAlign w:val="bottom"/>
          </w:tcPr>
          <w:p w:rsidR="006B229E" w:rsidRPr="006B229E" w:rsidRDefault="006B229E" w:rsidP="001678E1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8495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84953">
              <w:rPr>
                <w:rFonts w:ascii="Angsana New" w:hAnsi="Angsana New"/>
                <w:sz w:val="28"/>
                <w:szCs w:val="28"/>
                <w:lang w:val="en-US"/>
              </w:rPr>
              <w:t>405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vAlign w:val="bottom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6B229E" w:rsidRPr="006B229E" w:rsidRDefault="006B229E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6B229E" w:rsidRPr="006B229E" w:rsidRDefault="00884953" w:rsidP="001678E1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370</w:t>
            </w:r>
          </w:p>
        </w:tc>
        <w:tc>
          <w:tcPr>
            <w:tcW w:w="233" w:type="dxa"/>
          </w:tcPr>
          <w:p w:rsidR="006B229E" w:rsidRPr="006B229E" w:rsidRDefault="006B229E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6B229E" w:rsidRPr="006B229E" w:rsidRDefault="00884953" w:rsidP="001678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6B229E"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</w:tr>
      <w:tr w:rsidR="00727704" w:rsidRPr="006B229E" w:rsidTr="00727704">
        <w:tc>
          <w:tcPr>
            <w:tcW w:w="2423" w:type="dxa"/>
          </w:tcPr>
          <w:p w:rsidR="00727704" w:rsidRPr="006B229E" w:rsidRDefault="00727704" w:rsidP="00727704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</w:p>
        </w:tc>
        <w:tc>
          <w:tcPr>
            <w:tcW w:w="229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vAlign w:val="bottom"/>
          </w:tcPr>
          <w:p w:rsidR="00727704" w:rsidRPr="006B229E" w:rsidRDefault="00727704" w:rsidP="0072770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775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3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27EA8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</w:p>
        </w:tc>
      </w:tr>
      <w:tr w:rsidR="00727704" w:rsidRPr="006B229E" w:rsidTr="003345DB">
        <w:tc>
          <w:tcPr>
            <w:tcW w:w="2423" w:type="dxa"/>
          </w:tcPr>
          <w:p w:rsidR="00727704" w:rsidRPr="006B229E" w:rsidRDefault="00727704" w:rsidP="00727704">
            <w:pPr>
              <w:spacing w:line="240" w:lineRule="auto"/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347</w:t>
            </w:r>
          </w:p>
        </w:tc>
        <w:tc>
          <w:tcPr>
            <w:tcW w:w="229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vAlign w:val="bottom"/>
          </w:tcPr>
          <w:p w:rsidR="00727704" w:rsidRPr="006B229E" w:rsidRDefault="00727704" w:rsidP="0072770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739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727704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727704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3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086</w:t>
            </w:r>
          </w:p>
        </w:tc>
      </w:tr>
      <w:tr w:rsidR="00727704" w:rsidRPr="006B229E" w:rsidTr="003345DB">
        <w:tc>
          <w:tcPr>
            <w:tcW w:w="2423" w:type="dxa"/>
          </w:tcPr>
          <w:p w:rsidR="00727704" w:rsidRPr="006B229E" w:rsidRDefault="00727704" w:rsidP="00727704">
            <w:pPr>
              <w:spacing w:line="240" w:lineRule="auto"/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  <w:r w:rsidRPr="006B229E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260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763</w:t>
            </w:r>
          </w:p>
        </w:tc>
        <w:tc>
          <w:tcPr>
            <w:tcW w:w="229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vAlign w:val="bottom"/>
          </w:tcPr>
          <w:p w:rsidR="00727704" w:rsidRPr="006B229E" w:rsidRDefault="00727704" w:rsidP="0072770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293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703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727704" w:rsidRPr="006B229E" w:rsidRDefault="00727704" w:rsidP="0072770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727704" w:rsidRPr="006B229E" w:rsidRDefault="00727704" w:rsidP="0072770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756</w:t>
            </w:r>
          </w:p>
        </w:tc>
        <w:tc>
          <w:tcPr>
            <w:tcW w:w="233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268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109</w:t>
            </w:r>
          </w:p>
        </w:tc>
      </w:tr>
      <w:tr w:rsidR="00727704" w:rsidRPr="006B229E" w:rsidTr="003345DB">
        <w:tc>
          <w:tcPr>
            <w:tcW w:w="2423" w:type="dxa"/>
          </w:tcPr>
          <w:p w:rsidR="00727704" w:rsidRPr="006B229E" w:rsidRDefault="00727704" w:rsidP="00727704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29E">
              <w:rPr>
                <w:rFonts w:ascii="Angsana New" w:hAnsi="Angsana New" w:hint="cs"/>
                <w:sz w:val="28"/>
                <w:szCs w:val="28"/>
                <w:cs/>
              </w:rPr>
              <w:t>ผลขาดทุนยกไป</w:t>
            </w: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679</w:t>
            </w:r>
          </w:p>
        </w:tc>
        <w:tc>
          <w:tcPr>
            <w:tcW w:w="229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vAlign w:val="bottom"/>
          </w:tcPr>
          <w:p w:rsidR="00727704" w:rsidRPr="006B229E" w:rsidRDefault="00727704" w:rsidP="0072770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358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313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3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</w:p>
        </w:tc>
      </w:tr>
      <w:tr w:rsidR="003C734D" w:rsidRPr="006B229E" w:rsidTr="00C66CC8">
        <w:tc>
          <w:tcPr>
            <w:tcW w:w="2423" w:type="dxa"/>
          </w:tcPr>
          <w:p w:rsidR="003C734D" w:rsidRPr="006B229E" w:rsidRDefault="003C734D" w:rsidP="003C734D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96" w:type="dxa"/>
            <w:vAlign w:val="bottom"/>
          </w:tcPr>
          <w:p w:rsidR="003C734D" w:rsidRPr="006B229E" w:rsidRDefault="003C734D" w:rsidP="003C734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105</w:t>
            </w:r>
          </w:p>
        </w:tc>
        <w:tc>
          <w:tcPr>
            <w:tcW w:w="229" w:type="dxa"/>
          </w:tcPr>
          <w:p w:rsidR="003C734D" w:rsidRPr="006B229E" w:rsidRDefault="003C734D" w:rsidP="003C734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vAlign w:val="bottom"/>
          </w:tcPr>
          <w:p w:rsidR="003C734D" w:rsidRPr="006B229E" w:rsidRDefault="003C734D" w:rsidP="001C109A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259" w:type="dxa"/>
            <w:vAlign w:val="bottom"/>
          </w:tcPr>
          <w:p w:rsidR="003C734D" w:rsidRPr="006B229E" w:rsidRDefault="003C734D" w:rsidP="003C734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3C734D" w:rsidRPr="006B229E" w:rsidRDefault="003C734D" w:rsidP="003C734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vAlign w:val="bottom"/>
          </w:tcPr>
          <w:p w:rsidR="003C734D" w:rsidRPr="006B229E" w:rsidRDefault="003C734D" w:rsidP="003C734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3C734D" w:rsidRPr="006B229E" w:rsidRDefault="003C734D" w:rsidP="003C734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470</w:t>
            </w:r>
          </w:p>
        </w:tc>
        <w:tc>
          <w:tcPr>
            <w:tcW w:w="233" w:type="dxa"/>
          </w:tcPr>
          <w:p w:rsidR="003C734D" w:rsidRPr="006B229E" w:rsidRDefault="003C734D" w:rsidP="003C734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3C734D" w:rsidRPr="006B229E" w:rsidRDefault="003C734D" w:rsidP="003C734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609</w:t>
            </w:r>
          </w:p>
        </w:tc>
      </w:tr>
      <w:tr w:rsidR="00727704" w:rsidRPr="006B229E" w:rsidTr="003345DB">
        <w:tc>
          <w:tcPr>
            <w:tcW w:w="2423" w:type="dxa"/>
            <w:vAlign w:val="bottom"/>
          </w:tcPr>
          <w:p w:rsidR="00727704" w:rsidRPr="006B229E" w:rsidRDefault="00727704" w:rsidP="0072770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B22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448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247</w:t>
            </w:r>
          </w:p>
        </w:tc>
        <w:tc>
          <w:tcPr>
            <w:tcW w:w="229" w:type="dxa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704" w:rsidRPr="00094087" w:rsidRDefault="00727704" w:rsidP="0072770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361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677</w:t>
            </w:r>
          </w:p>
        </w:tc>
        <w:tc>
          <w:tcPr>
            <w:tcW w:w="259" w:type="dxa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709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704" w:rsidRPr="00094087" w:rsidRDefault="00727704" w:rsidP="0072770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526</w:t>
            </w:r>
          </w:p>
        </w:tc>
        <w:tc>
          <w:tcPr>
            <w:tcW w:w="233" w:type="dxa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820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741</w:t>
            </w:r>
          </w:p>
        </w:tc>
      </w:tr>
      <w:tr w:rsidR="00727704" w:rsidRPr="00094087" w:rsidTr="003345DB">
        <w:tc>
          <w:tcPr>
            <w:tcW w:w="2423" w:type="dxa"/>
          </w:tcPr>
          <w:p w:rsidR="00727704" w:rsidRPr="00094087" w:rsidRDefault="00727704" w:rsidP="00727704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6" w:type="dxa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29" w:type="dxa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36" w:type="dxa"/>
          </w:tcPr>
          <w:p w:rsidR="00727704" w:rsidRPr="00094087" w:rsidRDefault="00727704" w:rsidP="0072770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9" w:type="dxa"/>
          </w:tcPr>
          <w:p w:rsidR="00727704" w:rsidRPr="00094087" w:rsidRDefault="00727704" w:rsidP="00727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6" w:type="dxa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9" w:type="dxa"/>
          </w:tcPr>
          <w:p w:rsidR="00727704" w:rsidRPr="00094087" w:rsidRDefault="00727704" w:rsidP="00727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727704" w:rsidRPr="006B229E" w:rsidTr="003345DB">
        <w:tc>
          <w:tcPr>
            <w:tcW w:w="3619" w:type="dxa"/>
            <w:gridSpan w:val="2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29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</w:tcPr>
          <w:p w:rsidR="00727704" w:rsidRPr="006B229E" w:rsidRDefault="00727704" w:rsidP="0072770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:rsidR="00727704" w:rsidRPr="006B229E" w:rsidRDefault="00727704" w:rsidP="00727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:rsidR="00727704" w:rsidRPr="006B229E" w:rsidRDefault="00727704" w:rsidP="00727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27704" w:rsidRPr="006B229E" w:rsidTr="003345DB">
        <w:tc>
          <w:tcPr>
            <w:tcW w:w="2423" w:type="dxa"/>
          </w:tcPr>
          <w:p w:rsidR="00727704" w:rsidRPr="006B229E" w:rsidRDefault="00727704" w:rsidP="00727704">
            <w:pPr>
              <w:spacing w:line="240" w:lineRule="auto"/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ความแตกต่างค่าตัดจำหน่าย</w:t>
            </w:r>
            <w:r w:rsidRPr="006B229E">
              <w:rPr>
                <w:rFonts w:ascii="Angsana New" w:hAnsi="Angsana New"/>
                <w:sz w:val="28"/>
                <w:szCs w:val="28"/>
              </w:rPr>
              <w:br/>
            </w:r>
            <w:r w:rsidRPr="006B229E">
              <w:rPr>
                <w:rFonts w:ascii="Angsana New" w:hAnsi="Angsana New"/>
                <w:sz w:val="28"/>
                <w:szCs w:val="28"/>
                <w:cs/>
              </w:rPr>
              <w:t>ประทานบัตร</w:t>
            </w: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2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vAlign w:val="bottom"/>
          </w:tcPr>
          <w:p w:rsidR="00727704" w:rsidRPr="006B229E" w:rsidRDefault="00727704" w:rsidP="0072770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620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727704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727704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3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935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27704" w:rsidRPr="006B229E" w:rsidTr="003345DB">
        <w:tc>
          <w:tcPr>
            <w:tcW w:w="2423" w:type="dxa"/>
          </w:tcPr>
          <w:p w:rsidR="00727704" w:rsidRPr="006B229E" w:rsidRDefault="00727704" w:rsidP="00727704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สัญญาเช่าทางการเงิน</w:t>
            </w: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244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2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vAlign w:val="bottom"/>
          </w:tcPr>
          <w:p w:rsidR="00727704" w:rsidRPr="006B229E" w:rsidRDefault="00727704" w:rsidP="0072770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953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3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197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27704" w:rsidRPr="006B229E" w:rsidTr="003345DB">
        <w:tc>
          <w:tcPr>
            <w:tcW w:w="2423" w:type="dxa"/>
          </w:tcPr>
          <w:p w:rsidR="00727704" w:rsidRPr="006B229E" w:rsidRDefault="00727704" w:rsidP="00727704">
            <w:pPr>
              <w:spacing w:line="240" w:lineRule="auto"/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29E">
              <w:rPr>
                <w:rFonts w:ascii="Angsana New" w:hAnsi="Angsana New"/>
                <w:sz w:val="28"/>
                <w:szCs w:val="28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475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968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2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vAlign w:val="bottom"/>
          </w:tcPr>
          <w:p w:rsidR="00727704" w:rsidRPr="006B229E" w:rsidRDefault="00727704" w:rsidP="0072770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253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727704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727704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3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479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27704" w:rsidRPr="006B229E" w:rsidTr="006C21DD">
        <w:tc>
          <w:tcPr>
            <w:tcW w:w="2423" w:type="dxa"/>
          </w:tcPr>
          <w:p w:rsidR="00727704" w:rsidRPr="006B229E" w:rsidRDefault="00727704" w:rsidP="00727704">
            <w:pPr>
              <w:spacing w:line="240" w:lineRule="auto"/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96" w:type="dxa"/>
          </w:tcPr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</w:tcPr>
          <w:p w:rsidR="00727704" w:rsidRPr="006B229E" w:rsidRDefault="00727704" w:rsidP="0072770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3,612</w:t>
            </w:r>
          </w:p>
        </w:tc>
        <w:tc>
          <w:tcPr>
            <w:tcW w:w="259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727704" w:rsidRPr="006B229E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727704" w:rsidRPr="006B229E" w:rsidRDefault="00727704" w:rsidP="0072770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(102,891)</w:t>
            </w:r>
          </w:p>
        </w:tc>
        <w:tc>
          <w:tcPr>
            <w:tcW w:w="233" w:type="dxa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vAlign w:val="bottom"/>
          </w:tcPr>
          <w:p w:rsidR="00727704" w:rsidRPr="006B229E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(99,279)</w:t>
            </w:r>
          </w:p>
        </w:tc>
      </w:tr>
      <w:tr w:rsidR="00727704" w:rsidRPr="00B90D12" w:rsidTr="003345DB">
        <w:tc>
          <w:tcPr>
            <w:tcW w:w="2423" w:type="dxa"/>
            <w:shd w:val="clear" w:color="auto" w:fill="auto"/>
            <w:vAlign w:val="bottom"/>
          </w:tcPr>
          <w:p w:rsidR="00727704" w:rsidRPr="00B90D12" w:rsidRDefault="00727704" w:rsidP="0072770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90D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592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767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29" w:type="dxa"/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29,974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7704" w:rsidRPr="00A068F3" w:rsidRDefault="00727704" w:rsidP="00727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7704" w:rsidRPr="003260A8" w:rsidRDefault="00727704" w:rsidP="0072770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260A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(102,891)</w:t>
            </w:r>
          </w:p>
        </w:tc>
        <w:tc>
          <w:tcPr>
            <w:tcW w:w="233" w:type="dxa"/>
            <w:shd w:val="clear" w:color="auto" w:fill="auto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725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632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727704" w:rsidRPr="00094087" w:rsidTr="003345DB">
        <w:tc>
          <w:tcPr>
            <w:tcW w:w="2423" w:type="dxa"/>
            <w:shd w:val="clear" w:color="auto" w:fill="auto"/>
          </w:tcPr>
          <w:p w:rsidR="00727704" w:rsidRPr="00094087" w:rsidRDefault="00727704" w:rsidP="00727704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29" w:type="dxa"/>
            <w:shd w:val="clear" w:color="auto" w:fill="auto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:rsidR="00727704" w:rsidRPr="00094087" w:rsidRDefault="00727704" w:rsidP="0072770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:rsidR="00727704" w:rsidRPr="00094087" w:rsidRDefault="00727704" w:rsidP="00727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6" w:type="dxa"/>
            <w:shd w:val="clear" w:color="auto" w:fill="auto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:rsidR="00727704" w:rsidRPr="00094087" w:rsidRDefault="00727704" w:rsidP="00727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auto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727704" w:rsidRPr="006B229E" w:rsidTr="003345DB">
        <w:tc>
          <w:tcPr>
            <w:tcW w:w="2423" w:type="dxa"/>
            <w:shd w:val="clear" w:color="auto" w:fill="auto"/>
            <w:vAlign w:val="bottom"/>
          </w:tcPr>
          <w:p w:rsidR="00727704" w:rsidRPr="00B90D12" w:rsidRDefault="00727704" w:rsidP="0072770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90D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144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520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29" w:type="dxa"/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331,703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709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85,365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7704" w:rsidRPr="00094087" w:rsidRDefault="00727704" w:rsidP="007277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</w:t>
            </w:r>
            <w:r w:rsidRPr="0009408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109</w:t>
            </w:r>
          </w:p>
        </w:tc>
      </w:tr>
    </w:tbl>
    <w:p w:rsidR="00AE6359" w:rsidRPr="00AD786F" w:rsidRDefault="00AE6359" w:rsidP="00AD786F">
      <w:pPr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:rsidR="00AD786F" w:rsidRPr="00AD786F" w:rsidRDefault="00AD786F" w:rsidP="00AD786F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66"/>
        <w:gridCol w:w="1200"/>
        <w:gridCol w:w="236"/>
        <w:gridCol w:w="1173"/>
        <w:gridCol w:w="236"/>
        <w:gridCol w:w="1200"/>
        <w:gridCol w:w="236"/>
        <w:gridCol w:w="1131"/>
      </w:tblGrid>
      <w:tr w:rsidR="00AD786F" w:rsidRPr="006E4F8A" w:rsidTr="0064757A">
        <w:tc>
          <w:tcPr>
            <w:tcW w:w="3766" w:type="dxa"/>
          </w:tcPr>
          <w:p w:rsidR="00AD786F" w:rsidRPr="006E4F8A" w:rsidRDefault="00AD786F" w:rsidP="00AD786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2" w:type="dxa"/>
            <w:gridSpan w:val="7"/>
            <w:vAlign w:val="bottom"/>
          </w:tcPr>
          <w:p w:rsidR="00AD786F" w:rsidRPr="006E4F8A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5F40" w:rsidRPr="006E4F8A" w:rsidTr="0064757A">
        <w:tc>
          <w:tcPr>
            <w:tcW w:w="3766" w:type="dxa"/>
          </w:tcPr>
          <w:p w:rsidR="00525F40" w:rsidRPr="006E4F8A" w:rsidRDefault="00525F40" w:rsidP="00AD78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525F40" w:rsidRPr="00DF711A" w:rsidRDefault="00525F40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49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มกราคม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8849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  <w:vAlign w:val="bottom"/>
          </w:tcPr>
          <w:p w:rsidR="00525F40" w:rsidRPr="003A3233" w:rsidRDefault="00525F40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9" w:type="dxa"/>
            <w:gridSpan w:val="3"/>
            <w:tcBorders>
              <w:bottom w:val="single" w:sz="4" w:space="0" w:color="auto"/>
            </w:tcBorders>
            <w:vAlign w:val="bottom"/>
          </w:tcPr>
          <w:p w:rsidR="00525F40" w:rsidRPr="003A3233" w:rsidRDefault="00525F40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52B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0D35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D35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0D352B">
              <w:rPr>
                <w:rFonts w:ascii="Angsana New" w:hAnsi="Angsana New"/>
                <w:sz w:val="30"/>
                <w:szCs w:val="30"/>
                <w:lang w:val="en-US"/>
              </w:rPr>
              <w:t>)/</w:t>
            </w:r>
            <w:r w:rsidRPr="000D35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</w:p>
        </w:tc>
        <w:tc>
          <w:tcPr>
            <w:tcW w:w="236" w:type="dxa"/>
            <w:vAlign w:val="bottom"/>
          </w:tcPr>
          <w:p w:rsidR="00525F40" w:rsidRPr="003A3233" w:rsidRDefault="00525F40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:rsidR="00525F40" w:rsidRPr="003A3233" w:rsidRDefault="00525F40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49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8849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525F40" w:rsidRPr="006E4F8A" w:rsidTr="0064757A">
        <w:tc>
          <w:tcPr>
            <w:tcW w:w="3766" w:type="dxa"/>
          </w:tcPr>
          <w:p w:rsidR="00525F40" w:rsidRPr="006E4F8A" w:rsidRDefault="00525F40" w:rsidP="00AD78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</w:tcPr>
          <w:p w:rsidR="00525F40" w:rsidRPr="006E4F8A" w:rsidRDefault="00525F40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25F40" w:rsidRPr="006E4F8A" w:rsidRDefault="00525F40" w:rsidP="00AD78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525F40" w:rsidRPr="003A3233" w:rsidRDefault="00525F40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:rsidR="00525F40" w:rsidRPr="003A3233" w:rsidRDefault="00525F40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25F40" w:rsidRPr="003A3233" w:rsidRDefault="00525F40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:rsidR="00525F40" w:rsidRPr="006E4F8A" w:rsidRDefault="00525F40" w:rsidP="00AD78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:rsidR="00525F40" w:rsidRPr="00D70047" w:rsidRDefault="00525F40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5F40" w:rsidRPr="006E4F8A" w:rsidTr="0064757A">
        <w:tc>
          <w:tcPr>
            <w:tcW w:w="3766" w:type="dxa"/>
          </w:tcPr>
          <w:p w:rsidR="00525F40" w:rsidRPr="006E4F8A" w:rsidRDefault="00525F40" w:rsidP="00AD78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  <w:vAlign w:val="bottom"/>
          </w:tcPr>
          <w:p w:rsidR="00525F40" w:rsidRPr="003A3233" w:rsidRDefault="00525F40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25F40" w:rsidRPr="006E4F8A" w:rsidRDefault="00525F40" w:rsidP="00AD78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525F40" w:rsidRPr="003A3233" w:rsidRDefault="00525F40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:rsidR="00525F40" w:rsidRPr="003A3233" w:rsidRDefault="00525F40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525F40" w:rsidRPr="003A3233" w:rsidRDefault="00525F40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:rsidR="00525F40" w:rsidRPr="006E4F8A" w:rsidRDefault="00525F40" w:rsidP="00AD78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:rsidR="00525F40" w:rsidRPr="003A3233" w:rsidRDefault="00525F40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25F40" w:rsidRPr="006E4F8A" w:rsidTr="0064757A">
        <w:tc>
          <w:tcPr>
            <w:tcW w:w="3766" w:type="dxa"/>
          </w:tcPr>
          <w:p w:rsidR="00525F40" w:rsidRPr="006E4F8A" w:rsidRDefault="00525F40" w:rsidP="00525F4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  <w:vAlign w:val="bottom"/>
          </w:tcPr>
          <w:p w:rsidR="00525F40" w:rsidRPr="003A3233" w:rsidRDefault="00525F40" w:rsidP="00525F4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25F40" w:rsidRPr="006E4F8A" w:rsidRDefault="00525F40" w:rsidP="00525F4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:rsidR="00525F40" w:rsidRDefault="00525F40" w:rsidP="00525F4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5A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5A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88495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33</w:t>
            </w:r>
            <w:r w:rsidRPr="00DB5A6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525F40" w:rsidRPr="006E4F8A" w:rsidRDefault="00525F40" w:rsidP="00525F4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:rsidR="00525F40" w:rsidRPr="003A3233" w:rsidRDefault="00525F40" w:rsidP="00525F4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345DB" w:rsidRPr="006E4F8A" w:rsidTr="0064757A">
        <w:tc>
          <w:tcPr>
            <w:tcW w:w="3766" w:type="dxa"/>
          </w:tcPr>
          <w:p w:rsidR="003345DB" w:rsidRPr="006E4F8A" w:rsidRDefault="003345DB" w:rsidP="003345D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:rsidR="003345DB" w:rsidRPr="003345DB" w:rsidRDefault="003345DB" w:rsidP="003345D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5DB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36" w:type="dxa"/>
          </w:tcPr>
          <w:p w:rsidR="003345DB" w:rsidRPr="006E4F8A" w:rsidRDefault="003345DB" w:rsidP="003345D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:rsidR="003345DB" w:rsidRPr="00DB5A60" w:rsidRDefault="003345DB" w:rsidP="003345D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345DB" w:rsidRPr="006E4F8A" w:rsidRDefault="003345DB" w:rsidP="003345D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3345DB" w:rsidRPr="003A3233" w:rsidRDefault="003345DB" w:rsidP="003345D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345DB" w:rsidRPr="006E4F8A" w:rsidTr="0064757A">
        <w:tc>
          <w:tcPr>
            <w:tcW w:w="3766" w:type="dxa"/>
          </w:tcPr>
          <w:p w:rsidR="003345DB" w:rsidRPr="001703A0" w:rsidRDefault="003345DB" w:rsidP="003345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2" w:type="dxa"/>
            <w:gridSpan w:val="7"/>
          </w:tcPr>
          <w:p w:rsidR="003345DB" w:rsidRPr="006E4F8A" w:rsidRDefault="003345DB" w:rsidP="003345D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345DB" w:rsidRPr="006E4F8A" w:rsidTr="0064757A">
        <w:tc>
          <w:tcPr>
            <w:tcW w:w="3766" w:type="dxa"/>
          </w:tcPr>
          <w:p w:rsidR="003345DB" w:rsidRPr="006E4F8A" w:rsidRDefault="003345DB" w:rsidP="003345D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</w:tcPr>
          <w:p w:rsidR="003345DB" w:rsidRPr="006E4F8A" w:rsidRDefault="003345DB" w:rsidP="003345DB">
            <w:pPr>
              <w:tabs>
                <w:tab w:val="decimal" w:pos="91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345DB" w:rsidRPr="006E4F8A" w:rsidRDefault="003345DB" w:rsidP="003345D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:rsidR="003345DB" w:rsidRPr="006E4F8A" w:rsidRDefault="003345DB" w:rsidP="003345DB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345DB" w:rsidRPr="006E4F8A" w:rsidRDefault="003345DB" w:rsidP="003345DB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3345DB" w:rsidRPr="006E4F8A" w:rsidRDefault="003345DB" w:rsidP="003345DB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345DB" w:rsidRPr="006E4F8A" w:rsidRDefault="003345DB" w:rsidP="003345DB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3345DB" w:rsidRPr="00D70047" w:rsidRDefault="003345DB" w:rsidP="003345DB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26D2" w:rsidRPr="006E4F8A" w:rsidTr="0064757A">
        <w:tc>
          <w:tcPr>
            <w:tcW w:w="3766" w:type="dxa"/>
          </w:tcPr>
          <w:p w:rsidR="004526D2" w:rsidRPr="00DA5932" w:rsidRDefault="004526D2" w:rsidP="004526D2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A593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00" w:type="dxa"/>
            <w:vAlign w:val="bottom"/>
          </w:tcPr>
          <w:p w:rsidR="004526D2" w:rsidRPr="00804F2B" w:rsidRDefault="004526D2" w:rsidP="004526D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17,000</w:t>
            </w:r>
          </w:p>
        </w:tc>
        <w:tc>
          <w:tcPr>
            <w:tcW w:w="236" w:type="dxa"/>
            <w:vAlign w:val="bottom"/>
          </w:tcPr>
          <w:p w:rsidR="004526D2" w:rsidRPr="00804F2B" w:rsidRDefault="004526D2" w:rsidP="004526D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4526D2" w:rsidRPr="00804F2B" w:rsidRDefault="004526D2" w:rsidP="004526D2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4,371</w:t>
            </w:r>
          </w:p>
        </w:tc>
        <w:tc>
          <w:tcPr>
            <w:tcW w:w="236" w:type="dxa"/>
            <w:vAlign w:val="bottom"/>
          </w:tcPr>
          <w:p w:rsidR="004526D2" w:rsidRPr="00804F2B" w:rsidRDefault="004526D2" w:rsidP="004526D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4526D2" w:rsidRPr="006B229E" w:rsidRDefault="004526D2" w:rsidP="004526D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4526D2" w:rsidRPr="00804F2B" w:rsidRDefault="004526D2" w:rsidP="004526D2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4526D2" w:rsidRPr="00804F2B" w:rsidRDefault="004526D2" w:rsidP="004526D2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21,371</w:t>
            </w:r>
          </w:p>
        </w:tc>
      </w:tr>
      <w:tr w:rsidR="0064757A" w:rsidRPr="006E4F8A" w:rsidTr="0064757A">
        <w:tc>
          <w:tcPr>
            <w:tcW w:w="3766" w:type="dxa"/>
          </w:tcPr>
          <w:p w:rsidR="0064757A" w:rsidRPr="00DA5932" w:rsidRDefault="0064757A" w:rsidP="0064757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A593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0" w:type="dxa"/>
            <w:vAlign w:val="bottom"/>
          </w:tcPr>
          <w:p w:rsidR="0064757A" w:rsidRDefault="0064757A" w:rsidP="0064757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:rsidR="0064757A" w:rsidRPr="00804F2B" w:rsidRDefault="0064757A" w:rsidP="0064757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:rsidR="0064757A" w:rsidRPr="006B229E" w:rsidRDefault="0064757A" w:rsidP="0064757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64757A" w:rsidRPr="00804F2B" w:rsidRDefault="0064757A" w:rsidP="0064757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64757A" w:rsidRPr="006B229E" w:rsidRDefault="0064757A" w:rsidP="0064757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64757A" w:rsidRPr="00804F2B" w:rsidRDefault="0064757A" w:rsidP="0064757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64757A" w:rsidRDefault="0064757A" w:rsidP="0064757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</w:tr>
      <w:tr w:rsidR="00F61808" w:rsidRPr="006E4F8A" w:rsidTr="00CE4A03">
        <w:tc>
          <w:tcPr>
            <w:tcW w:w="3766" w:type="dxa"/>
          </w:tcPr>
          <w:p w:rsidR="00F61808" w:rsidRPr="00DA5932" w:rsidRDefault="00F61808" w:rsidP="00F61808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A593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00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,400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:rsidR="00F61808" w:rsidRPr="006E4F8A" w:rsidRDefault="000375D9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(76,400)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61808" w:rsidRPr="006B229E" w:rsidRDefault="00F61808" w:rsidP="00F618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804F2B" w:rsidRDefault="000375D9" w:rsidP="000375D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61808" w:rsidRPr="006E4F8A" w:rsidTr="0064757A">
        <w:tc>
          <w:tcPr>
            <w:tcW w:w="3766" w:type="dxa"/>
          </w:tcPr>
          <w:p w:rsidR="00F61808" w:rsidRPr="00DA5932" w:rsidRDefault="00F61808" w:rsidP="00F61808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A5932">
              <w:rPr>
                <w:rFonts w:ascii="Angsana New" w:hAnsi="Angsana New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0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13,318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804F2B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(6,661)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61808" w:rsidRPr="006B229E" w:rsidRDefault="00F61808" w:rsidP="00F618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804F2B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6,657</w:t>
            </w:r>
          </w:p>
        </w:tc>
      </w:tr>
      <w:tr w:rsidR="00F61808" w:rsidRPr="006E4F8A" w:rsidTr="0064757A">
        <w:tc>
          <w:tcPr>
            <w:tcW w:w="3766" w:type="dxa"/>
          </w:tcPr>
          <w:p w:rsidR="00F61808" w:rsidRPr="00DA5932" w:rsidRDefault="00F61808" w:rsidP="00F61808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E299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0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235,646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804F2B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9,371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F61808" w:rsidRPr="00804F2B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804F2B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245,776</w:t>
            </w:r>
          </w:p>
        </w:tc>
      </w:tr>
      <w:tr w:rsidR="00F61808" w:rsidRPr="006E4F8A" w:rsidTr="0064757A">
        <w:tc>
          <w:tcPr>
            <w:tcW w:w="3766" w:type="dxa"/>
          </w:tcPr>
          <w:p w:rsidR="00F61808" w:rsidRPr="00DA5932" w:rsidRDefault="00F61808" w:rsidP="00F61808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00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369,252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804F2B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338,180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61808" w:rsidRPr="006B229E" w:rsidRDefault="00F61808" w:rsidP="00F618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804F2B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707,432</w:t>
            </w:r>
          </w:p>
        </w:tc>
      </w:tr>
      <w:tr w:rsidR="00F61808" w:rsidRPr="006E4F8A" w:rsidTr="00CE4A03">
        <w:tc>
          <w:tcPr>
            <w:tcW w:w="3766" w:type="dxa"/>
          </w:tcPr>
          <w:p w:rsidR="00F61808" w:rsidRDefault="00F61808" w:rsidP="00F61808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00" w:type="dxa"/>
            <w:vAlign w:val="bottom"/>
          </w:tcPr>
          <w:p w:rsidR="00F61808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139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:rsidR="00F61808" w:rsidRPr="006B229E" w:rsidRDefault="00F61808" w:rsidP="00F618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F61808" w:rsidRPr="00804F2B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(27)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</w:tr>
      <w:tr w:rsidR="00F61808" w:rsidRPr="006E4F8A" w:rsidTr="0064757A">
        <w:tc>
          <w:tcPr>
            <w:tcW w:w="3766" w:type="dxa"/>
          </w:tcPr>
          <w:p w:rsidR="00F61808" w:rsidRPr="00DA5932" w:rsidRDefault="00F61808" w:rsidP="00F61808">
            <w:pPr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9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712,655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804F2B" w:rsidRDefault="003E5D93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268,861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804F2B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36" w:type="dxa"/>
            <w:vAlign w:val="bottom"/>
          </w:tcPr>
          <w:p w:rsidR="00F61808" w:rsidRPr="00804F2B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804F2B" w:rsidRDefault="003E5D93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982,248</w:t>
            </w:r>
          </w:p>
        </w:tc>
      </w:tr>
      <w:tr w:rsidR="00F61808" w:rsidRPr="006E4F8A" w:rsidTr="0064757A">
        <w:tc>
          <w:tcPr>
            <w:tcW w:w="3766" w:type="dxa"/>
          </w:tcPr>
          <w:p w:rsidR="00F61808" w:rsidRPr="00B56C11" w:rsidRDefault="00F61808" w:rsidP="00F61808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F61808" w:rsidRPr="00B56C11" w:rsidRDefault="00F61808" w:rsidP="00F61808">
            <w:pPr>
              <w:tabs>
                <w:tab w:val="decimal" w:pos="91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61808" w:rsidRPr="006E4F8A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</w:tcPr>
          <w:p w:rsidR="00F61808" w:rsidRPr="006E4F8A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61808" w:rsidRPr="006E4F8A" w:rsidRDefault="00F61808" w:rsidP="00F61808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</w:tcPr>
          <w:p w:rsidR="00F61808" w:rsidRPr="006E4F8A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61808" w:rsidRPr="006E4F8A" w:rsidRDefault="00F61808" w:rsidP="00F61808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B56C11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F61808" w:rsidRPr="006E4F8A" w:rsidTr="0064757A">
        <w:tc>
          <w:tcPr>
            <w:tcW w:w="3766" w:type="dxa"/>
          </w:tcPr>
          <w:p w:rsidR="00F61808" w:rsidRPr="000D352B" w:rsidRDefault="00F61808" w:rsidP="00F61808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0" w:type="dxa"/>
            <w:vAlign w:val="bottom"/>
          </w:tcPr>
          <w:p w:rsidR="00F61808" w:rsidRPr="00D70047" w:rsidRDefault="00F61808" w:rsidP="00F61808">
            <w:pPr>
              <w:tabs>
                <w:tab w:val="decimal" w:pos="91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61808" w:rsidRPr="006E4F8A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:rsidR="00F61808" w:rsidRPr="006E4F8A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61808" w:rsidRPr="006E4F8A" w:rsidRDefault="00F61808" w:rsidP="00F61808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61808" w:rsidRPr="006E4F8A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61808" w:rsidRPr="006E4F8A" w:rsidRDefault="00F61808" w:rsidP="00F61808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D70047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1808" w:rsidRPr="006E4F8A" w:rsidTr="0064757A">
        <w:tc>
          <w:tcPr>
            <w:tcW w:w="3766" w:type="dxa"/>
          </w:tcPr>
          <w:p w:rsidR="00F61808" w:rsidRPr="000D352B" w:rsidRDefault="00F61808" w:rsidP="00F618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352B">
              <w:rPr>
                <w:rFonts w:ascii="Angsana New" w:hAnsi="Angsana New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0" w:type="dxa"/>
            <w:vAlign w:val="bottom"/>
          </w:tcPr>
          <w:p w:rsidR="00F61808" w:rsidRPr="008F5595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(5,935)</w:t>
            </w:r>
          </w:p>
        </w:tc>
        <w:tc>
          <w:tcPr>
            <w:tcW w:w="236" w:type="dxa"/>
            <w:vAlign w:val="bottom"/>
          </w:tcPr>
          <w:p w:rsidR="00F61808" w:rsidRPr="008F5595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8F5595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  <w:vAlign w:val="bottom"/>
          </w:tcPr>
          <w:p w:rsidR="00F61808" w:rsidRPr="00E27870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61808" w:rsidRPr="006B229E" w:rsidRDefault="00F61808" w:rsidP="00F618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E27870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8F5595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(5,325)</w:t>
            </w:r>
          </w:p>
        </w:tc>
      </w:tr>
      <w:tr w:rsidR="00F61808" w:rsidRPr="006E4F8A" w:rsidTr="0064757A">
        <w:tc>
          <w:tcPr>
            <w:tcW w:w="3766" w:type="dxa"/>
          </w:tcPr>
          <w:p w:rsidR="00F61808" w:rsidRPr="000D352B" w:rsidRDefault="00F61808" w:rsidP="00F618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352B">
              <w:rPr>
                <w:rFonts w:ascii="Angsana New" w:hAnsi="Angsana New"/>
                <w:sz w:val="30"/>
                <w:szCs w:val="30"/>
                <w:cs/>
              </w:rPr>
              <w:t>สัญญาเช่าทางการเงิน</w:t>
            </w:r>
          </w:p>
        </w:tc>
        <w:tc>
          <w:tcPr>
            <w:tcW w:w="1200" w:type="dxa"/>
            <w:vAlign w:val="bottom"/>
          </w:tcPr>
          <w:p w:rsidR="00F61808" w:rsidRPr="008F5595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(79,907)</w:t>
            </w:r>
          </w:p>
        </w:tc>
        <w:tc>
          <w:tcPr>
            <w:tcW w:w="236" w:type="dxa"/>
            <w:vAlign w:val="bottom"/>
          </w:tcPr>
          <w:p w:rsidR="00F61808" w:rsidRPr="008F5595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8F5595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(5,993)</w:t>
            </w:r>
          </w:p>
        </w:tc>
        <w:tc>
          <w:tcPr>
            <w:tcW w:w="236" w:type="dxa"/>
            <w:vAlign w:val="bottom"/>
          </w:tcPr>
          <w:p w:rsidR="00F61808" w:rsidRPr="00E27870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61808" w:rsidRPr="006B229E" w:rsidRDefault="00F61808" w:rsidP="00F618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E27870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8F5595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(85,900)</w:t>
            </w:r>
          </w:p>
        </w:tc>
      </w:tr>
      <w:tr w:rsidR="00F61808" w:rsidRPr="006E4F8A" w:rsidTr="0064757A">
        <w:tc>
          <w:tcPr>
            <w:tcW w:w="3766" w:type="dxa"/>
          </w:tcPr>
          <w:p w:rsidR="00F61808" w:rsidRPr="000D352B" w:rsidRDefault="00F61808" w:rsidP="00F618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352B">
              <w:rPr>
                <w:rFonts w:ascii="Angsana New" w:hAnsi="Angsana New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0" w:type="dxa"/>
            <w:vAlign w:val="bottom"/>
          </w:tcPr>
          <w:p w:rsidR="00F61808" w:rsidRPr="008F5595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(580,496)</w:t>
            </w:r>
          </w:p>
        </w:tc>
        <w:tc>
          <w:tcPr>
            <w:tcW w:w="236" w:type="dxa"/>
            <w:vAlign w:val="bottom"/>
          </w:tcPr>
          <w:p w:rsidR="00F61808" w:rsidRPr="008F5595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8F5595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18,655</w:t>
            </w:r>
          </w:p>
        </w:tc>
        <w:tc>
          <w:tcPr>
            <w:tcW w:w="236" w:type="dxa"/>
            <w:vAlign w:val="bottom"/>
          </w:tcPr>
          <w:p w:rsidR="00F61808" w:rsidRPr="00E27870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61808" w:rsidRPr="006B229E" w:rsidRDefault="00F61808" w:rsidP="00F618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E27870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8F5595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(561,841)</w:t>
            </w:r>
          </w:p>
        </w:tc>
      </w:tr>
      <w:tr w:rsidR="00F61808" w:rsidRPr="006E4F8A" w:rsidTr="0064757A">
        <w:tc>
          <w:tcPr>
            <w:tcW w:w="3766" w:type="dxa"/>
            <w:vAlign w:val="bottom"/>
          </w:tcPr>
          <w:p w:rsidR="00F61808" w:rsidRPr="006E4F8A" w:rsidRDefault="00F61808" w:rsidP="00F6180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8F5595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(666,338)</w:t>
            </w:r>
          </w:p>
        </w:tc>
        <w:tc>
          <w:tcPr>
            <w:tcW w:w="236" w:type="dxa"/>
            <w:vAlign w:val="bottom"/>
          </w:tcPr>
          <w:p w:rsidR="00F61808" w:rsidRPr="008F5595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8F5595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13,272</w:t>
            </w:r>
          </w:p>
        </w:tc>
        <w:tc>
          <w:tcPr>
            <w:tcW w:w="236" w:type="dxa"/>
            <w:vAlign w:val="bottom"/>
          </w:tcPr>
          <w:p w:rsidR="00F61808" w:rsidRPr="008F5595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F61808" w:rsidRPr="006B229E" w:rsidRDefault="00F61808" w:rsidP="00F6180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61808" w:rsidRPr="002961C0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1808" w:rsidRPr="008F5595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(653,066)</w:t>
            </w:r>
          </w:p>
        </w:tc>
      </w:tr>
      <w:tr w:rsidR="00F61808" w:rsidRPr="006E4F8A" w:rsidTr="0064757A">
        <w:trPr>
          <w:trHeight w:val="287"/>
        </w:trPr>
        <w:tc>
          <w:tcPr>
            <w:tcW w:w="3766" w:type="dxa"/>
          </w:tcPr>
          <w:p w:rsidR="00F61808" w:rsidRPr="006E4F8A" w:rsidRDefault="00F61808" w:rsidP="00F61808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vAlign w:val="bottom"/>
          </w:tcPr>
          <w:p w:rsidR="00F61808" w:rsidRPr="00B56C11" w:rsidRDefault="00F61808" w:rsidP="00F618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61808" w:rsidRPr="00B56C11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vAlign w:val="bottom"/>
          </w:tcPr>
          <w:p w:rsidR="00F61808" w:rsidRPr="00B56C11" w:rsidRDefault="00F61808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61808" w:rsidRPr="006E4F8A" w:rsidRDefault="00F61808" w:rsidP="00F61808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F61808" w:rsidRPr="00B56C11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F61808" w:rsidRPr="006E4F8A" w:rsidRDefault="00F61808" w:rsidP="00F61808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F61808" w:rsidRPr="00B56C11" w:rsidRDefault="00F61808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F61808" w:rsidRPr="006E4F8A" w:rsidTr="0064757A">
        <w:tc>
          <w:tcPr>
            <w:tcW w:w="3766" w:type="dxa"/>
            <w:vAlign w:val="bottom"/>
          </w:tcPr>
          <w:p w:rsidR="00F61808" w:rsidRPr="006E4F8A" w:rsidRDefault="00F61808" w:rsidP="00F6180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F61808" w:rsidRPr="008F5595" w:rsidRDefault="00F61808" w:rsidP="00F61808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46,317</w:t>
            </w:r>
          </w:p>
        </w:tc>
        <w:tc>
          <w:tcPr>
            <w:tcW w:w="236" w:type="dxa"/>
            <w:vAlign w:val="bottom"/>
          </w:tcPr>
          <w:p w:rsidR="00F61808" w:rsidRPr="008F5595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:rsidR="00F61808" w:rsidRPr="008F5595" w:rsidRDefault="00BF13E7" w:rsidP="00F61808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282,133</w:t>
            </w:r>
          </w:p>
        </w:tc>
        <w:tc>
          <w:tcPr>
            <w:tcW w:w="236" w:type="dxa"/>
            <w:vAlign w:val="bottom"/>
          </w:tcPr>
          <w:p w:rsidR="00F61808" w:rsidRPr="008F5595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F61808" w:rsidRPr="00804F2B" w:rsidRDefault="00F61808" w:rsidP="00F61808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36" w:type="dxa"/>
            <w:vAlign w:val="bottom"/>
          </w:tcPr>
          <w:p w:rsidR="00F61808" w:rsidRPr="008F5595" w:rsidRDefault="00F61808" w:rsidP="00F6180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:rsidR="00F61808" w:rsidRPr="008F5595" w:rsidRDefault="007A7CD4" w:rsidP="00F61808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329,182</w:t>
            </w:r>
          </w:p>
        </w:tc>
      </w:tr>
    </w:tbl>
    <w:p w:rsidR="00AD786F" w:rsidRPr="00AD786F" w:rsidRDefault="00AD786F" w:rsidP="00AD786F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8817FA" w:rsidRPr="006E4F8A" w:rsidTr="003345DB">
        <w:tc>
          <w:tcPr>
            <w:tcW w:w="3673" w:type="dxa"/>
          </w:tcPr>
          <w:p w:rsidR="008817FA" w:rsidRPr="006E4F8A" w:rsidRDefault="008817FA" w:rsidP="008817FA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5" w:type="dxa"/>
            <w:gridSpan w:val="7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817FA" w:rsidRPr="006E4F8A" w:rsidTr="003345DB">
        <w:tc>
          <w:tcPr>
            <w:tcW w:w="3673" w:type="dxa"/>
          </w:tcPr>
          <w:p w:rsidR="008817FA" w:rsidRPr="006E4F8A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8817FA" w:rsidRPr="00DF711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49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มกราคม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8849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255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5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vAlign w:val="bottom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52B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0D35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D35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0D352B">
              <w:rPr>
                <w:rFonts w:ascii="Angsana New" w:hAnsi="Angsana New"/>
                <w:sz w:val="30"/>
                <w:szCs w:val="30"/>
                <w:lang w:val="en-US"/>
              </w:rPr>
              <w:t>)/</w:t>
            </w:r>
            <w:r w:rsidRPr="000D35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</w:p>
        </w:tc>
        <w:tc>
          <w:tcPr>
            <w:tcW w:w="235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49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8849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255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8817FA" w:rsidRPr="006E4F8A" w:rsidTr="003345DB">
        <w:tc>
          <w:tcPr>
            <w:tcW w:w="3673" w:type="dxa"/>
          </w:tcPr>
          <w:p w:rsidR="008817FA" w:rsidRPr="006E4F8A" w:rsidRDefault="008817FA" w:rsidP="008817F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5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5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Merge/>
            <w:vAlign w:val="bottom"/>
          </w:tcPr>
          <w:p w:rsidR="008817FA" w:rsidRPr="00D70047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17FA" w:rsidRPr="006E4F8A" w:rsidTr="003345DB">
        <w:tc>
          <w:tcPr>
            <w:tcW w:w="3673" w:type="dxa"/>
          </w:tcPr>
          <w:p w:rsidR="008817FA" w:rsidRPr="006E4F8A" w:rsidRDefault="008817FA" w:rsidP="008817F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  <w:vAlign w:val="bottom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5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5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Merge/>
            <w:vAlign w:val="bottom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817FA" w:rsidRPr="006E4F8A" w:rsidTr="003345DB">
        <w:tc>
          <w:tcPr>
            <w:tcW w:w="3673" w:type="dxa"/>
          </w:tcPr>
          <w:p w:rsidR="008817FA" w:rsidRPr="006E4F8A" w:rsidRDefault="008817FA" w:rsidP="008817F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Merge/>
            <w:vAlign w:val="bottom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5" w:type="dxa"/>
            <w:gridSpan w:val="3"/>
            <w:vAlign w:val="bottom"/>
          </w:tcPr>
          <w:p w:rsidR="008817F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5A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5A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88495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33</w:t>
            </w:r>
            <w:r w:rsidRPr="00DB5A6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Merge/>
            <w:vAlign w:val="bottom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9619E" w:rsidRPr="00E868A3" w:rsidTr="003345DB">
        <w:tc>
          <w:tcPr>
            <w:tcW w:w="3673" w:type="dxa"/>
          </w:tcPr>
          <w:p w:rsidR="00C9619E" w:rsidRPr="00E868A3" w:rsidRDefault="00C9619E" w:rsidP="00E86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5" w:type="dxa"/>
            <w:gridSpan w:val="7"/>
            <w:vAlign w:val="bottom"/>
          </w:tcPr>
          <w:p w:rsidR="00C9619E" w:rsidRPr="00E868A3" w:rsidRDefault="00C9619E" w:rsidP="00C961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68A3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E868A3" w:rsidRPr="006E4F8A" w:rsidTr="003345DB">
        <w:tc>
          <w:tcPr>
            <w:tcW w:w="3673" w:type="dxa"/>
          </w:tcPr>
          <w:p w:rsidR="00E868A3" w:rsidRPr="001703A0" w:rsidRDefault="00E868A3" w:rsidP="00E868A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:rsidR="00E868A3" w:rsidRPr="006E4F8A" w:rsidRDefault="00E868A3" w:rsidP="00E868A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868A3" w:rsidRPr="006E4F8A" w:rsidTr="003345DB">
        <w:tc>
          <w:tcPr>
            <w:tcW w:w="3673" w:type="dxa"/>
          </w:tcPr>
          <w:p w:rsidR="00E868A3" w:rsidRPr="006E4F8A" w:rsidRDefault="00E868A3" w:rsidP="00E86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</w:tcPr>
          <w:p w:rsidR="00E868A3" w:rsidRPr="006E4F8A" w:rsidRDefault="00E868A3" w:rsidP="00E868A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E868A3" w:rsidRPr="006E4F8A" w:rsidRDefault="00E868A3" w:rsidP="00E868A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E868A3" w:rsidRPr="006E4F8A" w:rsidRDefault="00E868A3" w:rsidP="00E868A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E868A3" w:rsidRPr="006E4F8A" w:rsidRDefault="00E868A3" w:rsidP="00E868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E868A3" w:rsidRPr="006E4F8A" w:rsidRDefault="00E868A3" w:rsidP="00E868A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E868A3" w:rsidRPr="006E4F8A" w:rsidRDefault="00E868A3" w:rsidP="00E868A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E868A3" w:rsidRPr="00D70047" w:rsidRDefault="00E868A3" w:rsidP="00E868A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68F3" w:rsidRPr="006E4F8A" w:rsidTr="003345DB">
        <w:tc>
          <w:tcPr>
            <w:tcW w:w="3673" w:type="dxa"/>
          </w:tcPr>
          <w:p w:rsidR="00A068F3" w:rsidRPr="00DA5932" w:rsidRDefault="00A068F3" w:rsidP="00A068F3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A593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00" w:type="dxa"/>
            <w:vAlign w:val="bottom"/>
          </w:tcPr>
          <w:p w:rsidR="00A068F3" w:rsidRPr="00804F2B" w:rsidRDefault="00884953" w:rsidP="00A068F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A068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235" w:type="dxa"/>
            <w:vAlign w:val="bottom"/>
          </w:tcPr>
          <w:p w:rsidR="00A068F3" w:rsidRPr="00804F2B" w:rsidRDefault="00A068F3" w:rsidP="00A068F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068F3" w:rsidRPr="00804F2B" w:rsidRDefault="00A068F3" w:rsidP="00A068F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:rsidR="00A068F3" w:rsidRPr="00804F2B" w:rsidRDefault="00A068F3" w:rsidP="00A068F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A068F3" w:rsidRPr="006B229E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068F3" w:rsidRPr="00804F2B" w:rsidRDefault="00A068F3" w:rsidP="00A068F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068F3" w:rsidRPr="00804F2B" w:rsidRDefault="00884953" w:rsidP="00A068F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A068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A068F3" w:rsidRPr="006E4F8A" w:rsidTr="003345DB">
        <w:tc>
          <w:tcPr>
            <w:tcW w:w="3673" w:type="dxa"/>
          </w:tcPr>
          <w:p w:rsidR="00A068F3" w:rsidRPr="00DA5932" w:rsidRDefault="00A068F3" w:rsidP="00A068F3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200" w:type="dxa"/>
            <w:vAlign w:val="bottom"/>
          </w:tcPr>
          <w:p w:rsidR="00A068F3" w:rsidRDefault="00884953" w:rsidP="00A068F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068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35" w:type="dxa"/>
            <w:vAlign w:val="bottom"/>
          </w:tcPr>
          <w:p w:rsidR="00A068F3" w:rsidRPr="00804F2B" w:rsidRDefault="00A068F3" w:rsidP="00A068F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068F3" w:rsidRDefault="00A068F3" w:rsidP="00A068F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:rsidR="00A068F3" w:rsidRPr="00804F2B" w:rsidRDefault="00A068F3" w:rsidP="00A068F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A068F3" w:rsidRPr="006B229E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068F3" w:rsidRPr="00804F2B" w:rsidRDefault="00A068F3" w:rsidP="00A068F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A068F3" w:rsidRPr="006B229E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C4335" w:rsidRPr="006E4F8A" w:rsidTr="00CE4A03">
        <w:tc>
          <w:tcPr>
            <w:tcW w:w="3673" w:type="dxa"/>
          </w:tcPr>
          <w:p w:rsidR="00AC4335" w:rsidRPr="00DA5932" w:rsidRDefault="00AC4335" w:rsidP="00AC4335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A593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0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AC4335" w:rsidRPr="006B229E" w:rsidRDefault="00AC4335" w:rsidP="00AC43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AC4335" w:rsidRPr="006B229E" w:rsidRDefault="00AC4335" w:rsidP="00AC43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</w:tr>
      <w:tr w:rsidR="00AC4335" w:rsidRPr="006E4F8A" w:rsidTr="00CE4A03">
        <w:tc>
          <w:tcPr>
            <w:tcW w:w="3673" w:type="dxa"/>
          </w:tcPr>
          <w:p w:rsidR="00AC4335" w:rsidRPr="00DA5932" w:rsidRDefault="00AC4335" w:rsidP="00AC433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A593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00" w:type="dxa"/>
          </w:tcPr>
          <w:p w:rsidR="00AC4335" w:rsidRPr="006B229E" w:rsidRDefault="00AC4335" w:rsidP="00AC43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,400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AC4335" w:rsidRPr="006B229E" w:rsidRDefault="00AC4335" w:rsidP="00AC43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76,400</w:t>
            </w:r>
          </w:p>
        </w:tc>
      </w:tr>
      <w:tr w:rsidR="00AC4335" w:rsidRPr="006E4F8A" w:rsidTr="003345DB">
        <w:tc>
          <w:tcPr>
            <w:tcW w:w="3673" w:type="dxa"/>
          </w:tcPr>
          <w:p w:rsidR="00AC4335" w:rsidRPr="00DA5932" w:rsidRDefault="00AC4335" w:rsidP="00AC4335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A5932">
              <w:rPr>
                <w:rFonts w:ascii="Angsana New" w:hAnsi="Angsana New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0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8,679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4,639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AC4335" w:rsidRPr="006B229E" w:rsidRDefault="00AC4335" w:rsidP="00AC43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13,318</w:t>
            </w:r>
          </w:p>
        </w:tc>
      </w:tr>
      <w:tr w:rsidR="00AC4335" w:rsidRPr="006E4F8A" w:rsidTr="003345DB">
        <w:tc>
          <w:tcPr>
            <w:tcW w:w="3673" w:type="dxa"/>
          </w:tcPr>
          <w:p w:rsidR="00AC4335" w:rsidRPr="00DA5932" w:rsidRDefault="00AC4335" w:rsidP="00AC4335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E299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0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231,935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5,400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(1,689)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235,646</w:t>
            </w:r>
          </w:p>
        </w:tc>
      </w:tr>
      <w:tr w:rsidR="00AC4335" w:rsidRPr="006E4F8A" w:rsidTr="003345DB">
        <w:tc>
          <w:tcPr>
            <w:tcW w:w="3673" w:type="dxa"/>
          </w:tcPr>
          <w:p w:rsidR="00AC4335" w:rsidRPr="00DA5932" w:rsidRDefault="00AC4335" w:rsidP="00AC4335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00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43,873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325,379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AC4335" w:rsidRPr="006B229E" w:rsidRDefault="00AC4335" w:rsidP="00AC43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369,252</w:t>
            </w:r>
          </w:p>
        </w:tc>
      </w:tr>
      <w:tr w:rsidR="00AC4335" w:rsidRPr="006E4F8A" w:rsidTr="00CE4A03">
        <w:tc>
          <w:tcPr>
            <w:tcW w:w="3673" w:type="dxa"/>
          </w:tcPr>
          <w:p w:rsidR="00AC4335" w:rsidRDefault="00AC4335" w:rsidP="00AC4335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00" w:type="dxa"/>
            <w:vAlign w:val="bottom"/>
          </w:tcPr>
          <w:p w:rsidR="00AC433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105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139</w:t>
            </w:r>
          </w:p>
        </w:tc>
      </w:tr>
      <w:tr w:rsidR="00AC4335" w:rsidRPr="006E4F8A" w:rsidTr="003345DB">
        <w:tc>
          <w:tcPr>
            <w:tcW w:w="3673" w:type="dxa"/>
          </w:tcPr>
          <w:p w:rsidR="00AC4335" w:rsidRPr="00DA5932" w:rsidRDefault="00AC4335" w:rsidP="00AC4335">
            <w:pPr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9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314,180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400,170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(1,695)</w:t>
            </w:r>
          </w:p>
        </w:tc>
        <w:tc>
          <w:tcPr>
            <w:tcW w:w="235" w:type="dxa"/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712,655</w:t>
            </w:r>
          </w:p>
        </w:tc>
      </w:tr>
      <w:tr w:rsidR="00AC4335" w:rsidRPr="006E4F8A" w:rsidTr="003345DB">
        <w:tc>
          <w:tcPr>
            <w:tcW w:w="3673" w:type="dxa"/>
          </w:tcPr>
          <w:p w:rsidR="00AC4335" w:rsidRPr="00B56C11" w:rsidRDefault="00AC4335" w:rsidP="00AC4335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AC4335" w:rsidRPr="00B56C11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AC4335" w:rsidRPr="006E4F8A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</w:tcPr>
          <w:p w:rsidR="00AC4335" w:rsidRPr="006E4F8A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AC4335" w:rsidRPr="006E4F8A" w:rsidRDefault="00AC4335" w:rsidP="00AC43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</w:tcPr>
          <w:p w:rsidR="00AC4335" w:rsidRPr="006E4F8A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AC4335" w:rsidRPr="006E4F8A" w:rsidRDefault="00AC4335" w:rsidP="00AC43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B56C11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C4335" w:rsidRPr="006E4F8A" w:rsidTr="003345DB">
        <w:tc>
          <w:tcPr>
            <w:tcW w:w="3673" w:type="dxa"/>
          </w:tcPr>
          <w:p w:rsidR="00AC4335" w:rsidRPr="000D352B" w:rsidRDefault="00AC4335" w:rsidP="00AC433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0" w:type="dxa"/>
            <w:vAlign w:val="bottom"/>
          </w:tcPr>
          <w:p w:rsidR="00AC4335" w:rsidRPr="00D70047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C4335" w:rsidRPr="006E4F8A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AC4335" w:rsidRPr="006E4F8A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C4335" w:rsidRPr="006E4F8A" w:rsidRDefault="00AC4335" w:rsidP="00AC43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C4335" w:rsidRPr="006E4F8A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C4335" w:rsidRPr="006E4F8A" w:rsidRDefault="00AC4335" w:rsidP="00AC43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D70047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4335" w:rsidRPr="006E4F8A" w:rsidTr="003345DB">
        <w:tc>
          <w:tcPr>
            <w:tcW w:w="3673" w:type="dxa"/>
          </w:tcPr>
          <w:p w:rsidR="00AC4335" w:rsidRPr="000D352B" w:rsidRDefault="00AC4335" w:rsidP="00AC433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352B">
              <w:rPr>
                <w:rFonts w:ascii="Angsana New" w:hAnsi="Angsana New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0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(6,555)</w:t>
            </w:r>
          </w:p>
        </w:tc>
        <w:tc>
          <w:tcPr>
            <w:tcW w:w="235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620</w:t>
            </w:r>
          </w:p>
        </w:tc>
        <w:tc>
          <w:tcPr>
            <w:tcW w:w="235" w:type="dxa"/>
            <w:vAlign w:val="bottom"/>
          </w:tcPr>
          <w:p w:rsidR="00AC4335" w:rsidRPr="00E27870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AC4335" w:rsidRPr="006B229E" w:rsidRDefault="00AC4335" w:rsidP="00AC43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C4335" w:rsidRPr="00E27870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(5,935)</w:t>
            </w:r>
          </w:p>
        </w:tc>
      </w:tr>
      <w:tr w:rsidR="00AC4335" w:rsidRPr="006E4F8A" w:rsidTr="003345DB">
        <w:tc>
          <w:tcPr>
            <w:tcW w:w="3673" w:type="dxa"/>
          </w:tcPr>
          <w:p w:rsidR="00AC4335" w:rsidRPr="000D352B" w:rsidRDefault="00AC4335" w:rsidP="00AC433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352B">
              <w:rPr>
                <w:rFonts w:ascii="Angsana New" w:hAnsi="Angsana New"/>
                <w:sz w:val="30"/>
                <w:szCs w:val="30"/>
                <w:cs/>
              </w:rPr>
              <w:t>สัญญาเช่าทางการเงิน</w:t>
            </w:r>
          </w:p>
        </w:tc>
        <w:tc>
          <w:tcPr>
            <w:tcW w:w="1200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(60,217)</w:t>
            </w:r>
          </w:p>
        </w:tc>
        <w:tc>
          <w:tcPr>
            <w:tcW w:w="235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(19,690)</w:t>
            </w:r>
          </w:p>
        </w:tc>
        <w:tc>
          <w:tcPr>
            <w:tcW w:w="235" w:type="dxa"/>
            <w:vAlign w:val="bottom"/>
          </w:tcPr>
          <w:p w:rsidR="00AC4335" w:rsidRPr="00E27870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AC4335" w:rsidRPr="006B229E" w:rsidRDefault="00AC4335" w:rsidP="00AC43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C4335" w:rsidRPr="00E27870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(79,907)</w:t>
            </w:r>
          </w:p>
        </w:tc>
      </w:tr>
      <w:tr w:rsidR="00AC4335" w:rsidRPr="006E4F8A" w:rsidTr="003345DB">
        <w:tc>
          <w:tcPr>
            <w:tcW w:w="3673" w:type="dxa"/>
          </w:tcPr>
          <w:p w:rsidR="00AC4335" w:rsidRPr="000D352B" w:rsidRDefault="00AC4335" w:rsidP="00AC433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352B">
              <w:rPr>
                <w:rFonts w:ascii="Angsana New" w:hAnsi="Angsana New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0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(570,710)</w:t>
            </w:r>
          </w:p>
        </w:tc>
        <w:tc>
          <w:tcPr>
            <w:tcW w:w="235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(9,786)</w:t>
            </w:r>
          </w:p>
        </w:tc>
        <w:tc>
          <w:tcPr>
            <w:tcW w:w="235" w:type="dxa"/>
            <w:vAlign w:val="bottom"/>
          </w:tcPr>
          <w:p w:rsidR="00AC4335" w:rsidRPr="00E27870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AC4335" w:rsidRPr="006B229E" w:rsidRDefault="00AC4335" w:rsidP="00AC43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29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C4335" w:rsidRPr="00E27870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(580,496)</w:t>
            </w:r>
          </w:p>
        </w:tc>
      </w:tr>
      <w:tr w:rsidR="00AC4335" w:rsidRPr="006E4F8A" w:rsidTr="003345DB">
        <w:tc>
          <w:tcPr>
            <w:tcW w:w="3673" w:type="dxa"/>
            <w:vAlign w:val="bottom"/>
          </w:tcPr>
          <w:p w:rsidR="00AC4335" w:rsidRPr="006E4F8A" w:rsidRDefault="00AC4335" w:rsidP="00AC433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(637,482)</w:t>
            </w:r>
          </w:p>
        </w:tc>
        <w:tc>
          <w:tcPr>
            <w:tcW w:w="235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(28,856)</w:t>
            </w:r>
          </w:p>
        </w:tc>
        <w:tc>
          <w:tcPr>
            <w:tcW w:w="235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AC4335" w:rsidRPr="00A068F3" w:rsidRDefault="00AC4335" w:rsidP="00AC433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068F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(666,338)</w:t>
            </w:r>
          </w:p>
        </w:tc>
      </w:tr>
      <w:tr w:rsidR="00AC4335" w:rsidRPr="006E4F8A" w:rsidTr="003345DB">
        <w:trPr>
          <w:trHeight w:val="287"/>
        </w:trPr>
        <w:tc>
          <w:tcPr>
            <w:tcW w:w="3673" w:type="dxa"/>
          </w:tcPr>
          <w:p w:rsidR="00AC4335" w:rsidRPr="006E4F8A" w:rsidRDefault="00AC4335" w:rsidP="00AC4335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vAlign w:val="bottom"/>
          </w:tcPr>
          <w:p w:rsidR="00AC4335" w:rsidRPr="00B56C11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AC4335" w:rsidRPr="00B56C11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B56C11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AC4335" w:rsidRPr="006E4F8A" w:rsidRDefault="00AC4335" w:rsidP="00AC43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AC4335" w:rsidRPr="00B56C11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AC4335" w:rsidRPr="006E4F8A" w:rsidRDefault="00AC4335" w:rsidP="00AC43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AC4335" w:rsidRPr="00B56C11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C4335" w:rsidRPr="006E4F8A" w:rsidTr="003345DB">
        <w:tc>
          <w:tcPr>
            <w:tcW w:w="3673" w:type="dxa"/>
            <w:vAlign w:val="bottom"/>
          </w:tcPr>
          <w:p w:rsidR="00AC4335" w:rsidRPr="006E4F8A" w:rsidRDefault="00AC4335" w:rsidP="00AC433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(323,302)</w:t>
            </w:r>
          </w:p>
        </w:tc>
        <w:tc>
          <w:tcPr>
            <w:tcW w:w="235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371,314</w:t>
            </w:r>
          </w:p>
        </w:tc>
        <w:tc>
          <w:tcPr>
            <w:tcW w:w="235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AC4335" w:rsidRPr="00804F2B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(1,695)</w:t>
            </w:r>
          </w:p>
        </w:tc>
        <w:tc>
          <w:tcPr>
            <w:tcW w:w="235" w:type="dxa"/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AC4335" w:rsidRPr="008F5595" w:rsidRDefault="00AC4335" w:rsidP="00AC4335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46,317</w:t>
            </w:r>
          </w:p>
        </w:tc>
      </w:tr>
    </w:tbl>
    <w:p w:rsidR="008817FA" w:rsidRDefault="008817FA" w:rsidP="003345DB">
      <w:pPr>
        <w:pStyle w:val="Bo-Blankline"/>
      </w:pPr>
    </w:p>
    <w:p w:rsidR="00C66CC8" w:rsidRDefault="00C66CC8" w:rsidP="00C66CC8">
      <w:pPr>
        <w:pStyle w:val="Bo-C1Content"/>
        <w:rPr>
          <w:lang w:val="en-US"/>
        </w:rPr>
      </w:pPr>
      <w:r w:rsidRPr="00D2678B">
        <w:rPr>
          <w:rFonts w:hint="cs"/>
          <w:cs/>
        </w:rPr>
        <w:t>สินทรัพย์ภาษีเงินได้รอการตัดบัญชีที่เกิดจาก</w:t>
      </w:r>
      <w:r>
        <w:rPr>
          <w:rFonts w:hint="cs"/>
          <w:cs/>
        </w:rPr>
        <w:t>ค่าเผื่อการด้อยค่าเงินลงทุน</w:t>
      </w:r>
      <w:r w:rsidRPr="00D2678B">
        <w:rPr>
          <w:rFonts w:hint="cs"/>
          <w:cs/>
        </w:rPr>
        <w:t>ที่มิได้รับรู้ใน</w:t>
      </w:r>
      <w:r>
        <w:rPr>
          <w:rFonts w:hint="cs"/>
          <w:cs/>
        </w:rPr>
        <w:t>งบการเงินเฉพาะกิจการ</w:t>
      </w:r>
      <w:r w:rsidRPr="00D2678B">
        <w:rPr>
          <w:rFonts w:hint="cs"/>
          <w:cs/>
        </w:rPr>
        <w:t xml:space="preserve"> ณ วันที่ </w:t>
      </w:r>
      <w:r>
        <w:rPr>
          <w:lang w:val="en-US"/>
        </w:rPr>
        <w:t>31</w:t>
      </w:r>
      <w:r w:rsidRPr="00D2678B"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ธันวาคม </w:t>
      </w:r>
      <w:r>
        <w:rPr>
          <w:lang w:val="en-US"/>
        </w:rPr>
        <w:t xml:space="preserve">2560 </w:t>
      </w:r>
      <w:r>
        <w:rPr>
          <w:rFonts w:hint="cs"/>
          <w:cs/>
          <w:lang w:val="en-US"/>
        </w:rPr>
        <w:t>เป็น</w:t>
      </w:r>
      <w:r w:rsidRPr="0075066D">
        <w:rPr>
          <w:rFonts w:hint="cs"/>
          <w:cs/>
          <w:lang w:val="en-US"/>
        </w:rPr>
        <w:t xml:space="preserve">จำนวน </w:t>
      </w:r>
      <w:r>
        <w:rPr>
          <w:rFonts w:hint="cs"/>
          <w:cs/>
          <w:lang w:val="en-US"/>
        </w:rPr>
        <w:t>112.4</w:t>
      </w:r>
      <w:r w:rsidRPr="005D21AC">
        <w:rPr>
          <w:rFonts w:hint="cs"/>
          <w:cs/>
          <w:lang w:val="en-US"/>
        </w:rPr>
        <w:t xml:space="preserve"> ล้าน</w:t>
      </w:r>
      <w:r>
        <w:rPr>
          <w:rFonts w:hint="cs"/>
          <w:cs/>
          <w:lang w:val="en-US"/>
        </w:rPr>
        <w:t xml:space="preserve">บาท </w:t>
      </w:r>
      <w:r>
        <w:rPr>
          <w:i/>
          <w:iCs/>
          <w:lang w:val="en-US"/>
        </w:rPr>
        <w:t>(2559:</w:t>
      </w:r>
      <w:r>
        <w:rPr>
          <w:rFonts w:hint="cs"/>
          <w:i/>
          <w:iCs/>
          <w:cs/>
          <w:lang w:val="en-US"/>
        </w:rPr>
        <w:t xml:space="preserve"> ไม่มี</w:t>
      </w:r>
      <w:r w:rsidRPr="00FD2ED6">
        <w:rPr>
          <w:i/>
          <w:iCs/>
          <w:lang w:val="en-US"/>
        </w:rPr>
        <w:t>)</w:t>
      </w:r>
    </w:p>
    <w:p w:rsidR="00C66CC8" w:rsidRPr="00C66CC8" w:rsidRDefault="00C66CC8" w:rsidP="00C66CC8">
      <w:pPr>
        <w:pStyle w:val="Bo-Blankline"/>
        <w:rPr>
          <w:lang w:val="en-US"/>
        </w:rPr>
      </w:pPr>
    </w:p>
    <w:p w:rsidR="00C66CC8" w:rsidRPr="00C66CC8" w:rsidRDefault="00A72DCA" w:rsidP="007D38A7">
      <w:pPr>
        <w:pStyle w:val="Bo-C1Content"/>
        <w:rPr>
          <w:lang w:val="en-US"/>
        </w:rPr>
      </w:pPr>
      <w:r w:rsidRPr="00D2678B">
        <w:rPr>
          <w:rFonts w:hint="cs"/>
          <w:cs/>
        </w:rPr>
        <w:t>สินทรัพย์ภาษีเงินได้รอการตัดบัญชีที่เกิดจากผลขาดทุนยกไปที่มิได้รับรู้ในงบการเงินรวม</w:t>
      </w:r>
      <w:r w:rsidR="007A7D5E">
        <w:rPr>
          <w:rFonts w:hint="cs"/>
          <w:cs/>
        </w:rPr>
        <w:t>และงบการเงินเฉพาะกิจการ</w:t>
      </w:r>
      <w:r w:rsidRPr="00D2678B">
        <w:rPr>
          <w:rFonts w:hint="cs"/>
          <w:cs/>
        </w:rPr>
        <w:t xml:space="preserve"> ณ วันที่ </w:t>
      </w:r>
      <w:r w:rsidR="00884953">
        <w:rPr>
          <w:lang w:val="en-US"/>
        </w:rPr>
        <w:t>31</w:t>
      </w:r>
      <w:r w:rsidRPr="00D2678B"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ธันวาคม </w:t>
      </w:r>
      <w:r w:rsidR="00884953">
        <w:rPr>
          <w:lang w:val="en-US"/>
        </w:rPr>
        <w:t>2560</w:t>
      </w:r>
      <w:r w:rsidR="00273584">
        <w:rPr>
          <w:lang w:val="en-US"/>
        </w:rPr>
        <w:t xml:space="preserve"> </w:t>
      </w:r>
      <w:r>
        <w:rPr>
          <w:rFonts w:hint="cs"/>
          <w:cs/>
          <w:lang w:val="en-US"/>
        </w:rPr>
        <w:t>เป็น</w:t>
      </w:r>
      <w:r w:rsidRPr="0075066D">
        <w:rPr>
          <w:rFonts w:hint="cs"/>
          <w:cs/>
          <w:lang w:val="en-US"/>
        </w:rPr>
        <w:t xml:space="preserve">จำนวน </w:t>
      </w:r>
      <w:r w:rsidR="003D1DE2">
        <w:rPr>
          <w:lang w:val="en-US"/>
        </w:rPr>
        <w:t>462</w:t>
      </w:r>
      <w:r w:rsidR="004E4AFB">
        <w:rPr>
          <w:rFonts w:hint="cs"/>
          <w:cs/>
          <w:lang w:val="en-US"/>
        </w:rPr>
        <w:t>.3</w:t>
      </w:r>
      <w:r w:rsidRPr="0075066D">
        <w:rPr>
          <w:lang w:val="en-US"/>
        </w:rPr>
        <w:t xml:space="preserve"> </w:t>
      </w:r>
      <w:r w:rsidRPr="0075066D">
        <w:rPr>
          <w:rFonts w:hint="cs"/>
          <w:cs/>
          <w:lang w:val="en-US"/>
        </w:rPr>
        <w:t>ล้านบาท</w:t>
      </w:r>
      <w:r>
        <w:rPr>
          <w:rFonts w:hint="cs"/>
          <w:cs/>
          <w:lang w:val="en-US"/>
        </w:rPr>
        <w:t xml:space="preserve"> </w:t>
      </w:r>
      <w:r w:rsidR="007A7D5E" w:rsidRPr="005D21AC">
        <w:rPr>
          <w:rFonts w:hint="cs"/>
          <w:cs/>
          <w:lang w:val="en-US"/>
        </w:rPr>
        <w:t xml:space="preserve">และ </w:t>
      </w:r>
      <w:r w:rsidR="003D1DE2">
        <w:rPr>
          <w:lang w:val="en-US"/>
        </w:rPr>
        <w:t>273</w:t>
      </w:r>
      <w:r w:rsidR="004E4AFB">
        <w:rPr>
          <w:rFonts w:hint="cs"/>
          <w:cs/>
          <w:lang w:val="en-US"/>
        </w:rPr>
        <w:t>.4</w:t>
      </w:r>
      <w:r w:rsidR="007A7D5E" w:rsidRPr="005D21AC">
        <w:rPr>
          <w:rFonts w:hint="cs"/>
          <w:cs/>
          <w:lang w:val="en-US"/>
        </w:rPr>
        <w:t xml:space="preserve"> ล้าน</w:t>
      </w:r>
      <w:r w:rsidR="007A7D5E">
        <w:rPr>
          <w:rFonts w:hint="cs"/>
          <w:cs/>
          <w:lang w:val="en-US"/>
        </w:rPr>
        <w:t xml:space="preserve">บาท ตามลำดับ </w:t>
      </w:r>
      <w:r>
        <w:rPr>
          <w:i/>
          <w:iCs/>
          <w:lang w:val="en-US"/>
        </w:rPr>
        <w:t>(</w:t>
      </w:r>
      <w:r w:rsidR="00884953">
        <w:rPr>
          <w:i/>
          <w:iCs/>
          <w:lang w:val="en-US"/>
        </w:rPr>
        <w:t>2559</w:t>
      </w:r>
      <w:r w:rsidRPr="00FD2ED6">
        <w:rPr>
          <w:i/>
          <w:iCs/>
          <w:lang w:val="en-US"/>
        </w:rPr>
        <w:t xml:space="preserve">: </w:t>
      </w:r>
      <w:r w:rsidR="00884953">
        <w:rPr>
          <w:i/>
          <w:iCs/>
          <w:lang w:val="en-US"/>
        </w:rPr>
        <w:t>137</w:t>
      </w:r>
      <w:r w:rsidR="002961C0" w:rsidRPr="002961C0">
        <w:rPr>
          <w:i/>
          <w:iCs/>
          <w:lang w:val="en-US"/>
        </w:rPr>
        <w:t>.</w:t>
      </w:r>
      <w:r w:rsidR="00884953">
        <w:rPr>
          <w:i/>
          <w:iCs/>
          <w:lang w:val="en-US"/>
        </w:rPr>
        <w:t>0</w:t>
      </w:r>
      <w:r w:rsidR="00AD786F">
        <w:rPr>
          <w:i/>
          <w:iCs/>
          <w:lang w:val="en-US"/>
        </w:rPr>
        <w:t xml:space="preserve"> </w:t>
      </w:r>
      <w:r w:rsidRPr="00FD2ED6">
        <w:rPr>
          <w:rFonts w:hint="cs"/>
          <w:i/>
          <w:iCs/>
          <w:cs/>
          <w:lang w:val="en-US"/>
        </w:rPr>
        <w:t>ล้านบาท</w:t>
      </w:r>
      <w:r w:rsidR="007A7D5E">
        <w:rPr>
          <w:rFonts w:hint="cs"/>
          <w:i/>
          <w:iCs/>
          <w:cs/>
          <w:lang w:val="en-US"/>
        </w:rPr>
        <w:t xml:space="preserve">และ </w:t>
      </w:r>
      <w:r w:rsidR="00884953">
        <w:rPr>
          <w:i/>
          <w:iCs/>
          <w:lang w:val="en-US"/>
        </w:rPr>
        <w:t>15</w:t>
      </w:r>
      <w:r w:rsidR="002961C0" w:rsidRPr="002961C0">
        <w:rPr>
          <w:i/>
          <w:iCs/>
          <w:lang w:val="en-US"/>
        </w:rPr>
        <w:t>.</w:t>
      </w:r>
      <w:r w:rsidR="00884953">
        <w:rPr>
          <w:i/>
          <w:iCs/>
          <w:lang w:val="en-US"/>
        </w:rPr>
        <w:t>8</w:t>
      </w:r>
      <w:r w:rsidR="007A7D5E">
        <w:rPr>
          <w:rFonts w:hint="cs"/>
          <w:i/>
          <w:iCs/>
          <w:cs/>
          <w:lang w:val="en-US"/>
        </w:rPr>
        <w:t xml:space="preserve"> ล้านบาท</w:t>
      </w:r>
      <w:r w:rsidR="00796132">
        <w:rPr>
          <w:i/>
          <w:iCs/>
          <w:lang w:val="en-US"/>
        </w:rPr>
        <w:t xml:space="preserve"> </w:t>
      </w:r>
      <w:r w:rsidR="007A7D5E">
        <w:rPr>
          <w:rFonts w:hint="cs"/>
          <w:i/>
          <w:iCs/>
          <w:cs/>
          <w:lang w:val="en-US"/>
        </w:rPr>
        <w:t>ตามลำดับ</w:t>
      </w:r>
      <w:r w:rsidRPr="00FD2ED6">
        <w:rPr>
          <w:i/>
          <w:iCs/>
          <w:lang w:val="en-US"/>
        </w:rPr>
        <w:t>)</w:t>
      </w:r>
    </w:p>
    <w:p w:rsidR="007D38A7" w:rsidRDefault="007D38A7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804F2B" w:rsidRDefault="000869BA" w:rsidP="0053066A">
      <w:pPr>
        <w:pStyle w:val="Bo-C1Content"/>
      </w:pPr>
      <w:r>
        <w:rPr>
          <w:rFonts w:hint="cs"/>
          <w:cs/>
        </w:rPr>
        <w:lastRenderedPageBreak/>
        <w:t>ขาดทุนทางภาษีจะสิ้นอายุใน</w:t>
      </w:r>
      <w:r w:rsidRPr="005E58F9">
        <w:rPr>
          <w:rFonts w:hint="cs"/>
          <w:cs/>
        </w:rPr>
        <w:t xml:space="preserve">ปี </w:t>
      </w:r>
      <w:r w:rsidR="00884953" w:rsidRPr="005E58F9">
        <w:rPr>
          <w:rFonts w:hint="cs"/>
          <w:cs/>
        </w:rPr>
        <w:t>25</w:t>
      </w:r>
      <w:r w:rsidR="004A53CE">
        <w:t>62</w:t>
      </w:r>
      <w:r w:rsidR="00A72DCA" w:rsidRPr="005E58F9">
        <w:t xml:space="preserve"> </w:t>
      </w:r>
      <w:r w:rsidR="00A72DCA" w:rsidRPr="005E58F9">
        <w:rPr>
          <w:rFonts w:hint="cs"/>
          <w:cs/>
        </w:rPr>
        <w:t xml:space="preserve">ถึงปี </w:t>
      </w:r>
      <w:r w:rsidR="004A53CE">
        <w:rPr>
          <w:lang w:val="en-US"/>
        </w:rPr>
        <w:t>2566</w:t>
      </w:r>
      <w:r w:rsidR="0053066A" w:rsidRPr="005E58F9">
        <w:t xml:space="preserve"> </w:t>
      </w:r>
      <w:r w:rsidR="00A72DCA" w:rsidRPr="005E58F9">
        <w:rPr>
          <w:rFonts w:hint="cs"/>
          <w:cs/>
        </w:rPr>
        <w:t>ผลแตกต่าง</w:t>
      </w:r>
      <w:r w:rsidR="00A72DCA" w:rsidRPr="0053066A">
        <w:rPr>
          <w:rFonts w:hint="cs"/>
          <w:cs/>
        </w:rPr>
        <w:t>ชั่วคราว</w:t>
      </w:r>
      <w:r w:rsidR="00A72DCA" w:rsidRPr="00FD2ED6">
        <w:rPr>
          <w:rFonts w:hint="cs"/>
          <w:cs/>
        </w:rPr>
        <w:t>ที่ใช้หักภาษีที่ยังไม่สิ้นอายุตามกฎหมาย</w:t>
      </w:r>
      <w:r w:rsidR="00A72DCA" w:rsidRPr="00F4664D">
        <w:rPr>
          <w:rFonts w:hint="cs"/>
          <w:cs/>
        </w:rPr>
        <w:t>เกี่ยวกับภาษีเงินได้ปัจจุบันนั้น</w:t>
      </w:r>
      <w:r w:rsidR="00A72DCA">
        <w:t xml:space="preserve"> </w:t>
      </w:r>
      <w:r w:rsidR="00A72DCA" w:rsidRPr="00F4664D">
        <w:rPr>
          <w:rFonts w:hint="cs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A72DCA">
        <w:rPr>
          <w:rFonts w:hint="cs"/>
          <w:cs/>
        </w:rPr>
        <w:t>ไป</w:t>
      </w:r>
      <w:r w:rsidR="00A72DCA" w:rsidRPr="00F4664D">
        <w:rPr>
          <w:rFonts w:hint="cs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59015F" w:rsidRPr="0059015F" w:rsidRDefault="0059015F" w:rsidP="0059015F">
      <w:pPr>
        <w:pStyle w:val="Bo-C1Content"/>
        <w:rPr>
          <w:i/>
          <w:iCs/>
          <w:sz w:val="14"/>
          <w:szCs w:val="14"/>
          <w:lang w:val="en-US"/>
        </w:rPr>
      </w:pPr>
    </w:p>
    <w:p w:rsidR="0059015F" w:rsidRPr="007D38A7" w:rsidRDefault="0059015F" w:rsidP="0059015F">
      <w:pPr>
        <w:pStyle w:val="Bo-C1Content"/>
        <w:rPr>
          <w:i/>
          <w:iCs/>
          <w:lang w:val="en-US"/>
        </w:rPr>
      </w:pPr>
      <w:r w:rsidRPr="007D38A7">
        <w:rPr>
          <w:rFonts w:hint="cs"/>
          <w:i/>
          <w:iCs/>
          <w:cs/>
        </w:rPr>
        <w:t>การรับรู้สินทรัพย์ภาษีเงินได้รอตัดบัญชีจากขาดทุนทางภาษี</w:t>
      </w:r>
    </w:p>
    <w:p w:rsidR="0059015F" w:rsidRPr="0059015F" w:rsidRDefault="0059015F" w:rsidP="0059015F">
      <w:pPr>
        <w:pStyle w:val="Bo-Blankline"/>
        <w:rPr>
          <w:sz w:val="14"/>
          <w:szCs w:val="14"/>
        </w:rPr>
      </w:pPr>
    </w:p>
    <w:p w:rsidR="0059015F" w:rsidRPr="009567BE" w:rsidRDefault="0059015F" w:rsidP="0059015F">
      <w:pPr>
        <w:pStyle w:val="Bo-Blankline"/>
        <w:rPr>
          <w:spacing w:val="-6"/>
          <w:sz w:val="30"/>
          <w:szCs w:val="30"/>
          <w:cs/>
          <w:lang w:val="en-US"/>
        </w:rPr>
      </w:pPr>
      <w:r w:rsidRPr="009567BE">
        <w:rPr>
          <w:rFonts w:hint="cs"/>
          <w:spacing w:val="-6"/>
          <w:sz w:val="30"/>
          <w:szCs w:val="30"/>
          <w:cs/>
          <w:lang w:val="en-US"/>
        </w:rPr>
        <w:t>ในปี 2560 กลุ่มบริษัทได้เข้าทำสัญญาเป็นผู้จัดจำหน่าย</w:t>
      </w:r>
      <w:r w:rsidR="004F6AB4" w:rsidRPr="009567BE">
        <w:rPr>
          <w:rFonts w:hint="cs"/>
          <w:spacing w:val="-6"/>
          <w:sz w:val="30"/>
          <w:szCs w:val="30"/>
          <w:cs/>
          <w:lang w:val="en-US"/>
        </w:rPr>
        <w:t>สำหรับ</w:t>
      </w:r>
      <w:r w:rsidRPr="009567BE">
        <w:rPr>
          <w:rFonts w:hint="cs"/>
          <w:spacing w:val="-6"/>
          <w:sz w:val="30"/>
          <w:szCs w:val="30"/>
          <w:cs/>
          <w:lang w:val="en-US"/>
        </w:rPr>
        <w:t>โครงการต่างๆ ทำให้ผู้บริหารทำการประเมิ</w:t>
      </w:r>
      <w:r w:rsidR="004F6AB4" w:rsidRPr="009567BE">
        <w:rPr>
          <w:rFonts w:hint="cs"/>
          <w:spacing w:val="-6"/>
          <w:sz w:val="30"/>
          <w:szCs w:val="30"/>
          <w:cs/>
          <w:lang w:val="en-US"/>
        </w:rPr>
        <w:t>นประมาณการกำไรทางภาษีในอนาคต</w:t>
      </w:r>
      <w:r w:rsidRPr="009567BE">
        <w:rPr>
          <w:rFonts w:hint="cs"/>
          <w:spacing w:val="-6"/>
          <w:sz w:val="30"/>
          <w:szCs w:val="30"/>
          <w:cs/>
          <w:lang w:val="en-US"/>
        </w:rPr>
        <w:t xml:space="preserve"> และ</w:t>
      </w:r>
      <w:r w:rsidR="004F6AB4" w:rsidRPr="009567BE">
        <w:rPr>
          <w:rFonts w:hint="cs"/>
          <w:spacing w:val="-6"/>
          <w:sz w:val="30"/>
          <w:szCs w:val="30"/>
          <w:cs/>
          <w:lang w:val="en-US"/>
        </w:rPr>
        <w:t xml:space="preserve"> ณ วันที่ 31 ธันวาคม 2560 กลุ่มบริษัทได้รับรู้</w:t>
      </w:r>
      <w:r w:rsidRPr="009567BE">
        <w:rPr>
          <w:rFonts w:hint="cs"/>
          <w:spacing w:val="-6"/>
          <w:sz w:val="30"/>
          <w:szCs w:val="30"/>
          <w:cs/>
          <w:lang w:val="en-US"/>
        </w:rPr>
        <w:t>สินทรัพย์ภาษีเงินได้</w:t>
      </w:r>
      <w:r w:rsidR="004F6AB4" w:rsidRPr="009567BE">
        <w:rPr>
          <w:rFonts w:hint="cs"/>
          <w:spacing w:val="-6"/>
          <w:sz w:val="30"/>
          <w:szCs w:val="30"/>
          <w:cs/>
          <w:lang w:val="en-US"/>
        </w:rPr>
        <w:t>รอตัดบัญชี</w:t>
      </w:r>
      <w:r w:rsidR="009567BE" w:rsidRPr="009567BE">
        <w:rPr>
          <w:rFonts w:hint="cs"/>
          <w:spacing w:val="-6"/>
          <w:sz w:val="30"/>
          <w:szCs w:val="30"/>
          <w:cs/>
          <w:lang w:val="en-US"/>
        </w:rPr>
        <w:t>จากขาดทุนทางภาษีในงบการเงินรวมและงบการเงินเฉพาะกิจการ</w:t>
      </w:r>
      <w:r w:rsidRPr="009567BE">
        <w:rPr>
          <w:rFonts w:hint="cs"/>
          <w:spacing w:val="-6"/>
          <w:sz w:val="30"/>
          <w:szCs w:val="30"/>
          <w:cs/>
          <w:lang w:val="en-US"/>
        </w:rPr>
        <w:t>จำนวน 794 ล้านบาท</w:t>
      </w:r>
      <w:r w:rsidR="009567BE" w:rsidRPr="009567BE">
        <w:rPr>
          <w:rFonts w:hint="cs"/>
          <w:spacing w:val="-6"/>
          <w:sz w:val="30"/>
          <w:szCs w:val="30"/>
          <w:cs/>
          <w:lang w:val="en-US"/>
        </w:rPr>
        <w:t xml:space="preserve">และ 707 ล้านบาทตามลำดับ </w:t>
      </w:r>
      <w:r w:rsidRPr="009567BE">
        <w:rPr>
          <w:rFonts w:hint="cs"/>
          <w:spacing w:val="-6"/>
          <w:sz w:val="30"/>
          <w:szCs w:val="30"/>
          <w:cs/>
          <w:lang w:val="en-US"/>
        </w:rPr>
        <w:t>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</w:p>
    <w:p w:rsidR="00C66CC8" w:rsidRPr="0059015F" w:rsidRDefault="00C66CC8" w:rsidP="0053066A">
      <w:pPr>
        <w:pStyle w:val="Bo-C1Content"/>
        <w:rPr>
          <w:sz w:val="14"/>
          <w:szCs w:val="14"/>
        </w:rPr>
      </w:pPr>
    </w:p>
    <w:p w:rsidR="00CD283E" w:rsidRPr="00D10D39" w:rsidRDefault="003E0819" w:rsidP="001B4B94">
      <w:pPr>
        <w:pStyle w:val="Caption"/>
        <w:ind w:hanging="900"/>
      </w:pPr>
      <w:r w:rsidRPr="003E0819">
        <w:rPr>
          <w:cs/>
        </w:rPr>
        <w:t>หนี้สินที่มีภาระดอกเบี้ย</w:t>
      </w:r>
    </w:p>
    <w:p w:rsidR="00CD283E" w:rsidRPr="0059015F" w:rsidRDefault="00CD283E" w:rsidP="00CD283E">
      <w:pPr>
        <w:spacing w:line="240" w:lineRule="auto"/>
        <w:ind w:left="540" w:right="389"/>
        <w:jc w:val="both"/>
        <w:rPr>
          <w:rFonts w:ascii="Angsana New" w:hAnsi="Angsana New"/>
          <w:sz w:val="2"/>
          <w:szCs w:val="2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DD3FAF" w:rsidRPr="003A3233" w:rsidTr="00D87050">
        <w:tc>
          <w:tcPr>
            <w:tcW w:w="3078" w:type="dxa"/>
          </w:tcPr>
          <w:p w:rsidR="00DD3FAF" w:rsidRPr="006B33DA" w:rsidRDefault="00DD3FAF" w:rsidP="00D97F0D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DD3FAF" w:rsidRPr="003A3233" w:rsidRDefault="00DD3FAF" w:rsidP="00B5668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DD3FAF" w:rsidRPr="003A3233" w:rsidRDefault="00DD3FAF" w:rsidP="00B5668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D3FAF" w:rsidRPr="003A3233" w:rsidRDefault="00DD3FAF" w:rsidP="00B566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DD3FAF" w:rsidRPr="003A3233" w:rsidRDefault="00DD3FAF" w:rsidP="00B5668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FA" w:rsidRPr="003A3233" w:rsidTr="00D87050">
        <w:tc>
          <w:tcPr>
            <w:tcW w:w="3078" w:type="dxa"/>
          </w:tcPr>
          <w:p w:rsidR="008817FA" w:rsidRPr="006B33DA" w:rsidRDefault="008817FA" w:rsidP="008817FA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8817FA" w:rsidRPr="00063824" w:rsidRDefault="008817FA" w:rsidP="008817FA">
            <w:pPr>
              <w:spacing w:line="240" w:lineRule="atLeast"/>
              <w:ind w:left="-108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817FA" w:rsidRPr="003A3233" w:rsidTr="00D87050">
        <w:tc>
          <w:tcPr>
            <w:tcW w:w="3078" w:type="dxa"/>
          </w:tcPr>
          <w:p w:rsidR="008817FA" w:rsidRPr="006B33DA" w:rsidRDefault="008817FA" w:rsidP="008817FA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817FA" w:rsidRPr="003A3233" w:rsidRDefault="008817FA" w:rsidP="008817F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17FA" w:rsidRPr="003A3233" w:rsidTr="00D87050">
        <w:tc>
          <w:tcPr>
            <w:tcW w:w="3078" w:type="dxa"/>
            <w:vAlign w:val="bottom"/>
          </w:tcPr>
          <w:p w:rsidR="008817FA" w:rsidRPr="006B33DA" w:rsidRDefault="008817FA" w:rsidP="008817FA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3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50" w:type="dxa"/>
            <w:vAlign w:val="bottom"/>
          </w:tcPr>
          <w:p w:rsidR="008817FA" w:rsidRPr="003A3233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EA02C2" w:rsidRDefault="008817FA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Default="008817FA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17FA" w:rsidRPr="003A3233" w:rsidTr="00D87050">
        <w:tc>
          <w:tcPr>
            <w:tcW w:w="3078" w:type="dxa"/>
            <w:vAlign w:val="bottom"/>
          </w:tcPr>
          <w:p w:rsidR="008817FA" w:rsidRPr="006B33DA" w:rsidRDefault="00985194" w:rsidP="00067543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</w:rPr>
            </w:pPr>
            <w:r w:rsidRPr="0006754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เงินเบิกเกินบัญชีธนาคารและ</w:t>
            </w:r>
            <w:r w:rsidR="008817FA" w:rsidRPr="00067543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เงินกู้ยืม</w:t>
            </w:r>
            <w:r w:rsidR="00067543" w:rsidRPr="00067543">
              <w:rPr>
                <w:rFonts w:ascii="Angsana New" w:hAnsi="Angsana New"/>
                <w:spacing w:val="-8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850" w:type="dxa"/>
            <w:vAlign w:val="bottom"/>
          </w:tcPr>
          <w:p w:rsidR="008817FA" w:rsidRPr="003A3233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17FA" w:rsidRPr="003A3233" w:rsidTr="00D87050">
        <w:tc>
          <w:tcPr>
            <w:tcW w:w="3078" w:type="dxa"/>
            <w:vAlign w:val="bottom"/>
          </w:tcPr>
          <w:p w:rsidR="008817FA" w:rsidRPr="006B33DA" w:rsidRDefault="008817FA" w:rsidP="008817FA">
            <w:pPr>
              <w:spacing w:line="240" w:lineRule="atLeast"/>
              <w:ind w:right="-115" w:firstLine="270"/>
              <w:rPr>
                <w:rFonts w:ascii="Angsana New" w:hAnsi="Angsana New"/>
                <w:sz w:val="30"/>
                <w:szCs w:val="30"/>
              </w:rPr>
            </w:pPr>
            <w:r w:rsidRPr="006B33DA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50" w:type="dxa"/>
            <w:vAlign w:val="bottom"/>
          </w:tcPr>
          <w:p w:rsidR="008817FA" w:rsidRPr="003A3233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17FA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2,178,403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609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1,844,119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718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066</w:t>
            </w:r>
          </w:p>
        </w:tc>
      </w:tr>
      <w:tr w:rsidR="008817FA" w:rsidRPr="003A3233" w:rsidTr="00D87050">
        <w:tc>
          <w:tcPr>
            <w:tcW w:w="3078" w:type="dxa"/>
            <w:vAlign w:val="bottom"/>
          </w:tcPr>
          <w:p w:rsidR="008817FA" w:rsidRPr="006B33DA" w:rsidRDefault="008817FA" w:rsidP="008817FA">
            <w:pPr>
              <w:spacing w:line="240" w:lineRule="atLeast"/>
              <w:ind w:left="270" w:right="-115" w:hanging="27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6B33DA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เงินกู้ยืมระยะยาว</w:t>
            </w:r>
            <w:r w:rsidRPr="006B33D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/>
                <w:spacing w:val="-8"/>
                <w:sz w:val="30"/>
                <w:szCs w:val="30"/>
                <w:cs/>
              </w:rPr>
              <w:br/>
            </w:r>
            <w:r w:rsidRPr="006B33DA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ที่ถึงกำหนด</w:t>
            </w:r>
            <w:r w:rsidRPr="006B33D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850" w:type="dxa"/>
            <w:vAlign w:val="bottom"/>
          </w:tcPr>
          <w:p w:rsidR="008817FA" w:rsidRPr="003A3233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17FA" w:rsidRPr="003A3233" w:rsidTr="00D87050">
        <w:tc>
          <w:tcPr>
            <w:tcW w:w="3078" w:type="dxa"/>
            <w:vAlign w:val="bottom"/>
          </w:tcPr>
          <w:p w:rsidR="008817FA" w:rsidRPr="006B33DA" w:rsidRDefault="008817FA" w:rsidP="008817FA">
            <w:pPr>
              <w:spacing w:line="240" w:lineRule="atLeast"/>
              <w:ind w:right="-115" w:firstLine="270"/>
              <w:rPr>
                <w:rFonts w:ascii="Angsana New" w:hAnsi="Angsana New"/>
                <w:sz w:val="30"/>
                <w:szCs w:val="30"/>
              </w:rPr>
            </w:pPr>
            <w:r w:rsidRPr="006B33DA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50" w:type="dxa"/>
            <w:vAlign w:val="bottom"/>
          </w:tcPr>
          <w:p w:rsidR="008817FA" w:rsidRPr="003A3233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17FA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751,049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906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751,049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741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8817FA" w:rsidRPr="002961C0" w:rsidTr="00D87050">
        <w:tc>
          <w:tcPr>
            <w:tcW w:w="3078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</w:rPr>
            </w:pPr>
            <w:r w:rsidRPr="002961C0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Pr="002961C0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850" w:type="dxa"/>
          </w:tcPr>
          <w:p w:rsidR="008817FA" w:rsidRPr="002961C0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8817FA" w:rsidRPr="002961C0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2961C0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817FA" w:rsidRPr="002961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8817FA" w:rsidRPr="002961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2961C0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36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2961C0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817FA" w:rsidRPr="002961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8817FA" w:rsidRPr="002961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8817FA" w:rsidRPr="002961C0" w:rsidTr="00D87050">
        <w:tc>
          <w:tcPr>
            <w:tcW w:w="3078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</w:rPr>
            </w:pPr>
            <w:r w:rsidRPr="002961C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  <w:r w:rsidRPr="002961C0"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2961C0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850" w:type="dxa"/>
            <w:vAlign w:val="bottom"/>
          </w:tcPr>
          <w:p w:rsidR="008817FA" w:rsidRPr="002961C0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817FA" w:rsidRPr="002961C0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2,378</w:t>
            </w:r>
          </w:p>
        </w:tc>
        <w:tc>
          <w:tcPr>
            <w:tcW w:w="236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817FA" w:rsidRPr="002961C0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8817FA" w:rsidRPr="002961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236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817FA" w:rsidRPr="002961C0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2,378</w:t>
            </w:r>
          </w:p>
        </w:tc>
        <w:tc>
          <w:tcPr>
            <w:tcW w:w="236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817FA" w:rsidRPr="002961C0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8817FA" w:rsidRPr="002961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8817FA" w:rsidRPr="002E48BE" w:rsidTr="00D87050">
        <w:tc>
          <w:tcPr>
            <w:tcW w:w="3078" w:type="dxa"/>
            <w:vAlign w:val="bottom"/>
          </w:tcPr>
          <w:p w:rsidR="008817FA" w:rsidRPr="006B33DA" w:rsidRDefault="008817FA" w:rsidP="008817FA">
            <w:pPr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3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หมุนเวียน</w:t>
            </w:r>
          </w:p>
        </w:tc>
        <w:tc>
          <w:tcPr>
            <w:tcW w:w="850" w:type="dxa"/>
            <w:vAlign w:val="bottom"/>
          </w:tcPr>
          <w:p w:rsidR="008817FA" w:rsidRPr="003A3233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17FA" w:rsidRPr="00896B9D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7,931,830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17FA" w:rsidRPr="00896B9D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17FA" w:rsidRPr="00896B9D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7,597,546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17FA" w:rsidRPr="00896B9D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706</w:t>
            </w:r>
          </w:p>
        </w:tc>
      </w:tr>
      <w:tr w:rsidR="00AD786F" w:rsidRPr="003A3233" w:rsidTr="00D87050">
        <w:tc>
          <w:tcPr>
            <w:tcW w:w="3078" w:type="dxa"/>
            <w:vAlign w:val="bottom"/>
          </w:tcPr>
          <w:p w:rsidR="00AD786F" w:rsidRPr="006B33DA" w:rsidRDefault="00AD786F" w:rsidP="00AD786F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3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50" w:type="dxa"/>
            <w:vAlign w:val="bottom"/>
          </w:tcPr>
          <w:p w:rsidR="00AD786F" w:rsidRPr="003A3233" w:rsidRDefault="00AD786F" w:rsidP="00AD786F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AD786F" w:rsidRPr="003A3233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3A3233" w:rsidRDefault="00AD786F" w:rsidP="00AD786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EA02C2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3A3233" w:rsidRDefault="00AD786F" w:rsidP="00AD786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3A3233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3A3233" w:rsidRDefault="00AD786F" w:rsidP="00AD786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786F" w:rsidRPr="003A3233" w:rsidTr="00D87050">
        <w:tc>
          <w:tcPr>
            <w:tcW w:w="3078" w:type="dxa"/>
            <w:vAlign w:val="bottom"/>
          </w:tcPr>
          <w:p w:rsidR="00AD786F" w:rsidRPr="006B33DA" w:rsidRDefault="00AD786F" w:rsidP="00AD786F">
            <w:pPr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B33D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0" w:type="dxa"/>
            <w:vAlign w:val="bottom"/>
          </w:tcPr>
          <w:p w:rsidR="00AD786F" w:rsidRPr="003A3233" w:rsidRDefault="00AD786F" w:rsidP="00AD786F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AD786F" w:rsidRPr="003A3233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3A3233" w:rsidRDefault="00AD786F" w:rsidP="00AD786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EA02C2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3A3233" w:rsidRDefault="00AD786F" w:rsidP="00AD786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3A3233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3A3233" w:rsidRDefault="00AD786F" w:rsidP="00AD786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817FA" w:rsidRPr="003A3233" w:rsidTr="00D87050">
        <w:tc>
          <w:tcPr>
            <w:tcW w:w="3078" w:type="dxa"/>
            <w:vAlign w:val="bottom"/>
          </w:tcPr>
          <w:p w:rsidR="008817FA" w:rsidRPr="006B33DA" w:rsidRDefault="008817FA" w:rsidP="008817FA">
            <w:pPr>
              <w:spacing w:line="240" w:lineRule="atLeast"/>
              <w:ind w:right="-115" w:firstLine="270"/>
              <w:rPr>
                <w:rFonts w:ascii="Angsana New" w:hAnsi="Angsana New"/>
                <w:sz w:val="30"/>
                <w:szCs w:val="30"/>
              </w:rPr>
            </w:pPr>
            <w:r w:rsidRPr="006B33DA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50" w:type="dxa"/>
            <w:vAlign w:val="bottom"/>
          </w:tcPr>
          <w:p w:rsidR="008817FA" w:rsidRPr="003A3233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17FA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5,039,377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002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5,039,377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670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  <w:tr w:rsidR="008817FA" w:rsidRPr="002961C0" w:rsidTr="00D87050">
        <w:tc>
          <w:tcPr>
            <w:tcW w:w="3078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61C0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50" w:type="dxa"/>
          </w:tcPr>
          <w:p w:rsidR="008817FA" w:rsidRPr="002961C0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EE2F5F" w:rsidRPr="002961C0" w:rsidRDefault="00EE2F5F" w:rsidP="00EE2F5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28,000,000</w:t>
            </w:r>
          </w:p>
        </w:tc>
        <w:tc>
          <w:tcPr>
            <w:tcW w:w="236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2961C0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8817FA" w:rsidRPr="002961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  <w:r w:rsidR="008817FA" w:rsidRPr="002961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2961C0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28,000,000</w:t>
            </w:r>
          </w:p>
        </w:tc>
        <w:tc>
          <w:tcPr>
            <w:tcW w:w="236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2961C0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8817FA" w:rsidRPr="002961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  <w:r w:rsidR="008817FA" w:rsidRPr="002961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8817FA" w:rsidRPr="002961C0" w:rsidTr="00D87050">
        <w:tc>
          <w:tcPr>
            <w:tcW w:w="3078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</w:rPr>
            </w:pPr>
            <w:r w:rsidRPr="002961C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50" w:type="dxa"/>
            <w:vAlign w:val="bottom"/>
          </w:tcPr>
          <w:p w:rsidR="008817FA" w:rsidRPr="002961C0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817FA" w:rsidRPr="002961C0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36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817FA" w:rsidRPr="002961C0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817FA" w:rsidRPr="002961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36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817FA" w:rsidRPr="002961C0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36" w:type="dxa"/>
            <w:vAlign w:val="bottom"/>
          </w:tcPr>
          <w:p w:rsidR="008817FA" w:rsidRPr="002961C0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817FA" w:rsidRPr="002961C0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817FA" w:rsidRPr="002961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8817FA" w:rsidRPr="003A3233" w:rsidTr="00D87050">
        <w:tc>
          <w:tcPr>
            <w:tcW w:w="3928" w:type="dxa"/>
            <w:gridSpan w:val="2"/>
            <w:vAlign w:val="bottom"/>
          </w:tcPr>
          <w:p w:rsidR="008817FA" w:rsidRPr="003A3233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3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6B3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817FA" w:rsidRPr="00896B9D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33,040,152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817FA" w:rsidRPr="00896B9D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005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817FA" w:rsidRPr="00896B9D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33,040,152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817FA" w:rsidRPr="00896B9D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</w:tr>
      <w:tr w:rsidR="008817FA" w:rsidRPr="003A3233" w:rsidTr="00D87050">
        <w:tc>
          <w:tcPr>
            <w:tcW w:w="3078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-115"/>
              <w:rPr>
                <w:rFonts w:ascii="Angsana New" w:hAnsi="Angsana New"/>
                <w:sz w:val="20"/>
                <w:szCs w:val="20"/>
              </w:rPr>
            </w:pPr>
            <w:r w:rsidRPr="006B3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:rsidR="008817FA" w:rsidRPr="003A3233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8817FA" w:rsidRPr="008B70E1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40,971,982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8817FA" w:rsidRPr="008B70E1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8817FA" w:rsidRPr="008B70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  <w:r w:rsidR="008817FA" w:rsidRPr="008B70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8817FA" w:rsidRPr="00D30309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40,637,698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8817FA" w:rsidRPr="00D30309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8817FA" w:rsidRPr="00D303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  <w:r w:rsidR="008817FA" w:rsidRPr="00D303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</w:tr>
    </w:tbl>
    <w:p w:rsidR="00CD283E" w:rsidRDefault="00CA6D7D" w:rsidP="00CA6D7D">
      <w:pPr>
        <w:pStyle w:val="Bo-C1Content"/>
        <w:jc w:val="left"/>
      </w:pPr>
      <w:r>
        <w:rPr>
          <w:cs/>
        </w:rPr>
        <w:br w:type="page"/>
      </w:r>
      <w:r w:rsidR="00BF7384">
        <w:rPr>
          <w:rFonts w:hint="cs"/>
          <w:cs/>
        </w:rPr>
        <w:lastRenderedPageBreak/>
        <w:t xml:space="preserve"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ณ วันที่ </w:t>
      </w:r>
      <w:r w:rsidR="00884953">
        <w:rPr>
          <w:rFonts w:hint="cs"/>
          <w:cs/>
        </w:rPr>
        <w:t>31</w:t>
      </w:r>
      <w:r w:rsidR="00BF7384">
        <w:rPr>
          <w:rFonts w:hint="cs"/>
          <w:cs/>
        </w:rPr>
        <w:t xml:space="preserve"> ธันวาคม ได้ดังนี้</w:t>
      </w:r>
    </w:p>
    <w:p w:rsidR="00CD283E" w:rsidRPr="003661E3" w:rsidRDefault="00CD283E" w:rsidP="00CD283E">
      <w:pPr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BF7384" w:rsidRPr="003A3233" w:rsidTr="00D87050">
        <w:tc>
          <w:tcPr>
            <w:tcW w:w="3078" w:type="dxa"/>
          </w:tcPr>
          <w:p w:rsidR="00BF7384" w:rsidRPr="003A3233" w:rsidRDefault="00BF7384" w:rsidP="00B56688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BF7384" w:rsidRPr="003A3233" w:rsidRDefault="00BF7384" w:rsidP="00B5668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BF7384" w:rsidRPr="003A3233" w:rsidRDefault="00BF7384" w:rsidP="00B5668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F7384" w:rsidRPr="003A3233" w:rsidRDefault="00BF7384" w:rsidP="00B566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BF7384" w:rsidRPr="003A3233" w:rsidRDefault="00BF7384" w:rsidP="00B5668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FA" w:rsidRPr="003A3233" w:rsidTr="00D87050">
        <w:tc>
          <w:tcPr>
            <w:tcW w:w="3078" w:type="dxa"/>
          </w:tcPr>
          <w:p w:rsidR="008817FA" w:rsidRPr="003A3233" w:rsidRDefault="008817FA" w:rsidP="008817FA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817FA" w:rsidRPr="003A3233" w:rsidTr="00D87050">
        <w:tc>
          <w:tcPr>
            <w:tcW w:w="3078" w:type="dxa"/>
          </w:tcPr>
          <w:p w:rsidR="008817FA" w:rsidRPr="003A3233" w:rsidRDefault="008817FA" w:rsidP="008817FA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817FA" w:rsidRPr="003A3233" w:rsidRDefault="008817FA" w:rsidP="008817F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17FA" w:rsidRPr="003A3233" w:rsidTr="00D87050">
        <w:tc>
          <w:tcPr>
            <w:tcW w:w="3078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850" w:type="dxa"/>
            <w:vAlign w:val="bottom"/>
          </w:tcPr>
          <w:p w:rsidR="008817FA" w:rsidRPr="003A3233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17FA" w:rsidRPr="008B70E1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7,929,452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8B70E1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8817FA" w:rsidRPr="008B70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516</w:t>
            </w:r>
            <w:r w:rsidR="008817FA" w:rsidRPr="008B70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D30309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7,595,168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D30309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8817FA" w:rsidRPr="00D303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459</w:t>
            </w:r>
            <w:r w:rsidR="008817FA" w:rsidRPr="00D303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551</w:t>
            </w:r>
          </w:p>
        </w:tc>
      </w:tr>
      <w:tr w:rsidR="008817FA" w:rsidRPr="003A3233" w:rsidTr="00D87050">
        <w:tc>
          <w:tcPr>
            <w:tcW w:w="3078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ครบกำหนดหลังจากหนึ่งปี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850" w:type="dxa"/>
            <w:vAlign w:val="bottom"/>
          </w:tcPr>
          <w:p w:rsidR="008817FA" w:rsidRPr="003A3233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817FA" w:rsidRPr="00021409" w:rsidRDefault="00021409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8,285,010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8B70E1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8817FA" w:rsidRPr="008B70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099</w:t>
            </w:r>
            <w:r w:rsidR="008817FA" w:rsidRPr="008B70E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D30309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28,285,010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8817FA" w:rsidRPr="00D30309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8817FA" w:rsidRPr="00D303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120</w:t>
            </w:r>
            <w:r w:rsidR="008817FA" w:rsidRPr="00D303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941</w:t>
            </w:r>
          </w:p>
        </w:tc>
      </w:tr>
      <w:tr w:rsidR="008817FA" w:rsidRPr="003A3233" w:rsidTr="00D87050">
        <w:tc>
          <w:tcPr>
            <w:tcW w:w="3078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850" w:type="dxa"/>
            <w:vAlign w:val="bottom"/>
          </w:tcPr>
          <w:p w:rsidR="008817FA" w:rsidRPr="003A3233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817FA" w:rsidRPr="00021409" w:rsidRDefault="00021409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021409">
              <w:rPr>
                <w:rFonts w:ascii="Angsana New" w:hAnsi="Angsana New"/>
                <w:sz w:val="30"/>
                <w:szCs w:val="30"/>
              </w:rPr>
              <w:t>4,754,367</w:t>
            </w:r>
          </w:p>
        </w:tc>
        <w:tc>
          <w:tcPr>
            <w:tcW w:w="236" w:type="dxa"/>
            <w:vAlign w:val="bottom"/>
          </w:tcPr>
          <w:p w:rsidR="008817FA" w:rsidRPr="00021409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817FA" w:rsidRPr="00021409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021409">
              <w:rPr>
                <w:rFonts w:ascii="Angsana New" w:hAnsi="Angsana New"/>
                <w:sz w:val="30"/>
                <w:szCs w:val="30"/>
              </w:rPr>
              <w:t>10</w:t>
            </w:r>
            <w:r w:rsidR="008817FA" w:rsidRPr="00021409">
              <w:rPr>
                <w:rFonts w:ascii="Angsana New" w:hAnsi="Angsana New"/>
                <w:sz w:val="30"/>
                <w:szCs w:val="30"/>
              </w:rPr>
              <w:t>,</w:t>
            </w:r>
            <w:r w:rsidRPr="00021409">
              <w:rPr>
                <w:rFonts w:ascii="Angsana New" w:hAnsi="Angsana New"/>
                <w:sz w:val="30"/>
                <w:szCs w:val="30"/>
              </w:rPr>
              <w:t>902</w:t>
            </w:r>
            <w:r w:rsidR="008817FA" w:rsidRPr="00021409">
              <w:rPr>
                <w:rFonts w:ascii="Angsana New" w:hAnsi="Angsana New"/>
                <w:sz w:val="30"/>
                <w:szCs w:val="30"/>
              </w:rPr>
              <w:t>,</w:t>
            </w:r>
            <w:r w:rsidRPr="00021409">
              <w:rPr>
                <w:rFonts w:ascii="Angsana New" w:hAnsi="Angsana New"/>
                <w:sz w:val="30"/>
                <w:szCs w:val="30"/>
              </w:rPr>
              <w:t>71</w:t>
            </w:r>
            <w:r w:rsidRPr="0002140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vAlign w:val="bottom"/>
          </w:tcPr>
          <w:p w:rsidR="008817FA" w:rsidRPr="00021409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817FA" w:rsidRPr="00021409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021409">
              <w:rPr>
                <w:rFonts w:ascii="Angsana New" w:hAnsi="Angsana New"/>
                <w:sz w:val="30"/>
                <w:szCs w:val="30"/>
              </w:rPr>
              <w:t>4,754,367</w:t>
            </w:r>
          </w:p>
        </w:tc>
        <w:tc>
          <w:tcPr>
            <w:tcW w:w="236" w:type="dxa"/>
            <w:vAlign w:val="bottom"/>
          </w:tcPr>
          <w:p w:rsidR="008817FA" w:rsidRPr="00021409" w:rsidRDefault="008817FA" w:rsidP="008817F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8817FA" w:rsidRPr="00021409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021409">
              <w:rPr>
                <w:rFonts w:ascii="Angsana New" w:hAnsi="Angsana New"/>
                <w:sz w:val="30"/>
                <w:szCs w:val="30"/>
              </w:rPr>
              <w:t>10</w:t>
            </w:r>
            <w:r w:rsidR="008817FA" w:rsidRPr="00021409">
              <w:rPr>
                <w:rFonts w:ascii="Angsana New" w:hAnsi="Angsana New"/>
                <w:sz w:val="30"/>
                <w:szCs w:val="30"/>
              </w:rPr>
              <w:t>,</w:t>
            </w:r>
            <w:r w:rsidRPr="00021409">
              <w:rPr>
                <w:rFonts w:ascii="Angsana New" w:hAnsi="Angsana New"/>
                <w:sz w:val="30"/>
                <w:szCs w:val="30"/>
              </w:rPr>
              <w:t>549</w:t>
            </w:r>
            <w:r w:rsidR="008817FA" w:rsidRPr="00021409">
              <w:rPr>
                <w:rFonts w:ascii="Angsana New" w:hAnsi="Angsana New"/>
                <w:sz w:val="30"/>
                <w:szCs w:val="30"/>
              </w:rPr>
              <w:t>,</w:t>
            </w:r>
            <w:r w:rsidRPr="00021409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8817FA" w:rsidRPr="003A3233" w:rsidTr="00D87050">
        <w:tc>
          <w:tcPr>
            <w:tcW w:w="3078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:rsidR="008817FA" w:rsidRPr="003A3233" w:rsidRDefault="008817FA" w:rsidP="008817F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8817FA" w:rsidRPr="008B70E1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40,968,829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8817FA" w:rsidRPr="008B70E1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8817FA" w:rsidRPr="008B70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518</w:t>
            </w:r>
            <w:r w:rsidR="008817FA" w:rsidRPr="008B70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8817FA" w:rsidRPr="00D30309" w:rsidRDefault="00EE2F5F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40,634,545</w:t>
            </w:r>
          </w:p>
        </w:tc>
        <w:tc>
          <w:tcPr>
            <w:tcW w:w="236" w:type="dxa"/>
            <w:vAlign w:val="bottom"/>
          </w:tcPr>
          <w:p w:rsidR="008817FA" w:rsidRPr="003A3233" w:rsidRDefault="008817FA" w:rsidP="008817FA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8817FA" w:rsidRPr="00D30309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8817FA" w:rsidRPr="00D303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="008817FA" w:rsidRPr="00D303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981</w:t>
            </w:r>
          </w:p>
        </w:tc>
      </w:tr>
    </w:tbl>
    <w:p w:rsidR="00063824" w:rsidRDefault="00063824" w:rsidP="00673EF2">
      <w:pPr>
        <w:pStyle w:val="Bo-C1Content"/>
        <w:rPr>
          <w:sz w:val="20"/>
          <w:szCs w:val="20"/>
        </w:rPr>
      </w:pPr>
    </w:p>
    <w:p w:rsidR="001B0684" w:rsidRDefault="001B0684" w:rsidP="00673EF2">
      <w:pPr>
        <w:pStyle w:val="Bo-C1Content"/>
      </w:pPr>
      <w:r>
        <w:rPr>
          <w:rFonts w:hint="cs"/>
          <w:cs/>
        </w:rPr>
        <w:t xml:space="preserve">หนี้สินที่มีภาระดอกเบี้ยส่วนที่มีหลักประกัน ณ วันที่ </w:t>
      </w:r>
      <w:r w:rsidR="00884953">
        <w:rPr>
          <w:rFonts w:hint="cs"/>
          <w:cs/>
        </w:rPr>
        <w:t>31</w:t>
      </w:r>
      <w:r>
        <w:rPr>
          <w:rFonts w:hint="cs"/>
          <w:cs/>
        </w:rPr>
        <w:t xml:space="preserve"> ธันวาคม มีรายละเอียดของหลักประกันซึ่งเป็นสินทรัพย์มีราคาตามบัญชีดังนี้</w:t>
      </w:r>
    </w:p>
    <w:p w:rsidR="001B0684" w:rsidRPr="00476BA1" w:rsidRDefault="001B0684" w:rsidP="004937B4">
      <w:pPr>
        <w:rPr>
          <w:rFonts w:ascii="Angsana New" w:hAnsi="Angsana New"/>
          <w:sz w:val="20"/>
          <w:szCs w:val="20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37"/>
        <w:gridCol w:w="417"/>
        <w:gridCol w:w="2659"/>
        <w:gridCol w:w="1447"/>
        <w:gridCol w:w="236"/>
        <w:gridCol w:w="1392"/>
      </w:tblGrid>
      <w:tr w:rsidR="00B70C93" w:rsidRPr="003A3233" w:rsidTr="001011A0">
        <w:tc>
          <w:tcPr>
            <w:tcW w:w="3037" w:type="dxa"/>
          </w:tcPr>
          <w:p w:rsidR="00B70C93" w:rsidRPr="003A3233" w:rsidRDefault="00B70C93" w:rsidP="00B56688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</w:tcPr>
          <w:p w:rsidR="00B70C93" w:rsidRPr="003A3233" w:rsidRDefault="00B70C93" w:rsidP="00B5668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59" w:type="dxa"/>
          </w:tcPr>
          <w:p w:rsidR="00B70C93" w:rsidRPr="003A3233" w:rsidRDefault="00B70C93" w:rsidP="00B566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5" w:type="dxa"/>
            <w:gridSpan w:val="3"/>
          </w:tcPr>
          <w:p w:rsidR="00B3297D" w:rsidRDefault="00B70C93" w:rsidP="001011A0">
            <w:pPr>
              <w:spacing w:line="240" w:lineRule="atLeast"/>
              <w:ind w:left="-119" w:right="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:rsidR="00B70C93" w:rsidRPr="003A3233" w:rsidRDefault="00B70C93" w:rsidP="001011A0">
            <w:pPr>
              <w:spacing w:line="240" w:lineRule="atLeast"/>
              <w:ind w:left="-119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1A0" w:rsidRPr="003A3233" w:rsidTr="001011A0">
        <w:tc>
          <w:tcPr>
            <w:tcW w:w="3037" w:type="dxa"/>
          </w:tcPr>
          <w:p w:rsidR="00B70C93" w:rsidRPr="003A3233" w:rsidRDefault="00B70C93" w:rsidP="008817FA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</w:tcPr>
          <w:p w:rsidR="00B70C93" w:rsidRPr="003A3233" w:rsidRDefault="00B70C9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9" w:type="dxa"/>
          </w:tcPr>
          <w:p w:rsidR="00B70C93" w:rsidRPr="003A3233" w:rsidRDefault="00B70C9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B70C93" w:rsidRPr="00B70C93" w:rsidRDefault="00B70C93" w:rsidP="001011A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B70C93" w:rsidRPr="003A3233" w:rsidRDefault="00B70C93" w:rsidP="001011A0">
            <w:pPr>
              <w:spacing w:line="240" w:lineRule="atLeast"/>
              <w:ind w:right="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</w:tcPr>
          <w:p w:rsidR="00B70C93" w:rsidRPr="003A3233" w:rsidRDefault="00B70C93" w:rsidP="001011A0">
            <w:pPr>
              <w:spacing w:line="240" w:lineRule="atLeast"/>
              <w:ind w:left="-115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70C93" w:rsidRPr="003A3233" w:rsidTr="001011A0">
        <w:tc>
          <w:tcPr>
            <w:tcW w:w="3037" w:type="dxa"/>
          </w:tcPr>
          <w:p w:rsidR="00B70C93" w:rsidRPr="003A3233" w:rsidRDefault="00B70C93" w:rsidP="008817FA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</w:tcPr>
          <w:p w:rsidR="00B70C93" w:rsidRPr="003A3233" w:rsidRDefault="00B70C9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9" w:type="dxa"/>
          </w:tcPr>
          <w:p w:rsidR="00B70C93" w:rsidRPr="003A3233" w:rsidRDefault="00B70C9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5" w:type="dxa"/>
            <w:gridSpan w:val="3"/>
          </w:tcPr>
          <w:p w:rsidR="00B70C93" w:rsidRDefault="00B70C93" w:rsidP="001011A0">
            <w:pPr>
              <w:spacing w:line="240" w:lineRule="atLeast"/>
              <w:ind w:left="-115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011A0" w:rsidRPr="003A3233" w:rsidTr="001011A0">
        <w:tc>
          <w:tcPr>
            <w:tcW w:w="3037" w:type="dxa"/>
          </w:tcPr>
          <w:p w:rsidR="00B70C93" w:rsidRDefault="00B70C93" w:rsidP="0056621E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417" w:type="dxa"/>
            <w:shd w:val="clear" w:color="auto" w:fill="auto"/>
            <w:vAlign w:val="bottom"/>
          </w:tcPr>
          <w:p w:rsidR="00B70C93" w:rsidRPr="003A3233" w:rsidRDefault="00B70C93" w:rsidP="0056621E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59" w:type="dxa"/>
            <w:shd w:val="clear" w:color="auto" w:fill="auto"/>
            <w:vAlign w:val="bottom"/>
          </w:tcPr>
          <w:p w:rsidR="00B70C93" w:rsidRPr="00D02424" w:rsidRDefault="00B70C93" w:rsidP="005662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B70C93" w:rsidRPr="00D02424" w:rsidRDefault="00B70C93" w:rsidP="001011A0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6,369,831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0C93" w:rsidRPr="00D02424" w:rsidRDefault="00B70C93" w:rsidP="001011A0">
            <w:pPr>
              <w:spacing w:line="240" w:lineRule="atLeast"/>
              <w:ind w:righ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:rsidR="00B70C93" w:rsidRPr="00D02424" w:rsidRDefault="00B70C93" w:rsidP="001011A0">
            <w:pPr>
              <w:tabs>
                <w:tab w:val="decimal" w:pos="1006"/>
              </w:tabs>
              <w:spacing w:line="240" w:lineRule="atLeast"/>
              <w:ind w:left="-119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D024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  <w:r w:rsidRPr="00D024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</w:tr>
      <w:tr w:rsidR="001011A0" w:rsidRPr="003A3233" w:rsidTr="001011A0">
        <w:tc>
          <w:tcPr>
            <w:tcW w:w="3037" w:type="dxa"/>
          </w:tcPr>
          <w:p w:rsidR="00B70C93" w:rsidRDefault="00B70C93" w:rsidP="0056621E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17" w:type="dxa"/>
            <w:shd w:val="clear" w:color="auto" w:fill="auto"/>
            <w:vAlign w:val="bottom"/>
          </w:tcPr>
          <w:p w:rsidR="00B70C93" w:rsidRPr="003A3233" w:rsidRDefault="00B70C93" w:rsidP="0056621E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59" w:type="dxa"/>
            <w:shd w:val="clear" w:color="auto" w:fill="auto"/>
            <w:vAlign w:val="bottom"/>
          </w:tcPr>
          <w:p w:rsidR="00B70C93" w:rsidRPr="00D02424" w:rsidRDefault="00B70C93" w:rsidP="005662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B70C93" w:rsidRPr="00D02424" w:rsidRDefault="00B70C93" w:rsidP="001011A0">
            <w:pPr>
              <w:spacing w:line="240" w:lineRule="atLeast"/>
              <w:ind w:left="-11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0C93" w:rsidRPr="00D02424" w:rsidRDefault="00B70C93" w:rsidP="001011A0">
            <w:pPr>
              <w:spacing w:line="240" w:lineRule="atLeast"/>
              <w:ind w:righ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:rsidR="00B70C93" w:rsidRPr="00D02424" w:rsidRDefault="00B70C93" w:rsidP="001011A0">
            <w:pPr>
              <w:tabs>
                <w:tab w:val="decimal" w:pos="1006"/>
              </w:tabs>
              <w:spacing w:line="240" w:lineRule="atLeast"/>
              <w:ind w:left="-119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  <w:r w:rsidRPr="00D024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</w:tr>
      <w:tr w:rsidR="001011A0" w:rsidRPr="003A3233" w:rsidTr="001011A0">
        <w:tc>
          <w:tcPr>
            <w:tcW w:w="3037" w:type="dxa"/>
          </w:tcPr>
          <w:p w:rsidR="00B70C93" w:rsidRDefault="00B70C93" w:rsidP="0056621E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ละอุปกรณ์</w:t>
            </w:r>
          </w:p>
        </w:tc>
        <w:tc>
          <w:tcPr>
            <w:tcW w:w="417" w:type="dxa"/>
            <w:shd w:val="clear" w:color="auto" w:fill="auto"/>
            <w:vAlign w:val="bottom"/>
          </w:tcPr>
          <w:p w:rsidR="00B70C93" w:rsidRPr="003A3233" w:rsidRDefault="00B70C93" w:rsidP="0056621E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59" w:type="dxa"/>
            <w:shd w:val="clear" w:color="auto" w:fill="auto"/>
            <w:vAlign w:val="bottom"/>
          </w:tcPr>
          <w:p w:rsidR="00B70C93" w:rsidRPr="00D02424" w:rsidRDefault="00B70C93" w:rsidP="005662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0C93" w:rsidRPr="00D02424" w:rsidRDefault="00B70C93" w:rsidP="001011A0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16,637,818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0C93" w:rsidRPr="00D02424" w:rsidRDefault="00B70C93" w:rsidP="001011A0">
            <w:pPr>
              <w:spacing w:line="240" w:lineRule="atLeast"/>
              <w:ind w:righ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0C93" w:rsidRPr="00D02424" w:rsidRDefault="00B70C93" w:rsidP="001011A0">
            <w:pPr>
              <w:tabs>
                <w:tab w:val="decimal" w:pos="1006"/>
              </w:tabs>
              <w:spacing w:line="240" w:lineRule="atLeast"/>
              <w:ind w:left="-119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D024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  <w:r w:rsidRPr="00D024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966</w:t>
            </w:r>
          </w:p>
        </w:tc>
      </w:tr>
      <w:tr w:rsidR="001011A0" w:rsidRPr="003A3233" w:rsidTr="001011A0">
        <w:tc>
          <w:tcPr>
            <w:tcW w:w="3037" w:type="dxa"/>
            <w:vAlign w:val="bottom"/>
          </w:tcPr>
          <w:p w:rsidR="00B70C93" w:rsidRPr="003A3233" w:rsidRDefault="00B70C93" w:rsidP="0056621E">
            <w:pPr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7" w:type="dxa"/>
            <w:shd w:val="clear" w:color="auto" w:fill="auto"/>
            <w:vAlign w:val="bottom"/>
          </w:tcPr>
          <w:p w:rsidR="00B70C93" w:rsidRPr="003A3233" w:rsidRDefault="00B70C93" w:rsidP="0056621E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59" w:type="dxa"/>
            <w:shd w:val="clear" w:color="auto" w:fill="auto"/>
            <w:vAlign w:val="bottom"/>
          </w:tcPr>
          <w:p w:rsidR="00B70C93" w:rsidRPr="00D02424" w:rsidRDefault="00B70C93" w:rsidP="0056621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0C93" w:rsidRPr="001011A0" w:rsidRDefault="00B70C93" w:rsidP="001011A0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1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23,007,649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70C93" w:rsidRPr="00D02424" w:rsidRDefault="00B70C93" w:rsidP="001011A0">
            <w:pPr>
              <w:spacing w:line="240" w:lineRule="atLeast"/>
              <w:ind w:right="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0C93" w:rsidRPr="00D02424" w:rsidRDefault="00B70C93" w:rsidP="001011A0">
            <w:pPr>
              <w:tabs>
                <w:tab w:val="decimal" w:pos="1006"/>
              </w:tabs>
              <w:spacing w:line="240" w:lineRule="atLeast"/>
              <w:ind w:left="-119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Pr="00D024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  <w:r w:rsidRPr="00D024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</w:tr>
    </w:tbl>
    <w:p w:rsidR="00C863C6" w:rsidRPr="003A7937" w:rsidRDefault="00C863C6" w:rsidP="00C863C6">
      <w:pPr>
        <w:pStyle w:val="BodyText"/>
        <w:spacing w:after="0" w:line="240" w:lineRule="auto"/>
        <w:ind w:left="540"/>
        <w:rPr>
          <w:rFonts w:ascii="Angsana New" w:hAnsi="Angsana New"/>
          <w:sz w:val="20"/>
          <w:szCs w:val="20"/>
          <w:lang w:val="en-US"/>
        </w:rPr>
      </w:pPr>
    </w:p>
    <w:p w:rsidR="004937B4" w:rsidRDefault="004937B4" w:rsidP="00C863C6">
      <w:pPr>
        <w:pStyle w:val="Bo-C1Content"/>
        <w:rPr>
          <w:i/>
          <w:iCs/>
          <w:lang w:val="en-US"/>
        </w:rPr>
      </w:pPr>
      <w:r w:rsidRPr="00025CE4">
        <w:rPr>
          <w:rFonts w:hint="cs"/>
          <w:cs/>
        </w:rPr>
        <w:t xml:space="preserve">ณ วันที่ </w:t>
      </w:r>
      <w:r w:rsidR="00884953">
        <w:rPr>
          <w:rFonts w:hint="cs"/>
          <w:cs/>
        </w:rPr>
        <w:t>31</w:t>
      </w:r>
      <w:r w:rsidRPr="00025CE4">
        <w:rPr>
          <w:rFonts w:hint="cs"/>
          <w:cs/>
        </w:rPr>
        <w:t xml:space="preserve"> ธันวาคม </w:t>
      </w:r>
      <w:r w:rsidR="00884953">
        <w:rPr>
          <w:rFonts w:hint="cs"/>
          <w:cs/>
        </w:rPr>
        <w:t>25</w:t>
      </w:r>
      <w:r w:rsidR="00884953">
        <w:t>60</w:t>
      </w:r>
      <w:r w:rsidR="00AD786F" w:rsidRPr="00025CE4">
        <w:rPr>
          <w:rFonts w:hint="cs"/>
          <w:cs/>
        </w:rPr>
        <w:t xml:space="preserve"> </w:t>
      </w:r>
      <w:r w:rsidRPr="00025CE4">
        <w:rPr>
          <w:rFonts w:hint="cs"/>
          <w:cs/>
        </w:rPr>
        <w:t>กลุ่มบริษัท</w:t>
      </w:r>
      <w:r w:rsidR="0053066A" w:rsidRPr="00025CE4">
        <w:rPr>
          <w:rFonts w:hint="cs"/>
          <w:cs/>
        </w:rPr>
        <w:t>และบริษัท</w:t>
      </w:r>
      <w:r w:rsidRPr="00025CE4">
        <w:rPr>
          <w:rFonts w:hint="cs"/>
          <w:cs/>
        </w:rPr>
        <w:t>มีวงเงินสินเชื่อซึ่งยังมิได้เบิกใช้เป็นจำนวนเงินรวม</w:t>
      </w:r>
      <w:r w:rsidR="007161F7">
        <w:t xml:space="preserve"> 143</w:t>
      </w:r>
      <w:r w:rsidR="002E0337" w:rsidRPr="00025CE4">
        <w:rPr>
          <w:rFonts w:hint="cs"/>
          <w:cs/>
        </w:rPr>
        <w:t xml:space="preserve"> ล้านบาทและ </w:t>
      </w:r>
      <w:r w:rsidR="007161F7">
        <w:t>10</w:t>
      </w:r>
      <w:r w:rsidR="00EE2F5F">
        <w:t>8</w:t>
      </w:r>
      <w:r w:rsidR="002E0337" w:rsidRPr="00025CE4">
        <w:rPr>
          <w:rFonts w:hint="cs"/>
          <w:cs/>
        </w:rPr>
        <w:t xml:space="preserve"> ล้านบาท</w:t>
      </w:r>
      <w:r w:rsidR="00B70C93">
        <w:rPr>
          <w:rFonts w:hint="cs"/>
          <w:cs/>
        </w:rPr>
        <w:t xml:space="preserve"> </w:t>
      </w:r>
      <w:r w:rsidR="002E0337" w:rsidRPr="00025CE4">
        <w:rPr>
          <w:rFonts w:hint="cs"/>
          <w:cs/>
        </w:rPr>
        <w:t xml:space="preserve">ตามลำดับ </w:t>
      </w:r>
      <w:r w:rsidRPr="00025CE4">
        <w:rPr>
          <w:rFonts w:hint="cs"/>
          <w:i/>
          <w:iCs/>
          <w:cs/>
        </w:rPr>
        <w:t>(</w:t>
      </w:r>
      <w:r w:rsidR="00884953">
        <w:rPr>
          <w:rFonts w:hint="cs"/>
          <w:i/>
          <w:iCs/>
          <w:cs/>
        </w:rPr>
        <w:t>255</w:t>
      </w:r>
      <w:r w:rsidR="00884953">
        <w:rPr>
          <w:i/>
          <w:iCs/>
        </w:rPr>
        <w:t>9</w:t>
      </w:r>
      <w:r w:rsidRPr="00025CE4">
        <w:rPr>
          <w:i/>
          <w:iCs/>
          <w:lang w:val="en-US"/>
        </w:rPr>
        <w:t xml:space="preserve">: </w:t>
      </w:r>
      <w:r w:rsidR="00884953">
        <w:rPr>
          <w:i/>
          <w:iCs/>
          <w:lang w:val="en-US"/>
        </w:rPr>
        <w:t>997</w:t>
      </w:r>
      <w:r w:rsidR="00AD786F" w:rsidRPr="00025CE4">
        <w:rPr>
          <w:i/>
          <w:iCs/>
          <w:lang w:val="en-US"/>
        </w:rPr>
        <w:t xml:space="preserve"> </w:t>
      </w:r>
      <w:r w:rsidR="00E40410" w:rsidRPr="00025CE4">
        <w:rPr>
          <w:rFonts w:hint="cs"/>
          <w:i/>
          <w:iCs/>
          <w:cs/>
          <w:lang w:val="en-US"/>
        </w:rPr>
        <w:t>ล้</w:t>
      </w:r>
      <w:r w:rsidRPr="00025CE4">
        <w:rPr>
          <w:rFonts w:hint="cs"/>
          <w:i/>
          <w:iCs/>
          <w:cs/>
          <w:lang w:val="en-US"/>
        </w:rPr>
        <w:t>านบาท</w:t>
      </w:r>
      <w:r w:rsidR="002E0337" w:rsidRPr="00025CE4">
        <w:rPr>
          <w:rFonts w:hint="cs"/>
          <w:i/>
          <w:iCs/>
          <w:cs/>
          <w:lang w:val="en-US"/>
        </w:rPr>
        <w:t xml:space="preserve">และ </w:t>
      </w:r>
      <w:r w:rsidR="00884953">
        <w:rPr>
          <w:i/>
          <w:iCs/>
          <w:lang w:val="en-US"/>
        </w:rPr>
        <w:t>138</w:t>
      </w:r>
      <w:r w:rsidR="002E0337" w:rsidRPr="00025CE4">
        <w:rPr>
          <w:rFonts w:hint="cs"/>
          <w:i/>
          <w:iCs/>
          <w:cs/>
          <w:lang w:val="en-US"/>
        </w:rPr>
        <w:t xml:space="preserve"> ล้านบาทตามลำดับ</w:t>
      </w:r>
      <w:r w:rsidRPr="00025CE4">
        <w:rPr>
          <w:rFonts w:hint="cs"/>
          <w:i/>
          <w:iCs/>
          <w:cs/>
          <w:lang w:val="en-US"/>
        </w:rPr>
        <w:t>)</w:t>
      </w:r>
    </w:p>
    <w:p w:rsidR="00634AAE" w:rsidRPr="00634AAE" w:rsidRDefault="00634AAE" w:rsidP="00C863C6">
      <w:pPr>
        <w:pStyle w:val="Bo-C1Content"/>
        <w:rPr>
          <w:sz w:val="20"/>
          <w:szCs w:val="20"/>
          <w:lang w:val="en-US"/>
        </w:rPr>
      </w:pPr>
    </w:p>
    <w:p w:rsidR="004937B4" w:rsidRDefault="00C310F4" w:rsidP="004937B4">
      <w:pPr>
        <w:pStyle w:val="BodyText"/>
        <w:spacing w:after="0"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4937B4" w:rsidRPr="008451B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:rsidR="004937B4" w:rsidRPr="00130268" w:rsidRDefault="004937B4" w:rsidP="004937B4">
      <w:pPr>
        <w:pStyle w:val="BodyText"/>
        <w:spacing w:after="0" w:line="240" w:lineRule="auto"/>
        <w:ind w:left="540"/>
        <w:rPr>
          <w:rFonts w:ascii="Angsana New" w:hAnsi="Angsana New"/>
          <w:sz w:val="16"/>
          <w:szCs w:val="16"/>
          <w:lang w:val="en-US"/>
        </w:rPr>
      </w:pPr>
    </w:p>
    <w:p w:rsidR="0073327A" w:rsidRPr="0073327A" w:rsidRDefault="004937B4" w:rsidP="0073327A">
      <w:pPr>
        <w:pStyle w:val="Bo-C1Content"/>
        <w:rPr>
          <w:sz w:val="20"/>
          <w:szCs w:val="20"/>
          <w:lang w:val="en-US"/>
        </w:rPr>
      </w:pPr>
      <w:r w:rsidRPr="0073327A">
        <w:rPr>
          <w:cs/>
        </w:rPr>
        <w:t>หนี้สินตามสัญญาเช่าการเงิน</w:t>
      </w:r>
      <w:r w:rsidRPr="0073327A">
        <w:t xml:space="preserve"> </w:t>
      </w:r>
      <w:r w:rsidRPr="0073327A">
        <w:rPr>
          <w:cs/>
        </w:rPr>
        <w:t xml:space="preserve">ณ วันที่ </w:t>
      </w:r>
      <w:r w:rsidR="00884953">
        <w:t>31</w:t>
      </w:r>
      <w:r w:rsidRPr="0073327A">
        <w:t xml:space="preserve"> </w:t>
      </w:r>
      <w:r w:rsidRPr="0073327A">
        <w:rPr>
          <w:cs/>
        </w:rPr>
        <w:t>ธันวาคม</w:t>
      </w:r>
      <w:r w:rsidRPr="0073327A">
        <w:t xml:space="preserve"> </w:t>
      </w:r>
      <w:r w:rsidRPr="0073327A">
        <w:rPr>
          <w:cs/>
        </w:rPr>
        <w:t>มีรายละเอียดดังนี้</w:t>
      </w:r>
    </w:p>
    <w:p w:rsidR="004937B4" w:rsidRPr="00130268" w:rsidRDefault="004937B4" w:rsidP="00964DFB">
      <w:pPr>
        <w:ind w:left="540"/>
        <w:rPr>
          <w:rFonts w:ascii="Angsana New" w:hAnsi="Angsana New"/>
          <w:sz w:val="16"/>
          <w:szCs w:val="16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EE263A" w:rsidRPr="006E479E" w:rsidTr="00D87050">
        <w:tc>
          <w:tcPr>
            <w:tcW w:w="2358" w:type="dxa"/>
            <w:vAlign w:val="bottom"/>
          </w:tcPr>
          <w:p w:rsidR="00EE263A" w:rsidRPr="006E479E" w:rsidRDefault="00EE263A" w:rsidP="006E479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EE263A" w:rsidRPr="006E479E" w:rsidRDefault="00EE263A" w:rsidP="006E47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47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786F" w:rsidRPr="006E479E" w:rsidTr="00D87050">
        <w:tc>
          <w:tcPr>
            <w:tcW w:w="2358" w:type="dxa"/>
            <w:vAlign w:val="bottom"/>
          </w:tcPr>
          <w:p w:rsidR="00AD786F" w:rsidRPr="006E479E" w:rsidRDefault="00AD786F" w:rsidP="00AD78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AD786F" w:rsidRPr="006E479E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6E479E" w:rsidRDefault="00AD786F" w:rsidP="00AD786F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AD786F" w:rsidRPr="006E479E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D786F" w:rsidRPr="006E479E" w:rsidTr="00D87050">
        <w:tc>
          <w:tcPr>
            <w:tcW w:w="2358" w:type="dxa"/>
            <w:vAlign w:val="bottom"/>
          </w:tcPr>
          <w:p w:rsidR="00AD786F" w:rsidRPr="006E479E" w:rsidRDefault="00AD786F" w:rsidP="00AD78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D786F" w:rsidRPr="006E479E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D786F" w:rsidRPr="006E479E" w:rsidRDefault="00AD786F" w:rsidP="00AD786F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D786F" w:rsidRPr="006E479E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D786F" w:rsidRPr="006E479E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D786F" w:rsidRPr="006E479E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6E479E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786F" w:rsidRPr="006E479E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6E479E" w:rsidRDefault="00AD786F" w:rsidP="00AD786F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786F" w:rsidRPr="006E479E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6E479E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786F" w:rsidRPr="006E479E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D786F" w:rsidRPr="006E479E" w:rsidTr="00D87050">
        <w:tc>
          <w:tcPr>
            <w:tcW w:w="2358" w:type="dxa"/>
            <w:vAlign w:val="bottom"/>
          </w:tcPr>
          <w:p w:rsidR="00AD786F" w:rsidRPr="006E479E" w:rsidRDefault="00AD786F" w:rsidP="00AD78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AD786F" w:rsidRPr="006E479E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E479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817FA" w:rsidRPr="006E479E" w:rsidTr="00D87050">
        <w:tc>
          <w:tcPr>
            <w:tcW w:w="2358" w:type="dxa"/>
            <w:vAlign w:val="bottom"/>
          </w:tcPr>
          <w:p w:rsidR="008817FA" w:rsidRPr="006E479E" w:rsidRDefault="008817FA" w:rsidP="008817F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016" w:type="dxa"/>
            <w:vAlign w:val="bottom"/>
          </w:tcPr>
          <w:p w:rsidR="008817FA" w:rsidRPr="006E479E" w:rsidRDefault="00EE2F5F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8817FA" w:rsidRPr="006E479E" w:rsidRDefault="00EE2F5F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="00332E0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8817FA" w:rsidRPr="006E479E" w:rsidRDefault="00EE2F5F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8817FA" w:rsidRPr="006E479E" w:rsidRDefault="00884953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  <w:r w:rsidR="008817F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749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8817FA" w:rsidRPr="006E479E" w:rsidRDefault="00884953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8817F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8817FA" w:rsidRPr="006E479E" w:rsidRDefault="00884953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</w:t>
            </w:r>
            <w:r w:rsidR="008817F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8817FA" w:rsidRPr="006E479E" w:rsidTr="00D87050">
        <w:tc>
          <w:tcPr>
            <w:tcW w:w="2358" w:type="dxa"/>
            <w:vAlign w:val="bottom"/>
          </w:tcPr>
          <w:p w:rsidR="008817FA" w:rsidRPr="006E479E" w:rsidRDefault="008817FA" w:rsidP="008817FA">
            <w:pPr>
              <w:spacing w:line="240" w:lineRule="atLeast"/>
              <w:ind w:left="270" w:hanging="270"/>
              <w:rPr>
                <w:rFonts w:ascii="Angsana New" w:hAnsi="Angsana New"/>
                <w:sz w:val="26"/>
                <w:szCs w:val="26"/>
              </w:rPr>
            </w:pPr>
            <w:r w:rsidRPr="006E479E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</w:t>
            </w:r>
            <w:r w:rsidRPr="006E479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E479E">
              <w:rPr>
                <w:rFonts w:ascii="Angsana New" w:hAnsi="Angsana New" w:hint="cs"/>
                <w:sz w:val="26"/>
                <w:szCs w:val="26"/>
                <w:cs/>
              </w:rPr>
              <w:t>หนึ่งปีแต่ไม่เกินห้าปี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8817FA" w:rsidRPr="006E479E" w:rsidRDefault="00EE2F5F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8817FA" w:rsidRPr="006E479E" w:rsidRDefault="00EE2F5F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8817FA" w:rsidRPr="006E479E" w:rsidRDefault="00EE2F5F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8817FA" w:rsidRPr="006E479E" w:rsidRDefault="00884953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8817F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8817FA" w:rsidRPr="006E479E" w:rsidRDefault="00884953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8817FA" w:rsidRPr="006E479E" w:rsidRDefault="00884953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8817F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8817FA" w:rsidRPr="006E479E" w:rsidTr="00D87050">
        <w:tc>
          <w:tcPr>
            <w:tcW w:w="2358" w:type="dxa"/>
            <w:vAlign w:val="bottom"/>
          </w:tcPr>
          <w:p w:rsidR="008817FA" w:rsidRPr="006E479E" w:rsidRDefault="008817FA" w:rsidP="008817F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47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17FA" w:rsidRPr="006E479E" w:rsidRDefault="00EE2F5F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3,297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17FA" w:rsidRPr="006E479E" w:rsidRDefault="00EE2F5F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17FA" w:rsidRPr="006E479E" w:rsidRDefault="00EE2F5F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3,153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17FA" w:rsidRPr="006E479E" w:rsidRDefault="00884953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94</w:t>
            </w:r>
            <w:r w:rsidR="008817F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046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17FA" w:rsidRPr="006E479E" w:rsidRDefault="00884953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8817F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817FA" w:rsidRPr="006E479E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17FA" w:rsidRPr="006E479E" w:rsidRDefault="00884953" w:rsidP="008817F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90</w:t>
            </w:r>
            <w:r w:rsidR="008817F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614</w:t>
            </w:r>
          </w:p>
        </w:tc>
      </w:tr>
    </w:tbl>
    <w:p w:rsidR="00C310F4" w:rsidRPr="00130268" w:rsidRDefault="00C310F4" w:rsidP="00C310F4">
      <w:pPr>
        <w:pStyle w:val="Bo-Blankline"/>
        <w:rPr>
          <w:sz w:val="16"/>
          <w:szCs w:val="16"/>
        </w:rPr>
      </w:pPr>
    </w:p>
    <w:p w:rsidR="00AD786F" w:rsidRPr="00AD786F" w:rsidRDefault="00AD786F" w:rsidP="00AD786F">
      <w:pPr>
        <w:spacing w:line="240" w:lineRule="auto"/>
        <w:rPr>
          <w:sz w:val="2"/>
          <w:szCs w:val="2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EE2F5F" w:rsidRPr="006E479E" w:rsidTr="00E31B98">
        <w:tc>
          <w:tcPr>
            <w:tcW w:w="2358" w:type="dxa"/>
            <w:vAlign w:val="bottom"/>
          </w:tcPr>
          <w:p w:rsidR="00EE2F5F" w:rsidRPr="006E479E" w:rsidRDefault="00EE2F5F" w:rsidP="00EE2F5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47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6E47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E2F5F" w:rsidRPr="006E479E" w:rsidTr="00E31B98">
        <w:tc>
          <w:tcPr>
            <w:tcW w:w="2358" w:type="dxa"/>
            <w:vAlign w:val="bottom"/>
          </w:tcPr>
          <w:p w:rsidR="00EE2F5F" w:rsidRPr="006E479E" w:rsidRDefault="00EE2F5F" w:rsidP="00EE2F5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EE2F5F" w:rsidRPr="006E479E" w:rsidTr="00E31B98">
        <w:tc>
          <w:tcPr>
            <w:tcW w:w="2358" w:type="dxa"/>
            <w:vAlign w:val="bottom"/>
          </w:tcPr>
          <w:p w:rsidR="00EE2F5F" w:rsidRPr="006E479E" w:rsidRDefault="00EE2F5F" w:rsidP="00EE2F5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EE2F5F" w:rsidRPr="006E479E" w:rsidTr="00E31B98">
        <w:tc>
          <w:tcPr>
            <w:tcW w:w="2358" w:type="dxa"/>
            <w:vAlign w:val="bottom"/>
          </w:tcPr>
          <w:p w:rsidR="00EE2F5F" w:rsidRPr="006E479E" w:rsidRDefault="00EE2F5F" w:rsidP="00EE2F5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EE2F5F" w:rsidRPr="006E479E" w:rsidRDefault="00EE2F5F" w:rsidP="00EE2F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E479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9280B" w:rsidRPr="006E479E" w:rsidTr="00E31B98">
        <w:tc>
          <w:tcPr>
            <w:tcW w:w="2358" w:type="dxa"/>
            <w:vAlign w:val="bottom"/>
          </w:tcPr>
          <w:p w:rsidR="00E9280B" w:rsidRPr="006E479E" w:rsidRDefault="00E9280B" w:rsidP="00E9280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479E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016" w:type="dxa"/>
            <w:vAlign w:val="bottom"/>
          </w:tcPr>
          <w:p w:rsidR="00E9280B" w:rsidRPr="006E479E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6E479E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E9280B" w:rsidRPr="006E479E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="00332E0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6E479E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E9280B" w:rsidRPr="006E479E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6E479E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E9280B" w:rsidRPr="00D30309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42,235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D30309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E9280B" w:rsidRPr="00D30309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D3030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D30309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E9280B" w:rsidRPr="00D30309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  <w:r w:rsidRPr="00D3030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</w:tr>
      <w:tr w:rsidR="00E9280B" w:rsidRPr="006E479E" w:rsidTr="00E31B98">
        <w:tc>
          <w:tcPr>
            <w:tcW w:w="2358" w:type="dxa"/>
            <w:vAlign w:val="bottom"/>
          </w:tcPr>
          <w:p w:rsidR="00E9280B" w:rsidRPr="006E479E" w:rsidRDefault="00E9280B" w:rsidP="00E9280B">
            <w:pPr>
              <w:spacing w:line="240" w:lineRule="atLeast"/>
              <w:ind w:left="270" w:hanging="270"/>
              <w:rPr>
                <w:rFonts w:ascii="Angsana New" w:hAnsi="Angsana New"/>
                <w:sz w:val="26"/>
                <w:szCs w:val="26"/>
              </w:rPr>
            </w:pPr>
            <w:r w:rsidRPr="006E479E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</w:t>
            </w:r>
            <w:r w:rsidRPr="006E479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E479E">
              <w:rPr>
                <w:rFonts w:ascii="Angsana New" w:hAnsi="Angsana New" w:hint="cs"/>
                <w:sz w:val="26"/>
                <w:szCs w:val="26"/>
                <w:cs/>
              </w:rPr>
              <w:t>หนึ่งปีแต่ไม่เกินห้าปี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E9280B" w:rsidRPr="006E479E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6E479E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E9280B" w:rsidRPr="006E479E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6E479E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E9280B" w:rsidRPr="006E479E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6E479E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E9280B" w:rsidRPr="00D30309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D3030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D30309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E9280B" w:rsidRPr="00D30309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D30309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E9280B" w:rsidRPr="00D30309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D3030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E9280B" w:rsidRPr="006E479E" w:rsidTr="00E31B98">
        <w:tc>
          <w:tcPr>
            <w:tcW w:w="2358" w:type="dxa"/>
            <w:vAlign w:val="bottom"/>
          </w:tcPr>
          <w:p w:rsidR="00E9280B" w:rsidRPr="006E479E" w:rsidRDefault="00E9280B" w:rsidP="00E9280B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47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80B" w:rsidRPr="006E479E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3,297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6E479E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80B" w:rsidRPr="006E479E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6E479E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80B" w:rsidRPr="006E479E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3,153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6E479E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80B" w:rsidRPr="00D30309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45</w:t>
            </w:r>
            <w:r w:rsidRPr="00D3030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532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D30309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80B" w:rsidRPr="00D30309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D3030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243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9280B" w:rsidRPr="00D30309" w:rsidRDefault="00E9280B" w:rsidP="00E9280B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80B" w:rsidRPr="00D30309" w:rsidRDefault="00E9280B" w:rsidP="00E9280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43</w:t>
            </w:r>
            <w:r w:rsidRPr="00D3030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289</w:t>
            </w:r>
          </w:p>
        </w:tc>
      </w:tr>
    </w:tbl>
    <w:p w:rsidR="00EE2F5F" w:rsidRPr="00964DFB" w:rsidRDefault="00EE2F5F" w:rsidP="00964DFB">
      <w:pPr>
        <w:ind w:left="540"/>
        <w:rPr>
          <w:rFonts w:ascii="Angsana New" w:hAnsi="Angsana New"/>
          <w:sz w:val="20"/>
          <w:szCs w:val="20"/>
        </w:rPr>
      </w:pPr>
    </w:p>
    <w:p w:rsidR="0092108E" w:rsidRPr="001655C2" w:rsidRDefault="00212B79" w:rsidP="0092108E">
      <w:pPr>
        <w:pStyle w:val="Bo-C1Content"/>
        <w:ind w:left="540"/>
        <w:rPr>
          <w:b/>
          <w:bCs/>
        </w:rPr>
      </w:pPr>
      <w:r>
        <w:rPr>
          <w:b/>
          <w:bCs/>
          <w:cs/>
        </w:rPr>
        <w:br w:type="page"/>
      </w:r>
      <w:r w:rsidR="0092108E" w:rsidRPr="004D71C7">
        <w:rPr>
          <w:rFonts w:hint="cs"/>
          <w:b/>
          <w:bCs/>
          <w:cs/>
        </w:rPr>
        <w:lastRenderedPageBreak/>
        <w:t>เงินกู้ยืม</w:t>
      </w:r>
    </w:p>
    <w:p w:rsidR="0092108E" w:rsidRPr="00D87050" w:rsidRDefault="0092108E" w:rsidP="00D87050">
      <w:pPr>
        <w:pStyle w:val="Bo-Blankline"/>
        <w:rPr>
          <w:highlight w:val="yellow"/>
          <w:cs/>
        </w:rPr>
      </w:pPr>
    </w:p>
    <w:p w:rsidR="0092108E" w:rsidRPr="0092108E" w:rsidRDefault="0092108E" w:rsidP="0092108E">
      <w:pPr>
        <w:pStyle w:val="Bo-C1Content"/>
        <w:ind w:left="540"/>
      </w:pPr>
      <w:r w:rsidRPr="00C968DA">
        <w:rPr>
          <w:rFonts w:hint="cs"/>
          <w:cs/>
        </w:rPr>
        <w:t xml:space="preserve">เมื่อวันที่ </w:t>
      </w:r>
      <w:r w:rsidR="00884953">
        <w:rPr>
          <w:rFonts w:hint="cs"/>
          <w:cs/>
        </w:rPr>
        <w:t>25</w:t>
      </w:r>
      <w:r w:rsidRPr="00C968DA">
        <w:rPr>
          <w:rFonts w:hint="cs"/>
          <w:cs/>
        </w:rPr>
        <w:t xml:space="preserve"> มกราคม </w:t>
      </w:r>
      <w:r w:rsidR="00884953">
        <w:t>2556</w:t>
      </w:r>
      <w:r w:rsidRPr="00C968DA">
        <w:t xml:space="preserve"> </w:t>
      </w:r>
      <w:r w:rsidRPr="00C968DA">
        <w:rPr>
          <w:rFonts w:hint="cs"/>
          <w:cs/>
        </w:rPr>
        <w:t xml:space="preserve">และวันที่ </w:t>
      </w:r>
      <w:r w:rsidR="00884953">
        <w:t>26</w:t>
      </w:r>
      <w:r w:rsidRPr="00C968DA">
        <w:t xml:space="preserve"> </w:t>
      </w:r>
      <w:r w:rsidRPr="00C968DA">
        <w:rPr>
          <w:rFonts w:hint="cs"/>
          <w:cs/>
        </w:rPr>
        <w:t xml:space="preserve">มีนาคม </w:t>
      </w:r>
      <w:r w:rsidR="00884953">
        <w:t>2556</w:t>
      </w:r>
      <w:r w:rsidRPr="00C968DA">
        <w:t xml:space="preserve"> </w:t>
      </w:r>
      <w:r w:rsidRPr="00C968DA">
        <w:rPr>
          <w:rFonts w:hint="cs"/>
          <w:cs/>
        </w:rPr>
        <w:t>บริษัท</w:t>
      </w:r>
      <w:r w:rsidRPr="00C968DA">
        <w:rPr>
          <w:cs/>
        </w:rPr>
        <w:t xml:space="preserve">ได้ลงนามในสัญญาเงินกู้ยืมรวม </w:t>
      </w:r>
      <w:r w:rsidR="00884953">
        <w:t>4</w:t>
      </w:r>
      <w:r w:rsidRPr="00C968DA">
        <w:t xml:space="preserve"> </w:t>
      </w:r>
      <w:r w:rsidRPr="00C968DA">
        <w:rPr>
          <w:cs/>
        </w:rPr>
        <w:t>ฉบับ สำหรับการลงทุนในโครงการปูนซีเมนต์</w:t>
      </w:r>
      <w:r w:rsidRPr="0092108E">
        <w:rPr>
          <w:cs/>
        </w:rPr>
        <w:t xml:space="preserve">สายการผลิตที่ </w:t>
      </w:r>
      <w:r w:rsidR="00884953">
        <w:t>4</w:t>
      </w:r>
      <w:r w:rsidRPr="0092108E">
        <w:rPr>
          <w:rFonts w:hint="cs"/>
          <w:cs/>
          <w:lang w:val="en-US"/>
        </w:rPr>
        <w:t xml:space="preserve"> </w:t>
      </w:r>
      <w:r w:rsidRPr="0092108E">
        <w:rPr>
          <w:rFonts w:hint="cs"/>
          <w:cs/>
        </w:rPr>
        <w:t>โดย ณ</w:t>
      </w:r>
      <w:r w:rsidRPr="0092108E">
        <w:t xml:space="preserve"> </w:t>
      </w:r>
      <w:r w:rsidRPr="0092108E">
        <w:rPr>
          <w:rFonts w:hint="cs"/>
          <w:cs/>
        </w:rPr>
        <w:t xml:space="preserve">วันที่ </w:t>
      </w:r>
      <w:r w:rsidR="00884953">
        <w:rPr>
          <w:rFonts w:hint="cs"/>
          <w:cs/>
        </w:rPr>
        <w:t>31</w:t>
      </w:r>
      <w:r w:rsidRPr="0092108E">
        <w:rPr>
          <w:rFonts w:hint="cs"/>
          <w:cs/>
        </w:rPr>
        <w:t xml:space="preserve"> ธันวาคม </w:t>
      </w:r>
      <w:r w:rsidR="00BD64EB">
        <w:rPr>
          <w:rFonts w:hint="cs"/>
          <w:cs/>
        </w:rPr>
        <w:t>2560</w:t>
      </w:r>
      <w:r w:rsidRPr="0092108E">
        <w:rPr>
          <w:rFonts w:hint="cs"/>
          <w:cs/>
        </w:rPr>
        <w:t xml:space="preserve"> มีสัญญาเงินกู้ยืมคงเหลือ </w:t>
      </w:r>
      <w:r w:rsidR="00884953">
        <w:rPr>
          <w:lang w:val="en-US"/>
        </w:rPr>
        <w:t>3</w:t>
      </w:r>
      <w:r w:rsidRPr="0092108E">
        <w:rPr>
          <w:lang w:val="en-US"/>
        </w:rPr>
        <w:t xml:space="preserve"> </w:t>
      </w:r>
      <w:r w:rsidRPr="0092108E">
        <w:rPr>
          <w:rFonts w:hint="cs"/>
          <w:cs/>
          <w:lang w:val="en-US"/>
        </w:rPr>
        <w:t>ฉบับ</w:t>
      </w:r>
      <w:r w:rsidRPr="0092108E">
        <w:rPr>
          <w:cs/>
        </w:rPr>
        <w:t>รวมวงเงินเทียบเท่า</w:t>
      </w:r>
      <w:r w:rsidRPr="0092108E">
        <w:rPr>
          <w:rFonts w:hint="cs"/>
          <w:cs/>
        </w:rPr>
        <w:t>เงินบาท เป็นจำนวนเงิน</w:t>
      </w:r>
      <w:r w:rsidRPr="0092108E">
        <w:rPr>
          <w:cs/>
        </w:rPr>
        <w:t xml:space="preserve"> </w:t>
      </w:r>
      <w:r w:rsidR="00B007B1">
        <w:rPr>
          <w:lang w:val="en-US"/>
        </w:rPr>
        <w:t>6,608</w:t>
      </w:r>
      <w:r w:rsidRPr="0092108E">
        <w:t xml:space="preserve"> </w:t>
      </w:r>
      <w:r w:rsidRPr="0092108E">
        <w:rPr>
          <w:rFonts w:hint="cs"/>
          <w:cs/>
        </w:rPr>
        <w:t>ล้านบาท</w:t>
      </w:r>
      <w:r w:rsidRPr="0092108E">
        <w:t xml:space="preserve"> </w:t>
      </w:r>
      <w:r w:rsidRPr="0092108E">
        <w:rPr>
          <w:rFonts w:hint="cs"/>
          <w:i/>
          <w:iCs/>
          <w:cs/>
        </w:rPr>
        <w:t>(</w:t>
      </w:r>
      <w:r w:rsidR="00884953">
        <w:rPr>
          <w:rFonts w:hint="cs"/>
          <w:i/>
          <w:iCs/>
          <w:cs/>
        </w:rPr>
        <w:t>255</w:t>
      </w:r>
      <w:r w:rsidR="00BD64EB">
        <w:rPr>
          <w:rFonts w:hint="cs"/>
          <w:i/>
          <w:iCs/>
          <w:cs/>
        </w:rPr>
        <w:t>9</w:t>
      </w:r>
      <w:r w:rsidR="00CB5E55">
        <w:rPr>
          <w:i/>
          <w:iCs/>
          <w:lang w:val="en-US"/>
        </w:rPr>
        <w:t xml:space="preserve">: </w:t>
      </w:r>
      <w:r w:rsidR="00884953">
        <w:rPr>
          <w:i/>
          <w:iCs/>
          <w:lang w:val="en-US"/>
        </w:rPr>
        <w:t>3</w:t>
      </w:r>
      <w:r w:rsidRPr="0092108E">
        <w:rPr>
          <w:rFonts w:hint="cs"/>
          <w:i/>
          <w:iCs/>
          <w:cs/>
          <w:lang w:val="en-US"/>
        </w:rPr>
        <w:t xml:space="preserve"> สัญญาเป็นจำนวนเงิน </w:t>
      </w:r>
      <w:r w:rsidR="00884953">
        <w:rPr>
          <w:i/>
          <w:iCs/>
          <w:lang w:val="en-US"/>
        </w:rPr>
        <w:t>6</w:t>
      </w:r>
      <w:r w:rsidRPr="0092108E">
        <w:rPr>
          <w:i/>
          <w:iCs/>
          <w:lang w:val="en-US"/>
        </w:rPr>
        <w:t>,</w:t>
      </w:r>
      <w:r w:rsidR="00BD64EB">
        <w:rPr>
          <w:rFonts w:hint="cs"/>
          <w:i/>
          <w:iCs/>
          <w:cs/>
          <w:lang w:val="en-US"/>
        </w:rPr>
        <w:t>608</w:t>
      </w:r>
      <w:r w:rsidRPr="0092108E">
        <w:rPr>
          <w:i/>
          <w:iCs/>
          <w:lang w:val="en-US"/>
        </w:rPr>
        <w:t xml:space="preserve"> </w:t>
      </w:r>
      <w:r w:rsidRPr="0092108E">
        <w:rPr>
          <w:rFonts w:hint="cs"/>
          <w:i/>
          <w:iCs/>
          <w:cs/>
          <w:lang w:val="en-US"/>
        </w:rPr>
        <w:t>ล้านบาท)</w:t>
      </w:r>
      <w:r w:rsidRPr="0092108E">
        <w:rPr>
          <w:cs/>
        </w:rPr>
        <w:t xml:space="preserve"> </w:t>
      </w:r>
      <w:r w:rsidRPr="0092108E">
        <w:rPr>
          <w:rFonts w:hint="cs"/>
          <w:cs/>
        </w:rPr>
        <w:t xml:space="preserve">โดยบริษัทได้ปฏิบัติตามเงื่อนไขบังคับก่อนการเบิกเงินกู้ยืมตามสัญญาเงินกู้ยืม ส่งผลให้บริษัทสามารถเบิกเงินกู้ยืมดังกล่าวได้ตั้งแต่วันที่ </w:t>
      </w:r>
      <w:r w:rsidR="00884953">
        <w:rPr>
          <w:lang w:val="en-US"/>
        </w:rPr>
        <w:t>27</w:t>
      </w:r>
      <w:r w:rsidRPr="0092108E">
        <w:rPr>
          <w:lang w:val="en-US"/>
        </w:rPr>
        <w:t xml:space="preserve"> </w:t>
      </w:r>
      <w:r w:rsidRPr="0092108E">
        <w:rPr>
          <w:rFonts w:hint="cs"/>
          <w:cs/>
          <w:lang w:val="en-US"/>
        </w:rPr>
        <w:t xml:space="preserve">มีนาคม </w:t>
      </w:r>
      <w:r w:rsidR="00884953">
        <w:rPr>
          <w:lang w:val="en-US"/>
        </w:rPr>
        <w:t>2556</w:t>
      </w:r>
      <w:r w:rsidRPr="0092108E">
        <w:rPr>
          <w:lang w:val="en-US"/>
        </w:rPr>
        <w:t xml:space="preserve"> </w:t>
      </w:r>
      <w:r w:rsidRPr="0092108E">
        <w:t xml:space="preserve"> </w:t>
      </w:r>
      <w:r w:rsidRPr="0092108E">
        <w:rPr>
          <w:rFonts w:hint="cs"/>
          <w:cs/>
          <w:lang w:val="en-US"/>
        </w:rPr>
        <w:t>บริษัท</w:t>
      </w:r>
      <w:r w:rsidRPr="0092108E">
        <w:rPr>
          <w:cs/>
        </w:rPr>
        <w:t>ได้รับการสนับสนุนวงเงินกู้ยืมจาก</w:t>
      </w:r>
    </w:p>
    <w:p w:rsidR="0092108E" w:rsidRPr="00C43F7F" w:rsidRDefault="0092108E" w:rsidP="00D87050">
      <w:pPr>
        <w:pStyle w:val="Bo-Blankline"/>
      </w:pPr>
    </w:p>
    <w:p w:rsidR="0092108E" w:rsidRPr="0092108E" w:rsidRDefault="0092108E" w:rsidP="0092108E">
      <w:pPr>
        <w:pStyle w:val="Bo-C1Content"/>
        <w:numPr>
          <w:ilvl w:val="0"/>
          <w:numId w:val="7"/>
        </w:numPr>
        <w:ind w:left="900"/>
      </w:pPr>
      <w:r w:rsidRPr="0092108E">
        <w:rPr>
          <w:cs/>
        </w:rPr>
        <w:t>สถาบันการเงิน</w:t>
      </w:r>
      <w:r w:rsidRPr="0092108E">
        <w:rPr>
          <w:spacing w:val="4"/>
          <w:cs/>
        </w:rPr>
        <w:t>ต่างประเทศ ในวงเงินกู้ยืม</w:t>
      </w:r>
      <w:r w:rsidRPr="0092108E">
        <w:rPr>
          <w:spacing w:val="6"/>
          <w:cs/>
        </w:rPr>
        <w:t xml:space="preserve">รวม </w:t>
      </w:r>
      <w:r w:rsidR="00884953">
        <w:rPr>
          <w:spacing w:val="6"/>
        </w:rPr>
        <w:t>114</w:t>
      </w:r>
      <w:r w:rsidRPr="0092108E">
        <w:rPr>
          <w:spacing w:val="6"/>
        </w:rPr>
        <w:t>.</w:t>
      </w:r>
      <w:r w:rsidR="00884953">
        <w:rPr>
          <w:spacing w:val="6"/>
          <w:lang w:val="en-US"/>
        </w:rPr>
        <w:t>5</w:t>
      </w:r>
      <w:r w:rsidRPr="0092108E">
        <w:rPr>
          <w:spacing w:val="6"/>
        </w:rPr>
        <w:t xml:space="preserve"> </w:t>
      </w:r>
      <w:r w:rsidRPr="0092108E">
        <w:rPr>
          <w:rFonts w:hint="cs"/>
          <w:spacing w:val="6"/>
          <w:cs/>
        </w:rPr>
        <w:t>ล้าน</w:t>
      </w:r>
      <w:r w:rsidRPr="0092108E">
        <w:rPr>
          <w:spacing w:val="6"/>
          <w:cs/>
        </w:rPr>
        <w:t>ยูโร</w:t>
      </w:r>
      <w:r w:rsidRPr="0092108E">
        <w:rPr>
          <w:spacing w:val="4"/>
          <w:cs/>
        </w:rPr>
        <w:t xml:space="preserve"> ภายใต้การค้ำประกันโดย </w:t>
      </w:r>
      <w:r w:rsidRPr="0092108E">
        <w:rPr>
          <w:spacing w:val="4"/>
        </w:rPr>
        <w:t>Euler Hermes</w:t>
      </w:r>
      <w:r w:rsidRPr="0092108E">
        <w:t xml:space="preserve"> Deutschland AG </w:t>
      </w:r>
      <w:r w:rsidRPr="0092108E">
        <w:rPr>
          <w:cs/>
        </w:rPr>
        <w:t xml:space="preserve">ซึ่งเป็น </w:t>
      </w:r>
      <w:r w:rsidRPr="0092108E">
        <w:t xml:space="preserve">German Export Credit Agency </w:t>
      </w:r>
      <w:r w:rsidRPr="0092108E">
        <w:rPr>
          <w:cs/>
        </w:rPr>
        <w:t>ของกระทรวงการคลัง ประเทศเยอรมนี</w:t>
      </w:r>
    </w:p>
    <w:p w:rsidR="0092108E" w:rsidRPr="0092108E" w:rsidRDefault="0092108E" w:rsidP="0092108E">
      <w:pPr>
        <w:numPr>
          <w:ilvl w:val="0"/>
          <w:numId w:val="7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2108E">
        <w:rPr>
          <w:rFonts w:ascii="Angsana New" w:hAnsi="Angsana New"/>
          <w:sz w:val="30"/>
          <w:szCs w:val="30"/>
          <w:cs/>
        </w:rPr>
        <w:t>สถาบันการเงิน</w:t>
      </w:r>
      <w:r w:rsidRPr="0092108E">
        <w:rPr>
          <w:rFonts w:ascii="Angsana New" w:hAnsi="Angsana New"/>
          <w:spacing w:val="4"/>
          <w:sz w:val="30"/>
          <w:szCs w:val="30"/>
          <w:cs/>
        </w:rPr>
        <w:t>ต่างประเทศในวงเงินกู้ยืม</w:t>
      </w:r>
      <w:r w:rsidRPr="0092108E">
        <w:rPr>
          <w:rFonts w:ascii="Angsana New" w:hAnsi="Angsana New"/>
          <w:spacing w:val="6"/>
          <w:sz w:val="30"/>
          <w:szCs w:val="30"/>
          <w:cs/>
        </w:rPr>
        <w:t xml:space="preserve">รวม </w:t>
      </w:r>
      <w:r w:rsidR="00884953">
        <w:rPr>
          <w:rFonts w:ascii="Angsana New" w:hAnsi="Angsana New"/>
          <w:spacing w:val="6"/>
          <w:sz w:val="30"/>
          <w:szCs w:val="30"/>
        </w:rPr>
        <w:t>26</w:t>
      </w:r>
      <w:r w:rsidRPr="0092108E">
        <w:rPr>
          <w:rFonts w:ascii="Angsana New" w:hAnsi="Angsana New"/>
          <w:spacing w:val="6"/>
          <w:sz w:val="30"/>
          <w:szCs w:val="30"/>
        </w:rPr>
        <w:t>.</w:t>
      </w:r>
      <w:r w:rsidR="00884953">
        <w:rPr>
          <w:rFonts w:ascii="Angsana New" w:hAnsi="Angsana New"/>
          <w:spacing w:val="6"/>
          <w:sz w:val="30"/>
          <w:szCs w:val="30"/>
        </w:rPr>
        <w:t>4</w:t>
      </w:r>
      <w:r w:rsidRPr="0092108E">
        <w:rPr>
          <w:rFonts w:ascii="Angsana New" w:hAnsi="Angsana New"/>
          <w:spacing w:val="6"/>
          <w:sz w:val="30"/>
          <w:szCs w:val="30"/>
        </w:rPr>
        <w:t xml:space="preserve"> </w:t>
      </w:r>
      <w:r w:rsidRPr="0092108E">
        <w:rPr>
          <w:rFonts w:ascii="Angsana New" w:hAnsi="Angsana New" w:hint="cs"/>
          <w:spacing w:val="6"/>
          <w:sz w:val="30"/>
          <w:szCs w:val="30"/>
          <w:cs/>
        </w:rPr>
        <w:t>ล้าน</w:t>
      </w:r>
      <w:r w:rsidRPr="0092108E">
        <w:rPr>
          <w:rFonts w:ascii="Angsana New" w:hAnsi="Angsana New"/>
          <w:spacing w:val="6"/>
          <w:sz w:val="30"/>
          <w:szCs w:val="30"/>
          <w:cs/>
        </w:rPr>
        <w:t>ยูโร ภายใต้</w:t>
      </w:r>
      <w:r w:rsidRPr="0092108E">
        <w:rPr>
          <w:rFonts w:ascii="Angsana New" w:hAnsi="Angsana New"/>
          <w:spacing w:val="4"/>
          <w:sz w:val="30"/>
          <w:szCs w:val="30"/>
          <w:cs/>
        </w:rPr>
        <w:t xml:space="preserve">การค้ำประกันโดย </w:t>
      </w:r>
      <w:r w:rsidRPr="0092108E">
        <w:rPr>
          <w:rFonts w:ascii="Angsana New" w:hAnsi="Angsana New"/>
          <w:spacing w:val="4"/>
          <w:sz w:val="30"/>
          <w:szCs w:val="30"/>
        </w:rPr>
        <w:t>Office National</w:t>
      </w:r>
      <w:r w:rsidRPr="0092108E">
        <w:rPr>
          <w:rFonts w:ascii="Angsana New" w:hAnsi="Angsana New"/>
          <w:sz w:val="30"/>
          <w:szCs w:val="30"/>
        </w:rPr>
        <w:t xml:space="preserve"> </w:t>
      </w:r>
      <w:r w:rsidRPr="0092108E">
        <w:rPr>
          <w:rFonts w:ascii="Angsana New" w:hAnsi="Angsana New"/>
          <w:sz w:val="30"/>
          <w:szCs w:val="30"/>
        </w:rPr>
        <w:br/>
        <w:t xml:space="preserve">Du </w:t>
      </w:r>
      <w:proofErr w:type="spellStart"/>
      <w:r w:rsidRPr="0092108E">
        <w:rPr>
          <w:rFonts w:ascii="Angsana New" w:hAnsi="Angsana New"/>
          <w:sz w:val="30"/>
          <w:szCs w:val="30"/>
        </w:rPr>
        <w:t>Ducroire</w:t>
      </w:r>
      <w:proofErr w:type="spellEnd"/>
      <w:r w:rsidRPr="0092108E">
        <w:rPr>
          <w:rFonts w:ascii="Angsana New" w:hAnsi="Angsana New"/>
          <w:sz w:val="30"/>
          <w:szCs w:val="30"/>
        </w:rPr>
        <w:t xml:space="preserve"> </w:t>
      </w:r>
      <w:r w:rsidRPr="0092108E">
        <w:rPr>
          <w:rFonts w:ascii="Angsana New" w:hAnsi="Angsana New"/>
          <w:sz w:val="30"/>
          <w:szCs w:val="30"/>
          <w:cs/>
        </w:rPr>
        <w:t xml:space="preserve">หรือ </w:t>
      </w:r>
      <w:r w:rsidRPr="0092108E">
        <w:rPr>
          <w:rFonts w:ascii="Angsana New" w:hAnsi="Angsana New"/>
          <w:sz w:val="30"/>
          <w:szCs w:val="30"/>
        </w:rPr>
        <w:t xml:space="preserve">ONDD </w:t>
      </w:r>
      <w:r w:rsidRPr="0092108E">
        <w:rPr>
          <w:rFonts w:ascii="Angsana New" w:hAnsi="Angsana New"/>
          <w:sz w:val="30"/>
          <w:szCs w:val="30"/>
          <w:cs/>
        </w:rPr>
        <w:t xml:space="preserve">ซึ่งเป็น </w:t>
      </w:r>
      <w:r w:rsidRPr="0092108E">
        <w:rPr>
          <w:rFonts w:ascii="Angsana New" w:hAnsi="Angsana New"/>
          <w:sz w:val="30"/>
          <w:szCs w:val="30"/>
        </w:rPr>
        <w:t xml:space="preserve">Belgian Export Credit Agency </w:t>
      </w:r>
      <w:r w:rsidRPr="0092108E">
        <w:rPr>
          <w:rFonts w:ascii="Angsana New" w:hAnsi="Angsana New"/>
          <w:sz w:val="30"/>
          <w:szCs w:val="30"/>
          <w:cs/>
        </w:rPr>
        <w:t>ของประเทศ</w:t>
      </w:r>
      <w:proofErr w:type="spellStart"/>
      <w:r w:rsidRPr="0092108E">
        <w:rPr>
          <w:rFonts w:ascii="Angsana New" w:hAnsi="Angsana New"/>
          <w:sz w:val="30"/>
          <w:szCs w:val="30"/>
          <w:cs/>
        </w:rPr>
        <w:t>เบล</w:t>
      </w:r>
      <w:proofErr w:type="spellEnd"/>
      <w:r w:rsidRPr="0092108E">
        <w:rPr>
          <w:rFonts w:ascii="Angsana New" w:hAnsi="Angsana New"/>
          <w:sz w:val="30"/>
          <w:szCs w:val="30"/>
          <w:cs/>
        </w:rPr>
        <w:t>เยี่ย</w:t>
      </w:r>
      <w:r w:rsidRPr="0092108E">
        <w:rPr>
          <w:rFonts w:ascii="Angsana New" w:hAnsi="Angsana New" w:hint="cs"/>
          <w:sz w:val="30"/>
          <w:szCs w:val="30"/>
          <w:cs/>
        </w:rPr>
        <w:t>ม</w:t>
      </w:r>
      <w:r w:rsidR="00CE4A03">
        <w:rPr>
          <w:rFonts w:ascii="Angsana New" w:hAnsi="Angsana New"/>
          <w:sz w:val="30"/>
          <w:szCs w:val="30"/>
        </w:rPr>
        <w:t xml:space="preserve"> </w:t>
      </w:r>
      <w:r w:rsidR="00CE4A03">
        <w:rPr>
          <w:rFonts w:ascii="Angsana New" w:hAnsi="Angsana New" w:hint="cs"/>
          <w:sz w:val="30"/>
          <w:szCs w:val="30"/>
          <w:cs/>
        </w:rPr>
        <w:t>และ</w:t>
      </w:r>
    </w:p>
    <w:p w:rsidR="0092108E" w:rsidRPr="0092108E" w:rsidRDefault="0092108E" w:rsidP="0092108E">
      <w:pPr>
        <w:numPr>
          <w:ilvl w:val="0"/>
          <w:numId w:val="7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2108E">
        <w:rPr>
          <w:rFonts w:ascii="Angsana New" w:hAnsi="Angsana New"/>
          <w:spacing w:val="4"/>
          <w:sz w:val="30"/>
          <w:szCs w:val="30"/>
          <w:cs/>
        </w:rPr>
        <w:t xml:space="preserve">สถาบันการเงินต่างประเทศในวงเงินกู้ยืมรวม </w:t>
      </w:r>
      <w:r w:rsidR="00884953">
        <w:rPr>
          <w:rFonts w:ascii="Angsana New" w:hAnsi="Angsana New"/>
          <w:spacing w:val="4"/>
          <w:sz w:val="30"/>
          <w:szCs w:val="30"/>
        </w:rPr>
        <w:t>13</w:t>
      </w:r>
      <w:r w:rsidRPr="0092108E">
        <w:rPr>
          <w:rFonts w:ascii="Angsana New" w:hAnsi="Angsana New"/>
          <w:spacing w:val="4"/>
          <w:sz w:val="30"/>
          <w:szCs w:val="30"/>
        </w:rPr>
        <w:t>.</w:t>
      </w:r>
      <w:r w:rsidR="00884953">
        <w:rPr>
          <w:rFonts w:ascii="Angsana New" w:hAnsi="Angsana New"/>
          <w:spacing w:val="4"/>
          <w:sz w:val="30"/>
          <w:szCs w:val="30"/>
        </w:rPr>
        <w:t>0</w:t>
      </w:r>
      <w:r w:rsidRPr="0092108E">
        <w:rPr>
          <w:rFonts w:ascii="Angsana New" w:hAnsi="Angsana New"/>
          <w:spacing w:val="4"/>
          <w:sz w:val="30"/>
          <w:szCs w:val="30"/>
        </w:rPr>
        <w:t xml:space="preserve"> </w:t>
      </w:r>
      <w:r w:rsidRPr="0092108E">
        <w:rPr>
          <w:rFonts w:ascii="Angsana New" w:hAnsi="Angsana New" w:hint="cs"/>
          <w:spacing w:val="4"/>
          <w:sz w:val="30"/>
          <w:szCs w:val="30"/>
          <w:cs/>
        </w:rPr>
        <w:t>ล้าน</w:t>
      </w:r>
      <w:r w:rsidRPr="0092108E">
        <w:rPr>
          <w:rFonts w:ascii="Angsana New" w:hAnsi="Angsana New"/>
          <w:spacing w:val="4"/>
          <w:sz w:val="30"/>
          <w:szCs w:val="30"/>
          <w:cs/>
        </w:rPr>
        <w:t xml:space="preserve">ยูโร ภายใต้การค้ำประกันโดย </w:t>
      </w:r>
      <w:r w:rsidRPr="0092108E">
        <w:rPr>
          <w:rFonts w:ascii="Angsana New" w:hAnsi="Angsana New"/>
          <w:spacing w:val="4"/>
          <w:sz w:val="30"/>
          <w:szCs w:val="30"/>
        </w:rPr>
        <w:t>Office National Du</w:t>
      </w:r>
      <w:r w:rsidRPr="0092108E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92108E">
        <w:rPr>
          <w:rFonts w:ascii="Angsana New" w:hAnsi="Angsana New"/>
          <w:sz w:val="30"/>
          <w:szCs w:val="30"/>
        </w:rPr>
        <w:t>Ducroire</w:t>
      </w:r>
      <w:proofErr w:type="spellEnd"/>
      <w:r w:rsidRPr="0092108E">
        <w:rPr>
          <w:rFonts w:ascii="Angsana New" w:hAnsi="Angsana New"/>
          <w:sz w:val="30"/>
          <w:szCs w:val="30"/>
        </w:rPr>
        <w:t xml:space="preserve"> </w:t>
      </w:r>
      <w:r w:rsidRPr="0092108E">
        <w:rPr>
          <w:rFonts w:ascii="Angsana New" w:hAnsi="Angsana New"/>
          <w:sz w:val="30"/>
          <w:szCs w:val="30"/>
          <w:cs/>
        </w:rPr>
        <w:t xml:space="preserve">หรือ </w:t>
      </w:r>
      <w:r w:rsidRPr="0092108E">
        <w:rPr>
          <w:rFonts w:ascii="Angsana New" w:hAnsi="Angsana New"/>
          <w:sz w:val="30"/>
          <w:szCs w:val="30"/>
        </w:rPr>
        <w:t xml:space="preserve">ONDD </w:t>
      </w:r>
      <w:r w:rsidRPr="0092108E">
        <w:rPr>
          <w:rFonts w:ascii="Angsana New" w:hAnsi="Angsana New"/>
          <w:sz w:val="30"/>
          <w:szCs w:val="30"/>
          <w:cs/>
        </w:rPr>
        <w:t xml:space="preserve">ซึ่งเป็น </w:t>
      </w:r>
      <w:r w:rsidRPr="0092108E">
        <w:rPr>
          <w:rFonts w:ascii="Angsana New" w:hAnsi="Angsana New"/>
          <w:sz w:val="30"/>
          <w:szCs w:val="30"/>
        </w:rPr>
        <w:t xml:space="preserve">Belgian Export Credit Agency </w:t>
      </w:r>
      <w:r w:rsidRPr="0092108E">
        <w:rPr>
          <w:rFonts w:ascii="Angsana New" w:hAnsi="Angsana New"/>
          <w:sz w:val="30"/>
          <w:szCs w:val="30"/>
          <w:cs/>
        </w:rPr>
        <w:t>ของประเทศ</w:t>
      </w:r>
      <w:proofErr w:type="spellStart"/>
      <w:r w:rsidRPr="0092108E">
        <w:rPr>
          <w:rFonts w:ascii="Angsana New" w:hAnsi="Angsana New"/>
          <w:sz w:val="30"/>
          <w:szCs w:val="30"/>
          <w:cs/>
        </w:rPr>
        <w:t>เบล</w:t>
      </w:r>
      <w:proofErr w:type="spellEnd"/>
      <w:r w:rsidRPr="0092108E">
        <w:rPr>
          <w:rFonts w:ascii="Angsana New" w:hAnsi="Angsana New"/>
          <w:sz w:val="30"/>
          <w:szCs w:val="30"/>
          <w:cs/>
        </w:rPr>
        <w:t>เยี่ยม</w:t>
      </w:r>
    </w:p>
    <w:p w:rsidR="0092108E" w:rsidRPr="0092108E" w:rsidRDefault="0092108E" w:rsidP="0092108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2108E" w:rsidRPr="00905B45" w:rsidRDefault="0092108E" w:rsidP="0092108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108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4953">
        <w:rPr>
          <w:rFonts w:ascii="Angsana New" w:hAnsi="Angsana New"/>
          <w:sz w:val="30"/>
          <w:szCs w:val="30"/>
          <w:cs/>
        </w:rPr>
        <w:t>31</w:t>
      </w:r>
      <w:r w:rsidRPr="0092108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84953">
        <w:rPr>
          <w:rFonts w:ascii="Angsana New" w:hAnsi="Angsana New"/>
          <w:sz w:val="30"/>
          <w:szCs w:val="30"/>
          <w:cs/>
        </w:rPr>
        <w:t>25</w:t>
      </w:r>
      <w:r w:rsidR="00884953">
        <w:rPr>
          <w:rFonts w:ascii="Angsana New" w:hAnsi="Angsana New"/>
          <w:sz w:val="30"/>
          <w:szCs w:val="30"/>
        </w:rPr>
        <w:t>60</w:t>
      </w:r>
      <w:r w:rsidRPr="0092108E">
        <w:rPr>
          <w:rFonts w:ascii="Angsana New" w:hAnsi="Angsana New"/>
          <w:sz w:val="30"/>
          <w:szCs w:val="30"/>
        </w:rPr>
        <w:t xml:space="preserve"> </w:t>
      </w:r>
      <w:r w:rsidRPr="0092108E">
        <w:rPr>
          <w:rFonts w:ascii="Angsana New" w:hAnsi="Angsana New"/>
          <w:sz w:val="30"/>
          <w:szCs w:val="30"/>
          <w:cs/>
        </w:rPr>
        <w:t>บริษัทมีเงินกู้ยืมระยะยาว</w:t>
      </w:r>
      <w:r w:rsidR="00CE4A03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92108E">
        <w:rPr>
          <w:rFonts w:ascii="Angsana New" w:hAnsi="Angsana New" w:hint="cs"/>
          <w:sz w:val="30"/>
          <w:szCs w:val="30"/>
          <w:cs/>
        </w:rPr>
        <w:t>สำหรับโครงการดังกล่าว</w:t>
      </w:r>
      <w:r w:rsidRPr="0092108E">
        <w:rPr>
          <w:rFonts w:ascii="Angsana New" w:hAnsi="Angsana New"/>
          <w:sz w:val="30"/>
          <w:szCs w:val="30"/>
          <w:cs/>
        </w:rPr>
        <w:t xml:space="preserve">จำนวนรวมทั้งสิ้น </w:t>
      </w:r>
      <w:r w:rsidR="00B007B1">
        <w:rPr>
          <w:rFonts w:ascii="Angsana New" w:hAnsi="Angsana New"/>
          <w:sz w:val="30"/>
          <w:szCs w:val="30"/>
        </w:rPr>
        <w:t>5,629</w:t>
      </w:r>
      <w:r w:rsidRPr="0092108E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92108E">
        <w:rPr>
          <w:rFonts w:ascii="Angsana New" w:hAnsi="Angsana New"/>
          <w:i/>
          <w:iCs/>
          <w:sz w:val="30"/>
          <w:szCs w:val="30"/>
          <w:cs/>
        </w:rPr>
        <w:t>(</w:t>
      </w:r>
      <w:r w:rsidR="00884953">
        <w:rPr>
          <w:rFonts w:ascii="Angsana New" w:hAnsi="Angsana New"/>
          <w:i/>
          <w:iCs/>
          <w:sz w:val="30"/>
          <w:szCs w:val="30"/>
          <w:cs/>
        </w:rPr>
        <w:t>255</w:t>
      </w:r>
      <w:r w:rsidR="00001382">
        <w:rPr>
          <w:rFonts w:ascii="Angsana New" w:hAnsi="Angsana New"/>
          <w:i/>
          <w:iCs/>
          <w:sz w:val="30"/>
          <w:szCs w:val="30"/>
        </w:rPr>
        <w:t>9</w:t>
      </w:r>
      <w:r w:rsidRPr="0092108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84953">
        <w:rPr>
          <w:rFonts w:ascii="Angsana New" w:hAnsi="Angsana New"/>
          <w:i/>
          <w:iCs/>
          <w:sz w:val="30"/>
          <w:szCs w:val="30"/>
        </w:rPr>
        <w:t>6</w:t>
      </w:r>
      <w:r w:rsidR="002961C0" w:rsidRPr="002961C0">
        <w:rPr>
          <w:rFonts w:ascii="Angsana New" w:hAnsi="Angsana New"/>
          <w:i/>
          <w:iCs/>
          <w:sz w:val="30"/>
          <w:szCs w:val="30"/>
        </w:rPr>
        <w:t>,</w:t>
      </w:r>
      <w:r w:rsidR="00884953">
        <w:rPr>
          <w:rFonts w:ascii="Angsana New" w:hAnsi="Angsana New"/>
          <w:i/>
          <w:iCs/>
          <w:sz w:val="30"/>
          <w:szCs w:val="30"/>
        </w:rPr>
        <w:t>222</w:t>
      </w:r>
      <w:r w:rsidR="002961C0" w:rsidRPr="002961C0">
        <w:rPr>
          <w:rFonts w:ascii="Angsana New" w:hAnsi="Angsana New"/>
          <w:i/>
          <w:iCs/>
          <w:sz w:val="30"/>
          <w:szCs w:val="30"/>
        </w:rPr>
        <w:t xml:space="preserve"> </w:t>
      </w:r>
      <w:r w:rsidRPr="0092108E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92108E">
        <w:rPr>
          <w:rFonts w:ascii="Angsana New" w:hAnsi="Angsana New"/>
          <w:sz w:val="30"/>
          <w:szCs w:val="30"/>
          <w:cs/>
        </w:rPr>
        <w:t xml:space="preserve"> กำหนดระยะเวลาชำระคืนเงินต้นภายใน </w:t>
      </w:r>
      <w:r w:rsidR="00884953">
        <w:rPr>
          <w:rFonts w:ascii="Angsana New" w:hAnsi="Angsana New"/>
          <w:sz w:val="30"/>
          <w:szCs w:val="30"/>
          <w:cs/>
        </w:rPr>
        <w:t>6</w:t>
      </w:r>
      <w:r w:rsidRPr="0092108E">
        <w:rPr>
          <w:rFonts w:ascii="Angsana New" w:hAnsi="Angsana New"/>
          <w:sz w:val="30"/>
          <w:szCs w:val="30"/>
          <w:cs/>
        </w:rPr>
        <w:t xml:space="preserve"> - </w:t>
      </w:r>
      <w:r w:rsidR="00884953">
        <w:rPr>
          <w:rFonts w:ascii="Angsana New" w:hAnsi="Angsana New"/>
          <w:sz w:val="30"/>
          <w:szCs w:val="30"/>
          <w:cs/>
        </w:rPr>
        <w:t>12</w:t>
      </w:r>
      <w:r w:rsidRPr="0092108E">
        <w:rPr>
          <w:rFonts w:ascii="Angsana New" w:hAnsi="Angsana New"/>
          <w:sz w:val="30"/>
          <w:szCs w:val="30"/>
          <w:cs/>
        </w:rPr>
        <w:t xml:space="preserve"> ปี เป็นราย</w:t>
      </w:r>
      <w:r w:rsidRPr="0092108E">
        <w:rPr>
          <w:rFonts w:ascii="Angsana New" w:hAnsi="Angsana New" w:hint="cs"/>
          <w:sz w:val="30"/>
          <w:szCs w:val="30"/>
          <w:cs/>
        </w:rPr>
        <w:t>ครึ่งปี</w:t>
      </w:r>
      <w:r w:rsidRPr="0092108E">
        <w:rPr>
          <w:rFonts w:ascii="Angsana New" w:hAnsi="Angsana New"/>
          <w:sz w:val="30"/>
          <w:szCs w:val="30"/>
          <w:cs/>
        </w:rPr>
        <w:t xml:space="preserve"> เริ่มชำระคืนงวดแรกเมื่อครบกำหนดระยะเวลา </w:t>
      </w:r>
      <w:r w:rsidR="00884953">
        <w:rPr>
          <w:rFonts w:ascii="Angsana New" w:hAnsi="Angsana New"/>
          <w:sz w:val="30"/>
          <w:szCs w:val="30"/>
          <w:cs/>
        </w:rPr>
        <w:t>6</w:t>
      </w:r>
      <w:r w:rsidRPr="0092108E">
        <w:rPr>
          <w:rFonts w:ascii="Angsana New" w:hAnsi="Angsana New"/>
          <w:sz w:val="30"/>
          <w:szCs w:val="30"/>
          <w:cs/>
        </w:rPr>
        <w:t xml:space="preserve"> เดือน นับจากได้รับหนังสือยอมรับการส่งมอบงานโรงงานและเครื่องจักร</w:t>
      </w:r>
      <w:r w:rsidRPr="0092108E">
        <w:rPr>
          <w:rFonts w:ascii="Angsana New" w:hAnsi="Angsana New" w:hint="cs"/>
          <w:sz w:val="30"/>
          <w:szCs w:val="30"/>
          <w:cs/>
        </w:rPr>
        <w:t xml:space="preserve"> หรือค</w:t>
      </w:r>
      <w:r>
        <w:rPr>
          <w:rFonts w:ascii="Angsana New" w:hAnsi="Angsana New" w:hint="cs"/>
          <w:sz w:val="30"/>
          <w:szCs w:val="30"/>
          <w:cs/>
        </w:rPr>
        <w:t>รบกำหนด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884953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884953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3E27C5">
        <w:rPr>
          <w:rFonts w:ascii="Angsana New" w:hAnsi="Angsana New" w:hint="cs"/>
          <w:sz w:val="30"/>
          <w:szCs w:val="30"/>
          <w:cs/>
          <w:lang w:val="en-US"/>
        </w:rPr>
        <w:t xml:space="preserve">นับตั้งแต่วันที่ทำสัญญา </w:t>
      </w:r>
      <w:r w:rsidR="00CB5E55" w:rsidRPr="003E27C5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884953" w:rsidRPr="003E27C5">
        <w:rPr>
          <w:rFonts w:ascii="Angsana New" w:hAnsi="Angsana New" w:hint="cs"/>
          <w:sz w:val="30"/>
          <w:szCs w:val="30"/>
          <w:cs/>
          <w:lang w:val="en-US"/>
        </w:rPr>
        <w:t>31</w:t>
      </w:r>
      <w:r w:rsidR="00CB5E55" w:rsidRPr="003E27C5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884953" w:rsidRPr="003E27C5">
        <w:rPr>
          <w:rFonts w:ascii="Angsana New" w:hAnsi="Angsana New" w:hint="cs"/>
          <w:sz w:val="30"/>
          <w:szCs w:val="30"/>
          <w:cs/>
          <w:lang w:val="en-US"/>
        </w:rPr>
        <w:t>25</w:t>
      </w:r>
      <w:r w:rsidR="00884953" w:rsidRPr="003E27C5">
        <w:rPr>
          <w:rFonts w:ascii="Angsana New" w:hAnsi="Angsana New"/>
          <w:sz w:val="30"/>
          <w:szCs w:val="30"/>
          <w:lang w:val="en-US"/>
        </w:rPr>
        <w:t>60</w:t>
      </w:r>
      <w:r w:rsidR="00CB5E55" w:rsidRPr="003E27C5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บริษัทได้เบิกใช้เงินกู้ดังกล่าวเต็มวงเงินแล้ว โดย</w:t>
      </w:r>
      <w:r w:rsidRPr="003E27C5">
        <w:rPr>
          <w:rFonts w:ascii="Angsana New" w:hAnsi="Angsana New" w:hint="cs"/>
          <w:sz w:val="30"/>
          <w:szCs w:val="30"/>
          <w:cs/>
          <w:lang w:val="en-US"/>
        </w:rPr>
        <w:t>อัตราดอกเบี้ยเป็นไปตามที่ระบุในสัญญา</w:t>
      </w:r>
      <w:r w:rsidRPr="003E27C5">
        <w:rPr>
          <w:rFonts w:ascii="Angsana New" w:hAnsi="Angsana New"/>
          <w:sz w:val="30"/>
          <w:szCs w:val="30"/>
          <w:cs/>
        </w:rPr>
        <w:t xml:space="preserve"> (ดูหมายเหตุ </w:t>
      </w:r>
      <w:r w:rsidR="00884953" w:rsidRPr="003E27C5">
        <w:rPr>
          <w:rFonts w:ascii="Angsana New" w:hAnsi="Angsana New"/>
          <w:sz w:val="30"/>
          <w:szCs w:val="30"/>
          <w:cs/>
        </w:rPr>
        <w:t>3</w:t>
      </w:r>
      <w:r w:rsidR="00884953" w:rsidRPr="003E27C5">
        <w:rPr>
          <w:rFonts w:ascii="Angsana New" w:hAnsi="Angsana New" w:hint="cs"/>
          <w:sz w:val="30"/>
          <w:szCs w:val="30"/>
          <w:cs/>
        </w:rPr>
        <w:t>7</w:t>
      </w:r>
      <w:r w:rsidRPr="003E27C5">
        <w:rPr>
          <w:rFonts w:ascii="Angsana New" w:hAnsi="Angsana New"/>
          <w:sz w:val="30"/>
          <w:szCs w:val="30"/>
          <w:cs/>
        </w:rPr>
        <w:t>)</w:t>
      </w:r>
    </w:p>
    <w:p w:rsidR="0092108E" w:rsidRPr="00C43F7F" w:rsidRDefault="0092108E" w:rsidP="00D87050">
      <w:pPr>
        <w:pStyle w:val="Bo-Blankline"/>
      </w:pPr>
    </w:p>
    <w:p w:rsidR="0092108E" w:rsidRPr="00332E00" w:rsidRDefault="0092108E" w:rsidP="0092108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007B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84953" w:rsidRPr="00B007B1">
        <w:rPr>
          <w:rFonts w:ascii="Angsana New" w:hAnsi="Angsana New"/>
          <w:sz w:val="30"/>
          <w:szCs w:val="30"/>
        </w:rPr>
        <w:t>9</w:t>
      </w:r>
      <w:r w:rsidRPr="00B007B1">
        <w:rPr>
          <w:rFonts w:ascii="Angsana New" w:hAnsi="Angsana New"/>
          <w:sz w:val="30"/>
          <w:szCs w:val="30"/>
        </w:rPr>
        <w:t xml:space="preserve"> </w:t>
      </w:r>
      <w:r w:rsidRPr="00B007B1">
        <w:rPr>
          <w:rFonts w:ascii="Angsana New" w:hAnsi="Angsana New"/>
          <w:sz w:val="30"/>
          <w:szCs w:val="30"/>
          <w:cs/>
        </w:rPr>
        <w:t xml:space="preserve">มีนาคม </w:t>
      </w:r>
      <w:r w:rsidR="00884953" w:rsidRPr="00B007B1">
        <w:rPr>
          <w:rFonts w:ascii="Angsana New" w:hAnsi="Angsana New"/>
          <w:sz w:val="30"/>
          <w:szCs w:val="30"/>
        </w:rPr>
        <w:t>2559</w:t>
      </w:r>
      <w:r w:rsidRPr="00B007B1">
        <w:rPr>
          <w:rFonts w:ascii="Angsana New" w:hAnsi="Angsana New"/>
          <w:sz w:val="30"/>
          <w:szCs w:val="30"/>
        </w:rPr>
        <w:t xml:space="preserve"> </w:t>
      </w:r>
      <w:r w:rsidRPr="00B007B1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บริษัทย่อยแห่งหนึ่งได้ลงนามในสัญญากู้เงินจากสถาบันการเงินในประเทศ ในวงเงินรวม </w:t>
      </w:r>
      <w:r w:rsidR="00884953" w:rsidRPr="00B007B1">
        <w:rPr>
          <w:rFonts w:ascii="Angsana New" w:hAnsi="Angsana New"/>
          <w:sz w:val="30"/>
          <w:szCs w:val="30"/>
        </w:rPr>
        <w:t>3</w:t>
      </w:r>
      <w:r w:rsidRPr="00B007B1">
        <w:rPr>
          <w:rFonts w:ascii="Angsana New" w:hAnsi="Angsana New"/>
          <w:sz w:val="30"/>
          <w:szCs w:val="30"/>
        </w:rPr>
        <w:t>,</w:t>
      </w:r>
      <w:r w:rsidR="00884953" w:rsidRPr="00B007B1">
        <w:rPr>
          <w:rFonts w:ascii="Angsana New" w:hAnsi="Angsana New"/>
          <w:sz w:val="30"/>
          <w:szCs w:val="30"/>
        </w:rPr>
        <w:t>300</w:t>
      </w:r>
      <w:r w:rsidRPr="00B007B1">
        <w:rPr>
          <w:rFonts w:ascii="Angsana New" w:hAnsi="Angsana New"/>
          <w:sz w:val="30"/>
          <w:szCs w:val="30"/>
        </w:rPr>
        <w:t xml:space="preserve"> </w:t>
      </w:r>
      <w:r w:rsidRPr="00B007B1">
        <w:rPr>
          <w:rFonts w:ascii="Angsana New" w:hAnsi="Angsana New"/>
          <w:sz w:val="30"/>
          <w:szCs w:val="30"/>
          <w:cs/>
        </w:rPr>
        <w:t xml:space="preserve">ล้านบาท ระยะเวลา </w:t>
      </w:r>
      <w:r w:rsidR="00884953" w:rsidRPr="00B007B1">
        <w:rPr>
          <w:rFonts w:ascii="Angsana New" w:hAnsi="Angsana New"/>
          <w:sz w:val="30"/>
          <w:szCs w:val="30"/>
        </w:rPr>
        <w:t>7</w:t>
      </w:r>
      <w:r w:rsidRPr="00B007B1">
        <w:rPr>
          <w:rFonts w:ascii="Angsana New" w:hAnsi="Angsana New"/>
          <w:sz w:val="30"/>
          <w:szCs w:val="30"/>
        </w:rPr>
        <w:t xml:space="preserve"> </w:t>
      </w:r>
      <w:r w:rsidRPr="00B007B1">
        <w:rPr>
          <w:rFonts w:ascii="Angsana New" w:hAnsi="Angsana New"/>
          <w:sz w:val="30"/>
          <w:szCs w:val="30"/>
          <w:cs/>
        </w:rPr>
        <w:t xml:space="preserve">ปี เริ่มชำระคืนงวดแรกเมื่อครบกำหนดระยะเวลา </w:t>
      </w:r>
      <w:r w:rsidR="00884953" w:rsidRPr="00B007B1">
        <w:rPr>
          <w:rFonts w:ascii="Angsana New" w:hAnsi="Angsana New"/>
          <w:sz w:val="30"/>
          <w:szCs w:val="30"/>
        </w:rPr>
        <w:t>2</w:t>
      </w:r>
      <w:r w:rsidRPr="00B007B1">
        <w:rPr>
          <w:rFonts w:ascii="Angsana New" w:hAnsi="Angsana New"/>
          <w:sz w:val="30"/>
          <w:szCs w:val="30"/>
        </w:rPr>
        <w:t xml:space="preserve"> </w:t>
      </w:r>
      <w:r w:rsidRPr="00B007B1">
        <w:rPr>
          <w:rFonts w:ascii="Angsana New" w:hAnsi="Angsana New"/>
          <w:sz w:val="30"/>
          <w:szCs w:val="30"/>
          <w:cs/>
        </w:rPr>
        <w:t xml:space="preserve">ปี อัตราดอกเบี้ยเป็นไปตามที่ระบุในสัญญา เพื่อลงทุนในโครงการโรงไฟฟ้าพลังงานทดแทนจากขยะขนาด </w:t>
      </w:r>
      <w:r w:rsidR="00884953" w:rsidRPr="00B007B1">
        <w:rPr>
          <w:rFonts w:ascii="Angsana New" w:hAnsi="Angsana New"/>
          <w:sz w:val="30"/>
          <w:szCs w:val="30"/>
        </w:rPr>
        <w:t>70</w:t>
      </w:r>
      <w:r w:rsidRPr="00B007B1">
        <w:rPr>
          <w:rFonts w:ascii="Angsana New" w:hAnsi="Angsana New"/>
          <w:sz w:val="30"/>
          <w:szCs w:val="30"/>
        </w:rPr>
        <w:t xml:space="preserve"> </w:t>
      </w:r>
      <w:r w:rsidRPr="00B007B1">
        <w:rPr>
          <w:rFonts w:ascii="Angsana New" w:hAnsi="Angsana New"/>
          <w:sz w:val="30"/>
          <w:szCs w:val="30"/>
          <w:cs/>
        </w:rPr>
        <w:t xml:space="preserve">เมกกะวัตต์ </w:t>
      </w:r>
      <w:r w:rsidR="00001382" w:rsidRPr="00B007B1">
        <w:rPr>
          <w:rFonts w:ascii="Angsana New" w:hAnsi="Angsana New" w:hint="cs"/>
          <w:sz w:val="30"/>
          <w:szCs w:val="30"/>
          <w:cs/>
        </w:rPr>
        <w:t>ณ วันที่ 31 ธันวาคม 2560 ไม่มียอดเงินกู้ยืมจากสถาบันการเงิน เนื่องจากบริษัทย่อยได้</w:t>
      </w:r>
      <w:r w:rsidR="001678E1" w:rsidRPr="00B007B1">
        <w:rPr>
          <w:rFonts w:ascii="Angsana New" w:hAnsi="Angsana New" w:hint="cs"/>
          <w:sz w:val="30"/>
          <w:szCs w:val="30"/>
          <w:cs/>
        </w:rPr>
        <w:t>ชำระคืน</w:t>
      </w:r>
      <w:r w:rsidR="003E27C5" w:rsidRPr="00B007B1">
        <w:rPr>
          <w:rFonts w:ascii="Angsana New" w:hAnsi="Angsana New" w:hint="cs"/>
          <w:sz w:val="30"/>
          <w:szCs w:val="30"/>
          <w:cs/>
        </w:rPr>
        <w:t>เงิน</w:t>
      </w:r>
      <w:r w:rsidR="00302A55" w:rsidRPr="00B007B1">
        <w:rPr>
          <w:rFonts w:ascii="Angsana New" w:hAnsi="Angsana New" w:hint="cs"/>
          <w:sz w:val="30"/>
          <w:szCs w:val="30"/>
          <w:cs/>
        </w:rPr>
        <w:t>ดังกล่าวแล้วทั้งจำนวน</w:t>
      </w:r>
      <w:r w:rsidR="001678E1" w:rsidRPr="00B007B1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84953" w:rsidRPr="00B007B1">
        <w:rPr>
          <w:rFonts w:ascii="Angsana New" w:hAnsi="Angsana New"/>
          <w:sz w:val="30"/>
          <w:szCs w:val="30"/>
          <w:lang w:val="en-US"/>
        </w:rPr>
        <w:t>2560</w:t>
      </w:r>
      <w:r w:rsidR="00302A55" w:rsidRPr="00B007B1">
        <w:rPr>
          <w:rFonts w:ascii="Angsana New" w:hAnsi="Angsana New" w:hint="cs"/>
          <w:sz w:val="30"/>
          <w:szCs w:val="30"/>
          <w:cs/>
        </w:rPr>
        <w:t xml:space="preserve"> </w:t>
      </w:r>
      <w:r w:rsidR="00302A55" w:rsidRPr="00332E00">
        <w:rPr>
          <w:rFonts w:ascii="Angsana New" w:hAnsi="Angsana New" w:hint="cs"/>
          <w:i/>
          <w:iCs/>
          <w:sz w:val="30"/>
          <w:szCs w:val="30"/>
          <w:cs/>
        </w:rPr>
        <w:t xml:space="preserve">(2559 </w:t>
      </w:r>
      <w:r w:rsidR="00302A55" w:rsidRPr="00332E00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302A55" w:rsidRPr="00332E00">
        <w:rPr>
          <w:rFonts w:ascii="Angsana New" w:hAnsi="Angsana New" w:hint="cs"/>
          <w:i/>
          <w:iCs/>
          <w:sz w:val="30"/>
          <w:szCs w:val="30"/>
          <w:cs/>
          <w:lang w:val="en-US"/>
        </w:rPr>
        <w:t>2</w:t>
      </w:r>
      <w:r w:rsidR="00302A55" w:rsidRPr="00332E00">
        <w:rPr>
          <w:rFonts w:ascii="Angsana New" w:hAnsi="Angsana New"/>
          <w:i/>
          <w:iCs/>
          <w:sz w:val="30"/>
          <w:szCs w:val="30"/>
          <w:lang w:val="en-US"/>
        </w:rPr>
        <w:t xml:space="preserve">,497 </w:t>
      </w:r>
      <w:r w:rsidR="00302A55" w:rsidRPr="00332E0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</w:p>
    <w:p w:rsidR="008817FA" w:rsidRDefault="008817FA" w:rsidP="00D87050">
      <w:pPr>
        <w:pStyle w:val="Bo-Blankline"/>
      </w:pPr>
    </w:p>
    <w:p w:rsidR="0092108E" w:rsidRDefault="0092108E" w:rsidP="0092108E">
      <w:pPr>
        <w:pStyle w:val="Bo-C1Content"/>
      </w:pPr>
      <w:r w:rsidRPr="00236E80">
        <w:rPr>
          <w:cs/>
        </w:rPr>
        <w:t>ทั้งนี้เงินกู้ยืมระยะยาวแต่ละโครงการข้างต้นมีหลักทรัพย์ค้ำประกันเป็นที่ดิน อาคารและอุปกรณ์ที่เกี่ยวข้องของ</w:t>
      </w:r>
      <w:r>
        <w:br/>
      </w:r>
      <w:r w:rsidRPr="00236E80">
        <w:rPr>
          <w:cs/>
        </w:rPr>
        <w:t xml:space="preserve">แต่ละโครงการ </w:t>
      </w:r>
      <w:r>
        <w:rPr>
          <w:rFonts w:hint="cs"/>
          <w:cs/>
        </w:rPr>
        <w:t>โดยสัญญากู้ยืมเงินได้กำหนดเงื่อนไขบางประการที่กลุ่มบริษัทจะต้องถือปฏิบัติ เช่น การดำรงอัตราส่วนทางการเงินต่าง ๆ อัตราส่วนการถือหุ้นของผู้ถือหุ้นใหญ่ และการคงสภาพการเป็นบริษัทมหาชนจำกัด ตามที่ได้จดทะเบียนไว้กับตลาดหลักทรัพย์แห่งประเทศไทย เป็นต้น</w:t>
      </w:r>
    </w:p>
    <w:p w:rsidR="00190EE8" w:rsidRDefault="00190EE8" w:rsidP="004D71C7">
      <w:pPr>
        <w:spacing w:line="240" w:lineRule="auto"/>
        <w:ind w:left="540" w:right="389"/>
        <w:jc w:val="both"/>
      </w:pPr>
    </w:p>
    <w:p w:rsidR="00CD1F05" w:rsidRDefault="00CD1F05" w:rsidP="00190EE8">
      <w:pPr>
        <w:pStyle w:val="Bo-C1Content"/>
        <w:rPr>
          <w:b/>
          <w:bCs/>
          <w:cs/>
        </w:rPr>
        <w:sectPr w:rsidR="00CD1F05" w:rsidSect="00B52FBC">
          <w:footerReference w:type="default" r:id="rId17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:rsidR="00000AE0" w:rsidRDefault="00000AE0" w:rsidP="00190EE8">
      <w:pPr>
        <w:pStyle w:val="Bo-C1Content"/>
        <w:rPr>
          <w:b/>
          <w:bCs/>
        </w:rPr>
      </w:pPr>
      <w:r w:rsidRPr="004D71C7">
        <w:rPr>
          <w:rFonts w:hint="cs"/>
          <w:b/>
          <w:bCs/>
          <w:cs/>
        </w:rPr>
        <w:lastRenderedPageBreak/>
        <w:t>หุ้นกู้</w:t>
      </w:r>
    </w:p>
    <w:p w:rsidR="00000AE0" w:rsidRPr="00CD1F05" w:rsidRDefault="00000AE0" w:rsidP="004D71C7">
      <w:pPr>
        <w:pStyle w:val="Bo-Blankline"/>
        <w:rPr>
          <w:sz w:val="10"/>
          <w:szCs w:val="10"/>
        </w:rPr>
      </w:pPr>
    </w:p>
    <w:p w:rsidR="00CD1F05" w:rsidRPr="00304C11" w:rsidRDefault="00CD1F05" w:rsidP="00304C11">
      <w:pPr>
        <w:pStyle w:val="Bo-C1Content"/>
        <w:ind w:right="684"/>
        <w:rPr>
          <w:i/>
          <w:iCs/>
          <w:cs/>
          <w:lang w:val="en-US"/>
        </w:rPr>
      </w:pPr>
      <w:r>
        <w:rPr>
          <w:rFonts w:hint="cs"/>
          <w:cs/>
        </w:rPr>
        <w:t xml:space="preserve">ณ </w:t>
      </w:r>
      <w:r w:rsidRPr="00F46473">
        <w:rPr>
          <w:cs/>
        </w:rPr>
        <w:t xml:space="preserve">วันที่ </w:t>
      </w:r>
      <w:r w:rsidR="00884953">
        <w:rPr>
          <w:lang w:val="en-US"/>
        </w:rPr>
        <w:t>31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ธันวาคม </w:t>
      </w:r>
      <w:r w:rsidR="00884953">
        <w:rPr>
          <w:cs/>
        </w:rPr>
        <w:t>25</w:t>
      </w:r>
      <w:r w:rsidR="00884953">
        <w:t>60</w:t>
      </w:r>
      <w:r w:rsidRPr="00F46473">
        <w:rPr>
          <w:cs/>
        </w:rPr>
        <w:t xml:space="preserve"> บริษัท</w:t>
      </w:r>
      <w:r>
        <w:rPr>
          <w:rFonts w:hint="cs"/>
          <w:cs/>
        </w:rPr>
        <w:t>มี</w:t>
      </w:r>
      <w:r w:rsidRPr="00F46473">
        <w:rPr>
          <w:cs/>
        </w:rPr>
        <w:t xml:space="preserve">หุ้นกู้ไม่มีประกัน ชนิดระบุชื่อผู้ถือ ไม่ด้อยสิทธิ และมีผู้แทนผู้ถือหุ้นกู้ </w:t>
      </w:r>
      <w:r>
        <w:rPr>
          <w:rFonts w:hint="cs"/>
          <w:cs/>
        </w:rPr>
        <w:t xml:space="preserve">ชำระดอกเบี้ยทุก </w:t>
      </w:r>
      <w:r w:rsidR="00884953">
        <w:rPr>
          <w:rFonts w:hint="cs"/>
          <w:cs/>
        </w:rPr>
        <w:t>3</w:t>
      </w:r>
      <w:r>
        <w:rPr>
          <w:rFonts w:hint="cs"/>
          <w:cs/>
        </w:rPr>
        <w:t xml:space="preserve"> เดือน </w:t>
      </w:r>
      <w:r w:rsidRPr="00F46473">
        <w:rPr>
          <w:cs/>
        </w:rPr>
        <w:t xml:space="preserve">มูลค่ารวม </w:t>
      </w:r>
      <w:r w:rsidR="00884953">
        <w:t>33</w:t>
      </w:r>
      <w:r w:rsidR="00BE17AE">
        <w:t>,</w:t>
      </w:r>
      <w:r w:rsidR="00884953">
        <w:t>000</w:t>
      </w:r>
      <w:r w:rsidRPr="00F46473">
        <w:rPr>
          <w:cs/>
        </w:rPr>
        <w:t xml:space="preserve"> ล้านบาท</w:t>
      </w:r>
      <w:r>
        <w:rPr>
          <w:rFonts w:hint="cs"/>
          <w:cs/>
        </w:rPr>
        <w:t xml:space="preserve"> </w:t>
      </w:r>
      <w:r>
        <w:rPr>
          <w:rFonts w:hint="cs"/>
          <w:i/>
          <w:iCs/>
          <w:cs/>
        </w:rPr>
        <w:t>(</w:t>
      </w:r>
      <w:r w:rsidR="00884953">
        <w:rPr>
          <w:rFonts w:hint="cs"/>
          <w:i/>
          <w:iCs/>
          <w:cs/>
        </w:rPr>
        <w:t>255</w:t>
      </w:r>
      <w:r w:rsidR="00884953">
        <w:rPr>
          <w:i/>
          <w:iCs/>
        </w:rPr>
        <w:t>9</w:t>
      </w:r>
      <w:r>
        <w:rPr>
          <w:i/>
          <w:iCs/>
          <w:lang w:val="en-US"/>
        </w:rPr>
        <w:t xml:space="preserve">: </w:t>
      </w:r>
      <w:r w:rsidR="00884953">
        <w:rPr>
          <w:i/>
          <w:iCs/>
          <w:lang w:val="en-US"/>
        </w:rPr>
        <w:t>32</w:t>
      </w:r>
      <w:r w:rsidR="008817FA">
        <w:rPr>
          <w:i/>
          <w:iCs/>
          <w:lang w:val="en-US"/>
        </w:rPr>
        <w:t>,</w:t>
      </w:r>
      <w:r w:rsidR="00884953">
        <w:rPr>
          <w:i/>
          <w:iCs/>
          <w:lang w:val="en-US"/>
        </w:rPr>
        <w:t>000</w:t>
      </w:r>
      <w:r>
        <w:rPr>
          <w:i/>
          <w:iCs/>
          <w:lang w:val="en-US"/>
        </w:rPr>
        <w:t xml:space="preserve"> </w:t>
      </w:r>
      <w:r w:rsidR="00304C11">
        <w:rPr>
          <w:i/>
          <w:iCs/>
          <w:lang w:val="en-US"/>
        </w:rPr>
        <w:t xml:space="preserve">          </w:t>
      </w:r>
      <w:r>
        <w:rPr>
          <w:rFonts w:hint="cs"/>
          <w:i/>
          <w:iCs/>
          <w:cs/>
          <w:lang w:val="en-US"/>
        </w:rPr>
        <w:t>ล้านบาท)</w:t>
      </w:r>
      <w:r>
        <w:rPr>
          <w:i/>
          <w:iCs/>
          <w:lang w:val="en-US"/>
        </w:rPr>
        <w:t xml:space="preserve"> </w:t>
      </w:r>
      <w:r>
        <w:rPr>
          <w:rFonts w:hint="cs"/>
          <w:cs/>
          <w:lang w:val="en-US"/>
        </w:rPr>
        <w:t>ดังนี้</w:t>
      </w:r>
    </w:p>
    <w:tbl>
      <w:tblPr>
        <w:tblW w:w="14508" w:type="dxa"/>
        <w:tblInd w:w="450" w:type="dxa"/>
        <w:tblLook w:val="04A0" w:firstRow="1" w:lastRow="0" w:firstColumn="1" w:lastColumn="0" w:noHBand="0" w:noVBand="1"/>
      </w:tblPr>
      <w:tblGrid>
        <w:gridCol w:w="1728"/>
        <w:gridCol w:w="236"/>
        <w:gridCol w:w="1474"/>
        <w:gridCol w:w="235"/>
        <w:gridCol w:w="1475"/>
        <w:gridCol w:w="235"/>
        <w:gridCol w:w="1475"/>
        <w:gridCol w:w="265"/>
        <w:gridCol w:w="1445"/>
        <w:gridCol w:w="236"/>
        <w:gridCol w:w="1474"/>
        <w:gridCol w:w="236"/>
        <w:gridCol w:w="1474"/>
        <w:gridCol w:w="236"/>
        <w:gridCol w:w="1204"/>
        <w:gridCol w:w="235"/>
        <w:gridCol w:w="845"/>
      </w:tblGrid>
      <w:tr w:rsidR="00CD1F05" w:rsidRPr="00FF40F1" w:rsidTr="00D87050">
        <w:tc>
          <w:tcPr>
            <w:tcW w:w="1728" w:type="dxa"/>
          </w:tcPr>
          <w:p w:rsidR="00CD1F05" w:rsidRPr="00CB3B57" w:rsidRDefault="00CD1F05" w:rsidP="005841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:rsidR="00CD1F05" w:rsidRPr="00CB3B57" w:rsidRDefault="00CD1F05" w:rsidP="00584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544" w:type="dxa"/>
            <w:gridSpan w:val="15"/>
          </w:tcPr>
          <w:p w:rsidR="00CD1F05" w:rsidRPr="00CB3B57" w:rsidRDefault="00CD1F05" w:rsidP="00584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3B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  <w:r w:rsidRPr="00CB3B5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CB3B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D1F05" w:rsidRPr="00FF40F1" w:rsidTr="00D87050">
        <w:tc>
          <w:tcPr>
            <w:tcW w:w="1728" w:type="dxa"/>
          </w:tcPr>
          <w:p w:rsidR="00CD1F05" w:rsidRPr="00CB3B57" w:rsidRDefault="00CD1F05" w:rsidP="005841B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</w:tcPr>
          <w:p w:rsidR="00CD1F05" w:rsidRPr="00CB3B57" w:rsidRDefault="00CD1F05" w:rsidP="00584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4" w:type="dxa"/>
            <w:gridSpan w:val="3"/>
          </w:tcPr>
          <w:p w:rsidR="00CD1F05" w:rsidRPr="00CB3B57" w:rsidRDefault="00CD1F05" w:rsidP="00584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5" w:type="dxa"/>
          </w:tcPr>
          <w:p w:rsidR="00CD1F05" w:rsidRPr="00CB3B57" w:rsidRDefault="00CD1F05" w:rsidP="005841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5" w:type="dxa"/>
            <w:gridSpan w:val="3"/>
          </w:tcPr>
          <w:p w:rsidR="00CD1F05" w:rsidRPr="00CB3B57" w:rsidRDefault="00CD1F05" w:rsidP="00584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CD1F05" w:rsidRPr="00CB3B57" w:rsidRDefault="00CD1F05" w:rsidP="00584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84" w:type="dxa"/>
            <w:gridSpan w:val="3"/>
          </w:tcPr>
          <w:p w:rsidR="00CD1F05" w:rsidRPr="00CB3B57" w:rsidRDefault="00CD1F05" w:rsidP="00584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:rsidR="00CD1F05" w:rsidRPr="00CB3B57" w:rsidRDefault="00CD1F05" w:rsidP="00584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CD1F05" w:rsidRPr="00CB3B57" w:rsidRDefault="00CD1F05" w:rsidP="00584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:rsidR="00CD1F05" w:rsidRPr="00CB3B57" w:rsidRDefault="00CD1F05" w:rsidP="00584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5" w:type="dxa"/>
          </w:tcPr>
          <w:p w:rsidR="00CD1F05" w:rsidRPr="00CB3B57" w:rsidRDefault="00CD1F05" w:rsidP="00584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817FA" w:rsidRPr="00FF40F1" w:rsidTr="00D87050">
        <w:tc>
          <w:tcPr>
            <w:tcW w:w="1728" w:type="dxa"/>
          </w:tcPr>
          <w:p w:rsidR="008817FA" w:rsidRPr="00CB3B57" w:rsidRDefault="008817FA" w:rsidP="008817FA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:rsidR="008817FA" w:rsidRPr="00CB3B57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4" w:type="dxa"/>
          </w:tcPr>
          <w:p w:rsidR="008817FA" w:rsidRPr="00CB3B57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35" w:type="dxa"/>
          </w:tcPr>
          <w:p w:rsidR="008817FA" w:rsidRPr="00CB3B57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8817FA" w:rsidRPr="00CB3B57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255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35" w:type="dxa"/>
          </w:tcPr>
          <w:p w:rsidR="008817FA" w:rsidRPr="00CB3B57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8817FA" w:rsidRPr="00CB3B57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65" w:type="dxa"/>
          </w:tcPr>
          <w:p w:rsidR="008817FA" w:rsidRPr="00CB3B57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5" w:type="dxa"/>
          </w:tcPr>
          <w:p w:rsidR="008817FA" w:rsidRPr="00CB3B57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255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36" w:type="dxa"/>
          </w:tcPr>
          <w:p w:rsidR="008817FA" w:rsidRPr="00CB3B57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74" w:type="dxa"/>
          </w:tcPr>
          <w:p w:rsidR="008817FA" w:rsidRPr="00CB3B57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36" w:type="dxa"/>
          </w:tcPr>
          <w:p w:rsidR="008817FA" w:rsidRPr="00CB3B57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4" w:type="dxa"/>
          </w:tcPr>
          <w:p w:rsidR="008817FA" w:rsidRPr="00CB3B57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255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36" w:type="dxa"/>
          </w:tcPr>
          <w:p w:rsidR="008817FA" w:rsidRPr="00CB3B57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8817FA" w:rsidRPr="00CB3B57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8817FA" w:rsidRPr="00CB3B57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5" w:type="dxa"/>
          </w:tcPr>
          <w:p w:rsidR="008817FA" w:rsidRPr="00CB3B57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อายุหุ้นกู้</w:t>
            </w:r>
          </w:p>
        </w:tc>
      </w:tr>
      <w:tr w:rsidR="008817FA" w:rsidRPr="009F1ED2" w:rsidTr="00D87050">
        <w:tc>
          <w:tcPr>
            <w:tcW w:w="1728" w:type="dxa"/>
          </w:tcPr>
          <w:p w:rsidR="008817FA" w:rsidRPr="00CB3B57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:rsidR="008817FA" w:rsidRPr="00CB3B57" w:rsidRDefault="008817FA" w:rsidP="008817F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24" w:type="dxa"/>
            <w:gridSpan w:val="11"/>
          </w:tcPr>
          <w:p w:rsidR="008817FA" w:rsidRPr="00CB3B57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val="en-US"/>
              </w:rPr>
            </w:pPr>
            <w:r w:rsidRPr="00CB3B57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36" w:type="dxa"/>
          </w:tcPr>
          <w:p w:rsidR="008817FA" w:rsidRPr="00CB3B57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8817FA" w:rsidRPr="00CB3B57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35" w:type="dxa"/>
          </w:tcPr>
          <w:p w:rsidR="008817FA" w:rsidRPr="00CB3B57" w:rsidRDefault="008817FA" w:rsidP="008817F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8817FA" w:rsidRPr="00CB3B57" w:rsidRDefault="008817FA" w:rsidP="008817FA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A068F3" w:rsidRPr="009F1ED2" w:rsidTr="00D87050">
        <w:tc>
          <w:tcPr>
            <w:tcW w:w="1728" w:type="dxa"/>
          </w:tcPr>
          <w:p w:rsidR="00A068F3" w:rsidRPr="00CB3B57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17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2557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CB3B57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17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2557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CB3B57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22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85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CB3B57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22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7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CB3B57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CB3B57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750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750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750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750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CB3B57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205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205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205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205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65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CB3B57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90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CB3B57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CB3B57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35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CB3B57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CB3B57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645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645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645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645</w:t>
            </w:r>
            <w:r w:rsidR="00A068F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80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A068F3" w:rsidRPr="00CB3B57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  <w:r w:rsidR="00A068F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DB23B4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A068F3"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A068F3" w:rsidRPr="00DB23B4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068F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A068F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A068F3" w:rsidRPr="00DB23B4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068F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A068F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DB23B4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="00A068F3"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20</w:t>
            </w:r>
          </w:p>
        </w:tc>
        <w:tc>
          <w:tcPr>
            <w:tcW w:w="235" w:type="dxa"/>
          </w:tcPr>
          <w:p w:rsidR="00A068F3" w:rsidRPr="00DB23B4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A068F3" w:rsidRPr="00DB23B4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="00A068F3"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DB23B4" w:rsidRDefault="00884953" w:rsidP="00A068F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A068F3"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A068F3" w:rsidRPr="00DB23B4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068F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A068F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A068F3" w:rsidRPr="00DB23B4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068F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A068F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DB23B4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="00A068F3"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50</w:t>
            </w:r>
          </w:p>
        </w:tc>
        <w:tc>
          <w:tcPr>
            <w:tcW w:w="235" w:type="dxa"/>
          </w:tcPr>
          <w:p w:rsidR="00A068F3" w:rsidRPr="00DB23B4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A068F3" w:rsidRPr="00DB23B4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="00A068F3"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A068F3" w:rsidRPr="009F1ED2" w:rsidTr="00D87050">
        <w:tc>
          <w:tcPr>
            <w:tcW w:w="1728" w:type="dxa"/>
          </w:tcPr>
          <w:p w:rsidR="00A068F3" w:rsidRPr="00CB3B57" w:rsidRDefault="00A068F3" w:rsidP="00A068F3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CB3B5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="00A068F3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 w:rsidR="00A068F3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3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28</w:t>
            </w:r>
            <w:r w:rsidR="00A068F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  <w:r w:rsidR="00A068F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</w:t>
            </w:r>
            <w:r w:rsidR="00A068F3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</w:t>
            </w:r>
            <w:r w:rsidR="00A068F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  <w:r w:rsidR="00A068F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A068F3" w:rsidRPr="00CB3B57" w:rsidRDefault="00884953" w:rsidP="00A068F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</w:t>
            </w:r>
            <w:r w:rsidR="00A068F3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  <w:r w:rsidR="00A068F3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35" w:type="dxa"/>
          </w:tcPr>
          <w:p w:rsidR="00A068F3" w:rsidRPr="00CB3B57" w:rsidRDefault="00A068F3" w:rsidP="00A068F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A068F3" w:rsidRPr="00CB3B57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:rsidR="00CD1F05" w:rsidRDefault="00CD1F05" w:rsidP="00C23539">
      <w:pPr>
        <w:pStyle w:val="Caption"/>
        <w:ind w:hanging="900"/>
        <w:rPr>
          <w:cs/>
        </w:rPr>
        <w:sectPr w:rsidR="00CD1F05" w:rsidSect="00CD1F05">
          <w:headerReference w:type="default" r:id="rId18"/>
          <w:footerReference w:type="default" r:id="rId19"/>
          <w:pgSz w:w="16834" w:h="11909" w:orient="landscape" w:code="9"/>
          <w:pgMar w:top="1152" w:right="691" w:bottom="1152" w:left="720" w:header="706" w:footer="706" w:gutter="0"/>
          <w:cols w:space="737"/>
          <w:docGrid w:linePitch="360"/>
        </w:sectPr>
      </w:pPr>
    </w:p>
    <w:p w:rsidR="00144F7F" w:rsidRPr="00D10D39" w:rsidRDefault="00965A20" w:rsidP="00C23539">
      <w:pPr>
        <w:pStyle w:val="Caption"/>
        <w:ind w:hanging="900"/>
      </w:pPr>
      <w:r>
        <w:rPr>
          <w:rFonts w:hint="cs"/>
          <w:cs/>
        </w:rPr>
        <w:lastRenderedPageBreak/>
        <w:t>เจ้าหนี้การค้า</w:t>
      </w:r>
    </w:p>
    <w:p w:rsidR="00144F7F" w:rsidRPr="00F96BFF" w:rsidRDefault="00144F7F" w:rsidP="00144F7F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8407ED" w:rsidRPr="003A3233" w:rsidTr="009D665E">
        <w:tc>
          <w:tcPr>
            <w:tcW w:w="3078" w:type="dxa"/>
          </w:tcPr>
          <w:p w:rsidR="008407ED" w:rsidRPr="003A3233" w:rsidRDefault="008407ED" w:rsidP="00B5668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8407ED" w:rsidRPr="003A3233" w:rsidRDefault="008407ED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8407ED" w:rsidRPr="003A3233" w:rsidRDefault="008407ED" w:rsidP="00B5668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407ED" w:rsidRPr="003A3233" w:rsidRDefault="008407ED" w:rsidP="00B566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8407ED" w:rsidRPr="003A3233" w:rsidRDefault="008407ED" w:rsidP="00B5668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FA" w:rsidRPr="003A3233" w:rsidTr="009D665E">
        <w:tc>
          <w:tcPr>
            <w:tcW w:w="3078" w:type="dxa"/>
          </w:tcPr>
          <w:p w:rsidR="008817FA" w:rsidRPr="003A3233" w:rsidRDefault="008817FA" w:rsidP="008817F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817FA" w:rsidRPr="003A3233" w:rsidTr="009D665E">
        <w:tc>
          <w:tcPr>
            <w:tcW w:w="3078" w:type="dxa"/>
          </w:tcPr>
          <w:p w:rsidR="008817FA" w:rsidRPr="003A3233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817FA" w:rsidRPr="003A3233" w:rsidRDefault="008817FA" w:rsidP="008817F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17FA" w:rsidRPr="003A3233" w:rsidTr="009D665E">
        <w:tc>
          <w:tcPr>
            <w:tcW w:w="3078" w:type="dxa"/>
          </w:tcPr>
          <w:p w:rsidR="008817FA" w:rsidRPr="003A3233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  <w:vAlign w:val="center"/>
          </w:tcPr>
          <w:p w:rsidR="008817FA" w:rsidRPr="00420CB5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134" w:type="dxa"/>
          </w:tcPr>
          <w:p w:rsidR="008817FA" w:rsidRPr="009C0306" w:rsidRDefault="009C0306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164,337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D73B64" w:rsidRDefault="00FA7DD0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831,416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D73B64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971</w:t>
            </w:r>
          </w:p>
        </w:tc>
      </w:tr>
      <w:tr w:rsidR="008817FA" w:rsidRPr="003A3233" w:rsidTr="009D665E">
        <w:tc>
          <w:tcPr>
            <w:tcW w:w="3078" w:type="dxa"/>
          </w:tcPr>
          <w:p w:rsidR="008817FA" w:rsidRPr="003A3233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3A323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3A32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233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7FA" w:rsidRPr="009C0306" w:rsidRDefault="009C0306" w:rsidP="008817FA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2,653,920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085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817FA" w:rsidRPr="003A3233" w:rsidRDefault="00FA7DD0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1,964,809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676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034</w:t>
            </w:r>
          </w:p>
        </w:tc>
      </w:tr>
      <w:tr w:rsidR="008817FA" w:rsidRPr="003A3233" w:rsidTr="009D665E">
        <w:tc>
          <w:tcPr>
            <w:tcW w:w="3078" w:type="dxa"/>
          </w:tcPr>
          <w:p w:rsidR="008817FA" w:rsidRPr="003A3233" w:rsidRDefault="008817FA" w:rsidP="008817F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9C0306" w:rsidRDefault="009C0306" w:rsidP="008817FA">
            <w:pPr>
              <w:tabs>
                <w:tab w:val="decimal" w:pos="918"/>
              </w:tabs>
              <w:spacing w:line="240" w:lineRule="atLeast"/>
              <w:ind w:left="-5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2,818,257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5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3A3233" w:rsidRDefault="00FA7DD0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2,796,225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005</w:t>
            </w:r>
          </w:p>
        </w:tc>
      </w:tr>
    </w:tbl>
    <w:p w:rsidR="00144F7F" w:rsidRPr="004D71C7" w:rsidRDefault="00144F7F" w:rsidP="004D71C7">
      <w:pPr>
        <w:pStyle w:val="Caption"/>
        <w:numPr>
          <w:ilvl w:val="0"/>
          <w:numId w:val="0"/>
        </w:numPr>
        <w:ind w:left="540"/>
        <w:rPr>
          <w:b w:val="0"/>
          <w:bCs w:val="0"/>
          <w:sz w:val="20"/>
          <w:szCs w:val="20"/>
        </w:rPr>
      </w:pPr>
    </w:p>
    <w:p w:rsidR="00C23539" w:rsidRPr="00000AE0" w:rsidRDefault="00C23539" w:rsidP="00F071FE">
      <w:pPr>
        <w:pStyle w:val="Caption"/>
        <w:ind w:hanging="900"/>
      </w:pPr>
      <w:r>
        <w:rPr>
          <w:rFonts w:hint="cs"/>
          <w:cs/>
        </w:rPr>
        <w:t>เจ้าหนี้อื่น</w:t>
      </w:r>
    </w:p>
    <w:p w:rsidR="00573C54" w:rsidRPr="00573C54" w:rsidRDefault="00573C54" w:rsidP="00573C54">
      <w:pPr>
        <w:pStyle w:val="Caption"/>
        <w:numPr>
          <w:ilvl w:val="0"/>
          <w:numId w:val="0"/>
        </w:numPr>
        <w:ind w:left="540"/>
        <w:rPr>
          <w:b w:val="0"/>
          <w:bCs w:val="0"/>
          <w:sz w:val="20"/>
          <w:szCs w:val="20"/>
        </w:rPr>
      </w:pPr>
    </w:p>
    <w:tbl>
      <w:tblPr>
        <w:tblW w:w="9192" w:type="dxa"/>
        <w:tblInd w:w="450" w:type="dxa"/>
        <w:tblLook w:val="04A0" w:firstRow="1" w:lastRow="0" w:firstColumn="1" w:lastColumn="0" w:noHBand="0" w:noVBand="1"/>
      </w:tblPr>
      <w:tblGrid>
        <w:gridCol w:w="3150"/>
        <w:gridCol w:w="720"/>
        <w:gridCol w:w="1209"/>
        <w:gridCol w:w="236"/>
        <w:gridCol w:w="1135"/>
        <w:gridCol w:w="236"/>
        <w:gridCol w:w="1135"/>
        <w:gridCol w:w="236"/>
        <w:gridCol w:w="1135"/>
      </w:tblGrid>
      <w:tr w:rsidR="00573C54" w:rsidRPr="003A3233" w:rsidTr="003260A8">
        <w:tc>
          <w:tcPr>
            <w:tcW w:w="3150" w:type="dxa"/>
          </w:tcPr>
          <w:p w:rsidR="00573C54" w:rsidRPr="003A3233" w:rsidRDefault="00573C54" w:rsidP="00B5668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573C54" w:rsidRPr="003A3233" w:rsidRDefault="00573C54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80" w:type="dxa"/>
            <w:gridSpan w:val="3"/>
          </w:tcPr>
          <w:p w:rsidR="00573C54" w:rsidRPr="003A3233" w:rsidRDefault="00573C54" w:rsidP="00B5668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73C54" w:rsidRPr="003A3233" w:rsidRDefault="00573C54" w:rsidP="00B566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573C54" w:rsidRPr="003A3233" w:rsidRDefault="00573C54" w:rsidP="00B5668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FA" w:rsidRPr="003A3233" w:rsidTr="003260A8">
        <w:tc>
          <w:tcPr>
            <w:tcW w:w="3150" w:type="dxa"/>
          </w:tcPr>
          <w:p w:rsidR="008817FA" w:rsidRPr="003A3233" w:rsidRDefault="008817FA" w:rsidP="008817F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817FA" w:rsidRPr="003A3233" w:rsidTr="003260A8">
        <w:tc>
          <w:tcPr>
            <w:tcW w:w="3150" w:type="dxa"/>
          </w:tcPr>
          <w:p w:rsidR="008817FA" w:rsidRPr="003A3233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2" w:type="dxa"/>
            <w:gridSpan w:val="7"/>
          </w:tcPr>
          <w:p w:rsidR="008817FA" w:rsidRPr="003A3233" w:rsidRDefault="008817FA" w:rsidP="008817F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17FA" w:rsidRPr="003A3233" w:rsidTr="003260A8">
        <w:tc>
          <w:tcPr>
            <w:tcW w:w="3150" w:type="dxa"/>
          </w:tcPr>
          <w:p w:rsidR="008817FA" w:rsidRPr="00660890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0890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20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:rsidR="008817FA" w:rsidRPr="009C0306" w:rsidRDefault="009C0306" w:rsidP="003260A8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739,727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0B76B1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730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FA7DD0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581,064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</w:p>
        </w:tc>
      </w:tr>
      <w:tr w:rsidR="008817FA" w:rsidRPr="003A3233" w:rsidTr="003260A8">
        <w:tc>
          <w:tcPr>
            <w:tcW w:w="3150" w:type="dxa"/>
          </w:tcPr>
          <w:p w:rsidR="008817FA" w:rsidRPr="00660890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0890">
              <w:rPr>
                <w:rFonts w:ascii="Angsana New" w:hAnsi="Angsana New"/>
                <w:sz w:val="30"/>
                <w:szCs w:val="30"/>
                <w:cs/>
              </w:rPr>
              <w:t>เงินมัดจำรับจากการขาย</w:t>
            </w:r>
          </w:p>
        </w:tc>
        <w:tc>
          <w:tcPr>
            <w:tcW w:w="720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:rsidR="008817FA" w:rsidRPr="009C0306" w:rsidRDefault="009C0306" w:rsidP="003260A8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368,373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FA7DD0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327,331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8817FA" w:rsidRPr="003A3233" w:rsidTr="003260A8">
        <w:tc>
          <w:tcPr>
            <w:tcW w:w="3150" w:type="dxa"/>
          </w:tcPr>
          <w:p w:rsidR="008817FA" w:rsidRPr="00660890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0890">
              <w:rPr>
                <w:rFonts w:ascii="Angsana New" w:hAnsi="Angsana New"/>
                <w:sz w:val="30"/>
                <w:szCs w:val="30"/>
                <w:cs/>
              </w:rPr>
              <w:t>เงินประกันและเงินมัดจำ</w:t>
            </w:r>
          </w:p>
        </w:tc>
        <w:tc>
          <w:tcPr>
            <w:tcW w:w="720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:rsidR="008817FA" w:rsidRPr="009C0306" w:rsidRDefault="009C0306" w:rsidP="003260A8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283,395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FA7DD0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278,357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8817FA" w:rsidRPr="003A3233" w:rsidTr="003260A8">
        <w:tc>
          <w:tcPr>
            <w:tcW w:w="3150" w:type="dxa"/>
          </w:tcPr>
          <w:p w:rsidR="008817FA" w:rsidRPr="00660890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0890">
              <w:rPr>
                <w:rFonts w:ascii="Angsana New" w:hAnsi="Angsana New"/>
                <w:sz w:val="30"/>
                <w:szCs w:val="30"/>
                <w:cs/>
              </w:rPr>
              <w:t>เงินประกัน</w:t>
            </w:r>
            <w:r w:rsidRPr="00660890"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720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:rsidR="008817FA" w:rsidRPr="009C0306" w:rsidRDefault="009C0306" w:rsidP="003260A8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153,294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FA7DD0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110,804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</w:tr>
      <w:tr w:rsidR="008817FA" w:rsidRPr="003A3233" w:rsidTr="003260A8">
        <w:tc>
          <w:tcPr>
            <w:tcW w:w="3150" w:type="dxa"/>
          </w:tcPr>
          <w:p w:rsidR="008817FA" w:rsidRPr="00660890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0890">
              <w:rPr>
                <w:rFonts w:ascii="Angsana New" w:hAnsi="Angsana New" w:hint="cs"/>
                <w:sz w:val="30"/>
                <w:szCs w:val="30"/>
                <w:cs/>
              </w:rPr>
              <w:t>เจ้าหนี้เครื่องจักร</w:t>
            </w:r>
          </w:p>
        </w:tc>
        <w:tc>
          <w:tcPr>
            <w:tcW w:w="720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:rsidR="008817FA" w:rsidRPr="009C0306" w:rsidRDefault="009C0306" w:rsidP="003260A8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3,039,384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518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FA7DD0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238,955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8817FA" w:rsidRPr="003A3233" w:rsidTr="003260A8">
        <w:tc>
          <w:tcPr>
            <w:tcW w:w="3150" w:type="dxa"/>
          </w:tcPr>
          <w:p w:rsidR="008817FA" w:rsidRPr="00660890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0890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720" w:type="dxa"/>
            <w:vAlign w:val="center"/>
          </w:tcPr>
          <w:p w:rsidR="008817FA" w:rsidRPr="003A3233" w:rsidRDefault="008817FA" w:rsidP="003260A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:rsidR="008817FA" w:rsidRPr="009C0306" w:rsidRDefault="009C0306" w:rsidP="003260A8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484,798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728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817FA" w:rsidRPr="003A3233" w:rsidRDefault="00FA7DD0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350,424</w:t>
            </w:r>
          </w:p>
        </w:tc>
        <w:tc>
          <w:tcPr>
            <w:tcW w:w="236" w:type="dxa"/>
            <w:vAlign w:val="center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553</w:t>
            </w:r>
            <w:r w:rsidR="008817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055</w:t>
            </w:r>
          </w:p>
        </w:tc>
      </w:tr>
      <w:tr w:rsidR="008817FA" w:rsidRPr="003A3233" w:rsidTr="003260A8">
        <w:tc>
          <w:tcPr>
            <w:tcW w:w="3150" w:type="dxa"/>
          </w:tcPr>
          <w:p w:rsidR="008817FA" w:rsidRPr="003A3233" w:rsidRDefault="008817FA" w:rsidP="008817F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17FA" w:rsidRPr="003260A8" w:rsidRDefault="009C0306" w:rsidP="003260A8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0A8">
              <w:rPr>
                <w:rFonts w:ascii="Angsana New" w:hAnsi="Angsana New"/>
                <w:b/>
                <w:bCs/>
                <w:sz w:val="30"/>
                <w:szCs w:val="30"/>
              </w:rPr>
              <w:t>5,068,971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3A3233" w:rsidRDefault="00FA7DD0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1,886,935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3A3233" w:rsidRDefault="00884953" w:rsidP="008817F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</w:tr>
    </w:tbl>
    <w:p w:rsidR="00130268" w:rsidRPr="00130268" w:rsidRDefault="00130268" w:rsidP="00130268">
      <w:pPr>
        <w:pStyle w:val="Caption"/>
        <w:numPr>
          <w:ilvl w:val="0"/>
          <w:numId w:val="0"/>
        </w:numPr>
        <w:ind w:left="540"/>
        <w:rPr>
          <w:b w:val="0"/>
          <w:bCs w:val="0"/>
          <w:sz w:val="20"/>
          <w:szCs w:val="20"/>
        </w:rPr>
      </w:pPr>
    </w:p>
    <w:p w:rsidR="00B94B8F" w:rsidRPr="00D10D39" w:rsidRDefault="00130268" w:rsidP="003C575D">
      <w:pPr>
        <w:pStyle w:val="Caption"/>
        <w:ind w:hanging="900"/>
      </w:pPr>
      <w:r>
        <w:rPr>
          <w:cs/>
        </w:rPr>
        <w:br w:type="page"/>
      </w:r>
      <w:r w:rsidR="003C575D" w:rsidRPr="003C575D">
        <w:rPr>
          <w:cs/>
        </w:rPr>
        <w:lastRenderedPageBreak/>
        <w:t>ประมาณการหนี้สิน</w:t>
      </w:r>
      <w:r w:rsidR="00FE0E45">
        <w:rPr>
          <w:rFonts w:hint="cs"/>
          <w:cs/>
        </w:rPr>
        <w:t>ไม่หมุนเวียน</w:t>
      </w:r>
      <w:r w:rsidR="003C575D" w:rsidRPr="003C575D">
        <w:rPr>
          <w:cs/>
        </w:rPr>
        <w:t>สำหรับ</w:t>
      </w:r>
      <w:r w:rsidR="009C3B63">
        <w:rPr>
          <w:rFonts w:hint="cs"/>
          <w:cs/>
        </w:rPr>
        <w:t>ผลประโยชน์พนักงาน</w:t>
      </w:r>
    </w:p>
    <w:p w:rsidR="0061303D" w:rsidRPr="00F071FE" w:rsidRDefault="0061303D" w:rsidP="003C6BBF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61303D" w:rsidRPr="006E4F8A" w:rsidTr="009D665E">
        <w:tc>
          <w:tcPr>
            <w:tcW w:w="3931" w:type="dxa"/>
          </w:tcPr>
          <w:p w:rsidR="0061303D" w:rsidRPr="00F74C90" w:rsidRDefault="0061303D" w:rsidP="00B5668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61303D" w:rsidRPr="006E4F8A" w:rsidRDefault="0061303D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1303D" w:rsidRPr="006E4F8A" w:rsidRDefault="0061303D" w:rsidP="00B5668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61303D" w:rsidRPr="006E4F8A" w:rsidRDefault="0061303D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FA" w:rsidRPr="006E4F8A" w:rsidTr="009D665E">
        <w:tc>
          <w:tcPr>
            <w:tcW w:w="3931" w:type="dxa"/>
          </w:tcPr>
          <w:p w:rsidR="008817FA" w:rsidRPr="006E4F8A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817FA" w:rsidRPr="006E4F8A" w:rsidTr="009D665E">
        <w:tc>
          <w:tcPr>
            <w:tcW w:w="3931" w:type="dxa"/>
          </w:tcPr>
          <w:p w:rsidR="008817FA" w:rsidRPr="006E4F8A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17FA" w:rsidRPr="006E4F8A" w:rsidTr="009D665E">
        <w:tc>
          <w:tcPr>
            <w:tcW w:w="3931" w:type="dxa"/>
          </w:tcPr>
          <w:p w:rsidR="008817FA" w:rsidRPr="006E4F8A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3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34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17FA" w:rsidRPr="006E4F8A" w:rsidTr="009D665E">
        <w:tc>
          <w:tcPr>
            <w:tcW w:w="3931" w:type="dxa"/>
          </w:tcPr>
          <w:p w:rsidR="008817FA" w:rsidRPr="006E4F8A" w:rsidRDefault="003C575D" w:rsidP="009D665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7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</w:t>
            </w:r>
            <w:r w:rsidR="00FE0E4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ไม่หมุนเวียน</w:t>
            </w:r>
            <w:r w:rsidRPr="003C57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1134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75D" w:rsidRPr="006E4F8A" w:rsidTr="009D665E">
        <w:tc>
          <w:tcPr>
            <w:tcW w:w="3931" w:type="dxa"/>
          </w:tcPr>
          <w:p w:rsidR="003C575D" w:rsidRPr="003C575D" w:rsidRDefault="003C575D" w:rsidP="008817F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:rsidR="003C575D" w:rsidRPr="006E4F8A" w:rsidRDefault="003C575D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C575D" w:rsidRPr="006E4F8A" w:rsidRDefault="003C575D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3C575D" w:rsidRPr="006E4F8A" w:rsidRDefault="003C575D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C575D" w:rsidRPr="006E4F8A" w:rsidRDefault="003C575D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3C575D" w:rsidRPr="006E4F8A" w:rsidRDefault="003C575D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C575D" w:rsidRPr="006E4F8A" w:rsidRDefault="003C575D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3C575D" w:rsidRPr="006E4F8A" w:rsidRDefault="003C575D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17FA" w:rsidRPr="006E4F8A" w:rsidTr="009D665E">
        <w:tc>
          <w:tcPr>
            <w:tcW w:w="3931" w:type="dxa"/>
          </w:tcPr>
          <w:p w:rsidR="008817FA" w:rsidRPr="006E4F8A" w:rsidRDefault="003C575D" w:rsidP="008817FA">
            <w:pPr>
              <w:tabs>
                <w:tab w:val="left" w:pos="63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3C5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</w:t>
            </w:r>
            <w:r w:rsidRPr="003C5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1134" w:type="dxa"/>
          </w:tcPr>
          <w:p w:rsidR="008817FA" w:rsidRPr="006E4F8A" w:rsidRDefault="00FA7DD0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1,443,775</w:t>
            </w: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6E4F8A" w:rsidRDefault="00884953" w:rsidP="003260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924</w:t>
            </w: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6E4F8A" w:rsidRDefault="00FA7DD0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1,228,884</w:t>
            </w: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817FA" w:rsidRPr="006E4F8A" w:rsidRDefault="00884953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3" w:name="_Hlk475116761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  <w:bookmarkEnd w:id="3"/>
          </w:p>
        </w:tc>
      </w:tr>
      <w:tr w:rsidR="008817FA" w:rsidRPr="006E4F8A" w:rsidTr="009D665E">
        <w:tc>
          <w:tcPr>
            <w:tcW w:w="3931" w:type="dxa"/>
            <w:vAlign w:val="bottom"/>
          </w:tcPr>
          <w:p w:rsidR="008817FA" w:rsidRPr="006E4F8A" w:rsidRDefault="008817FA" w:rsidP="008817F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A40512" w:rsidRDefault="00FA7DD0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1,443,775</w:t>
            </w:r>
          </w:p>
        </w:tc>
        <w:tc>
          <w:tcPr>
            <w:tcW w:w="236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A40512" w:rsidRDefault="00884953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373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236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6E4F8A" w:rsidRDefault="00FA7DD0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1,228,884</w:t>
            </w:r>
          </w:p>
        </w:tc>
        <w:tc>
          <w:tcPr>
            <w:tcW w:w="236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6E4F8A" w:rsidRDefault="00884953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</w:t>
            </w:r>
          </w:p>
        </w:tc>
      </w:tr>
    </w:tbl>
    <w:p w:rsidR="00AD786F" w:rsidRPr="00AD786F" w:rsidRDefault="00AD786F" w:rsidP="00AD786F">
      <w:pPr>
        <w:spacing w:line="240" w:lineRule="auto"/>
        <w:rPr>
          <w:sz w:val="2"/>
          <w:szCs w:val="2"/>
        </w:rPr>
      </w:pPr>
    </w:p>
    <w:p w:rsidR="00766115" w:rsidRPr="003C6BBF" w:rsidRDefault="00766115" w:rsidP="003C6BBF">
      <w:pPr>
        <w:pStyle w:val="Bo-Blankline"/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1082"/>
        <w:gridCol w:w="272"/>
        <w:gridCol w:w="1116"/>
        <w:gridCol w:w="236"/>
        <w:gridCol w:w="1134"/>
        <w:gridCol w:w="236"/>
        <w:gridCol w:w="1148"/>
      </w:tblGrid>
      <w:tr w:rsidR="00BC5382" w:rsidRPr="006E4F8A" w:rsidTr="003260A8">
        <w:trPr>
          <w:tblHeader/>
        </w:trPr>
        <w:tc>
          <w:tcPr>
            <w:tcW w:w="3958" w:type="dxa"/>
          </w:tcPr>
          <w:p w:rsidR="00BC5382" w:rsidRPr="00D24CF4" w:rsidRDefault="00D24CF4" w:rsidP="00B5668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  <w:r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2470" w:type="dxa"/>
            <w:gridSpan w:val="3"/>
          </w:tcPr>
          <w:p w:rsidR="00BC5382" w:rsidRPr="006E4F8A" w:rsidRDefault="00BC5382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C5382" w:rsidRPr="006E4F8A" w:rsidRDefault="00BC5382" w:rsidP="00B5668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:rsidR="00BC5382" w:rsidRPr="006E4F8A" w:rsidRDefault="00BC5382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FA" w:rsidRPr="006E4F8A" w:rsidTr="003260A8">
        <w:trPr>
          <w:tblHeader/>
        </w:trPr>
        <w:tc>
          <w:tcPr>
            <w:tcW w:w="3958" w:type="dxa"/>
          </w:tcPr>
          <w:p w:rsidR="008817FA" w:rsidRPr="00BC5382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849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2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2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817FA" w:rsidRPr="006E4F8A" w:rsidTr="003260A8">
        <w:trPr>
          <w:tblHeader/>
        </w:trPr>
        <w:tc>
          <w:tcPr>
            <w:tcW w:w="3958" w:type="dxa"/>
          </w:tcPr>
          <w:p w:rsidR="008817FA" w:rsidRPr="006E4F8A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7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17FA" w:rsidRPr="006E4F8A" w:rsidTr="003260A8">
        <w:tc>
          <w:tcPr>
            <w:tcW w:w="3958" w:type="dxa"/>
          </w:tcPr>
          <w:p w:rsidR="008817FA" w:rsidRPr="006E4F8A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3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082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17FA" w:rsidRPr="006E4F8A" w:rsidTr="003260A8">
        <w:tc>
          <w:tcPr>
            <w:tcW w:w="3958" w:type="dxa"/>
          </w:tcPr>
          <w:p w:rsidR="008817FA" w:rsidRPr="006E4F8A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2" w:type="dxa"/>
          </w:tcPr>
          <w:p w:rsidR="008817FA" w:rsidRPr="006E4F8A" w:rsidRDefault="008817FA" w:rsidP="009B599B">
            <w:pPr>
              <w:tabs>
                <w:tab w:val="left" w:pos="864"/>
              </w:tabs>
              <w:spacing w:line="240" w:lineRule="atLeast"/>
              <w:ind w:left="-1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17FA" w:rsidRPr="006E4F8A" w:rsidTr="003260A8">
        <w:tc>
          <w:tcPr>
            <w:tcW w:w="3958" w:type="dxa"/>
          </w:tcPr>
          <w:p w:rsidR="008817FA" w:rsidRPr="006E4F8A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2" w:type="dxa"/>
          </w:tcPr>
          <w:p w:rsidR="008817FA" w:rsidRPr="006E4F8A" w:rsidRDefault="00FA7DD0" w:rsidP="003260A8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88,462</w:t>
            </w:r>
          </w:p>
        </w:tc>
        <w:tc>
          <w:tcPr>
            <w:tcW w:w="272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8817FA" w:rsidRPr="006E4F8A" w:rsidRDefault="00884953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17FA" w:rsidRPr="006E4F8A" w:rsidRDefault="00FA7DD0" w:rsidP="003260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65,898</w:t>
            </w: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17FA" w:rsidRPr="006E4F8A" w:rsidRDefault="00884953" w:rsidP="003260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</w:tr>
      <w:tr w:rsidR="008817FA" w:rsidRPr="006E4F8A" w:rsidTr="003260A8">
        <w:tc>
          <w:tcPr>
            <w:tcW w:w="3958" w:type="dxa"/>
            <w:vAlign w:val="bottom"/>
          </w:tcPr>
          <w:p w:rsidR="008817FA" w:rsidRPr="006E4F8A" w:rsidRDefault="008817FA" w:rsidP="008817F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12735B" w:rsidRDefault="00FA7DD0" w:rsidP="003260A8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7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88,462</w:t>
            </w:r>
          </w:p>
        </w:tc>
        <w:tc>
          <w:tcPr>
            <w:tcW w:w="272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6E4F8A" w:rsidRDefault="00884953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36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6E4F8A" w:rsidRDefault="00FA7DD0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65,898</w:t>
            </w:r>
          </w:p>
        </w:tc>
        <w:tc>
          <w:tcPr>
            <w:tcW w:w="236" w:type="dxa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8817FA" w:rsidRPr="006E4F8A" w:rsidRDefault="00884953" w:rsidP="008817F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88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</w:t>
            </w:r>
          </w:p>
        </w:tc>
      </w:tr>
      <w:tr w:rsidR="008817FA" w:rsidRPr="00800C48" w:rsidTr="003260A8">
        <w:tc>
          <w:tcPr>
            <w:tcW w:w="3958" w:type="dxa"/>
          </w:tcPr>
          <w:p w:rsidR="008817FA" w:rsidRPr="00800C48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7FA" w:rsidRPr="003260A8" w:rsidRDefault="008817FA" w:rsidP="003260A8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:rsidR="008817FA" w:rsidRPr="00800C48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6" w:type="dxa"/>
          </w:tcPr>
          <w:p w:rsidR="008817FA" w:rsidRPr="00800C48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8817FA" w:rsidRPr="00800C48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8817FA" w:rsidRPr="00800C48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8817FA" w:rsidRPr="00800C48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</w:tcPr>
          <w:p w:rsidR="008817FA" w:rsidRPr="00800C48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817FA" w:rsidRPr="006E4F8A" w:rsidTr="003260A8">
        <w:tc>
          <w:tcPr>
            <w:tcW w:w="3958" w:type="dxa"/>
          </w:tcPr>
          <w:p w:rsidR="008817FA" w:rsidRPr="00F07ADF" w:rsidRDefault="008817FA" w:rsidP="008817F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7AD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2" w:type="dxa"/>
          </w:tcPr>
          <w:p w:rsidR="008817FA" w:rsidRPr="003260A8" w:rsidRDefault="008817FA" w:rsidP="003260A8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17FA" w:rsidRPr="006E4F8A" w:rsidTr="003260A8">
        <w:tc>
          <w:tcPr>
            <w:tcW w:w="3958" w:type="dxa"/>
          </w:tcPr>
          <w:p w:rsidR="008817FA" w:rsidRPr="00F07ADF" w:rsidRDefault="008817FA" w:rsidP="00FA7DD0">
            <w:pPr>
              <w:spacing w:line="240" w:lineRule="atLeast"/>
              <w:ind w:left="270" w:right="-149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07ADF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07A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กำไร) </w:t>
            </w:r>
            <w:r w:rsidRPr="00F0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ขาดทุนจากการประมาณ</w:t>
            </w:r>
            <w:r w:rsidRPr="00F07A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ตามหลักคณิตศาสตร์ประกันภัยที่รับรู้ในระหว่างปี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:rsidR="008817FA" w:rsidRPr="004D71C7" w:rsidRDefault="00FA7DD0" w:rsidP="003260A8">
            <w:pPr>
              <w:tabs>
                <w:tab w:val="decimal" w:pos="86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(2,371)</w:t>
            </w:r>
          </w:p>
        </w:tc>
        <w:tc>
          <w:tcPr>
            <w:tcW w:w="272" w:type="dxa"/>
            <w:vAlign w:val="bottom"/>
          </w:tcPr>
          <w:p w:rsidR="008817FA" w:rsidRPr="004D71C7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:rsidR="008817FA" w:rsidRPr="004D71C7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061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8817FA" w:rsidRPr="004D71C7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8817FA" w:rsidRPr="004D71C7" w:rsidRDefault="00FA7DD0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3,795</w:t>
            </w:r>
          </w:p>
        </w:tc>
        <w:tc>
          <w:tcPr>
            <w:tcW w:w="236" w:type="dxa"/>
            <w:vAlign w:val="bottom"/>
          </w:tcPr>
          <w:p w:rsidR="008817FA" w:rsidRPr="004D71C7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:rsidR="008817FA" w:rsidRPr="004D71C7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61303D" w:rsidRPr="00F07ADF" w:rsidRDefault="0061303D" w:rsidP="0061303D">
      <w:pPr>
        <w:rPr>
          <w:rFonts w:ascii="Angsana New" w:hAnsi="Angsana New"/>
          <w:sz w:val="20"/>
          <w:szCs w:val="20"/>
        </w:rPr>
      </w:pPr>
    </w:p>
    <w:p w:rsidR="00540611" w:rsidRDefault="00A05E06" w:rsidP="0014544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b/>
          <w:bCs/>
          <w:i/>
          <w:iCs/>
          <w:sz w:val="30"/>
          <w:szCs w:val="30"/>
          <w:cs/>
        </w:rPr>
        <w:br w:type="page"/>
      </w:r>
      <w:r w:rsidR="00540611" w:rsidRPr="00B72046">
        <w:rPr>
          <w:b/>
          <w:bCs/>
          <w:i/>
          <w:iCs/>
          <w:sz w:val="30"/>
          <w:szCs w:val="30"/>
          <w:cs/>
        </w:rPr>
        <w:lastRenderedPageBreak/>
        <w:t>โครงการ</w:t>
      </w:r>
      <w:r w:rsidR="00A834B6">
        <w:rPr>
          <w:rFonts w:hint="cs"/>
          <w:b/>
          <w:bCs/>
          <w:i/>
          <w:iCs/>
          <w:sz w:val="30"/>
          <w:szCs w:val="30"/>
          <w:cs/>
        </w:rPr>
        <w:t>ผลประโยชน์</w:t>
      </w:r>
      <w:r w:rsidR="003C575D">
        <w:rPr>
          <w:rFonts w:hint="cs"/>
          <w:b/>
          <w:bCs/>
          <w:i/>
          <w:iCs/>
          <w:sz w:val="30"/>
          <w:szCs w:val="30"/>
          <w:cs/>
        </w:rPr>
        <w:t>ที่กำหนดไว้</w:t>
      </w:r>
      <w:r w:rsidR="00540611" w:rsidRPr="00B72046">
        <w:rPr>
          <w:b/>
          <w:bCs/>
          <w:i/>
          <w:iCs/>
          <w:sz w:val="30"/>
          <w:szCs w:val="30"/>
          <w:cs/>
        </w:rPr>
        <w:t xml:space="preserve">  </w:t>
      </w:r>
    </w:p>
    <w:p w:rsidR="00540611" w:rsidRPr="00F94271" w:rsidRDefault="00540611" w:rsidP="00145440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40611" w:rsidRDefault="00540611" w:rsidP="00145440">
      <w:pPr>
        <w:pStyle w:val="Bo-C1Content"/>
      </w:pPr>
      <w:r>
        <w:rPr>
          <w:rFonts w:hint="cs"/>
          <w:cs/>
        </w:rPr>
        <w:t>กลุ่ม</w:t>
      </w:r>
      <w:r w:rsidRPr="00B72046">
        <w:rPr>
          <w:cs/>
        </w:rPr>
        <w:t>บริษัท</w:t>
      </w:r>
      <w:r w:rsidR="0061303D">
        <w:rPr>
          <w:rFonts w:hint="cs"/>
          <w:cs/>
        </w:rPr>
        <w:t>และบริษัท</w:t>
      </w:r>
      <w:r w:rsidRPr="00B72046">
        <w:rPr>
          <w:cs/>
        </w:rPr>
        <w:t>จัดการ</w:t>
      </w:r>
      <w:r w:rsidR="007576A6">
        <w:rPr>
          <w:rFonts w:hint="cs"/>
          <w:cs/>
        </w:rPr>
        <w:t>โครงการ</w:t>
      </w:r>
      <w:r w:rsidR="003C575D">
        <w:rPr>
          <w:rFonts w:hint="cs"/>
          <w:cs/>
        </w:rPr>
        <w:t>ผลประโยชน์ที่กำหนดไว้</w:t>
      </w:r>
      <w:r w:rsidRPr="00B72046">
        <w:rPr>
          <w:cs/>
        </w:rPr>
        <w:t xml:space="preserve">ตามข้อกำหนดของพระราชบัญญัติคุ้มครองแรงงาน พ.ศ. </w:t>
      </w:r>
      <w:r w:rsidR="00884953">
        <w:t>2541</w:t>
      </w:r>
      <w:r>
        <w:rPr>
          <w:rFonts w:hint="cs"/>
          <w:cs/>
        </w:rPr>
        <w:t xml:space="preserve"> </w:t>
      </w:r>
      <w:r w:rsidRPr="00B72046">
        <w:rPr>
          <w:cs/>
        </w:rPr>
        <w:t>ในการให้ผลประโยชน์เมื่อเกษียณแก่พนักงานตามสิทธิและอายุงาน</w:t>
      </w:r>
    </w:p>
    <w:p w:rsidR="00D96043" w:rsidRDefault="00D96043" w:rsidP="00D96043">
      <w:pPr>
        <w:pStyle w:val="Bo-Blankline"/>
      </w:pPr>
    </w:p>
    <w:p w:rsidR="00D96043" w:rsidRPr="00D96043" w:rsidRDefault="00D96043" w:rsidP="00681336">
      <w:pPr>
        <w:pStyle w:val="Bo-C1Content"/>
        <w:rPr>
          <w:i/>
          <w:iCs/>
          <w:color w:val="0000FF"/>
          <w:shd w:val="clear" w:color="auto" w:fill="D9D9D9"/>
        </w:rPr>
      </w:pPr>
      <w:r w:rsidRPr="00D96043">
        <w:rPr>
          <w:cs/>
        </w:rPr>
        <w:t>โครงการผลประโยชน์</w:t>
      </w:r>
      <w:r w:rsidRPr="00D96043">
        <w:rPr>
          <w:rFonts w:hint="cs"/>
          <w:cs/>
        </w:rPr>
        <w:t>ที่กำหนดไว้</w:t>
      </w:r>
      <w:r w:rsidRPr="00D96043">
        <w:rPr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:rsidR="00D96043" w:rsidRPr="00D96043" w:rsidRDefault="00D96043" w:rsidP="00D96043">
      <w:pPr>
        <w:pStyle w:val="Bo-Blankline"/>
      </w:pPr>
    </w:p>
    <w:p w:rsidR="009C4D19" w:rsidRDefault="009C4D19" w:rsidP="00145440">
      <w:pPr>
        <w:pStyle w:val="Bo-C1Content"/>
        <w:rPr>
          <w:cs/>
          <w:lang w:val="en-US"/>
        </w:rPr>
      </w:pPr>
      <w:r w:rsidRPr="009A4C37">
        <w:rPr>
          <w:cs/>
        </w:rPr>
        <w:t>การเปลี่ยนแปลงในมูลค่าปัจจุบันของ</w:t>
      </w:r>
      <w:r w:rsidRPr="009A4C37">
        <w:rPr>
          <w:rFonts w:hint="cs"/>
          <w:cs/>
        </w:rPr>
        <w:t>ภาระผูกพันของ</w:t>
      </w:r>
      <w:r w:rsidRPr="009A4C37">
        <w:rPr>
          <w:cs/>
        </w:rPr>
        <w:t>โครงการผลประโยชน์</w:t>
      </w:r>
    </w:p>
    <w:p w:rsidR="00540611" w:rsidRPr="003D7CF9" w:rsidRDefault="00540611" w:rsidP="00766115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2789"/>
        <w:gridCol w:w="884"/>
        <w:gridCol w:w="1200"/>
        <w:gridCol w:w="235"/>
        <w:gridCol w:w="1200"/>
        <w:gridCol w:w="235"/>
        <w:gridCol w:w="1200"/>
        <w:gridCol w:w="235"/>
        <w:gridCol w:w="1200"/>
      </w:tblGrid>
      <w:tr w:rsidR="006D421F" w:rsidRPr="006E4F8A" w:rsidTr="008043B1">
        <w:tc>
          <w:tcPr>
            <w:tcW w:w="2789" w:type="dxa"/>
          </w:tcPr>
          <w:p w:rsidR="006D421F" w:rsidRPr="00F74C90" w:rsidRDefault="006D421F" w:rsidP="00B5668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6D421F" w:rsidRPr="00F74C90" w:rsidRDefault="006D421F" w:rsidP="00B5668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6D421F" w:rsidRPr="006E4F8A" w:rsidRDefault="006D421F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:rsidR="006D421F" w:rsidRPr="006E4F8A" w:rsidRDefault="006D421F" w:rsidP="00B5668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6D421F" w:rsidRPr="006E4F8A" w:rsidRDefault="006D421F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FA" w:rsidRPr="006E4F8A" w:rsidTr="008043B1">
        <w:tc>
          <w:tcPr>
            <w:tcW w:w="2789" w:type="dxa"/>
          </w:tcPr>
          <w:p w:rsidR="008817FA" w:rsidRPr="006E4F8A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8817FA" w:rsidRPr="006D421F" w:rsidRDefault="008817FA" w:rsidP="008817FA">
            <w:pPr>
              <w:spacing w:line="240" w:lineRule="atLeast"/>
              <w:ind w:left="-108" w:right="-6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5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5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5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817FA" w:rsidRPr="006E4F8A" w:rsidTr="008043B1">
        <w:tc>
          <w:tcPr>
            <w:tcW w:w="2789" w:type="dxa"/>
          </w:tcPr>
          <w:p w:rsidR="008817FA" w:rsidRPr="006E4F8A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8817FA" w:rsidRPr="006E4F8A" w:rsidRDefault="008817FA" w:rsidP="008817F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17FA" w:rsidRPr="006E4F8A" w:rsidTr="008043B1">
        <w:tc>
          <w:tcPr>
            <w:tcW w:w="3673" w:type="dxa"/>
            <w:gridSpan w:val="2"/>
          </w:tcPr>
          <w:p w:rsidR="008817FA" w:rsidRPr="00766115" w:rsidRDefault="008817FA" w:rsidP="008817FA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661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8495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6611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0" w:type="dxa"/>
            <w:vAlign w:val="bottom"/>
          </w:tcPr>
          <w:p w:rsidR="008817FA" w:rsidRPr="00766115" w:rsidRDefault="008043B1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1,373,924</w:t>
            </w:r>
          </w:p>
        </w:tc>
        <w:tc>
          <w:tcPr>
            <w:tcW w:w="235" w:type="dxa"/>
            <w:vAlign w:val="bottom"/>
          </w:tcPr>
          <w:p w:rsidR="008817FA" w:rsidRPr="00766115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8817FA" w:rsidRPr="00766115" w:rsidRDefault="00884953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35" w:type="dxa"/>
            <w:vAlign w:val="bottom"/>
          </w:tcPr>
          <w:p w:rsidR="008817FA" w:rsidRPr="00766115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766115" w:rsidRDefault="008043B1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1,178,236</w:t>
            </w:r>
          </w:p>
        </w:tc>
        <w:tc>
          <w:tcPr>
            <w:tcW w:w="235" w:type="dxa"/>
            <w:vAlign w:val="bottom"/>
          </w:tcPr>
          <w:p w:rsidR="008817FA" w:rsidRPr="00766115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766115" w:rsidRDefault="00884953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678</w:t>
            </w:r>
          </w:p>
        </w:tc>
      </w:tr>
      <w:tr w:rsidR="008817FA" w:rsidRPr="006E4F8A" w:rsidTr="008043B1">
        <w:tc>
          <w:tcPr>
            <w:tcW w:w="3673" w:type="dxa"/>
            <w:gridSpan w:val="2"/>
            <w:shd w:val="clear" w:color="auto" w:fill="auto"/>
          </w:tcPr>
          <w:p w:rsidR="008817FA" w:rsidRPr="006D421F" w:rsidRDefault="008817FA" w:rsidP="008817FA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2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200" w:type="dxa"/>
            <w:vAlign w:val="bottom"/>
          </w:tcPr>
          <w:p w:rsidR="008817FA" w:rsidRPr="00D96043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8817FA" w:rsidRPr="00D96043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8817FA" w:rsidRPr="00D96043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D96043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D96043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17FA" w:rsidRPr="006E4F8A" w:rsidTr="008043B1">
        <w:tc>
          <w:tcPr>
            <w:tcW w:w="3673" w:type="dxa"/>
            <w:gridSpan w:val="2"/>
            <w:shd w:val="clear" w:color="auto" w:fill="auto"/>
          </w:tcPr>
          <w:p w:rsidR="008817FA" w:rsidRPr="003029B8" w:rsidRDefault="008817FA" w:rsidP="008817FA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29B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029B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200" w:type="dxa"/>
            <w:vAlign w:val="bottom"/>
          </w:tcPr>
          <w:p w:rsidR="008817FA" w:rsidRPr="006E4F8A" w:rsidRDefault="008043B1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88,462</w:t>
            </w:r>
          </w:p>
        </w:tc>
        <w:tc>
          <w:tcPr>
            <w:tcW w:w="235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6E4F8A" w:rsidRDefault="00884953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235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6E4F8A" w:rsidRDefault="008043B1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65,898</w:t>
            </w:r>
          </w:p>
        </w:tc>
        <w:tc>
          <w:tcPr>
            <w:tcW w:w="235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6E4F8A" w:rsidRDefault="00884953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</w:tr>
      <w:tr w:rsidR="008817FA" w:rsidRPr="006E4F8A" w:rsidTr="008043B1">
        <w:tc>
          <w:tcPr>
            <w:tcW w:w="3673" w:type="dxa"/>
            <w:gridSpan w:val="2"/>
            <w:shd w:val="clear" w:color="auto" w:fill="auto"/>
          </w:tcPr>
          <w:p w:rsidR="008817FA" w:rsidRPr="003029B8" w:rsidRDefault="008817FA" w:rsidP="008817FA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2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0" w:type="dxa"/>
            <w:vAlign w:val="bottom"/>
          </w:tcPr>
          <w:p w:rsidR="008817FA" w:rsidRPr="00D96043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8817FA" w:rsidRPr="00D96043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8817FA" w:rsidRPr="00D96043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8817FA" w:rsidRPr="00411467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:rsidR="008817FA" w:rsidRPr="00411467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8817FA" w:rsidRPr="00411467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:rsidR="008817FA" w:rsidRPr="00411467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8817FA" w:rsidRPr="006E4F8A" w:rsidTr="008043B1">
        <w:tc>
          <w:tcPr>
            <w:tcW w:w="3673" w:type="dxa"/>
            <w:gridSpan w:val="2"/>
            <w:shd w:val="clear" w:color="auto" w:fill="auto"/>
          </w:tcPr>
          <w:p w:rsidR="008817FA" w:rsidRPr="003029B8" w:rsidRDefault="008817FA" w:rsidP="008817FA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29B8">
              <w:rPr>
                <w:rFonts w:ascii="Angsana New" w:hAnsi="Angsana New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200" w:type="dxa"/>
            <w:vAlign w:val="bottom"/>
          </w:tcPr>
          <w:p w:rsidR="008817FA" w:rsidRPr="006E4F8A" w:rsidRDefault="008043B1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(2,371)</w:t>
            </w:r>
          </w:p>
        </w:tc>
        <w:tc>
          <w:tcPr>
            <w:tcW w:w="235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061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6E4F8A" w:rsidRDefault="008043B1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3,795</w:t>
            </w:r>
          </w:p>
        </w:tc>
        <w:tc>
          <w:tcPr>
            <w:tcW w:w="235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817FA" w:rsidRPr="006E4F8A" w:rsidTr="008043B1">
        <w:tc>
          <w:tcPr>
            <w:tcW w:w="3673" w:type="dxa"/>
            <w:gridSpan w:val="2"/>
            <w:shd w:val="clear" w:color="auto" w:fill="auto"/>
          </w:tcPr>
          <w:p w:rsidR="008817FA" w:rsidRPr="003029B8" w:rsidRDefault="008817FA" w:rsidP="008817FA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02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00" w:type="dxa"/>
            <w:vAlign w:val="bottom"/>
          </w:tcPr>
          <w:p w:rsidR="008817FA" w:rsidRPr="00D96043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8817FA" w:rsidRPr="00D96043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8817FA" w:rsidRPr="00D96043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8817FA" w:rsidRPr="00411467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:rsidR="008817FA" w:rsidRPr="00411467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8817FA" w:rsidRPr="00411467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:rsidR="008817FA" w:rsidRPr="00411467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8817FA" w:rsidRPr="006E4F8A" w:rsidTr="008043B1">
        <w:tc>
          <w:tcPr>
            <w:tcW w:w="3673" w:type="dxa"/>
            <w:gridSpan w:val="2"/>
            <w:shd w:val="clear" w:color="auto" w:fill="auto"/>
          </w:tcPr>
          <w:p w:rsidR="008817FA" w:rsidRPr="003029B8" w:rsidRDefault="008817FA" w:rsidP="008817FA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29B8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โดยโครงการ</w:t>
            </w:r>
          </w:p>
        </w:tc>
        <w:tc>
          <w:tcPr>
            <w:tcW w:w="1200" w:type="dxa"/>
            <w:vAlign w:val="bottom"/>
          </w:tcPr>
          <w:p w:rsidR="008817FA" w:rsidRPr="006E4F8A" w:rsidRDefault="008043B1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(16,240)</w:t>
            </w:r>
          </w:p>
        </w:tc>
        <w:tc>
          <w:tcPr>
            <w:tcW w:w="235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6E4F8A" w:rsidRDefault="008043B1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(14,325)</w:t>
            </w:r>
          </w:p>
        </w:tc>
        <w:tc>
          <w:tcPr>
            <w:tcW w:w="235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817FA" w:rsidRPr="006E4F8A" w:rsidRDefault="008817FA" w:rsidP="008817FA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043B1" w:rsidRPr="006E4F8A" w:rsidTr="008043B1">
        <w:tc>
          <w:tcPr>
            <w:tcW w:w="3673" w:type="dxa"/>
            <w:gridSpan w:val="2"/>
            <w:shd w:val="clear" w:color="auto" w:fill="auto"/>
          </w:tcPr>
          <w:p w:rsidR="008043B1" w:rsidRPr="003029B8" w:rsidRDefault="008043B1" w:rsidP="008043B1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โอนภาระผูกพันของโครงการ</w:t>
            </w:r>
            <w:r w:rsidRPr="003029B8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200" w:type="dxa"/>
          </w:tcPr>
          <w:p w:rsidR="008043B1" w:rsidRPr="001678E1" w:rsidRDefault="008043B1" w:rsidP="008043B1">
            <w:pPr>
              <w:spacing w:line="240" w:lineRule="atLeast"/>
              <w:ind w:left="-86" w:right="-10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8043B1" w:rsidRPr="006E4F8A" w:rsidRDefault="008043B1" w:rsidP="008043B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043B1" w:rsidRPr="001678E1" w:rsidRDefault="008043B1" w:rsidP="008043B1">
            <w:pPr>
              <w:spacing w:line="240" w:lineRule="atLeast"/>
              <w:ind w:left="-86" w:right="-10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8043B1" w:rsidRPr="006E4F8A" w:rsidRDefault="008043B1" w:rsidP="008043B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043B1" w:rsidRPr="006E4F8A" w:rsidRDefault="008043B1" w:rsidP="008043B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(4,720)</w:t>
            </w:r>
          </w:p>
        </w:tc>
        <w:tc>
          <w:tcPr>
            <w:tcW w:w="235" w:type="dxa"/>
            <w:vAlign w:val="bottom"/>
          </w:tcPr>
          <w:p w:rsidR="008043B1" w:rsidRPr="006E4F8A" w:rsidRDefault="008043B1" w:rsidP="008043B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8043B1" w:rsidRPr="006E4F8A" w:rsidRDefault="008043B1" w:rsidP="008043B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(19,914)</w:t>
            </w:r>
          </w:p>
        </w:tc>
      </w:tr>
      <w:tr w:rsidR="008043B1" w:rsidRPr="006E4F8A" w:rsidTr="00E31B98">
        <w:tc>
          <w:tcPr>
            <w:tcW w:w="3673" w:type="dxa"/>
            <w:gridSpan w:val="2"/>
            <w:shd w:val="clear" w:color="auto" w:fill="auto"/>
          </w:tcPr>
          <w:p w:rsidR="008043B1" w:rsidRPr="00FD76B1" w:rsidRDefault="008043B1" w:rsidP="008043B1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การได้มาจากการรวม</w:t>
            </w:r>
            <w:r w:rsidRPr="003E27C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ธุรกิจ (ดูหมายเหตุ 5)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8043B1" w:rsidRPr="001678E1" w:rsidRDefault="008043B1" w:rsidP="008043B1">
            <w:pPr>
              <w:spacing w:line="240" w:lineRule="atLeast"/>
              <w:ind w:left="-86" w:right="-10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8043B1" w:rsidRPr="006E4F8A" w:rsidRDefault="008043B1" w:rsidP="008043B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8043B1" w:rsidRDefault="008043B1" w:rsidP="008043B1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28,780</w:t>
            </w:r>
          </w:p>
        </w:tc>
        <w:tc>
          <w:tcPr>
            <w:tcW w:w="235" w:type="dxa"/>
            <w:vAlign w:val="bottom"/>
          </w:tcPr>
          <w:p w:rsidR="008043B1" w:rsidRPr="006E4F8A" w:rsidRDefault="008043B1" w:rsidP="008043B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8043B1" w:rsidRPr="001678E1" w:rsidRDefault="008043B1" w:rsidP="008043B1">
            <w:pPr>
              <w:spacing w:line="240" w:lineRule="atLeast"/>
              <w:ind w:left="-170" w:right="-1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8043B1" w:rsidRPr="006E4F8A" w:rsidRDefault="008043B1" w:rsidP="008043B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8043B1" w:rsidRPr="001678E1" w:rsidRDefault="008043B1" w:rsidP="008043B1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8043B1" w:rsidRPr="006E4F8A" w:rsidTr="008043B1">
        <w:tc>
          <w:tcPr>
            <w:tcW w:w="3673" w:type="dxa"/>
            <w:gridSpan w:val="2"/>
            <w:vAlign w:val="bottom"/>
          </w:tcPr>
          <w:p w:rsidR="008043B1" w:rsidRPr="003552C6" w:rsidRDefault="008043B1" w:rsidP="008043B1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552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8043B1" w:rsidRPr="006E4F8A" w:rsidRDefault="008043B1" w:rsidP="008043B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1,443,775</w:t>
            </w:r>
          </w:p>
        </w:tc>
        <w:tc>
          <w:tcPr>
            <w:tcW w:w="235" w:type="dxa"/>
            <w:vAlign w:val="bottom"/>
          </w:tcPr>
          <w:p w:rsidR="008043B1" w:rsidRPr="006E4F8A" w:rsidRDefault="008043B1" w:rsidP="008043B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8043B1" w:rsidRPr="006E4F8A" w:rsidRDefault="008043B1" w:rsidP="008043B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1,373,924</w:t>
            </w:r>
          </w:p>
        </w:tc>
        <w:tc>
          <w:tcPr>
            <w:tcW w:w="235" w:type="dxa"/>
            <w:vAlign w:val="bottom"/>
          </w:tcPr>
          <w:p w:rsidR="008043B1" w:rsidRPr="006E4F8A" w:rsidRDefault="008043B1" w:rsidP="008043B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8043B1" w:rsidRPr="006E4F8A" w:rsidRDefault="008043B1" w:rsidP="008043B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1,228,884</w:t>
            </w:r>
          </w:p>
        </w:tc>
        <w:tc>
          <w:tcPr>
            <w:tcW w:w="235" w:type="dxa"/>
            <w:vAlign w:val="bottom"/>
          </w:tcPr>
          <w:p w:rsidR="008043B1" w:rsidRPr="006E4F8A" w:rsidRDefault="008043B1" w:rsidP="008043B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8043B1" w:rsidRPr="006E4F8A" w:rsidRDefault="008043B1" w:rsidP="008043B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1,178,236</w:t>
            </w:r>
          </w:p>
        </w:tc>
      </w:tr>
    </w:tbl>
    <w:p w:rsidR="003029B8" w:rsidRDefault="003029B8" w:rsidP="003029B8">
      <w:pPr>
        <w:pStyle w:val="Bo-Blankline"/>
      </w:pPr>
    </w:p>
    <w:p w:rsidR="003029B8" w:rsidRDefault="003029B8" w:rsidP="00681336">
      <w:pPr>
        <w:pStyle w:val="Bo-C1Content"/>
        <w:rPr>
          <w:rFonts w:eastAsia="Calibri"/>
          <w:cs/>
        </w:rPr>
      </w:pPr>
      <w:r w:rsidRPr="003029B8">
        <w:rPr>
          <w:rFonts w:eastAsia="Calibri"/>
          <w:cs/>
        </w:rPr>
        <w:t>กำไร</w:t>
      </w:r>
      <w:r w:rsidRPr="003029B8">
        <w:rPr>
          <w:rFonts w:eastAsia="Calibri" w:hint="cs"/>
          <w:cs/>
        </w:rPr>
        <w:t>และ</w:t>
      </w:r>
      <w:r w:rsidRPr="003029B8">
        <w:rPr>
          <w:rFonts w:eastAsia="Calibri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</w:t>
      </w:r>
      <w:r w:rsidR="005A473C">
        <w:rPr>
          <w:rFonts w:eastAsia="Calibri" w:hint="cs"/>
          <w:cs/>
        </w:rPr>
        <w:t>ส่วนใหญ่</w:t>
      </w:r>
      <w:r w:rsidRPr="003E27C5">
        <w:rPr>
          <w:rFonts w:eastAsia="Calibri"/>
          <w:cs/>
        </w:rPr>
        <w:t>เกิดขึ้นจาก</w:t>
      </w:r>
      <w:r w:rsidR="00C23539" w:rsidRPr="003E27C5">
        <w:rPr>
          <w:rFonts w:eastAsia="Calibri" w:hint="cs"/>
          <w:cs/>
        </w:rPr>
        <w:t>การเปลี่ยนแปลงของ</w:t>
      </w:r>
      <w:r w:rsidR="0018096D" w:rsidRPr="003E27C5">
        <w:rPr>
          <w:rFonts w:eastAsia="Calibri" w:hint="cs"/>
          <w:cs/>
        </w:rPr>
        <w:t>อัตราคิดลดและการเพิ่มขึ้นของเงินเดือนในอนาคต</w:t>
      </w:r>
    </w:p>
    <w:p w:rsidR="003029B8" w:rsidRDefault="003029B8" w:rsidP="003029B8">
      <w:pPr>
        <w:pStyle w:val="Bo-Blankline"/>
        <w:rPr>
          <w:rFonts w:eastAsia="Calibri"/>
        </w:rPr>
      </w:pPr>
    </w:p>
    <w:p w:rsidR="009D665E" w:rsidRDefault="009D665E">
      <w:pPr>
        <w:spacing w:line="240" w:lineRule="auto"/>
        <w:rPr>
          <w:rFonts w:ascii="Angsana New" w:eastAsia="Calibri" w:hAnsi="Angsana New"/>
          <w:sz w:val="30"/>
          <w:szCs w:val="30"/>
          <w:highlight w:val="cyan"/>
          <w:cs/>
        </w:rPr>
      </w:pPr>
      <w:r>
        <w:rPr>
          <w:rFonts w:ascii="Angsana New" w:eastAsia="Calibri" w:hAnsi="Angsana New"/>
          <w:sz w:val="30"/>
          <w:szCs w:val="30"/>
          <w:highlight w:val="cyan"/>
          <w:cs/>
        </w:rPr>
        <w:br w:type="page"/>
      </w:r>
    </w:p>
    <w:p w:rsidR="003029B8" w:rsidRPr="003029B8" w:rsidRDefault="003029B8" w:rsidP="003029B8">
      <w:pPr>
        <w:ind w:left="540"/>
        <w:jc w:val="both"/>
        <w:rPr>
          <w:b/>
          <w:bCs/>
          <w:i/>
          <w:iCs/>
          <w:color w:val="0000FF"/>
          <w:szCs w:val="30"/>
        </w:rPr>
      </w:pPr>
      <w:r w:rsidRPr="003029B8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:rsidR="003029B8" w:rsidRPr="003029B8" w:rsidRDefault="003029B8" w:rsidP="003029B8">
      <w:pPr>
        <w:pStyle w:val="Bo-Blankline"/>
      </w:pPr>
    </w:p>
    <w:p w:rsidR="003029B8" w:rsidRDefault="003029B8" w:rsidP="003029B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029B8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3029B8" w:rsidRDefault="003029B8" w:rsidP="003029B8">
      <w:pPr>
        <w:pStyle w:val="Bo-Blankline"/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170"/>
      </w:tblGrid>
      <w:tr w:rsidR="003029B8" w:rsidRPr="00A92517" w:rsidTr="009D665E">
        <w:tc>
          <w:tcPr>
            <w:tcW w:w="3960" w:type="dxa"/>
          </w:tcPr>
          <w:p w:rsidR="003029B8" w:rsidRPr="009A4C37" w:rsidRDefault="003029B8" w:rsidP="00B26AEA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029B8" w:rsidRPr="00A92517" w:rsidRDefault="003029B8" w:rsidP="00B26AE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251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029B8" w:rsidRPr="00A92517" w:rsidRDefault="003029B8" w:rsidP="00B26AE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3029B8" w:rsidRPr="00A92517" w:rsidRDefault="003029B8" w:rsidP="00B26AE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251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FA" w:rsidRPr="00A92517" w:rsidTr="009D665E">
        <w:tc>
          <w:tcPr>
            <w:tcW w:w="3960" w:type="dxa"/>
          </w:tcPr>
          <w:p w:rsidR="008817FA" w:rsidRPr="00A92517" w:rsidRDefault="008817FA" w:rsidP="008817FA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8817FA" w:rsidRPr="003A3233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817FA" w:rsidRPr="003A3233" w:rsidRDefault="008817FA" w:rsidP="008817F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817FA" w:rsidRPr="003A3233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817FA" w:rsidRPr="001D2E3D" w:rsidTr="009D665E">
        <w:tc>
          <w:tcPr>
            <w:tcW w:w="3960" w:type="dxa"/>
          </w:tcPr>
          <w:p w:rsidR="008817FA" w:rsidRPr="00A92517" w:rsidRDefault="008817FA" w:rsidP="008817F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8817FA" w:rsidRPr="00A92517" w:rsidRDefault="008817FA" w:rsidP="008817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8817FA" w:rsidRPr="001D2E3D" w:rsidTr="009D665E">
        <w:tc>
          <w:tcPr>
            <w:tcW w:w="3960" w:type="dxa"/>
          </w:tcPr>
          <w:p w:rsidR="008817FA" w:rsidRPr="00F14C8F" w:rsidRDefault="008817FA" w:rsidP="008817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14C8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vAlign w:val="bottom"/>
          </w:tcPr>
          <w:p w:rsidR="008817FA" w:rsidRPr="00AC6ACD" w:rsidRDefault="00702AEE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3.00 - 3.21</w:t>
            </w:r>
          </w:p>
        </w:tc>
        <w:tc>
          <w:tcPr>
            <w:tcW w:w="236" w:type="dxa"/>
            <w:vAlign w:val="bottom"/>
          </w:tcPr>
          <w:p w:rsidR="008817FA" w:rsidRPr="00AC6ACD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8817FA" w:rsidRPr="00AC6ACD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817FA" w:rsidRPr="00AC6AC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8817FA" w:rsidRPr="00AC6AC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8817FA" w:rsidRPr="00AC6AC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817FA" w:rsidRPr="006E4F8A" w:rsidRDefault="00702AEE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3.00 - 3.13</w:t>
            </w:r>
          </w:p>
        </w:tc>
        <w:tc>
          <w:tcPr>
            <w:tcW w:w="270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817FA" w:rsidRPr="006E4F8A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88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</w:t>
            </w:r>
            <w:r w:rsidR="0088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88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88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</w:t>
            </w:r>
          </w:p>
        </w:tc>
      </w:tr>
      <w:tr w:rsidR="008817FA" w:rsidRPr="001D2E3D" w:rsidTr="009D665E">
        <w:tc>
          <w:tcPr>
            <w:tcW w:w="3960" w:type="dxa"/>
          </w:tcPr>
          <w:p w:rsidR="008817FA" w:rsidRPr="00F14C8F" w:rsidRDefault="008817FA" w:rsidP="008817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14C8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vAlign w:val="bottom"/>
          </w:tcPr>
          <w:p w:rsidR="008817FA" w:rsidRPr="00AC6ACD" w:rsidRDefault="00702AEE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4.00 - 7.64</w:t>
            </w:r>
          </w:p>
        </w:tc>
        <w:tc>
          <w:tcPr>
            <w:tcW w:w="236" w:type="dxa"/>
            <w:vAlign w:val="bottom"/>
          </w:tcPr>
          <w:p w:rsidR="008817FA" w:rsidRPr="00AC6ACD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8817FA" w:rsidRPr="00AC6ACD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8817FA" w:rsidRPr="00AC6ACD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817FA" w:rsidRPr="00AC6AC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70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817FA" w:rsidRPr="006E4F8A" w:rsidRDefault="00702AEE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5.12 - 7.64</w:t>
            </w:r>
          </w:p>
        </w:tc>
        <w:tc>
          <w:tcPr>
            <w:tcW w:w="270" w:type="dxa"/>
            <w:vAlign w:val="bottom"/>
          </w:tcPr>
          <w:p w:rsidR="008817FA" w:rsidRPr="006E4F8A" w:rsidRDefault="008817FA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817FA" w:rsidRPr="006E4F8A" w:rsidRDefault="00884953" w:rsidP="008817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817FA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</w:tbl>
    <w:p w:rsidR="00F14C8F" w:rsidRDefault="00F14C8F" w:rsidP="00F14C8F">
      <w:pPr>
        <w:pStyle w:val="Bo-Blankline"/>
      </w:pPr>
    </w:p>
    <w:p w:rsidR="00F14C8F" w:rsidRDefault="00F14C8F" w:rsidP="000A3B6D">
      <w:pPr>
        <w:pStyle w:val="Bo-C1Content"/>
      </w:pPr>
      <w:r w:rsidRPr="000A3B6D">
        <w:rPr>
          <w:cs/>
        </w:rPr>
        <w:t>ข้อสมมติเกี่ยวกับอัตรามรณะในอนาคตถือตามข้อมูลทางสถ</w:t>
      </w:r>
      <w:r w:rsidR="00C150C1" w:rsidRPr="000A3B6D">
        <w:rPr>
          <w:cs/>
        </w:rPr>
        <w:t>ิติที่เผยแพร่ทั่วไปและตารางมรณะ</w:t>
      </w:r>
    </w:p>
    <w:p w:rsidR="00F14C8F" w:rsidRPr="00566935" w:rsidRDefault="00F14C8F" w:rsidP="000A3B6D">
      <w:pPr>
        <w:pStyle w:val="Bo-Blankline"/>
      </w:pPr>
    </w:p>
    <w:p w:rsidR="00F14C8F" w:rsidRPr="000A3B6D" w:rsidRDefault="00F14C8F" w:rsidP="00CD496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D71C7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884953">
        <w:rPr>
          <w:rFonts w:ascii="Angsana New" w:hAnsi="Angsana New"/>
          <w:spacing w:val="4"/>
          <w:sz w:val="30"/>
          <w:szCs w:val="30"/>
        </w:rPr>
        <w:t>31</w:t>
      </w:r>
      <w:r w:rsidRPr="004D71C7">
        <w:rPr>
          <w:rFonts w:ascii="Angsana New" w:hAnsi="Angsana New"/>
          <w:spacing w:val="4"/>
          <w:sz w:val="30"/>
          <w:szCs w:val="30"/>
        </w:rPr>
        <w:t xml:space="preserve"> </w:t>
      </w:r>
      <w:r w:rsidRPr="004D71C7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="00884953">
        <w:rPr>
          <w:rFonts w:ascii="Angsana New" w:hAnsi="Angsana New"/>
          <w:spacing w:val="4"/>
          <w:sz w:val="30"/>
          <w:szCs w:val="30"/>
        </w:rPr>
        <w:t>2560</w:t>
      </w:r>
      <w:r w:rsidRPr="004D71C7">
        <w:rPr>
          <w:rFonts w:ascii="Angsana New" w:hAnsi="Angsana New"/>
          <w:spacing w:val="4"/>
          <w:sz w:val="30"/>
          <w:szCs w:val="30"/>
        </w:rPr>
        <w:t xml:space="preserve"> </w:t>
      </w:r>
      <w:r w:rsidRPr="004D71C7">
        <w:rPr>
          <w:rFonts w:ascii="Angsana New" w:hAnsi="Angsana New"/>
          <w:spacing w:val="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1027A7">
        <w:rPr>
          <w:rFonts w:ascii="Angsana New" w:hAnsi="Angsana New"/>
          <w:spacing w:val="4"/>
          <w:sz w:val="30"/>
          <w:szCs w:val="30"/>
          <w:cs/>
        </w:rPr>
        <w:t xml:space="preserve">เป็น </w:t>
      </w:r>
      <w:r w:rsidR="00335FF7">
        <w:rPr>
          <w:rFonts w:ascii="Angsana New" w:hAnsi="Angsana New"/>
          <w:spacing w:val="4"/>
          <w:sz w:val="30"/>
          <w:szCs w:val="30"/>
        </w:rPr>
        <w:t>23</w:t>
      </w:r>
      <w:r w:rsidRPr="001027A7">
        <w:rPr>
          <w:rFonts w:ascii="Angsana New" w:hAnsi="Angsana New"/>
          <w:spacing w:val="4"/>
          <w:sz w:val="30"/>
          <w:szCs w:val="30"/>
        </w:rPr>
        <w:t xml:space="preserve"> </w:t>
      </w:r>
      <w:r w:rsidRPr="001027A7">
        <w:rPr>
          <w:rFonts w:ascii="Angsana New" w:hAnsi="Angsana New"/>
          <w:spacing w:val="4"/>
          <w:sz w:val="30"/>
          <w:szCs w:val="30"/>
          <w:cs/>
        </w:rPr>
        <w:t>ปี</w:t>
      </w:r>
      <w:r w:rsidRPr="004D71C7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884953">
        <w:rPr>
          <w:rFonts w:ascii="Angsana New" w:hAnsi="Angsana New"/>
          <w:i/>
          <w:iCs/>
          <w:sz w:val="30"/>
          <w:szCs w:val="30"/>
        </w:rPr>
        <w:t>2559</w:t>
      </w:r>
      <w:r w:rsidR="005B2A02">
        <w:rPr>
          <w:rFonts w:ascii="Angsana New" w:hAnsi="Angsana New"/>
          <w:i/>
          <w:iCs/>
          <w:sz w:val="30"/>
          <w:szCs w:val="30"/>
        </w:rPr>
        <w:t xml:space="preserve">: </w:t>
      </w:r>
      <w:r w:rsidR="00884953">
        <w:rPr>
          <w:rFonts w:ascii="Angsana New" w:hAnsi="Angsana New"/>
          <w:i/>
          <w:iCs/>
          <w:sz w:val="30"/>
          <w:szCs w:val="30"/>
        </w:rPr>
        <w:t>22</w:t>
      </w:r>
      <w:r w:rsidR="00C34B41" w:rsidRPr="00C34B41">
        <w:rPr>
          <w:rFonts w:ascii="Angsana New" w:hAnsi="Angsana New"/>
          <w:i/>
          <w:iCs/>
          <w:sz w:val="30"/>
          <w:szCs w:val="30"/>
        </w:rPr>
        <w:t xml:space="preserve"> </w:t>
      </w:r>
      <w:r w:rsidRPr="004D71C7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F14C8F" w:rsidRPr="00860A6D" w:rsidRDefault="00F14C8F" w:rsidP="00AB3D2C">
      <w:pPr>
        <w:pStyle w:val="Bo-Blankline"/>
        <w:rPr>
          <w:highlight w:val="cyan"/>
        </w:rPr>
      </w:pPr>
    </w:p>
    <w:p w:rsidR="00F14C8F" w:rsidRPr="009D5ED1" w:rsidRDefault="00F14C8F" w:rsidP="00F14C8F">
      <w:pPr>
        <w:spacing w:line="240" w:lineRule="auto"/>
        <w:ind w:firstLine="540"/>
        <w:rPr>
          <w:b/>
          <w:bCs/>
          <w:i/>
          <w:iCs/>
          <w:color w:val="0000FF"/>
          <w:szCs w:val="30"/>
        </w:rPr>
      </w:pPr>
      <w:r w:rsidRPr="009D5ED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F14C8F" w:rsidRPr="009D5ED1" w:rsidRDefault="00F14C8F" w:rsidP="009D5ED1">
      <w:pPr>
        <w:pStyle w:val="Bo-Blankline"/>
      </w:pPr>
    </w:p>
    <w:p w:rsidR="00F14C8F" w:rsidRDefault="00F14C8F" w:rsidP="009D5ED1">
      <w:pPr>
        <w:pStyle w:val="Bo-C1Content"/>
      </w:pPr>
      <w:r w:rsidRPr="009D5ED1">
        <w:rPr>
          <w:cs/>
        </w:rPr>
        <w:t>การเปลี่ยนแปลงในแต่ละข้อสมมติที่เกี่ยวข้อง</w:t>
      </w:r>
      <w:r w:rsidRPr="009D5ED1">
        <w:rPr>
          <w:rFonts w:hint="cs"/>
          <w:cs/>
        </w:rPr>
        <w:t>ในการประมาณการตามหลักคณิตศาสตร์ประกันภัยที่อาจเป็นไป</w:t>
      </w:r>
      <w:r w:rsidRPr="00627859">
        <w:rPr>
          <w:rFonts w:hint="cs"/>
          <w:spacing w:val="-2"/>
          <w:cs/>
        </w:rPr>
        <w:t>ได้อย่างสมเหตุสมผล ณ วันที่รายงาน</w:t>
      </w:r>
      <w:r w:rsidRPr="00627859">
        <w:rPr>
          <w:spacing w:val="-2"/>
          <w:cs/>
        </w:rPr>
        <w:t xml:space="preserve"> โดยถือว่าข้อสมมติอื่น</w:t>
      </w:r>
      <w:r w:rsidR="00627859" w:rsidRPr="00627859">
        <w:rPr>
          <w:spacing w:val="-2"/>
        </w:rPr>
        <w:t xml:space="preserve"> </w:t>
      </w:r>
      <w:r w:rsidRPr="00627859">
        <w:rPr>
          <w:spacing w:val="-2"/>
          <w:cs/>
        </w:rPr>
        <w:t>ๆ คงที่ จะมีผลกระทบต่อภาระผูกพัน</w:t>
      </w:r>
      <w:r w:rsidR="00DA3251">
        <w:rPr>
          <w:rFonts w:hint="cs"/>
          <w:spacing w:val="-2"/>
          <w:cs/>
        </w:rPr>
        <w:t>ของโครงการ</w:t>
      </w:r>
      <w:r w:rsidRPr="00627859">
        <w:rPr>
          <w:spacing w:val="-2"/>
          <w:cs/>
        </w:rPr>
        <w:t>ผลประโยชน์</w:t>
      </w:r>
      <w:r w:rsidRPr="009D5ED1">
        <w:rPr>
          <w:cs/>
        </w:rPr>
        <w:t>เป็นจำนวนเงินดังต่อไปนี้</w:t>
      </w:r>
    </w:p>
    <w:p w:rsidR="00F14C8F" w:rsidRPr="00435321" w:rsidRDefault="00F14C8F" w:rsidP="00F14C8F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0E76AC" w:rsidRPr="006E4F8A" w:rsidTr="009D665E">
        <w:tc>
          <w:tcPr>
            <w:tcW w:w="3673" w:type="dxa"/>
          </w:tcPr>
          <w:p w:rsidR="000E76AC" w:rsidRPr="00F74C90" w:rsidRDefault="000E76AC" w:rsidP="00B338BA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0E76AC" w:rsidRPr="006E4F8A" w:rsidRDefault="000E76AC" w:rsidP="00B338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:rsidR="000E76AC" w:rsidRPr="006E4F8A" w:rsidRDefault="000E76AC" w:rsidP="00B338B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0E76AC" w:rsidRPr="006E4F8A" w:rsidRDefault="000E76AC" w:rsidP="00B338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6AC" w:rsidRPr="006E4F8A" w:rsidTr="009D665E">
        <w:tc>
          <w:tcPr>
            <w:tcW w:w="3673" w:type="dxa"/>
          </w:tcPr>
          <w:p w:rsidR="000E76AC" w:rsidRPr="006E4F8A" w:rsidRDefault="000E76AC" w:rsidP="00B338B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:rsidR="000E76AC" w:rsidRPr="006E4F8A" w:rsidRDefault="000E76AC" w:rsidP="00B338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E76AC" w:rsidRPr="006E4F8A" w:rsidTr="009D665E">
        <w:tc>
          <w:tcPr>
            <w:tcW w:w="3673" w:type="dxa"/>
            <w:vAlign w:val="bottom"/>
          </w:tcPr>
          <w:p w:rsidR="000E76AC" w:rsidRPr="006E4F8A" w:rsidRDefault="004C531E" w:rsidP="00CD496F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00" w:type="dxa"/>
            <w:vAlign w:val="bottom"/>
          </w:tcPr>
          <w:p w:rsidR="000E76AC" w:rsidRPr="003A3233" w:rsidRDefault="000E76AC" w:rsidP="000E76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0E76AC" w:rsidRPr="003A3233" w:rsidRDefault="000E76AC" w:rsidP="000E76A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0E76AC" w:rsidRPr="003A3233" w:rsidRDefault="000E76AC" w:rsidP="000E76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0E76AC" w:rsidRPr="003A3233" w:rsidRDefault="000E76AC" w:rsidP="000E76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0E76AC" w:rsidRPr="003A3233" w:rsidRDefault="000E76AC" w:rsidP="000E76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0E76AC" w:rsidRPr="003A3233" w:rsidRDefault="000E76AC" w:rsidP="000E76A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0E76AC" w:rsidRPr="003A3233" w:rsidRDefault="000E76AC" w:rsidP="000E76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1027A7" w:rsidRPr="00057B11" w:rsidTr="009D665E">
        <w:tc>
          <w:tcPr>
            <w:tcW w:w="3673" w:type="dxa"/>
          </w:tcPr>
          <w:p w:rsidR="001027A7" w:rsidRPr="00057B11" w:rsidRDefault="001027A7" w:rsidP="001027A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0E76AC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88495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E76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</w:tcPr>
          <w:p w:rsidR="001027A7" w:rsidRPr="00057B11" w:rsidRDefault="00A01DDC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(146,014)</w:t>
            </w:r>
          </w:p>
        </w:tc>
        <w:tc>
          <w:tcPr>
            <w:tcW w:w="235" w:type="dxa"/>
          </w:tcPr>
          <w:p w:rsidR="001027A7" w:rsidRPr="00057B11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1027A7" w:rsidRPr="00057B11" w:rsidRDefault="00A01DDC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174,103</w:t>
            </w:r>
          </w:p>
        </w:tc>
        <w:tc>
          <w:tcPr>
            <w:tcW w:w="235" w:type="dxa"/>
          </w:tcPr>
          <w:p w:rsidR="001027A7" w:rsidRPr="00057B11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1027A7" w:rsidRPr="00057B11" w:rsidRDefault="00A01DDC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(124,571)</w:t>
            </w:r>
          </w:p>
        </w:tc>
        <w:tc>
          <w:tcPr>
            <w:tcW w:w="235" w:type="dxa"/>
          </w:tcPr>
          <w:p w:rsidR="001027A7" w:rsidRPr="00057B11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1027A7" w:rsidRPr="00057B11" w:rsidRDefault="00A01DDC" w:rsidP="001027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148,681</w:t>
            </w:r>
          </w:p>
        </w:tc>
      </w:tr>
      <w:tr w:rsidR="001027A7" w:rsidRPr="00057B11" w:rsidTr="009D665E">
        <w:tc>
          <w:tcPr>
            <w:tcW w:w="3673" w:type="dxa"/>
          </w:tcPr>
          <w:p w:rsidR="001027A7" w:rsidRPr="00057B11" w:rsidRDefault="001027A7" w:rsidP="001027A7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76AC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ารเพิ่มขึ้นของเงินเดือนในอนาคต</w:t>
            </w:r>
            <w:r w:rsidRPr="000E76AC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88495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E76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:rsidR="001027A7" w:rsidRPr="00057B11" w:rsidRDefault="00A01DDC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153,164</w:t>
            </w:r>
          </w:p>
        </w:tc>
        <w:tc>
          <w:tcPr>
            <w:tcW w:w="235" w:type="dxa"/>
            <w:vAlign w:val="bottom"/>
          </w:tcPr>
          <w:p w:rsidR="001027A7" w:rsidRPr="00057B11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1027A7" w:rsidRPr="00057B11" w:rsidRDefault="00A01DDC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(131,846)</w:t>
            </w:r>
          </w:p>
        </w:tc>
        <w:tc>
          <w:tcPr>
            <w:tcW w:w="235" w:type="dxa"/>
            <w:vAlign w:val="bottom"/>
          </w:tcPr>
          <w:p w:rsidR="001027A7" w:rsidRPr="00057B11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1027A7" w:rsidRPr="00057B11" w:rsidRDefault="00A01DDC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130,580</w:t>
            </w:r>
          </w:p>
        </w:tc>
        <w:tc>
          <w:tcPr>
            <w:tcW w:w="235" w:type="dxa"/>
            <w:vAlign w:val="bottom"/>
          </w:tcPr>
          <w:p w:rsidR="001027A7" w:rsidRPr="00057B11" w:rsidRDefault="001027A7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1027A7" w:rsidRPr="00057B11" w:rsidRDefault="00A01DDC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(112,437)</w:t>
            </w:r>
          </w:p>
        </w:tc>
      </w:tr>
      <w:tr w:rsidR="00DA3251" w:rsidRPr="00057B11" w:rsidTr="009D665E">
        <w:tc>
          <w:tcPr>
            <w:tcW w:w="3673" w:type="dxa"/>
          </w:tcPr>
          <w:p w:rsidR="00DA3251" w:rsidRPr="000E76AC" w:rsidRDefault="00DA3251" w:rsidP="001027A7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76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</w:t>
            </w:r>
            <w:r w:rsidRPr="000E76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255</w:t>
            </w:r>
            <w:r w:rsidR="008849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200" w:type="dxa"/>
            <w:vAlign w:val="bottom"/>
          </w:tcPr>
          <w:p w:rsidR="00DA3251" w:rsidRPr="00057B11" w:rsidRDefault="00DA325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DA3251" w:rsidRPr="00057B11" w:rsidRDefault="00DA325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DA3251" w:rsidRPr="00057B11" w:rsidRDefault="00DA325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DA3251" w:rsidRPr="00057B11" w:rsidRDefault="00DA325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DA3251" w:rsidRPr="00057B11" w:rsidRDefault="00DA3251" w:rsidP="001027A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DA3251" w:rsidRPr="00057B11" w:rsidRDefault="00DA325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DA3251" w:rsidRPr="00057B11" w:rsidRDefault="00DA3251" w:rsidP="001027A7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3251" w:rsidRPr="00057B11" w:rsidTr="009D665E">
        <w:tc>
          <w:tcPr>
            <w:tcW w:w="3673" w:type="dxa"/>
          </w:tcPr>
          <w:p w:rsidR="00DA3251" w:rsidRPr="00057B11" w:rsidRDefault="00DA3251" w:rsidP="00DA325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0E76AC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88495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E76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</w:tcPr>
          <w:p w:rsidR="00DA3251" w:rsidRPr="00057B11" w:rsidRDefault="00DA3251" w:rsidP="00DA325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:rsidR="00DA3251" w:rsidRPr="00057B11" w:rsidRDefault="00DA3251" w:rsidP="00DA325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DA3251" w:rsidRPr="00057B11" w:rsidRDefault="00884953" w:rsidP="00DA325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DA32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35" w:type="dxa"/>
            <w:vAlign w:val="bottom"/>
          </w:tcPr>
          <w:p w:rsidR="00DA3251" w:rsidRPr="00057B11" w:rsidRDefault="00DA3251" w:rsidP="00DA325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DA3251" w:rsidRPr="00057B11" w:rsidRDefault="00DA3251" w:rsidP="00DA3251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:rsidR="00DA3251" w:rsidRPr="00057B11" w:rsidRDefault="00DA3251" w:rsidP="00DA325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DA3251" w:rsidRPr="00057B11" w:rsidRDefault="00884953" w:rsidP="00DA325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  <w:r w:rsidR="00DA32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</w:tr>
      <w:tr w:rsidR="00DA3251" w:rsidRPr="00057B11" w:rsidTr="009D665E">
        <w:tc>
          <w:tcPr>
            <w:tcW w:w="3673" w:type="dxa"/>
          </w:tcPr>
          <w:p w:rsidR="00DA3251" w:rsidRPr="00057B11" w:rsidRDefault="00DA3251" w:rsidP="00DA3251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76AC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ารเพิ่มขึ้นของเงินเดือนในอนาคต</w:t>
            </w:r>
            <w:r w:rsidRPr="000E76AC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88495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E76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:rsidR="00DA3251" w:rsidRPr="00057B11" w:rsidRDefault="001404FC" w:rsidP="00DA325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153,788</w:t>
            </w:r>
          </w:p>
        </w:tc>
        <w:tc>
          <w:tcPr>
            <w:tcW w:w="235" w:type="dxa"/>
            <w:vAlign w:val="bottom"/>
          </w:tcPr>
          <w:p w:rsidR="00DA3251" w:rsidRPr="00057B11" w:rsidRDefault="00DA3251" w:rsidP="00DA325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DA3251" w:rsidRPr="00057B11" w:rsidRDefault="00DA3251" w:rsidP="00DA325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:rsidR="00DA3251" w:rsidRPr="00057B11" w:rsidRDefault="00DA3251" w:rsidP="00DA325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DA3251" w:rsidRPr="00057B11" w:rsidRDefault="00884953" w:rsidP="00DA3251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DA32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</w:p>
        </w:tc>
        <w:tc>
          <w:tcPr>
            <w:tcW w:w="235" w:type="dxa"/>
            <w:vAlign w:val="bottom"/>
          </w:tcPr>
          <w:p w:rsidR="00DA3251" w:rsidRPr="00057B11" w:rsidRDefault="00DA3251" w:rsidP="00DA325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DA3251" w:rsidRPr="00057B11" w:rsidRDefault="00DA3251" w:rsidP="00DA325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0D7482" w:rsidRPr="000D7482" w:rsidRDefault="000D7482" w:rsidP="000E76AC">
      <w:pPr>
        <w:pStyle w:val="Bo-Blankline"/>
      </w:pPr>
    </w:p>
    <w:p w:rsidR="00252BFB" w:rsidRPr="000E76AC" w:rsidRDefault="00F14C8F" w:rsidP="00335FF7">
      <w:pPr>
        <w:pStyle w:val="Bo-C1Content"/>
      </w:pPr>
      <w:r w:rsidRPr="000E76AC">
        <w:rPr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0E76AC">
        <w:rPr>
          <w:rFonts w:hint="cs"/>
          <w:cs/>
        </w:rPr>
        <w:t>แสดง</w:t>
      </w:r>
      <w:r w:rsidRPr="000E76AC">
        <w:rPr>
          <w:cs/>
        </w:rPr>
        <w:t>ประมาณการความอ่อนไหวของข้อสมมติต่าง</w:t>
      </w:r>
      <w:r w:rsidR="001D62F7">
        <w:t xml:space="preserve"> </w:t>
      </w:r>
      <w:r w:rsidRPr="000E76AC">
        <w:rPr>
          <w:cs/>
        </w:rPr>
        <w:t>ๆ</w:t>
      </w:r>
      <w:r w:rsidR="00335FF7">
        <w:rPr>
          <w:cs/>
        </w:rPr>
        <w:br w:type="page"/>
      </w:r>
    </w:p>
    <w:p w:rsidR="00BB7A6E" w:rsidRPr="00F91F19" w:rsidRDefault="00BB7A6E" w:rsidP="00EC704C">
      <w:pPr>
        <w:pStyle w:val="Caption"/>
        <w:ind w:hanging="900"/>
      </w:pPr>
      <w:r>
        <w:rPr>
          <w:rFonts w:hint="cs"/>
          <w:cs/>
        </w:rPr>
        <w:lastRenderedPageBreak/>
        <w:t>ทุนเรือนหุ้น</w:t>
      </w:r>
    </w:p>
    <w:p w:rsidR="00BB7A6E" w:rsidRDefault="00BB7A6E" w:rsidP="00BB7A6E">
      <w:pPr>
        <w:spacing w:line="240" w:lineRule="auto"/>
        <w:ind w:firstLine="547"/>
        <w:rPr>
          <w:rFonts w:ascii="Angsana New" w:hAnsi="Angsana New"/>
          <w:sz w:val="20"/>
          <w:szCs w:val="2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2628"/>
        <w:gridCol w:w="1300"/>
        <w:gridCol w:w="1134"/>
        <w:gridCol w:w="236"/>
        <w:gridCol w:w="1135"/>
        <w:gridCol w:w="236"/>
        <w:gridCol w:w="1135"/>
        <w:gridCol w:w="236"/>
        <w:gridCol w:w="1135"/>
      </w:tblGrid>
      <w:tr w:rsidR="00AD786F" w:rsidRPr="003A3233" w:rsidTr="009D665E">
        <w:tc>
          <w:tcPr>
            <w:tcW w:w="2628" w:type="dxa"/>
          </w:tcPr>
          <w:p w:rsidR="00AD786F" w:rsidRPr="003A3233" w:rsidRDefault="00AD786F" w:rsidP="00AD786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:rsidR="00AD786F" w:rsidRPr="00115214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</w:tcPr>
          <w:p w:rsidR="00AD786F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AD786F" w:rsidRPr="003A3233" w:rsidRDefault="00AD786F" w:rsidP="00AD78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tcBorders>
              <w:bottom w:val="single" w:sz="4" w:space="0" w:color="auto"/>
            </w:tcBorders>
          </w:tcPr>
          <w:p w:rsidR="00AD786F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D786F" w:rsidRPr="003A3233" w:rsidTr="009D665E">
        <w:tc>
          <w:tcPr>
            <w:tcW w:w="2628" w:type="dxa"/>
          </w:tcPr>
          <w:p w:rsidR="00AD786F" w:rsidRPr="003A3233" w:rsidRDefault="00AD786F" w:rsidP="00AD786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:rsidR="00AD786F" w:rsidRPr="00115214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786F" w:rsidRPr="003A3233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D786F" w:rsidRPr="003A3233" w:rsidRDefault="00AD786F" w:rsidP="00AD78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D786F" w:rsidRPr="003A3233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AD786F" w:rsidRPr="003A3233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D786F" w:rsidRPr="003A3233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D786F" w:rsidRPr="003A3233" w:rsidRDefault="00AD786F" w:rsidP="00AD78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D786F" w:rsidRPr="003A3233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D786F" w:rsidRPr="003A3233" w:rsidTr="009D665E">
        <w:tc>
          <w:tcPr>
            <w:tcW w:w="2628" w:type="dxa"/>
          </w:tcPr>
          <w:p w:rsidR="00AD786F" w:rsidRPr="003A3233" w:rsidRDefault="00AD786F" w:rsidP="00AD786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:rsidR="00AD786F" w:rsidRPr="00115214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247" w:type="dxa"/>
            <w:gridSpan w:val="7"/>
          </w:tcPr>
          <w:p w:rsidR="00AD786F" w:rsidRPr="003A3233" w:rsidRDefault="00AD786F" w:rsidP="00AD78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D786F" w:rsidRPr="003A3233" w:rsidTr="009D665E">
        <w:tc>
          <w:tcPr>
            <w:tcW w:w="2628" w:type="dxa"/>
          </w:tcPr>
          <w:p w:rsidR="00AD786F" w:rsidRPr="006B4605" w:rsidRDefault="00AD786F" w:rsidP="00AD786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6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300" w:type="dxa"/>
            <w:vAlign w:val="center"/>
          </w:tcPr>
          <w:p w:rsidR="00AD786F" w:rsidRPr="003A3233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AD786F" w:rsidRPr="003A3233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3A3233" w:rsidRDefault="00AD786F" w:rsidP="00AD786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E36DE3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3A3233" w:rsidRDefault="00AD786F" w:rsidP="00AD786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3A3233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3A3233" w:rsidRDefault="00AD786F" w:rsidP="00AD786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E36DE3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786F" w:rsidRPr="003A3233" w:rsidTr="009D665E">
        <w:tc>
          <w:tcPr>
            <w:tcW w:w="2628" w:type="dxa"/>
          </w:tcPr>
          <w:p w:rsidR="00AD786F" w:rsidRPr="006B4605" w:rsidRDefault="00AD786F" w:rsidP="00AD786F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B46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49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</w:t>
            </w:r>
            <w:r w:rsidRPr="006B46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0" w:type="dxa"/>
            <w:vAlign w:val="bottom"/>
          </w:tcPr>
          <w:p w:rsidR="00AD786F" w:rsidRPr="00783B6D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AD786F" w:rsidRPr="006B4605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6B4605" w:rsidRDefault="00AD786F" w:rsidP="00AD786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6B4605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6B4605" w:rsidRDefault="00AD786F" w:rsidP="00AD786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6B4605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D786F" w:rsidRPr="006B4605" w:rsidRDefault="00AD786F" w:rsidP="00AD786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AD786F" w:rsidRPr="006B4605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3251" w:rsidRPr="003A3233" w:rsidTr="009D665E">
        <w:tc>
          <w:tcPr>
            <w:tcW w:w="2628" w:type="dxa"/>
          </w:tcPr>
          <w:p w:rsidR="00DA3251" w:rsidRPr="006B4605" w:rsidRDefault="00DA3251" w:rsidP="00DA325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B46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6B460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1300" w:type="dxa"/>
            <w:vAlign w:val="center"/>
          </w:tcPr>
          <w:p w:rsidR="00DA3251" w:rsidRPr="00783B6D" w:rsidRDefault="00884953" w:rsidP="00DA32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DA3251" w:rsidRPr="003B52FD" w:rsidRDefault="00884953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DA32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815</w:t>
            </w:r>
            <w:r w:rsidR="00DA32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:rsidR="00DA3251" w:rsidRPr="006B4605" w:rsidRDefault="00DA3251" w:rsidP="00DA325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DA3251" w:rsidRPr="00783B6D" w:rsidRDefault="00884953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DA3251" w:rsidRPr="00783B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815</w:t>
            </w:r>
            <w:r w:rsidR="00DA3251" w:rsidRPr="00783B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:rsidR="00DA3251" w:rsidRPr="006B4605" w:rsidRDefault="00DA3251" w:rsidP="00DA325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DA3251" w:rsidRPr="003B52FD" w:rsidRDefault="00884953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DA32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815</w:t>
            </w:r>
            <w:r w:rsidR="00DA32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:rsidR="00DA3251" w:rsidRPr="006B4605" w:rsidRDefault="00DA3251" w:rsidP="00DA325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DA3251" w:rsidRPr="00783B6D" w:rsidRDefault="00884953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DA3251" w:rsidRPr="00783B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815</w:t>
            </w:r>
            <w:r w:rsidR="00DA3251" w:rsidRPr="00783B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DA3251" w:rsidRPr="009C1849" w:rsidTr="009D665E">
        <w:tc>
          <w:tcPr>
            <w:tcW w:w="2628" w:type="dxa"/>
          </w:tcPr>
          <w:p w:rsidR="00DA3251" w:rsidRPr="009C1849" w:rsidRDefault="00DA3251" w:rsidP="00DA3251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0" w:type="dxa"/>
            <w:vAlign w:val="bottom"/>
          </w:tcPr>
          <w:p w:rsidR="00DA3251" w:rsidRPr="009C1849" w:rsidRDefault="00DA3251" w:rsidP="00DA32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DA3251" w:rsidRPr="009C1849" w:rsidRDefault="00DA3251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DA3251" w:rsidRPr="009C1849" w:rsidRDefault="00DA3251" w:rsidP="00DA3251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DA3251" w:rsidRPr="009C1849" w:rsidRDefault="00DA3251" w:rsidP="00DA3251">
            <w:pPr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:rsidR="00DA3251" w:rsidRPr="009C1849" w:rsidRDefault="00DA3251" w:rsidP="00DA3251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DA3251" w:rsidRPr="009C1849" w:rsidRDefault="00DA3251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DA3251" w:rsidRPr="009C1849" w:rsidRDefault="00DA3251" w:rsidP="00DA3251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DA3251" w:rsidRPr="009C1849" w:rsidRDefault="00DA3251" w:rsidP="00DA3251">
            <w:pPr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A3251" w:rsidRPr="003A3233" w:rsidTr="009D665E">
        <w:tc>
          <w:tcPr>
            <w:tcW w:w="2628" w:type="dxa"/>
          </w:tcPr>
          <w:p w:rsidR="00DA3251" w:rsidRPr="006B4605" w:rsidRDefault="00DA3251" w:rsidP="00DA325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6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C1045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ที่ออกและชำระแล้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</w:t>
            </w:r>
          </w:p>
        </w:tc>
        <w:tc>
          <w:tcPr>
            <w:tcW w:w="1300" w:type="dxa"/>
            <w:vAlign w:val="center"/>
          </w:tcPr>
          <w:p w:rsidR="00DA3251" w:rsidRPr="003A3233" w:rsidRDefault="00DA3251" w:rsidP="00DA32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DA3251" w:rsidRPr="003A3233" w:rsidRDefault="00DA3251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A3251" w:rsidRPr="003A3233" w:rsidRDefault="00DA3251" w:rsidP="00DA325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A3251" w:rsidRPr="00E36DE3" w:rsidRDefault="00DA3251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A3251" w:rsidRPr="003A3233" w:rsidRDefault="00DA3251" w:rsidP="00DA325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A3251" w:rsidRPr="003A3233" w:rsidRDefault="00DA3251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A3251" w:rsidRPr="003A3233" w:rsidRDefault="00DA3251" w:rsidP="00DA325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A3251" w:rsidRPr="00E36DE3" w:rsidRDefault="00DA3251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251" w:rsidRPr="003A3233" w:rsidTr="009D665E">
        <w:tc>
          <w:tcPr>
            <w:tcW w:w="2628" w:type="dxa"/>
          </w:tcPr>
          <w:p w:rsidR="00DA3251" w:rsidRPr="006B4605" w:rsidRDefault="00DA3251" w:rsidP="00DA3251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B46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49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</w:t>
            </w:r>
            <w:r w:rsidRPr="006B46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0" w:type="dxa"/>
            <w:vAlign w:val="bottom"/>
          </w:tcPr>
          <w:p w:rsidR="00DA3251" w:rsidRPr="00783B6D" w:rsidRDefault="00DA3251" w:rsidP="00DA32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DA3251" w:rsidRPr="006B4605" w:rsidRDefault="00DA3251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A3251" w:rsidRPr="006B4605" w:rsidRDefault="00DA3251" w:rsidP="00DA325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A3251" w:rsidRPr="006B4605" w:rsidRDefault="00DA3251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A3251" w:rsidRPr="006B4605" w:rsidRDefault="00DA3251" w:rsidP="00DA325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A3251" w:rsidRPr="006B4605" w:rsidRDefault="00DA3251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DA3251" w:rsidRPr="006B4605" w:rsidRDefault="00DA3251" w:rsidP="00DA325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DA3251" w:rsidRPr="006B4605" w:rsidRDefault="00DA3251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3251" w:rsidRPr="003A3233" w:rsidTr="009D665E">
        <w:tc>
          <w:tcPr>
            <w:tcW w:w="2628" w:type="dxa"/>
          </w:tcPr>
          <w:p w:rsidR="00DA3251" w:rsidRPr="006B4605" w:rsidRDefault="00DA3251" w:rsidP="00DA325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B46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6B460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1300" w:type="dxa"/>
            <w:vAlign w:val="center"/>
          </w:tcPr>
          <w:p w:rsidR="00DA3251" w:rsidRPr="00783B6D" w:rsidRDefault="00884953" w:rsidP="00DA32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DA3251" w:rsidRPr="0052232F" w:rsidRDefault="00884953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DA3251" w:rsidRPr="005223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  <w:r w:rsidR="00DA3251" w:rsidRPr="005223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:rsidR="00DA3251" w:rsidRPr="0052232F" w:rsidRDefault="00DA3251" w:rsidP="00DA325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DA3251" w:rsidRPr="0052232F" w:rsidRDefault="00884953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DA3251" w:rsidRPr="005223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  <w:r w:rsidR="00DA3251" w:rsidRPr="005223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:rsidR="00DA3251" w:rsidRPr="006B4605" w:rsidRDefault="00DA3251" w:rsidP="00DA325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DA3251" w:rsidRPr="0052232F" w:rsidRDefault="00884953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DA3251" w:rsidRPr="005223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  <w:r w:rsidR="00DA3251" w:rsidRPr="005223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:rsidR="00DA3251" w:rsidRPr="0052232F" w:rsidRDefault="00DA3251" w:rsidP="00DA325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DA3251" w:rsidRPr="0052232F" w:rsidRDefault="00884953" w:rsidP="00DA325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DA3251" w:rsidRPr="005223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  <w:r w:rsidR="00DA3251" w:rsidRPr="005223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:rsidR="000E76AC" w:rsidRDefault="000E76AC" w:rsidP="00625BD4">
      <w:pPr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261AC" w:rsidRPr="00435321" w:rsidRDefault="002261AC" w:rsidP="002261AC">
      <w:pPr>
        <w:pStyle w:val="Caption"/>
        <w:spacing w:line="240" w:lineRule="atLeast"/>
        <w:ind w:left="547"/>
      </w:pPr>
      <w:r w:rsidRPr="00435321">
        <w:rPr>
          <w:rFonts w:hint="cs"/>
          <w:cs/>
        </w:rPr>
        <w:t>หุ้นทุนซื้อคืนที่ถือโดยบริษัทย่อย</w:t>
      </w:r>
    </w:p>
    <w:p w:rsidR="002261AC" w:rsidRPr="0046250C" w:rsidRDefault="002261AC" w:rsidP="002261AC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261AC" w:rsidRPr="002261AC" w:rsidRDefault="002261AC" w:rsidP="002261AC">
      <w:pPr>
        <w:pStyle w:val="Bo-C1Content"/>
      </w:pPr>
      <w:r w:rsidRPr="002261AC">
        <w:rPr>
          <w:cs/>
        </w:rPr>
        <w:t>ที่ประชุมผู้บริหารแผนของบริษัท ทีพีไอ โพ</w:t>
      </w:r>
      <w:proofErr w:type="spellStart"/>
      <w:r w:rsidRPr="002261AC">
        <w:rPr>
          <w:cs/>
        </w:rPr>
        <w:t>ลีน</w:t>
      </w:r>
      <w:proofErr w:type="spellEnd"/>
      <w:r w:rsidRPr="002261AC">
        <w:rPr>
          <w:cs/>
        </w:rPr>
        <w:t xml:space="preserve"> จำกัด (มหาชน) เมื่อวันที่ </w:t>
      </w:r>
      <w:r w:rsidR="00884953">
        <w:rPr>
          <w:cs/>
        </w:rPr>
        <w:t>3</w:t>
      </w:r>
      <w:r w:rsidRPr="002261AC">
        <w:rPr>
          <w:cs/>
        </w:rPr>
        <w:t xml:space="preserve"> มีนาคม </w:t>
      </w:r>
      <w:r w:rsidR="00884953">
        <w:rPr>
          <w:cs/>
        </w:rPr>
        <w:t>2546</w:t>
      </w:r>
      <w:r w:rsidRPr="002261AC">
        <w:rPr>
          <w:cs/>
        </w:rPr>
        <w:t xml:space="preserve"> ได้มีมติให้บริษัทบริจาคหุ้นสามัญของบริษัทจำนวน </w:t>
      </w:r>
      <w:r w:rsidR="00884953">
        <w:rPr>
          <w:cs/>
        </w:rPr>
        <w:t>20</w:t>
      </w:r>
      <w:r w:rsidRPr="002261AC">
        <w:rPr>
          <w:cs/>
        </w:rPr>
        <w:t xml:space="preserve"> ล้านหุ้น</w:t>
      </w:r>
      <w:r w:rsidR="006C2E0E">
        <w:t xml:space="preserve"> </w:t>
      </w:r>
      <w:r w:rsidR="006C2E0E">
        <w:rPr>
          <w:rFonts w:hint="cs"/>
          <w:cs/>
        </w:rPr>
        <w:t xml:space="preserve">มูลค่าที่ตราไว้หุ้นละ </w:t>
      </w:r>
      <w:r w:rsidR="00884953">
        <w:rPr>
          <w:lang w:val="en-US"/>
        </w:rPr>
        <w:t>10</w:t>
      </w:r>
      <w:r w:rsidR="006C2E0E">
        <w:rPr>
          <w:lang w:val="en-US"/>
        </w:rPr>
        <w:t xml:space="preserve"> </w:t>
      </w:r>
      <w:r w:rsidR="006C2E0E">
        <w:rPr>
          <w:rFonts w:hint="cs"/>
          <w:cs/>
          <w:lang w:val="en-US"/>
        </w:rPr>
        <w:t xml:space="preserve">บาท </w:t>
      </w:r>
      <w:r w:rsidRPr="002261AC">
        <w:rPr>
          <w:cs/>
        </w:rPr>
        <w:t xml:space="preserve">โดยมอบหมายให้บริษัทย่อยแห่งหนึ่งทำการซื้อหุ้นในตลาดหลักทรัพย์แห่งประเทศไทย ในราคาไม่เกิน </w:t>
      </w:r>
      <w:r w:rsidR="00884953">
        <w:rPr>
          <w:cs/>
        </w:rPr>
        <w:t>17</w:t>
      </w:r>
      <w:r w:rsidRPr="002261AC">
        <w:rPr>
          <w:cs/>
        </w:rPr>
        <w:t xml:space="preserve"> บาทต่อหุ้นและบริษัทได้โอนเงินทดรองจ่ายให้แก่บริษัทย่อยแห่งนี้จำนวนเงิน </w:t>
      </w:r>
      <w:r w:rsidR="00884953">
        <w:rPr>
          <w:cs/>
        </w:rPr>
        <w:t>393</w:t>
      </w:r>
      <w:r w:rsidRPr="002261AC">
        <w:rPr>
          <w:cs/>
        </w:rPr>
        <w:t xml:space="preserve"> ล้านบาทซึ่งในไตรมาส </w:t>
      </w:r>
      <w:r w:rsidR="00884953">
        <w:rPr>
          <w:cs/>
        </w:rPr>
        <w:t>1</w:t>
      </w:r>
      <w:r w:rsidRPr="002261AC">
        <w:rPr>
          <w:cs/>
        </w:rPr>
        <w:t xml:space="preserve"> ปี </w:t>
      </w:r>
      <w:r w:rsidR="00884953">
        <w:rPr>
          <w:cs/>
        </w:rPr>
        <w:t>2546</w:t>
      </w:r>
      <w:r w:rsidRPr="002261AC">
        <w:rPr>
          <w:cs/>
        </w:rPr>
        <w:t xml:space="preserve"> บริษัทย่อยแห่งนี้ได้ซื้อหุ้นของบริษัทในตลาดหลักทรัพย์แห่งประเทศไทยเป็นจำนวน </w:t>
      </w:r>
      <w:r w:rsidR="00884953">
        <w:rPr>
          <w:cs/>
        </w:rPr>
        <w:t>20</w:t>
      </w:r>
      <w:r w:rsidRPr="002261AC">
        <w:rPr>
          <w:cs/>
        </w:rPr>
        <w:t xml:space="preserve"> ล้านหุ้น เป็นจำนวนเงิน </w:t>
      </w:r>
      <w:r w:rsidR="00884953">
        <w:rPr>
          <w:cs/>
        </w:rPr>
        <w:t>333</w:t>
      </w:r>
      <w:r w:rsidR="006C2E0E">
        <w:rPr>
          <w:lang w:val="en-US"/>
        </w:rPr>
        <w:t>.</w:t>
      </w:r>
      <w:r w:rsidR="00884953">
        <w:rPr>
          <w:lang w:val="en-US"/>
        </w:rPr>
        <w:t>25</w:t>
      </w:r>
      <w:r w:rsidRPr="002261AC">
        <w:rPr>
          <w:cs/>
        </w:rPr>
        <w:t xml:space="preserve"> ล้านบาท เพื่อวัตถุประสงค์ในการบริจาค</w:t>
      </w:r>
    </w:p>
    <w:p w:rsidR="002261AC" w:rsidRPr="002261AC" w:rsidRDefault="002261AC" w:rsidP="006C2E0E">
      <w:pPr>
        <w:pStyle w:val="Bo-Blankline"/>
      </w:pPr>
    </w:p>
    <w:p w:rsidR="002261AC" w:rsidRPr="0046250C" w:rsidRDefault="002261AC" w:rsidP="006C2E0E">
      <w:pPr>
        <w:pStyle w:val="Bo-C1Content"/>
        <w:rPr>
          <w:sz w:val="20"/>
          <w:szCs w:val="20"/>
        </w:rPr>
      </w:pPr>
      <w:r w:rsidRPr="002261AC">
        <w:rPr>
          <w:cs/>
        </w:rPr>
        <w:t xml:space="preserve">ณ วันที่ </w:t>
      </w:r>
      <w:r w:rsidR="00884953">
        <w:rPr>
          <w:cs/>
        </w:rPr>
        <w:t>31</w:t>
      </w:r>
      <w:r w:rsidRPr="002261AC">
        <w:rPr>
          <w:cs/>
        </w:rPr>
        <w:t xml:space="preserve"> ธันวาคม </w:t>
      </w:r>
      <w:r w:rsidR="00884953">
        <w:rPr>
          <w:cs/>
        </w:rPr>
        <w:t>25</w:t>
      </w:r>
      <w:r w:rsidR="00884953">
        <w:rPr>
          <w:lang w:val="en-US"/>
        </w:rPr>
        <w:t>60</w:t>
      </w:r>
      <w:r w:rsidRPr="002261AC">
        <w:rPr>
          <w:cs/>
        </w:rPr>
        <w:t xml:space="preserve"> </w:t>
      </w:r>
      <w:r w:rsidR="00046162" w:rsidRPr="00825946">
        <w:rPr>
          <w:rFonts w:hint="cs"/>
          <w:cs/>
        </w:rPr>
        <w:t xml:space="preserve">และ </w:t>
      </w:r>
      <w:r w:rsidR="00884953">
        <w:rPr>
          <w:lang w:val="en-US"/>
        </w:rPr>
        <w:t>2559</w:t>
      </w:r>
      <w:r w:rsidR="00046162" w:rsidRPr="00825946">
        <w:rPr>
          <w:lang w:val="en-US"/>
        </w:rPr>
        <w:t xml:space="preserve"> </w:t>
      </w:r>
      <w:r w:rsidRPr="00825946">
        <w:rPr>
          <w:spacing w:val="-4"/>
          <w:cs/>
        </w:rPr>
        <w:t>หุ้นของบริษัทที่ถือโดยบริษัทย่อย</w:t>
      </w:r>
      <w:r w:rsidR="006C2E0E" w:rsidRPr="00825946">
        <w:rPr>
          <w:spacing w:val="-4"/>
          <w:cs/>
        </w:rPr>
        <w:t xml:space="preserve">มีจำนวนคงเหลือ </w:t>
      </w:r>
      <w:r w:rsidR="00884953">
        <w:rPr>
          <w:spacing w:val="-4"/>
          <w:cs/>
        </w:rPr>
        <w:t>2</w:t>
      </w:r>
      <w:r w:rsidR="00884953">
        <w:rPr>
          <w:spacing w:val="-4"/>
          <w:lang w:val="en-US"/>
        </w:rPr>
        <w:t>22</w:t>
      </w:r>
      <w:r w:rsidR="006C2E0E" w:rsidRPr="00825946">
        <w:rPr>
          <w:spacing w:val="-4"/>
          <w:lang w:val="en-US"/>
        </w:rPr>
        <w:t>.</w:t>
      </w:r>
      <w:r w:rsidR="00884953">
        <w:rPr>
          <w:spacing w:val="-4"/>
          <w:lang w:val="en-US"/>
        </w:rPr>
        <w:t>16</w:t>
      </w:r>
      <w:r w:rsidRPr="00825946">
        <w:rPr>
          <w:spacing w:val="-4"/>
          <w:cs/>
        </w:rPr>
        <w:t xml:space="preserve"> ล้านหุ้น</w:t>
      </w:r>
      <w:r w:rsidR="001D70FD" w:rsidRPr="00825946">
        <w:rPr>
          <w:spacing w:val="-4"/>
        </w:rPr>
        <w:t xml:space="preserve"> </w:t>
      </w:r>
      <w:r w:rsidR="001D70FD" w:rsidRPr="00825946">
        <w:rPr>
          <w:rFonts w:hint="cs"/>
          <w:spacing w:val="-4"/>
          <w:cs/>
        </w:rPr>
        <w:t xml:space="preserve">มูลค่าที่ตราไว้หุ้นละ </w:t>
      </w:r>
      <w:r w:rsidR="00884953">
        <w:rPr>
          <w:spacing w:val="-4"/>
          <w:lang w:val="en-US"/>
        </w:rPr>
        <w:t>1</w:t>
      </w:r>
      <w:r w:rsidR="001D70FD" w:rsidRPr="00825946">
        <w:rPr>
          <w:spacing w:val="-4"/>
          <w:lang w:val="en-US"/>
        </w:rPr>
        <w:t xml:space="preserve"> </w:t>
      </w:r>
      <w:r w:rsidR="001D70FD" w:rsidRPr="00825946">
        <w:rPr>
          <w:rFonts w:hint="cs"/>
          <w:spacing w:val="-4"/>
          <w:cs/>
          <w:lang w:val="en-US"/>
        </w:rPr>
        <w:t>บาท</w:t>
      </w:r>
      <w:r w:rsidR="00472FD7" w:rsidRPr="00825946">
        <w:rPr>
          <w:rFonts w:hint="cs"/>
          <w:cs/>
        </w:rPr>
        <w:t xml:space="preserve"> </w:t>
      </w:r>
      <w:r w:rsidRPr="00825946">
        <w:rPr>
          <w:cs/>
        </w:rPr>
        <w:t xml:space="preserve">เป็นจำนวนเงินรวม </w:t>
      </w:r>
      <w:r w:rsidR="00884953">
        <w:rPr>
          <w:cs/>
        </w:rPr>
        <w:t>359</w:t>
      </w:r>
      <w:r w:rsidRPr="00825946">
        <w:rPr>
          <w:cs/>
        </w:rPr>
        <w:t>.</w:t>
      </w:r>
      <w:r w:rsidR="00884953">
        <w:rPr>
          <w:cs/>
        </w:rPr>
        <w:t>2</w:t>
      </w:r>
      <w:r w:rsidR="00884953">
        <w:t>4</w:t>
      </w:r>
      <w:r w:rsidRPr="00825946">
        <w:rPr>
          <w:cs/>
        </w:rPr>
        <w:t xml:space="preserve"> ล้าน</w:t>
      </w:r>
      <w:r w:rsidR="00472FD7">
        <w:rPr>
          <w:rFonts w:hint="cs"/>
          <w:i/>
          <w:iCs/>
          <w:cs/>
          <w:lang w:val="en-US"/>
        </w:rPr>
        <w:t xml:space="preserve"> </w:t>
      </w:r>
      <w:r w:rsidRPr="002261AC">
        <w:rPr>
          <w:cs/>
        </w:rPr>
        <w:t>แสดงเป็นรายการแยกต่างหากในส่วนของผู้ถือหุ้นและแสดงเป็นรายการหักในส่วนของผู้ถือหุ้นในงบการเงินรวม</w:t>
      </w:r>
    </w:p>
    <w:p w:rsidR="00AA6F74" w:rsidRDefault="00AA6F74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p w:rsidR="0046250C" w:rsidRPr="00CD496F" w:rsidRDefault="0046250C" w:rsidP="00625BD4">
      <w:pPr>
        <w:pStyle w:val="Caption"/>
        <w:spacing w:line="240" w:lineRule="atLeast"/>
        <w:ind w:left="547"/>
      </w:pPr>
      <w:r w:rsidRPr="00CD496F">
        <w:rPr>
          <w:rFonts w:hint="cs"/>
          <w:cs/>
        </w:rPr>
        <w:lastRenderedPageBreak/>
        <w:t>สำรอง</w:t>
      </w:r>
    </w:p>
    <w:p w:rsidR="0046250C" w:rsidRPr="003C6BBF" w:rsidRDefault="0046250C" w:rsidP="003C6BBF">
      <w:pPr>
        <w:pStyle w:val="Bo-Blankline"/>
      </w:pPr>
    </w:p>
    <w:p w:rsidR="0046250C" w:rsidRPr="00CD496F" w:rsidRDefault="0046250C" w:rsidP="00625BD4">
      <w:pPr>
        <w:pStyle w:val="Bo-C1Content"/>
      </w:pPr>
      <w:r w:rsidRPr="00CD496F">
        <w:rPr>
          <w:rFonts w:hint="cs"/>
          <w:cs/>
        </w:rPr>
        <w:t>สำรองประกอบด้วย</w:t>
      </w:r>
    </w:p>
    <w:p w:rsidR="0046250C" w:rsidRPr="003C6BBF" w:rsidRDefault="0046250C" w:rsidP="003C6BBF">
      <w:pPr>
        <w:pStyle w:val="Bo-Blankline"/>
      </w:pPr>
    </w:p>
    <w:p w:rsidR="0046250C" w:rsidRPr="00CD496F" w:rsidRDefault="0046250C" w:rsidP="00625BD4">
      <w:pPr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D49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</w:t>
      </w:r>
    </w:p>
    <w:p w:rsidR="0046250C" w:rsidRPr="003C6BBF" w:rsidRDefault="0046250C" w:rsidP="003C6BBF">
      <w:pPr>
        <w:pStyle w:val="Bo-Blankline"/>
      </w:pPr>
    </w:p>
    <w:p w:rsidR="0046250C" w:rsidRPr="00CD496F" w:rsidRDefault="0046250C" w:rsidP="00625BD4">
      <w:pPr>
        <w:spacing w:line="24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96F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46250C" w:rsidRPr="003C6BBF" w:rsidRDefault="0046250C" w:rsidP="003C6BBF">
      <w:pPr>
        <w:pStyle w:val="Bo-Blankline"/>
      </w:pPr>
    </w:p>
    <w:p w:rsidR="0046250C" w:rsidRPr="00CD496F" w:rsidRDefault="0046250C" w:rsidP="00625BD4">
      <w:pPr>
        <w:pStyle w:val="Bo-C1Content"/>
        <w:spacing w:line="240" w:lineRule="atLeast"/>
        <w:rPr>
          <w:lang w:val="en-US"/>
        </w:rPr>
      </w:pPr>
      <w:r w:rsidRPr="00CD496F">
        <w:rPr>
          <w:cs/>
        </w:rPr>
        <w:t>ตามบทบัญญัติแห่งพระราชบัญญัติบริษัทมหาชนจำกัด พ</w:t>
      </w:r>
      <w:r w:rsidRPr="00CD496F">
        <w:t>.</w:t>
      </w:r>
      <w:r w:rsidRPr="00CD496F">
        <w:rPr>
          <w:cs/>
        </w:rPr>
        <w:t>ศ</w:t>
      </w:r>
      <w:r w:rsidRPr="00CD496F">
        <w:t xml:space="preserve">. </w:t>
      </w:r>
      <w:r w:rsidR="00884953">
        <w:t>2535</w:t>
      </w:r>
      <w:r w:rsidRPr="00CD496F">
        <w:t xml:space="preserve"> </w:t>
      </w:r>
      <w:r w:rsidRPr="00CD496F">
        <w:rPr>
          <w:cs/>
        </w:rPr>
        <w:t xml:space="preserve">มาตรา </w:t>
      </w:r>
      <w:r w:rsidR="00884953">
        <w:t>116</w:t>
      </w:r>
      <w:r w:rsidRPr="00CD496F">
        <w:t xml:space="preserve"> </w:t>
      </w:r>
      <w:r w:rsidRPr="00CD496F">
        <w:rPr>
          <w:cs/>
        </w:rPr>
        <w:t xml:space="preserve">บริษัทจะต้องจัดสรรทุนสำรอง </w:t>
      </w:r>
      <w:r w:rsidRPr="00CD496F">
        <w:t>(“</w:t>
      </w:r>
      <w:r w:rsidRPr="00CD496F">
        <w:rPr>
          <w:cs/>
        </w:rPr>
        <w:t>สำรองตามกฎหมาย</w:t>
      </w:r>
      <w:r w:rsidRPr="00CD496F">
        <w:t xml:space="preserve">”) </w:t>
      </w:r>
      <w:r w:rsidRPr="00CD496F">
        <w:rPr>
          <w:cs/>
        </w:rPr>
        <w:t xml:space="preserve">อย่างน้อยร้อยละ </w:t>
      </w:r>
      <w:r w:rsidR="00884953">
        <w:t>5</w:t>
      </w:r>
      <w:r w:rsidRPr="00CD496F">
        <w:t xml:space="preserve"> </w:t>
      </w:r>
      <w:r w:rsidRPr="00CD496F">
        <w:rPr>
          <w:cs/>
        </w:rPr>
        <w:t xml:space="preserve">ของกำไรสุทธิประจำปีหลังจากหักขาดทุนสะสมยกมา </w:t>
      </w:r>
      <w:r w:rsidRPr="00CD496F">
        <w:t>(</w:t>
      </w:r>
      <w:r w:rsidRPr="00CD496F">
        <w:rPr>
          <w:cs/>
        </w:rPr>
        <w:t>ถ้ามี</w:t>
      </w:r>
      <w:r w:rsidRPr="00CD496F">
        <w:t xml:space="preserve">) </w:t>
      </w:r>
      <w:r w:rsidRPr="00CD496F">
        <w:rPr>
          <w:cs/>
        </w:rPr>
        <w:t xml:space="preserve">จนกว่าสำรองดังกล่าวมีจำนวนไม่น้อยกว่าร้อยละ </w:t>
      </w:r>
      <w:r w:rsidR="00884953">
        <w:t>10</w:t>
      </w:r>
      <w:r w:rsidRPr="00CD496F">
        <w:t xml:space="preserve"> </w:t>
      </w:r>
      <w:r w:rsidRPr="00CD496F">
        <w:rPr>
          <w:cs/>
        </w:rPr>
        <w:t>ของทุนจดทะเบียน เงินสำรองนี้จะนำไปจ่ายเป็นเงินปันผลไม่ได้</w:t>
      </w:r>
    </w:p>
    <w:p w:rsidR="0046250C" w:rsidRPr="00CD496F" w:rsidRDefault="0046250C" w:rsidP="003C6BBF">
      <w:pPr>
        <w:pStyle w:val="Bo-Blankline"/>
        <w:rPr>
          <w:lang w:val="en-US"/>
        </w:rPr>
      </w:pPr>
    </w:p>
    <w:p w:rsidR="0046250C" w:rsidRPr="00CD496F" w:rsidRDefault="0046250C" w:rsidP="00FB5CD3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D49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46250C" w:rsidRPr="00CD496F" w:rsidRDefault="0046250C" w:rsidP="003C6BBF">
      <w:pPr>
        <w:pStyle w:val="Bo-Blankline"/>
      </w:pPr>
    </w:p>
    <w:p w:rsidR="0046250C" w:rsidRPr="00CD496F" w:rsidRDefault="00510A86" w:rsidP="00FB5CD3">
      <w:pPr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CD496F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510A86" w:rsidRPr="00CD496F" w:rsidRDefault="00510A86" w:rsidP="003C6BBF">
      <w:pPr>
        <w:pStyle w:val="Bo-Blankline"/>
      </w:pPr>
    </w:p>
    <w:p w:rsidR="0046250C" w:rsidRPr="00CD496F" w:rsidRDefault="00510A86" w:rsidP="00FB5CD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D496F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510A86" w:rsidRPr="00CD496F" w:rsidRDefault="00510A86" w:rsidP="003C6BBF">
      <w:pPr>
        <w:pStyle w:val="Bo-Blankline"/>
      </w:pPr>
    </w:p>
    <w:p w:rsidR="0046250C" w:rsidRPr="00CD496F" w:rsidRDefault="0046250C" w:rsidP="00FB5CD3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CD49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การเคลื่อนไหวในทุนสำรอง</w:t>
      </w:r>
    </w:p>
    <w:p w:rsidR="0046250C" w:rsidRPr="00CD496F" w:rsidRDefault="0046250C" w:rsidP="003C6BBF">
      <w:pPr>
        <w:pStyle w:val="Bo-Blankline"/>
      </w:pPr>
    </w:p>
    <w:p w:rsidR="0046250C" w:rsidRDefault="0046250C" w:rsidP="00FB5CD3">
      <w:pPr>
        <w:pStyle w:val="Bo-C1Content"/>
      </w:pPr>
      <w:r w:rsidRPr="00CD496F">
        <w:rPr>
          <w:rFonts w:hint="cs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AA6F74" w:rsidRDefault="00AA6F74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FB5CD3" w:rsidRPr="00F91F19" w:rsidRDefault="00FB5CD3" w:rsidP="00C87474">
      <w:pPr>
        <w:pStyle w:val="Caption"/>
        <w:ind w:hanging="900"/>
      </w:pPr>
      <w:r>
        <w:rPr>
          <w:rFonts w:hint="cs"/>
          <w:cs/>
        </w:rPr>
        <w:lastRenderedPageBreak/>
        <w:t>ส่วนงานดำเนินงาน</w:t>
      </w:r>
    </w:p>
    <w:p w:rsidR="00FB5CD3" w:rsidRPr="0046250C" w:rsidRDefault="00FB5CD3" w:rsidP="00716C89">
      <w:pPr>
        <w:pStyle w:val="Bo-Blankline"/>
        <w:rPr>
          <w:lang w:val="en-US"/>
        </w:rPr>
      </w:pPr>
    </w:p>
    <w:p w:rsidR="00FB5CD3" w:rsidRDefault="00FB5CD3" w:rsidP="00FB5CD3">
      <w:pPr>
        <w:pStyle w:val="Bo-C1Content"/>
      </w:pPr>
      <w:r w:rsidRPr="00FB5CD3">
        <w:rPr>
          <w:rFonts w:hint="cs"/>
          <w:cs/>
        </w:rPr>
        <w:t>กลุ่มบริษัท</w:t>
      </w:r>
      <w:r w:rsidRPr="00FB5CD3">
        <w:rPr>
          <w:cs/>
        </w:rPr>
        <w:t xml:space="preserve">มี </w:t>
      </w:r>
      <w:r w:rsidR="00884953">
        <w:t>4</w:t>
      </w:r>
      <w:r w:rsidRPr="00FB5CD3">
        <w:t xml:space="preserve"> </w:t>
      </w:r>
      <w:r w:rsidRPr="00FB5CD3">
        <w:rPr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FB5CD3">
        <w:rPr>
          <w:rFonts w:hint="cs"/>
          <w:cs/>
        </w:rPr>
        <w:t>กลุ่มบริษัท</w:t>
      </w:r>
      <w:r w:rsidRPr="00FB5CD3">
        <w:rPr>
          <w:cs/>
        </w:rPr>
        <w:t>โดยสรุปมีดังนี้</w:t>
      </w:r>
    </w:p>
    <w:p w:rsidR="00FB5CD3" w:rsidRPr="001B1760" w:rsidRDefault="00FB5CD3" w:rsidP="00FB5CD3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FB5CD3" w:rsidRDefault="00FB5CD3" w:rsidP="00576293">
      <w:pPr>
        <w:pStyle w:val="BodyText3"/>
        <w:numPr>
          <w:ilvl w:val="0"/>
          <w:numId w:val="11"/>
        </w:numPr>
        <w:tabs>
          <w:tab w:val="left" w:pos="1620"/>
        </w:tabs>
        <w:spacing w:before="0" w:line="240" w:lineRule="auto"/>
        <w:ind w:hanging="539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วัสดุก่อสร้าง</w:t>
      </w:r>
    </w:p>
    <w:p w:rsidR="00FB5CD3" w:rsidRDefault="00FB5CD3" w:rsidP="00576293">
      <w:pPr>
        <w:pStyle w:val="BodyText3"/>
        <w:numPr>
          <w:ilvl w:val="0"/>
          <w:numId w:val="11"/>
        </w:numPr>
        <w:tabs>
          <w:tab w:val="left" w:pos="1620"/>
        </w:tabs>
        <w:spacing w:before="0" w:line="240" w:lineRule="auto"/>
        <w:ind w:hanging="539"/>
        <w:jc w:val="left"/>
        <w:rPr>
          <w:rFonts w:ascii="Angsana New" w:hAnsi="Angsana New"/>
          <w:sz w:val="30"/>
          <w:szCs w:val="30"/>
        </w:rPr>
      </w:pPr>
      <w:proofErr w:type="spellStart"/>
      <w:r>
        <w:rPr>
          <w:rFonts w:ascii="Angsana New" w:hAnsi="Angsana New" w:hint="cs"/>
          <w:sz w:val="30"/>
          <w:szCs w:val="30"/>
          <w:cs/>
        </w:rPr>
        <w:t>ปิโตร</w:t>
      </w:r>
      <w:proofErr w:type="spellEnd"/>
      <w:r>
        <w:rPr>
          <w:rFonts w:ascii="Angsana New" w:hAnsi="Angsana New" w:hint="cs"/>
          <w:sz w:val="30"/>
          <w:szCs w:val="30"/>
          <w:cs/>
        </w:rPr>
        <w:t>เคมีและเคมีภัณฑ์</w:t>
      </w:r>
    </w:p>
    <w:p w:rsidR="00FB5CD3" w:rsidRPr="007E69CD" w:rsidRDefault="00FB5CD3" w:rsidP="00576293">
      <w:pPr>
        <w:pStyle w:val="BodyText3"/>
        <w:numPr>
          <w:ilvl w:val="0"/>
          <w:numId w:val="11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30"/>
          <w:szCs w:val="30"/>
          <w:cs/>
        </w:rPr>
        <w:t>พลังงานและสาธารณูปโภค</w:t>
      </w:r>
    </w:p>
    <w:p w:rsidR="00FB5CD3" w:rsidRDefault="00FB5CD3" w:rsidP="00576293">
      <w:pPr>
        <w:pStyle w:val="BodyText3"/>
        <w:numPr>
          <w:ilvl w:val="0"/>
          <w:numId w:val="11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30"/>
          <w:szCs w:val="30"/>
          <w:cs/>
        </w:rPr>
        <w:t>การเกษตร</w:t>
      </w:r>
    </w:p>
    <w:p w:rsidR="00FB5CD3" w:rsidRPr="001B1760" w:rsidRDefault="00FB5CD3" w:rsidP="00FB5CD3">
      <w:pPr>
        <w:pStyle w:val="BodyText3"/>
        <w:tabs>
          <w:tab w:val="left" w:pos="540"/>
        </w:tabs>
        <w:spacing w:before="0" w:line="240" w:lineRule="auto"/>
        <w:ind w:left="547" w:right="191"/>
        <w:jc w:val="left"/>
        <w:rPr>
          <w:rFonts w:ascii="Angsana New" w:hAnsi="Angsana New"/>
          <w:sz w:val="20"/>
          <w:szCs w:val="20"/>
        </w:rPr>
      </w:pPr>
    </w:p>
    <w:p w:rsidR="0046250C" w:rsidRDefault="00FB5CD3" w:rsidP="004C6138">
      <w:pPr>
        <w:pStyle w:val="Bo-C1Content"/>
      </w:pPr>
      <w:r w:rsidRPr="00A14865">
        <w:rPr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</w:t>
      </w:r>
      <w:r w:rsidR="00435321">
        <w:rPr>
          <w:cs/>
        </w:rPr>
        <w:t>ดด้านการดำเนินงานของกลุ่มบริษัท</w:t>
      </w:r>
      <w:r w:rsidRPr="00A14865">
        <w:rPr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B5CD3" w:rsidRDefault="00FB5CD3" w:rsidP="00FB5CD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9A6E01" w:rsidRDefault="009A6E01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:rsidR="00D43B86" w:rsidRDefault="00D43B86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D43B86" w:rsidSect="00B52FBC">
          <w:headerReference w:type="default" r:id="rId20"/>
          <w:footerReference w:type="default" r:id="rId21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:rsidR="0040333E" w:rsidRDefault="004E7AC9" w:rsidP="00576293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="0040333E"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FC0944" w:rsidRDefault="00FC0944" w:rsidP="0040333E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41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42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22"/>
        <w:gridCol w:w="30"/>
        <w:gridCol w:w="236"/>
        <w:gridCol w:w="1152"/>
        <w:gridCol w:w="202"/>
      </w:tblGrid>
      <w:tr w:rsidR="00601601" w:rsidRPr="0059439F" w:rsidTr="00632F91">
        <w:trPr>
          <w:gridAfter w:val="1"/>
          <w:wAfter w:w="202" w:type="dxa"/>
        </w:trPr>
        <w:tc>
          <w:tcPr>
            <w:tcW w:w="3042" w:type="dxa"/>
          </w:tcPr>
          <w:p w:rsidR="00601601" w:rsidRPr="0059439F" w:rsidRDefault="00601601" w:rsidP="001C681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0" w:type="dxa"/>
            <w:gridSpan w:val="3"/>
            <w:vAlign w:val="bottom"/>
          </w:tcPr>
          <w:p w:rsidR="00601601" w:rsidRPr="0059439F" w:rsidRDefault="00601601" w:rsidP="001C681B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vAlign w:val="bottom"/>
          </w:tcPr>
          <w:p w:rsidR="00601601" w:rsidRPr="0059439F" w:rsidRDefault="00601601" w:rsidP="001C681B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:rsidR="00601601" w:rsidRPr="0059439F" w:rsidRDefault="00601601" w:rsidP="001C681B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vAlign w:val="bottom"/>
          </w:tcPr>
          <w:p w:rsidR="00601601" w:rsidRPr="0059439F" w:rsidRDefault="00601601" w:rsidP="001C681B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:rsidR="00601601" w:rsidRPr="0059439F" w:rsidRDefault="00601601" w:rsidP="001C681B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vAlign w:val="bottom"/>
          </w:tcPr>
          <w:p w:rsidR="00601601" w:rsidRPr="0059439F" w:rsidRDefault="00601601" w:rsidP="001C681B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601601" w:rsidRPr="0059439F" w:rsidRDefault="00601601" w:rsidP="001C681B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4C531E" w:rsidRPr="0059439F" w:rsidTr="00632F91">
        <w:trPr>
          <w:gridAfter w:val="1"/>
          <w:wAfter w:w="202" w:type="dxa"/>
        </w:trPr>
        <w:tc>
          <w:tcPr>
            <w:tcW w:w="3042" w:type="dxa"/>
            <w:vAlign w:val="bottom"/>
          </w:tcPr>
          <w:p w:rsidR="004C531E" w:rsidRPr="0059439F" w:rsidRDefault="004C531E" w:rsidP="004C531E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4C531E" w:rsidRPr="0059439F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4C531E" w:rsidRPr="0059439F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4C531E" w:rsidRPr="0059439F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C531E" w:rsidRPr="0059439F" w:rsidTr="00632F91">
        <w:tc>
          <w:tcPr>
            <w:tcW w:w="3042" w:type="dxa"/>
            <w:vAlign w:val="bottom"/>
          </w:tcPr>
          <w:p w:rsidR="004C531E" w:rsidRPr="0059439F" w:rsidRDefault="004C531E" w:rsidP="004C531E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531E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gridSpan w:val="3"/>
          </w:tcPr>
          <w:p w:rsidR="004C531E" w:rsidRPr="0059439F" w:rsidRDefault="004C531E" w:rsidP="004C531E">
            <w:pPr>
              <w:tabs>
                <w:tab w:val="left" w:pos="540"/>
                <w:tab w:val="left" w:pos="1260"/>
              </w:tabs>
              <w:spacing w:line="240" w:lineRule="atLeast"/>
              <w:ind w:right="14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4C531E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gridSpan w:val="3"/>
          </w:tcPr>
          <w:p w:rsidR="004C531E" w:rsidRPr="0059439F" w:rsidRDefault="004C531E" w:rsidP="004C531E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4C531E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gridSpan w:val="3"/>
          </w:tcPr>
          <w:p w:rsidR="004C531E" w:rsidRPr="0059439F" w:rsidRDefault="004C531E" w:rsidP="004C531E">
            <w:pPr>
              <w:tabs>
                <w:tab w:val="left" w:pos="540"/>
              </w:tabs>
              <w:spacing w:line="240" w:lineRule="atLeast"/>
              <w:ind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22" w:type="dxa"/>
          </w:tcPr>
          <w:p w:rsidR="004C531E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4"/>
          </w:tcPr>
          <w:p w:rsidR="004C531E" w:rsidRPr="0059439F" w:rsidRDefault="004C531E" w:rsidP="004C531E">
            <w:pPr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4C531E" w:rsidRPr="0059439F" w:rsidTr="00632F91">
        <w:trPr>
          <w:gridAfter w:val="1"/>
          <w:wAfter w:w="202" w:type="dxa"/>
        </w:trPr>
        <w:tc>
          <w:tcPr>
            <w:tcW w:w="3042" w:type="dxa"/>
          </w:tcPr>
          <w:p w:rsidR="004C531E" w:rsidRPr="0059439F" w:rsidRDefault="004C531E" w:rsidP="004C53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8" w:type="dxa"/>
            <w:gridSpan w:val="16"/>
            <w:vAlign w:val="bottom"/>
          </w:tcPr>
          <w:p w:rsidR="004C531E" w:rsidRPr="0059439F" w:rsidRDefault="004C531E" w:rsidP="004C531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59439F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C531E" w:rsidRPr="0059439F" w:rsidTr="00F270EC">
        <w:trPr>
          <w:gridAfter w:val="1"/>
          <w:wAfter w:w="202" w:type="dxa"/>
        </w:trPr>
        <w:tc>
          <w:tcPr>
            <w:tcW w:w="3042" w:type="dxa"/>
            <w:vAlign w:val="center"/>
          </w:tcPr>
          <w:p w:rsidR="004C531E" w:rsidRPr="0059439F" w:rsidRDefault="004C531E" w:rsidP="004C53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F270EC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18,077,561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F270EC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6,688,335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035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670C1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24,765,896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4C531E" w:rsidRPr="009E6559" w:rsidRDefault="004670C1" w:rsidP="00F270E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</w:t>
            </w:r>
            <w:r w:rsidR="00F270EC">
              <w:rPr>
                <w:rFonts w:ascii="Angsana New" w:hAnsi="Angsana New"/>
                <w:sz w:val="30"/>
                <w:szCs w:val="30"/>
                <w:lang w:val="en-US"/>
              </w:rPr>
              <w:t>318,725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F270E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655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270EC">
              <w:rPr>
                <w:rFonts w:ascii="Angsana New" w:hAnsi="Angsana New"/>
                <w:sz w:val="30"/>
                <w:szCs w:val="30"/>
                <w:lang w:val="en-US"/>
              </w:rPr>
              <w:t>1,726,924</w:t>
            </w:r>
            <w:r w:rsidRPr="009E655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531E" w:rsidRPr="0059439F" w:rsidTr="00F270EC">
        <w:trPr>
          <w:gridAfter w:val="1"/>
          <w:wAfter w:w="202" w:type="dxa"/>
        </w:trPr>
        <w:tc>
          <w:tcPr>
            <w:tcW w:w="3042" w:type="dxa"/>
            <w:vAlign w:val="center"/>
          </w:tcPr>
          <w:p w:rsidR="004C531E" w:rsidRPr="0059439F" w:rsidRDefault="004C531E" w:rsidP="004C53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ปิโตร</w:t>
            </w:r>
            <w:proofErr w:type="spellEnd"/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F270EC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6,684,190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F270EC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7,471,675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670C1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14,155,865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4C531E" w:rsidRPr="009E6559" w:rsidRDefault="00A2738D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962,475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F27B12">
            <w:pPr>
              <w:tabs>
                <w:tab w:val="decimal" w:pos="936"/>
              </w:tabs>
              <w:spacing w:line="240" w:lineRule="atLeast"/>
              <w:ind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  <w:r w:rsidR="00F27B1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</w:p>
        </w:tc>
      </w:tr>
      <w:tr w:rsidR="004C531E" w:rsidRPr="0059439F" w:rsidTr="00F270EC">
        <w:trPr>
          <w:gridAfter w:val="1"/>
          <w:wAfter w:w="202" w:type="dxa"/>
        </w:trPr>
        <w:tc>
          <w:tcPr>
            <w:tcW w:w="3042" w:type="dxa"/>
            <w:vAlign w:val="center"/>
          </w:tcPr>
          <w:p w:rsidR="004C531E" w:rsidRPr="0059439F" w:rsidRDefault="004C531E" w:rsidP="004C531E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F270EC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4,201,598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F270EC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663,217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670C1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4,864,815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4C531E" w:rsidRPr="009E6559" w:rsidRDefault="00A2738D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2,650,048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</w:tr>
      <w:tr w:rsidR="004C531E" w:rsidRPr="0059439F" w:rsidTr="00F270EC">
        <w:trPr>
          <w:gridAfter w:val="1"/>
          <w:wAfter w:w="202" w:type="dxa"/>
        </w:trPr>
        <w:tc>
          <w:tcPr>
            <w:tcW w:w="3042" w:type="dxa"/>
            <w:vAlign w:val="center"/>
          </w:tcPr>
          <w:p w:rsidR="004C531E" w:rsidRPr="0059439F" w:rsidRDefault="004C531E" w:rsidP="004C53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670C1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125,003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670C1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16,147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670C1" w:rsidP="004C531E">
            <w:pPr>
              <w:tabs>
                <w:tab w:val="decimal" w:pos="936"/>
              </w:tabs>
              <w:spacing w:line="240" w:lineRule="atLeast"/>
              <w:ind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141,150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  <w:r w:rsidR="004C531E"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4C531E" w:rsidRPr="009E6559" w:rsidRDefault="00F270EC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(156,467</w:t>
            </w:r>
            <w:r w:rsidR="00A2738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655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  <w:r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  <w:r w:rsidRPr="009E655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531E" w:rsidRPr="0059439F" w:rsidTr="00F270EC">
        <w:trPr>
          <w:gridAfter w:val="1"/>
          <w:wAfter w:w="202" w:type="dxa"/>
        </w:trPr>
        <w:tc>
          <w:tcPr>
            <w:tcW w:w="3042" w:type="dxa"/>
            <w:vAlign w:val="center"/>
          </w:tcPr>
          <w:p w:rsidR="004C531E" w:rsidRPr="0059439F" w:rsidRDefault="004C531E" w:rsidP="004C531E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31E" w:rsidRPr="009E6559" w:rsidRDefault="004670C1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29,088,352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4C531E" w:rsidRPr="009E65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</w:t>
            </w:r>
            <w:r w:rsidR="004C531E" w:rsidRPr="009E65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31E" w:rsidRPr="009E6559" w:rsidRDefault="004670C1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14,839,374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4C531E" w:rsidRPr="009E65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  <w:r w:rsidR="004C531E" w:rsidRPr="009E65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31E" w:rsidRPr="009E6559" w:rsidRDefault="004670C1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43,927,726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31E" w:rsidRPr="009E6559" w:rsidRDefault="00884953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="004C531E" w:rsidRPr="009E65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522</w:t>
            </w:r>
            <w:r w:rsidR="004C531E" w:rsidRPr="009E65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31E" w:rsidRPr="009E6559" w:rsidRDefault="00F270EC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(862,669</w:t>
            </w:r>
            <w:r w:rsidR="00A273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31E" w:rsidRPr="009E6559" w:rsidRDefault="00F270EC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288,830</w:t>
            </w:r>
          </w:p>
        </w:tc>
      </w:tr>
      <w:tr w:rsidR="004C531E" w:rsidRPr="00435321" w:rsidTr="00F270EC">
        <w:trPr>
          <w:gridAfter w:val="1"/>
          <w:wAfter w:w="202" w:type="dxa"/>
        </w:trPr>
        <w:tc>
          <w:tcPr>
            <w:tcW w:w="3042" w:type="dxa"/>
            <w:vAlign w:val="center"/>
          </w:tcPr>
          <w:p w:rsidR="004C531E" w:rsidRPr="00435321" w:rsidRDefault="004C531E" w:rsidP="004C531E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4C531E" w:rsidRPr="0063220C" w:rsidTr="00F270EC">
        <w:trPr>
          <w:gridAfter w:val="1"/>
          <w:wAfter w:w="202" w:type="dxa"/>
        </w:trPr>
        <w:tc>
          <w:tcPr>
            <w:tcW w:w="3042" w:type="dxa"/>
            <w:vAlign w:val="center"/>
          </w:tcPr>
          <w:p w:rsidR="004C531E" w:rsidRPr="0059439F" w:rsidRDefault="00AB2EDD" w:rsidP="004C531E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4C531E" w:rsidRPr="0059439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C531E" w:rsidRPr="0059439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531E" w:rsidRPr="009E6559" w:rsidRDefault="00A2738D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(11,146)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655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  <w:r w:rsidRPr="009E655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531E" w:rsidRPr="00716C89" w:rsidTr="00F270EC">
        <w:trPr>
          <w:gridAfter w:val="1"/>
          <w:wAfter w:w="202" w:type="dxa"/>
        </w:trPr>
        <w:tc>
          <w:tcPr>
            <w:tcW w:w="3042" w:type="dxa"/>
            <w:vAlign w:val="center"/>
          </w:tcPr>
          <w:p w:rsidR="004C531E" w:rsidRPr="00716C89" w:rsidRDefault="004C531E" w:rsidP="004C531E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531E" w:rsidRPr="009E6559" w:rsidRDefault="00F270EC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(873,815</w:t>
            </w:r>
            <w:r w:rsidR="00A2738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531E" w:rsidRPr="009E6559" w:rsidRDefault="00F270EC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279,440</w:t>
            </w:r>
          </w:p>
        </w:tc>
      </w:tr>
      <w:tr w:rsidR="004C531E" w:rsidRPr="0063220C" w:rsidTr="00F270EC">
        <w:trPr>
          <w:gridAfter w:val="1"/>
          <w:wAfter w:w="202" w:type="dxa"/>
        </w:trPr>
        <w:tc>
          <w:tcPr>
            <w:tcW w:w="5582" w:type="dxa"/>
            <w:gridSpan w:val="4"/>
            <w:shd w:val="clear" w:color="auto" w:fill="auto"/>
            <w:vAlign w:val="center"/>
          </w:tcPr>
          <w:p w:rsidR="004C531E" w:rsidRPr="009E6559" w:rsidRDefault="004C531E" w:rsidP="004C531E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6559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="00AB2E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(กำไร) </w:t>
            </w:r>
            <w:r w:rsidRPr="009E65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9E655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4C531E" w:rsidRPr="009E6559" w:rsidRDefault="00F270EC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(63,275)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C531E" w:rsidRPr="009E6559" w:rsidRDefault="004C531E" w:rsidP="004C531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655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270EC">
              <w:rPr>
                <w:rFonts w:ascii="Angsana New" w:hAnsi="Angsana New"/>
                <w:sz w:val="30"/>
                <w:szCs w:val="30"/>
                <w:lang w:val="en-US"/>
              </w:rPr>
              <w:t>502,514</w:t>
            </w:r>
            <w:r w:rsidRPr="009E655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2738D" w:rsidRPr="0059439F" w:rsidTr="00F270EC">
        <w:trPr>
          <w:gridAfter w:val="1"/>
          <w:wAfter w:w="202" w:type="dxa"/>
        </w:trPr>
        <w:tc>
          <w:tcPr>
            <w:tcW w:w="5582" w:type="dxa"/>
            <w:gridSpan w:val="4"/>
            <w:shd w:val="clear" w:color="auto" w:fill="auto"/>
            <w:vAlign w:val="center"/>
          </w:tcPr>
          <w:p w:rsidR="00A2738D" w:rsidRPr="009E6559" w:rsidRDefault="00A2738D" w:rsidP="00A2738D">
            <w:pPr>
              <w:spacing w:line="240" w:lineRule="atLeast"/>
              <w:ind w:right="-13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65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กำไรจากการต่อรองราคา</w:t>
            </w:r>
            <w:r w:rsidRPr="003E27C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ซื้อ </w:t>
            </w:r>
            <w:r w:rsidRPr="003E27C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3E27C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ดูหมายเหตุ </w:t>
            </w:r>
            <w:r w:rsidRPr="003E27C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E27C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2738D" w:rsidRPr="00823F6F" w:rsidRDefault="00A2738D" w:rsidP="00A2738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434</w:t>
            </w:r>
            <w:r w:rsidRPr="009E65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</w:tr>
      <w:tr w:rsidR="00A2738D" w:rsidRPr="0059439F" w:rsidTr="00F270EC">
        <w:trPr>
          <w:gridAfter w:val="1"/>
          <w:wAfter w:w="202" w:type="dxa"/>
        </w:trPr>
        <w:tc>
          <w:tcPr>
            <w:tcW w:w="5582" w:type="dxa"/>
            <w:gridSpan w:val="4"/>
            <w:shd w:val="clear" w:color="auto" w:fill="auto"/>
            <w:vAlign w:val="center"/>
          </w:tcPr>
          <w:p w:rsidR="00A2738D" w:rsidRPr="009E6559" w:rsidRDefault="00A2738D" w:rsidP="00A2738D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กำไร (ขาดทุน) </w:t>
            </w:r>
            <w:r w:rsidRPr="009E655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ก่อนภาษีเงินได้สำหรับ</w:t>
            </w:r>
            <w:r w:rsidRPr="009E65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(937,090)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2738D" w:rsidRPr="009E6559" w:rsidRDefault="00A2738D" w:rsidP="00A2738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211,916</w:t>
            </w:r>
          </w:p>
        </w:tc>
      </w:tr>
    </w:tbl>
    <w:p w:rsidR="007204C0" w:rsidRDefault="007204C0" w:rsidP="00576293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  <w:sectPr w:rsidR="007204C0" w:rsidSect="003C337F">
          <w:footerReference w:type="default" r:id="rId22"/>
          <w:pgSz w:w="16834" w:h="11909" w:orient="landscape" w:code="9"/>
          <w:pgMar w:top="1872" w:right="562" w:bottom="706" w:left="1008" w:header="706" w:footer="706" w:gutter="0"/>
          <w:cols w:space="737"/>
          <w:docGrid w:linePitch="360"/>
        </w:sectPr>
      </w:pPr>
    </w:p>
    <w:p w:rsidR="0040333E" w:rsidRPr="006B7F08" w:rsidRDefault="0040333E" w:rsidP="00576293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6B7F08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ข้อมูลเกี่ยวกับฐานะการเงินตามส่วนงาน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40333E" w:rsidRDefault="0040333E" w:rsidP="00965758">
      <w:pPr>
        <w:spacing w:line="240" w:lineRule="auto"/>
        <w:ind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18"/>
        <w:gridCol w:w="989"/>
        <w:gridCol w:w="234"/>
        <w:gridCol w:w="1438"/>
        <w:gridCol w:w="234"/>
        <w:gridCol w:w="1414"/>
      </w:tblGrid>
      <w:tr w:rsidR="00CC0312" w:rsidRPr="00CC0312" w:rsidTr="00632F91">
        <w:tc>
          <w:tcPr>
            <w:tcW w:w="4818" w:type="dxa"/>
          </w:tcPr>
          <w:p w:rsidR="00CC0312" w:rsidRPr="00CC0312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CC0312" w:rsidRPr="00CC0312" w:rsidRDefault="00CC0312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CC0312" w:rsidRPr="00CC0312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6" w:type="dxa"/>
            <w:gridSpan w:val="3"/>
          </w:tcPr>
          <w:p w:rsidR="00CC0312" w:rsidRPr="00CC0312" w:rsidRDefault="00CC0312" w:rsidP="00D15C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3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D786F" w:rsidRPr="00CC0312" w:rsidTr="00632F91">
        <w:tc>
          <w:tcPr>
            <w:tcW w:w="4818" w:type="dxa"/>
          </w:tcPr>
          <w:p w:rsidR="00AD786F" w:rsidRPr="00CC0312" w:rsidRDefault="00AD786F" w:rsidP="00AD78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AD786F" w:rsidRPr="00CC0312" w:rsidRDefault="00AD786F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AD786F" w:rsidRPr="00CC0312" w:rsidRDefault="00AD786F" w:rsidP="00AD78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</w:tcPr>
          <w:p w:rsidR="00AD786F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4" w:type="dxa"/>
          </w:tcPr>
          <w:p w:rsidR="00AD786F" w:rsidRPr="003A3233" w:rsidRDefault="00AD786F" w:rsidP="00AD78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:rsidR="00AD786F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57DA7" w:rsidRPr="00CC0312" w:rsidTr="00632F91">
        <w:tc>
          <w:tcPr>
            <w:tcW w:w="4818" w:type="dxa"/>
          </w:tcPr>
          <w:p w:rsidR="00357DA7" w:rsidRPr="00CC0312" w:rsidRDefault="00357DA7" w:rsidP="00AD78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357DA7" w:rsidRPr="00CC0312" w:rsidRDefault="00357DA7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57DA7" w:rsidRPr="00CC0312" w:rsidRDefault="00357DA7" w:rsidP="00AD78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</w:tcPr>
          <w:p w:rsidR="00357DA7" w:rsidRDefault="00357DA7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57DA7" w:rsidRPr="003A3233" w:rsidRDefault="00357DA7" w:rsidP="00AD78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:rsidR="00357DA7" w:rsidRDefault="00357DA7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AD786F" w:rsidRPr="00CC0312" w:rsidTr="00632F91">
        <w:tc>
          <w:tcPr>
            <w:tcW w:w="4818" w:type="dxa"/>
          </w:tcPr>
          <w:p w:rsidR="00AD786F" w:rsidRPr="00CC0312" w:rsidRDefault="00AD786F" w:rsidP="00AD78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AD786F" w:rsidRPr="00CC0312" w:rsidRDefault="00AD786F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AD786F" w:rsidRPr="00CC0312" w:rsidRDefault="00AD786F" w:rsidP="00AD78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6" w:type="dxa"/>
            <w:gridSpan w:val="3"/>
          </w:tcPr>
          <w:p w:rsidR="00AD786F" w:rsidRPr="00CC0312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CC03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803FB" w:rsidRPr="00CC0312" w:rsidTr="003D48A8">
        <w:tc>
          <w:tcPr>
            <w:tcW w:w="4818" w:type="dxa"/>
            <w:shd w:val="clear" w:color="auto" w:fill="auto"/>
            <w:vAlign w:val="center"/>
          </w:tcPr>
          <w:p w:rsidR="00C803FB" w:rsidRPr="00181787" w:rsidRDefault="00C803FB" w:rsidP="00C803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989" w:type="dxa"/>
            <w:shd w:val="clear" w:color="auto" w:fill="auto"/>
          </w:tcPr>
          <w:p w:rsidR="00C803FB" w:rsidRPr="00CC0312" w:rsidRDefault="00C803FB" w:rsidP="00C803F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C803FB" w:rsidRPr="004D71C7" w:rsidRDefault="00DA3D68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66,906,422</w:t>
            </w: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803FB" w:rsidRPr="00660BBA" w:rsidRDefault="00884953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C803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  <w:r w:rsidR="00C803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955</w:t>
            </w:r>
          </w:p>
        </w:tc>
      </w:tr>
      <w:tr w:rsidR="00C803FB" w:rsidRPr="00CC0312" w:rsidTr="003D48A8">
        <w:tc>
          <w:tcPr>
            <w:tcW w:w="4818" w:type="dxa"/>
            <w:shd w:val="clear" w:color="auto" w:fill="auto"/>
            <w:vAlign w:val="center"/>
          </w:tcPr>
          <w:p w:rsidR="00C803FB" w:rsidRPr="00181787" w:rsidRDefault="00C803FB" w:rsidP="00C803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ปิโตร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เคมีและเคมีภัณฑ์</w:t>
            </w:r>
          </w:p>
        </w:tc>
        <w:tc>
          <w:tcPr>
            <w:tcW w:w="989" w:type="dxa"/>
            <w:shd w:val="clear" w:color="auto" w:fill="auto"/>
          </w:tcPr>
          <w:p w:rsidR="00C803FB" w:rsidRPr="00CC0312" w:rsidRDefault="00C803FB" w:rsidP="00C803F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C803FB" w:rsidRPr="004D71C7" w:rsidRDefault="00DA3D68" w:rsidP="00C803FB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8,250,993</w:t>
            </w: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803FB" w:rsidRPr="00967FFB" w:rsidRDefault="00884953" w:rsidP="00C803FB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803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515</w:t>
            </w:r>
            <w:r w:rsidR="00C803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C803FB" w:rsidRPr="00CC0312" w:rsidTr="003D48A8">
        <w:tc>
          <w:tcPr>
            <w:tcW w:w="4818" w:type="dxa"/>
            <w:shd w:val="clear" w:color="auto" w:fill="auto"/>
            <w:vAlign w:val="center"/>
          </w:tcPr>
          <w:p w:rsidR="00C803FB" w:rsidRPr="00181787" w:rsidRDefault="00C803FB" w:rsidP="00C803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  <w:shd w:val="clear" w:color="auto" w:fill="auto"/>
          </w:tcPr>
          <w:p w:rsidR="00C803FB" w:rsidRPr="00CC0312" w:rsidRDefault="00C803FB" w:rsidP="00C803F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C803FB" w:rsidRPr="004D71C7" w:rsidRDefault="00DA3D68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24,186,888</w:t>
            </w: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803FB" w:rsidRPr="00967FFB" w:rsidRDefault="00884953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C803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  <w:r w:rsidR="00C803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</w:tr>
      <w:tr w:rsidR="00C803FB" w:rsidRPr="00CC0312" w:rsidTr="003D48A8">
        <w:tc>
          <w:tcPr>
            <w:tcW w:w="4818" w:type="dxa"/>
            <w:shd w:val="clear" w:color="auto" w:fill="auto"/>
            <w:vAlign w:val="center"/>
          </w:tcPr>
          <w:p w:rsidR="00C803FB" w:rsidRPr="00181787" w:rsidRDefault="00C803FB" w:rsidP="00C803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89" w:type="dxa"/>
            <w:shd w:val="clear" w:color="auto" w:fill="auto"/>
          </w:tcPr>
          <w:p w:rsidR="00C803FB" w:rsidRPr="00CC0312" w:rsidRDefault="00C803FB" w:rsidP="00C803F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C803FB" w:rsidRPr="004D71C7" w:rsidRDefault="00DA3D68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2,379,797</w:t>
            </w: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C803FB" w:rsidRPr="00967FFB" w:rsidRDefault="00884953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803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534</w:t>
            </w:r>
            <w:r w:rsidR="00C803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C803FB" w:rsidRPr="00CC0312" w:rsidTr="003D48A8">
        <w:tc>
          <w:tcPr>
            <w:tcW w:w="4818" w:type="dxa"/>
            <w:shd w:val="clear" w:color="auto" w:fill="auto"/>
            <w:vAlign w:val="center"/>
          </w:tcPr>
          <w:p w:rsidR="00C803FB" w:rsidRPr="00673D53" w:rsidRDefault="00C803FB" w:rsidP="00C803FB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  <w:shd w:val="clear" w:color="auto" w:fill="auto"/>
          </w:tcPr>
          <w:p w:rsidR="00C803FB" w:rsidRPr="00CC0312" w:rsidRDefault="00C803FB" w:rsidP="00C803F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03FB" w:rsidRPr="004D71C7" w:rsidRDefault="00DA3D68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426,842</w:t>
            </w: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03FB" w:rsidRPr="00967FFB" w:rsidRDefault="00884953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421</w:t>
            </w:r>
            <w:r w:rsidR="00C803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C803FB" w:rsidRPr="00CC0312" w:rsidTr="003D48A8">
        <w:tc>
          <w:tcPr>
            <w:tcW w:w="4818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C803FB" w:rsidRPr="00CC0312" w:rsidRDefault="00C803FB" w:rsidP="00C803F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03FB" w:rsidRPr="004D71C7" w:rsidRDefault="00DA3D68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102,150,942</w:t>
            </w: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03FB" w:rsidRPr="00967FFB" w:rsidRDefault="00884953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C803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065</w:t>
            </w:r>
            <w:r w:rsidR="00C803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</w:tr>
      <w:tr w:rsidR="00C803FB" w:rsidRPr="00CC0312" w:rsidTr="003D48A8">
        <w:tc>
          <w:tcPr>
            <w:tcW w:w="4818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shd w:val="clear" w:color="auto" w:fill="auto"/>
          </w:tcPr>
          <w:p w:rsidR="00C803FB" w:rsidRPr="00CC0312" w:rsidRDefault="00C803FB" w:rsidP="00C803F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03FB" w:rsidRPr="004D71C7" w:rsidRDefault="00DA3D68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4,988,681</w:t>
            </w: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03FB" w:rsidRPr="00967FFB" w:rsidRDefault="00884953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988</w:t>
            </w:r>
            <w:r w:rsidR="00C803F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C803FB" w:rsidRPr="00CC0312" w:rsidTr="003D48A8">
        <w:tc>
          <w:tcPr>
            <w:tcW w:w="4818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:rsidR="00C803FB" w:rsidRPr="00CC0312" w:rsidRDefault="00C803FB" w:rsidP="00C803F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03FB" w:rsidRPr="004D71C7" w:rsidRDefault="00DA3D68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107,139,623</w:t>
            </w: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03FB" w:rsidRPr="00967FFB" w:rsidRDefault="00884953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="00C803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054</w:t>
            </w:r>
            <w:r w:rsidR="00C803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</w:p>
        </w:tc>
      </w:tr>
      <w:tr w:rsidR="00C803FB" w:rsidRPr="00CC0312" w:rsidTr="003D48A8">
        <w:tc>
          <w:tcPr>
            <w:tcW w:w="4818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4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  <w:shd w:val="clear" w:color="auto" w:fill="auto"/>
          </w:tcPr>
          <w:p w:rsidR="00C803FB" w:rsidRPr="00CC0312" w:rsidRDefault="00C803FB" w:rsidP="00C803F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03FB" w:rsidRPr="004D71C7" w:rsidRDefault="00DA3D68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(3,961,988)</w:t>
            </w: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03FB" w:rsidRPr="00967FFB" w:rsidRDefault="00C803FB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436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346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03FB" w:rsidRPr="00CC0312" w:rsidTr="003D48A8">
        <w:tc>
          <w:tcPr>
            <w:tcW w:w="4818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4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  <w:shd w:val="clear" w:color="auto" w:fill="auto"/>
          </w:tcPr>
          <w:p w:rsidR="00C803FB" w:rsidRPr="00CC0312" w:rsidRDefault="00C803FB" w:rsidP="00C803F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03FB" w:rsidRPr="004D71C7" w:rsidRDefault="00DA3D68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103,177,635</w:t>
            </w:r>
          </w:p>
        </w:tc>
        <w:tc>
          <w:tcPr>
            <w:tcW w:w="234" w:type="dxa"/>
            <w:shd w:val="clear" w:color="auto" w:fill="auto"/>
          </w:tcPr>
          <w:p w:rsidR="00C803FB" w:rsidRPr="00CC0312" w:rsidRDefault="00C803FB" w:rsidP="00C803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03FB" w:rsidRPr="00967FFB" w:rsidRDefault="00884953" w:rsidP="00C803FB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="00C803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618</w:t>
            </w:r>
            <w:r w:rsidR="00C803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</w:tr>
    </w:tbl>
    <w:p w:rsidR="00CC0312" w:rsidRDefault="00CC0312" w:rsidP="00300404">
      <w:pPr>
        <w:pStyle w:val="Bo-Blankline"/>
      </w:pPr>
    </w:p>
    <w:p w:rsidR="00FD36D7" w:rsidRPr="00300404" w:rsidRDefault="00300404" w:rsidP="00FD36D7">
      <w:pPr>
        <w:pStyle w:val="Bo-C1Content"/>
        <w:rPr>
          <w:b/>
          <w:bCs/>
        </w:rPr>
      </w:pPr>
      <w:r w:rsidRPr="00300404">
        <w:rPr>
          <w:b/>
          <w:bCs/>
          <w:i/>
          <w:iCs/>
          <w:cs/>
        </w:rPr>
        <w:t>ส่วนงานภูมิศาสตร์</w:t>
      </w:r>
    </w:p>
    <w:p w:rsidR="00300404" w:rsidRDefault="00300404" w:rsidP="00300404">
      <w:pPr>
        <w:pStyle w:val="Bo-Blankline"/>
      </w:pPr>
    </w:p>
    <w:p w:rsidR="00300404" w:rsidRDefault="00300404" w:rsidP="00FD36D7">
      <w:pPr>
        <w:pStyle w:val="Bo-C1Content"/>
      </w:pPr>
      <w:r w:rsidRPr="00300404">
        <w:rPr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:rsidR="007218CA" w:rsidRDefault="007218CA" w:rsidP="007218CA">
      <w:pPr>
        <w:pStyle w:val="Bo-Blankline"/>
      </w:pPr>
    </w:p>
    <w:p w:rsidR="007218CA" w:rsidRPr="00300404" w:rsidRDefault="007218CA" w:rsidP="007218CA">
      <w:pPr>
        <w:pStyle w:val="Bo-C1Content"/>
        <w:rPr>
          <w:b/>
          <w:bCs/>
        </w:rPr>
      </w:pPr>
      <w:r w:rsidRPr="009F7C48">
        <w:rPr>
          <w:rFonts w:hint="cs"/>
          <w:b/>
          <w:bCs/>
          <w:i/>
          <w:iCs/>
          <w:cs/>
        </w:rPr>
        <w:t>ข้อมูลเกี่ยวกั</w:t>
      </w:r>
      <w:r w:rsidRPr="00357373">
        <w:rPr>
          <w:rFonts w:hint="cs"/>
          <w:b/>
          <w:bCs/>
          <w:i/>
          <w:iCs/>
          <w:cs/>
        </w:rPr>
        <w:t>บ</w:t>
      </w:r>
      <w:r w:rsidRPr="00740F02">
        <w:rPr>
          <w:b/>
          <w:bCs/>
          <w:i/>
          <w:iCs/>
          <w:cs/>
        </w:rPr>
        <w:t>ส่วนงานภูมิศาสตร์</w:t>
      </w:r>
    </w:p>
    <w:p w:rsidR="00452A3A" w:rsidRDefault="00452A3A" w:rsidP="00452A3A">
      <w:pPr>
        <w:pStyle w:val="Bo-Blankline"/>
        <w:rPr>
          <w:rFonts w:eastAsia="Calibri"/>
        </w:rPr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24"/>
        <w:gridCol w:w="990"/>
        <w:gridCol w:w="234"/>
        <w:gridCol w:w="1440"/>
        <w:gridCol w:w="234"/>
        <w:gridCol w:w="1405"/>
      </w:tblGrid>
      <w:tr w:rsidR="00AE276D" w:rsidRPr="00CC0312" w:rsidTr="00632F91">
        <w:tc>
          <w:tcPr>
            <w:tcW w:w="4824" w:type="dxa"/>
          </w:tcPr>
          <w:p w:rsidR="00AE276D" w:rsidRPr="00CC0312" w:rsidRDefault="00AE276D" w:rsidP="00146FF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E276D" w:rsidRPr="00CC0312" w:rsidRDefault="00AE276D" w:rsidP="00146FF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AE276D" w:rsidRPr="00CC0312" w:rsidRDefault="00AE276D" w:rsidP="00146FF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:rsidR="00AE276D" w:rsidRPr="00CC0312" w:rsidRDefault="00AE276D" w:rsidP="00146FF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CF10F1" w:rsidRPr="00CC0312" w:rsidTr="00632F91">
        <w:tc>
          <w:tcPr>
            <w:tcW w:w="4824" w:type="dxa"/>
          </w:tcPr>
          <w:p w:rsidR="00CF10F1" w:rsidRPr="00CC0312" w:rsidRDefault="00CF10F1" w:rsidP="00CF10F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F10F1" w:rsidRPr="00CC0312" w:rsidRDefault="00CF10F1" w:rsidP="00CF10F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CF10F1" w:rsidRPr="00CC0312" w:rsidRDefault="00CF10F1" w:rsidP="00CF10F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10F1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4" w:type="dxa"/>
          </w:tcPr>
          <w:p w:rsidR="00CF10F1" w:rsidRPr="003A3233" w:rsidRDefault="00CF10F1" w:rsidP="00CF10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:rsidR="00CF10F1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F10F1" w:rsidRPr="00CC0312" w:rsidTr="00632F91">
        <w:tc>
          <w:tcPr>
            <w:tcW w:w="4824" w:type="dxa"/>
          </w:tcPr>
          <w:p w:rsidR="00CF10F1" w:rsidRPr="00CC0312" w:rsidRDefault="00CF10F1" w:rsidP="00CF10F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F10F1" w:rsidRPr="00CC0312" w:rsidRDefault="00CF10F1" w:rsidP="00CF10F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CF10F1" w:rsidRPr="00CC0312" w:rsidRDefault="00CF10F1" w:rsidP="00CF10F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auto"/>
          </w:tcPr>
          <w:p w:rsidR="00CF10F1" w:rsidRPr="00CC0312" w:rsidRDefault="00CF10F1" w:rsidP="00CF10F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CC03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C531E" w:rsidRPr="00CC0312" w:rsidTr="00632F91">
        <w:tc>
          <w:tcPr>
            <w:tcW w:w="4824" w:type="dxa"/>
          </w:tcPr>
          <w:p w:rsidR="004C531E" w:rsidRPr="00181787" w:rsidRDefault="004C531E" w:rsidP="004C53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:rsidR="004C531E" w:rsidRPr="00CC0312" w:rsidRDefault="004C531E" w:rsidP="004C531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4C531E" w:rsidRPr="00CC0312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C531E" w:rsidRPr="009F7C48" w:rsidRDefault="000D3F49" w:rsidP="004C531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19,632,042</w:t>
            </w:r>
          </w:p>
        </w:tc>
        <w:tc>
          <w:tcPr>
            <w:tcW w:w="234" w:type="dxa"/>
            <w:shd w:val="clear" w:color="auto" w:fill="auto"/>
          </w:tcPr>
          <w:p w:rsidR="004C531E" w:rsidRPr="00CC0312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4C531E" w:rsidRPr="009F7C48" w:rsidRDefault="00884953" w:rsidP="004C531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834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519</w:t>
            </w:r>
          </w:p>
        </w:tc>
      </w:tr>
      <w:tr w:rsidR="004C531E" w:rsidRPr="00CC0312" w:rsidTr="00632F91">
        <w:tc>
          <w:tcPr>
            <w:tcW w:w="4824" w:type="dxa"/>
          </w:tcPr>
          <w:p w:rsidR="004C531E" w:rsidRPr="00181787" w:rsidRDefault="004C531E" w:rsidP="004C53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990" w:type="dxa"/>
          </w:tcPr>
          <w:p w:rsidR="004C531E" w:rsidRPr="00CC0312" w:rsidRDefault="004C531E" w:rsidP="004C531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4C531E" w:rsidRPr="00CC0312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C531E" w:rsidRPr="009F7C48" w:rsidRDefault="000D3F49" w:rsidP="004C531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3,441,592</w:t>
            </w:r>
          </w:p>
        </w:tc>
        <w:tc>
          <w:tcPr>
            <w:tcW w:w="234" w:type="dxa"/>
            <w:shd w:val="clear" w:color="auto" w:fill="auto"/>
          </w:tcPr>
          <w:p w:rsidR="004C531E" w:rsidRPr="00CC0312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4C531E" w:rsidRPr="009F7C48" w:rsidRDefault="00884953" w:rsidP="004C531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148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4C531E" w:rsidRPr="00CC0312" w:rsidTr="00632F91">
        <w:tc>
          <w:tcPr>
            <w:tcW w:w="4824" w:type="dxa"/>
          </w:tcPr>
          <w:p w:rsidR="004C531E" w:rsidRDefault="004C531E" w:rsidP="004C53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ประเทศบังกลาเทศ</w:t>
            </w:r>
          </w:p>
        </w:tc>
        <w:tc>
          <w:tcPr>
            <w:tcW w:w="990" w:type="dxa"/>
          </w:tcPr>
          <w:p w:rsidR="004C531E" w:rsidRPr="00CC0312" w:rsidRDefault="004C531E" w:rsidP="004C531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4C531E" w:rsidRPr="00CC0312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C531E" w:rsidRPr="009E1258" w:rsidRDefault="000D3F49" w:rsidP="004C531E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1,544,070</w:t>
            </w:r>
          </w:p>
        </w:tc>
        <w:tc>
          <w:tcPr>
            <w:tcW w:w="234" w:type="dxa"/>
            <w:shd w:val="clear" w:color="auto" w:fill="auto"/>
          </w:tcPr>
          <w:p w:rsidR="004C531E" w:rsidRPr="00CC0312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4C531E" w:rsidRPr="009E1258" w:rsidRDefault="00884953" w:rsidP="004C531E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</w:tr>
      <w:tr w:rsidR="004C531E" w:rsidRPr="00CC0312" w:rsidTr="00632F91">
        <w:tc>
          <w:tcPr>
            <w:tcW w:w="4824" w:type="dxa"/>
          </w:tcPr>
          <w:p w:rsidR="004C531E" w:rsidRPr="00181787" w:rsidRDefault="004C531E" w:rsidP="004C53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ประเทศอื่น ๆ </w:t>
            </w:r>
          </w:p>
        </w:tc>
        <w:tc>
          <w:tcPr>
            <w:tcW w:w="990" w:type="dxa"/>
          </w:tcPr>
          <w:p w:rsidR="004C531E" w:rsidRPr="00CC0312" w:rsidRDefault="004C531E" w:rsidP="004C531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4C531E" w:rsidRPr="00CC0312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C531E" w:rsidRPr="009F7C48" w:rsidRDefault="000D3F49" w:rsidP="004C531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4,470,648</w:t>
            </w:r>
          </w:p>
        </w:tc>
        <w:tc>
          <w:tcPr>
            <w:tcW w:w="234" w:type="dxa"/>
            <w:shd w:val="clear" w:color="auto" w:fill="auto"/>
          </w:tcPr>
          <w:p w:rsidR="004C531E" w:rsidRPr="00CC0312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4C531E" w:rsidRPr="009F7C48" w:rsidRDefault="00884953" w:rsidP="004C531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</w:tr>
      <w:tr w:rsidR="004C531E" w:rsidRPr="00CC0312" w:rsidTr="00632F91">
        <w:tc>
          <w:tcPr>
            <w:tcW w:w="4824" w:type="dxa"/>
          </w:tcPr>
          <w:p w:rsidR="004C531E" w:rsidRPr="00CC0312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7B1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4C531E" w:rsidRPr="00CC0312" w:rsidRDefault="004C531E" w:rsidP="004C531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4C531E" w:rsidRPr="00CC0312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C531E" w:rsidRPr="009F7C48" w:rsidRDefault="000D3F49" w:rsidP="004C531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29,088,352</w:t>
            </w:r>
          </w:p>
        </w:tc>
        <w:tc>
          <w:tcPr>
            <w:tcW w:w="234" w:type="dxa"/>
            <w:shd w:val="clear" w:color="auto" w:fill="auto"/>
          </w:tcPr>
          <w:p w:rsidR="004C531E" w:rsidRPr="00CC0312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C531E" w:rsidRPr="009F7C48" w:rsidRDefault="00884953" w:rsidP="004C531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4C531E" w:rsidRPr="001B5D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  <w:r w:rsidR="004C531E" w:rsidRPr="001B5D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</w:p>
        </w:tc>
      </w:tr>
    </w:tbl>
    <w:p w:rsidR="00AE276D" w:rsidRDefault="00AE276D" w:rsidP="00452A3A">
      <w:pPr>
        <w:pStyle w:val="Bo-Blankline"/>
        <w:rPr>
          <w:rFonts w:eastAsia="Calibri"/>
        </w:rPr>
      </w:pPr>
    </w:p>
    <w:p w:rsidR="00590EFE" w:rsidRDefault="00590EFE" w:rsidP="004C531E">
      <w:pPr>
        <w:pStyle w:val="Bo-C1Content"/>
        <w:rPr>
          <w:rFonts w:eastAsia="Calibri"/>
        </w:rPr>
      </w:pPr>
      <w:r w:rsidRPr="00590EFE">
        <w:rPr>
          <w:rFonts w:eastAsia="Calibri"/>
          <w:cs/>
        </w:rPr>
        <w:t>กลุ่มบริษัท</w:t>
      </w:r>
      <w:r w:rsidR="00631E79">
        <w:rPr>
          <w:rFonts w:eastAsia="Calibri" w:hint="cs"/>
          <w:cs/>
        </w:rPr>
        <w:t>มีรายได้จากสินทรัพย์หมุนเวียนในประเทศเท่านั้น</w:t>
      </w:r>
    </w:p>
    <w:p w:rsidR="00E26D00" w:rsidRPr="00F91F19" w:rsidRDefault="00AE276D" w:rsidP="00BD1EAF">
      <w:pPr>
        <w:pStyle w:val="Caption"/>
        <w:ind w:hanging="900"/>
      </w:pPr>
      <w:r>
        <w:rPr>
          <w:i/>
          <w:iCs/>
          <w:cs/>
        </w:rPr>
        <w:br w:type="page"/>
      </w:r>
      <w:r w:rsidR="00E26D00">
        <w:rPr>
          <w:rFonts w:hint="cs"/>
          <w:cs/>
        </w:rPr>
        <w:lastRenderedPageBreak/>
        <w:t>รายได้จากการลงทุน</w:t>
      </w:r>
    </w:p>
    <w:p w:rsidR="00E26D00" w:rsidRPr="0046250C" w:rsidRDefault="00E26D00" w:rsidP="00E26D00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E85D43" w:rsidRPr="003A3233" w:rsidTr="00632F91">
        <w:tc>
          <w:tcPr>
            <w:tcW w:w="3078" w:type="dxa"/>
          </w:tcPr>
          <w:p w:rsidR="00E85D43" w:rsidRPr="003A3233" w:rsidRDefault="00E85D43" w:rsidP="001E17D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E85D43" w:rsidRPr="003A3233" w:rsidRDefault="00E85D43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E85D43" w:rsidRPr="003A3233" w:rsidRDefault="00E85D43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85D43" w:rsidRPr="003A3233" w:rsidRDefault="00E85D43" w:rsidP="001E1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E85D43" w:rsidRPr="003A3233" w:rsidRDefault="00E85D43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3A3233" w:rsidRDefault="004C531E" w:rsidP="004C53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3A3233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4C531E" w:rsidRPr="003A3233" w:rsidRDefault="004C531E" w:rsidP="004C531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E85D43" w:rsidRDefault="004C531E" w:rsidP="004C53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5D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50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8F3" w:rsidRPr="003A3233" w:rsidTr="00632F91">
        <w:tc>
          <w:tcPr>
            <w:tcW w:w="3078" w:type="dxa"/>
          </w:tcPr>
          <w:p w:rsidR="00A068F3" w:rsidRPr="003A3233" w:rsidRDefault="00A068F3" w:rsidP="00A068F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0" w:type="dxa"/>
            <w:vAlign w:val="center"/>
          </w:tcPr>
          <w:p w:rsidR="00A068F3" w:rsidRPr="003A3233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34" w:type="dxa"/>
          </w:tcPr>
          <w:p w:rsidR="00A068F3" w:rsidRPr="00823F6F" w:rsidRDefault="000D3F49" w:rsidP="000D3F4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068F3" w:rsidRPr="007667F9" w:rsidRDefault="000D3F49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3,257,155</w:t>
            </w:r>
          </w:p>
        </w:tc>
        <w:tc>
          <w:tcPr>
            <w:tcW w:w="236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068F3" w:rsidRPr="00AB1312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068F3" w:rsidRPr="00AB13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153</w:t>
            </w:r>
            <w:r w:rsidR="00A068F3" w:rsidRPr="00AB13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A068F3" w:rsidRPr="003A3233" w:rsidTr="00632F91">
        <w:tc>
          <w:tcPr>
            <w:tcW w:w="3078" w:type="dxa"/>
          </w:tcPr>
          <w:p w:rsidR="00A068F3" w:rsidRPr="003A3233" w:rsidRDefault="00A068F3" w:rsidP="00A068F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3A323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50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68F3" w:rsidRPr="008864A3" w:rsidRDefault="000D3F49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068F3" w:rsidRPr="008864A3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068F3" w:rsidRPr="007667F9" w:rsidRDefault="000D3F49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068F3" w:rsidRPr="00AB1312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A068F3" w:rsidRPr="003A3233" w:rsidTr="00632F91">
        <w:tc>
          <w:tcPr>
            <w:tcW w:w="3078" w:type="dxa"/>
          </w:tcPr>
          <w:p w:rsidR="00A068F3" w:rsidRPr="003A3233" w:rsidRDefault="00A068F3" w:rsidP="00A068F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A068F3" w:rsidRPr="003A3233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068F3" w:rsidRPr="00AB1312" w:rsidRDefault="000D3F49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:rsidR="00A068F3" w:rsidRPr="00AB1312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068F3" w:rsidRPr="00AB1312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</w:tcPr>
          <w:p w:rsidR="00A068F3" w:rsidRPr="00AB1312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068F3" w:rsidRPr="00AB1312" w:rsidRDefault="000D3F49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3,257,169</w:t>
            </w:r>
          </w:p>
        </w:tc>
        <w:tc>
          <w:tcPr>
            <w:tcW w:w="236" w:type="dxa"/>
          </w:tcPr>
          <w:p w:rsidR="00A068F3" w:rsidRPr="00AB1312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068F3" w:rsidRPr="00AB1312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068F3" w:rsidRPr="00AB13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  <w:r w:rsidR="00A068F3" w:rsidRPr="00AB13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</w:tr>
      <w:tr w:rsidR="00A068F3" w:rsidRPr="003A3233" w:rsidTr="00632F91">
        <w:tc>
          <w:tcPr>
            <w:tcW w:w="3078" w:type="dxa"/>
          </w:tcPr>
          <w:p w:rsidR="00A068F3" w:rsidRPr="00E85D43" w:rsidRDefault="00A068F3" w:rsidP="00A068F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</w:t>
            </w:r>
            <w:r w:rsidRPr="00E85D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</w:t>
            </w:r>
          </w:p>
        </w:tc>
        <w:tc>
          <w:tcPr>
            <w:tcW w:w="850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68F3" w:rsidRPr="00AB1312" w:rsidRDefault="00A068F3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068F3" w:rsidRPr="00AB1312" w:rsidRDefault="00A068F3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068F3" w:rsidRPr="003A3233" w:rsidRDefault="00A068F3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068F3" w:rsidRPr="003A3233" w:rsidRDefault="00A068F3" w:rsidP="00A068F3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F49" w:rsidRPr="003A3233" w:rsidTr="00632F91">
        <w:tc>
          <w:tcPr>
            <w:tcW w:w="3078" w:type="dxa"/>
          </w:tcPr>
          <w:p w:rsidR="000D3F49" w:rsidRPr="003A3233" w:rsidRDefault="000D3F49" w:rsidP="000D3F4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0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34" w:type="dxa"/>
          </w:tcPr>
          <w:p w:rsidR="000D3F49" w:rsidRPr="00823F6F" w:rsidRDefault="000D3F49" w:rsidP="000D3F4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D3F49" w:rsidRPr="001678E1" w:rsidRDefault="000D3F49" w:rsidP="000D3F49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D3F49" w:rsidRPr="003A3233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71,519</w:t>
            </w:r>
          </w:p>
        </w:tc>
        <w:tc>
          <w:tcPr>
            <w:tcW w:w="236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D3F49" w:rsidRPr="003A3233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175,523</w:t>
            </w:r>
          </w:p>
        </w:tc>
      </w:tr>
      <w:tr w:rsidR="000D3F49" w:rsidRPr="003A3233" w:rsidTr="00632F91">
        <w:tc>
          <w:tcPr>
            <w:tcW w:w="3078" w:type="dxa"/>
          </w:tcPr>
          <w:p w:rsidR="000D3F49" w:rsidRPr="003A3233" w:rsidRDefault="000D3F49" w:rsidP="000D3F4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3A323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50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0D3F49" w:rsidRPr="00000AE0" w:rsidRDefault="00A96D94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99,149</w:t>
            </w:r>
          </w:p>
        </w:tc>
        <w:tc>
          <w:tcPr>
            <w:tcW w:w="236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D3F49" w:rsidRPr="00000AE0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28,183</w:t>
            </w:r>
          </w:p>
        </w:tc>
        <w:tc>
          <w:tcPr>
            <w:tcW w:w="236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D3F49" w:rsidRPr="003A3233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28,302</w:t>
            </w:r>
          </w:p>
        </w:tc>
        <w:tc>
          <w:tcPr>
            <w:tcW w:w="236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D3F49" w:rsidRPr="003A3233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22,107</w:t>
            </w:r>
          </w:p>
        </w:tc>
      </w:tr>
      <w:tr w:rsidR="000D3F49" w:rsidRPr="003A3233" w:rsidTr="00632F91">
        <w:tc>
          <w:tcPr>
            <w:tcW w:w="3078" w:type="dxa"/>
          </w:tcPr>
          <w:p w:rsidR="000D3F49" w:rsidRPr="003A3233" w:rsidRDefault="000D3F49" w:rsidP="000D3F4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0D3F49" w:rsidRPr="003A3233" w:rsidRDefault="000D3F49" w:rsidP="000D3F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</w:t>
            </w:r>
            <w:r w:rsidR="00A96D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,149</w:t>
            </w:r>
          </w:p>
        </w:tc>
        <w:tc>
          <w:tcPr>
            <w:tcW w:w="236" w:type="dxa"/>
          </w:tcPr>
          <w:p w:rsidR="000D3F49" w:rsidRPr="00AB1312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Pr="00AB13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</w:t>
            </w:r>
          </w:p>
        </w:tc>
        <w:tc>
          <w:tcPr>
            <w:tcW w:w="236" w:type="dxa"/>
          </w:tcPr>
          <w:p w:rsidR="000D3F49" w:rsidRPr="00AB1312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99,821</w:t>
            </w:r>
          </w:p>
        </w:tc>
        <w:tc>
          <w:tcPr>
            <w:tcW w:w="236" w:type="dxa"/>
          </w:tcPr>
          <w:p w:rsidR="000D3F49" w:rsidRPr="00AB1312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  <w:r w:rsidRPr="00AB13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</w:tr>
      <w:tr w:rsidR="000D3F49" w:rsidRPr="003A3233" w:rsidTr="00632F91">
        <w:tc>
          <w:tcPr>
            <w:tcW w:w="3078" w:type="dxa"/>
          </w:tcPr>
          <w:p w:rsidR="000D3F49" w:rsidRPr="00E85D43" w:rsidRDefault="000D3F49" w:rsidP="000D3F4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0D3F49" w:rsidRPr="003A3233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0D3F49" w:rsidRPr="003A3233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F49" w:rsidRPr="003A3233" w:rsidTr="00632F91">
        <w:tc>
          <w:tcPr>
            <w:tcW w:w="3078" w:type="dxa"/>
          </w:tcPr>
          <w:p w:rsidR="000D3F49" w:rsidRPr="003A3233" w:rsidRDefault="000D3F49" w:rsidP="000D3F4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0083">
              <w:rPr>
                <w:rFonts w:ascii="Angsana New" w:hAnsi="Angsana New"/>
                <w:sz w:val="30"/>
                <w:szCs w:val="30"/>
                <w:cs/>
              </w:rPr>
              <w:t>กำไรจากการลงทุน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50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D3F49" w:rsidRPr="00000AE0" w:rsidRDefault="00A96D94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8,221</w:t>
            </w:r>
          </w:p>
        </w:tc>
        <w:tc>
          <w:tcPr>
            <w:tcW w:w="236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D3F49" w:rsidRPr="00000AE0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6,027</w:t>
            </w:r>
          </w:p>
        </w:tc>
        <w:tc>
          <w:tcPr>
            <w:tcW w:w="236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D3F49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16,832</w:t>
            </w:r>
          </w:p>
        </w:tc>
        <w:tc>
          <w:tcPr>
            <w:tcW w:w="236" w:type="dxa"/>
            <w:vAlign w:val="center"/>
          </w:tcPr>
          <w:p w:rsidR="000D3F49" w:rsidRPr="003A3233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D3F49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15,890</w:t>
            </w:r>
          </w:p>
        </w:tc>
      </w:tr>
      <w:tr w:rsidR="000D3F49" w:rsidRPr="003A3233" w:rsidTr="00632F91">
        <w:tc>
          <w:tcPr>
            <w:tcW w:w="3078" w:type="dxa"/>
          </w:tcPr>
          <w:p w:rsidR="000D3F49" w:rsidRPr="003A3233" w:rsidRDefault="000D3F49" w:rsidP="000D3F4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0D3F49" w:rsidRPr="003A3233" w:rsidRDefault="000D3F49" w:rsidP="000D3F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</w:t>
            </w:r>
            <w:r w:rsidR="00A96D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236" w:type="dxa"/>
          </w:tcPr>
          <w:p w:rsidR="000D3F49" w:rsidRPr="00AB1312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AB13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027</w:t>
            </w:r>
          </w:p>
        </w:tc>
        <w:tc>
          <w:tcPr>
            <w:tcW w:w="236" w:type="dxa"/>
          </w:tcPr>
          <w:p w:rsidR="000D3F49" w:rsidRPr="00AB1312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16,832</w:t>
            </w:r>
          </w:p>
        </w:tc>
        <w:tc>
          <w:tcPr>
            <w:tcW w:w="236" w:type="dxa"/>
          </w:tcPr>
          <w:p w:rsidR="000D3F49" w:rsidRPr="00AB1312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AB13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890</w:t>
            </w:r>
          </w:p>
        </w:tc>
      </w:tr>
      <w:tr w:rsidR="000D3F49" w:rsidRPr="003A3233" w:rsidTr="00632F91">
        <w:tc>
          <w:tcPr>
            <w:tcW w:w="3078" w:type="dxa"/>
          </w:tcPr>
          <w:p w:rsidR="000D3F49" w:rsidRPr="003A3233" w:rsidRDefault="000D3F49" w:rsidP="000D3F4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0D3F49" w:rsidRPr="003A3233" w:rsidRDefault="000D3F49" w:rsidP="000D3F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A96D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7,384</w:t>
            </w:r>
          </w:p>
        </w:tc>
        <w:tc>
          <w:tcPr>
            <w:tcW w:w="236" w:type="dxa"/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Pr="00AB13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</w:t>
            </w:r>
          </w:p>
        </w:tc>
        <w:tc>
          <w:tcPr>
            <w:tcW w:w="236" w:type="dxa"/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0D3F49" w:rsidRPr="00AB1312" w:rsidRDefault="00E94A1A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3,373,822</w:t>
            </w:r>
          </w:p>
        </w:tc>
        <w:tc>
          <w:tcPr>
            <w:tcW w:w="236" w:type="dxa"/>
          </w:tcPr>
          <w:p w:rsidR="000D3F49" w:rsidRPr="00AB1312" w:rsidRDefault="000D3F49" w:rsidP="000D3F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0D3F49" w:rsidRPr="00AB1312" w:rsidRDefault="000D3F49" w:rsidP="000D3F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B13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  <w:r w:rsidRPr="00AB13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</w:tr>
    </w:tbl>
    <w:p w:rsidR="007727C5" w:rsidRPr="007727C5" w:rsidRDefault="007727C5" w:rsidP="007727C5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7727C5" w:rsidRPr="00F91F19" w:rsidRDefault="007727C5" w:rsidP="00EC704C">
      <w:pPr>
        <w:pStyle w:val="Caption"/>
        <w:ind w:hanging="900"/>
      </w:pPr>
      <w:r>
        <w:rPr>
          <w:rFonts w:hint="cs"/>
          <w:cs/>
        </w:rPr>
        <w:t>รายได้</w:t>
      </w:r>
      <w:r w:rsidR="00D403FC">
        <w:rPr>
          <w:rFonts w:hint="cs"/>
          <w:cs/>
        </w:rPr>
        <w:t>อื่น</w:t>
      </w:r>
    </w:p>
    <w:p w:rsidR="007727C5" w:rsidRPr="0046250C" w:rsidRDefault="007727C5" w:rsidP="007727C5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7727C5" w:rsidRPr="003A3233" w:rsidTr="00632F91">
        <w:tc>
          <w:tcPr>
            <w:tcW w:w="3078" w:type="dxa"/>
          </w:tcPr>
          <w:p w:rsidR="007727C5" w:rsidRPr="003A3233" w:rsidRDefault="007727C5" w:rsidP="001E17D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7727C5" w:rsidRPr="003A3233" w:rsidRDefault="007727C5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7727C5" w:rsidRPr="003A3233" w:rsidRDefault="007727C5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727C5" w:rsidRPr="003A3233" w:rsidRDefault="007727C5" w:rsidP="001E1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7727C5" w:rsidRPr="003A3233" w:rsidRDefault="007727C5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3A3233" w:rsidRDefault="004C531E" w:rsidP="004C53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3A3233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4C531E" w:rsidRPr="003A3233" w:rsidRDefault="004C531E" w:rsidP="004C531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D403FC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3F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รายได้ค่าเช่ารถบรรทุก</w:t>
            </w:r>
          </w:p>
        </w:tc>
        <w:tc>
          <w:tcPr>
            <w:tcW w:w="850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A96D94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68,666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E94A1A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75,626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D403FC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3F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850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A96D94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35,368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E94A1A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64,587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005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D403FC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3FC">
              <w:rPr>
                <w:rFonts w:ascii="Angsana New" w:hAnsi="Angsana New" w:hint="cs"/>
                <w:sz w:val="30"/>
                <w:szCs w:val="30"/>
                <w:cs/>
              </w:rPr>
              <w:t>รายได้อื่นจากการขายไอน้ำ</w:t>
            </w:r>
          </w:p>
        </w:tc>
        <w:tc>
          <w:tcPr>
            <w:tcW w:w="850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A96D94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9,328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E94A1A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9,328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A96D94" w:rsidRPr="003A3233" w:rsidTr="00632F91">
        <w:tc>
          <w:tcPr>
            <w:tcW w:w="3078" w:type="dxa"/>
          </w:tcPr>
          <w:p w:rsidR="00A96D94" w:rsidRPr="00D403FC" w:rsidRDefault="00A96D94" w:rsidP="00A96D9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3FC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รายได้จากค่าบริการส่วนกลาง</w:t>
            </w:r>
          </w:p>
        </w:tc>
        <w:tc>
          <w:tcPr>
            <w:tcW w:w="850" w:type="dxa"/>
            <w:vAlign w:val="center"/>
          </w:tcPr>
          <w:p w:rsidR="00A96D94" w:rsidRPr="003A3233" w:rsidRDefault="00A96D94" w:rsidP="00A96D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A96D94" w:rsidRPr="00823F6F" w:rsidRDefault="00A96D94" w:rsidP="00A96D9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A96D94" w:rsidRPr="003A3233" w:rsidRDefault="00A96D94" w:rsidP="00A96D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96D94" w:rsidRPr="001678E1" w:rsidRDefault="00A96D94" w:rsidP="00A96D94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A96D94" w:rsidRPr="003A3233" w:rsidRDefault="00A96D94" w:rsidP="00A96D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96D94" w:rsidRPr="00E14813" w:rsidRDefault="00A96D94" w:rsidP="00A96D9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90,806</w:t>
            </w:r>
          </w:p>
        </w:tc>
        <w:tc>
          <w:tcPr>
            <w:tcW w:w="236" w:type="dxa"/>
            <w:vAlign w:val="center"/>
          </w:tcPr>
          <w:p w:rsidR="00A96D94" w:rsidRPr="003A3233" w:rsidRDefault="00A96D94" w:rsidP="00A96D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96D94" w:rsidRPr="00E14813" w:rsidRDefault="00A96D94" w:rsidP="00A96D9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129,039</w:t>
            </w:r>
          </w:p>
        </w:tc>
      </w:tr>
      <w:tr w:rsidR="00A96D94" w:rsidRPr="003A3233" w:rsidTr="00632F91">
        <w:tc>
          <w:tcPr>
            <w:tcW w:w="3078" w:type="dxa"/>
          </w:tcPr>
          <w:p w:rsidR="00A96D94" w:rsidRPr="00D403FC" w:rsidRDefault="00A96D94" w:rsidP="00A96D9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3FC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:rsidR="00A96D94" w:rsidRPr="003A3233" w:rsidRDefault="00A96D94" w:rsidP="00CB29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96D94" w:rsidRPr="003A3233" w:rsidRDefault="00A96D94" w:rsidP="00A96D9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269,440</w:t>
            </w:r>
          </w:p>
        </w:tc>
        <w:tc>
          <w:tcPr>
            <w:tcW w:w="236" w:type="dxa"/>
            <w:vAlign w:val="center"/>
          </w:tcPr>
          <w:p w:rsidR="00A96D94" w:rsidRPr="003A3233" w:rsidRDefault="00A96D94" w:rsidP="00A96D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96D94" w:rsidRPr="003A3233" w:rsidRDefault="00A96D94" w:rsidP="00A96D9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185,925</w:t>
            </w:r>
          </w:p>
        </w:tc>
        <w:tc>
          <w:tcPr>
            <w:tcW w:w="236" w:type="dxa"/>
            <w:vAlign w:val="center"/>
          </w:tcPr>
          <w:p w:rsidR="00A96D94" w:rsidRPr="003A3233" w:rsidRDefault="00A96D94" w:rsidP="00A96D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96D94" w:rsidRPr="003A3233" w:rsidRDefault="00A96D94" w:rsidP="00A96D9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214,122</w:t>
            </w:r>
          </w:p>
        </w:tc>
        <w:tc>
          <w:tcPr>
            <w:tcW w:w="236" w:type="dxa"/>
            <w:vAlign w:val="center"/>
          </w:tcPr>
          <w:p w:rsidR="00A96D94" w:rsidRPr="003A3233" w:rsidRDefault="00A96D94" w:rsidP="00A96D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96D94" w:rsidRPr="003A3233" w:rsidRDefault="00A96D94" w:rsidP="00A96D9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193,434</w:t>
            </w:r>
          </w:p>
        </w:tc>
      </w:tr>
      <w:tr w:rsidR="00A96D94" w:rsidRPr="003A3233" w:rsidTr="00632F91">
        <w:tc>
          <w:tcPr>
            <w:tcW w:w="3078" w:type="dxa"/>
          </w:tcPr>
          <w:p w:rsidR="00A96D94" w:rsidRPr="003A3233" w:rsidRDefault="00A96D94" w:rsidP="00A96D9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A96D94" w:rsidRPr="003A3233" w:rsidRDefault="00A96D94" w:rsidP="00A96D9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96D94" w:rsidRPr="003A3233" w:rsidRDefault="00A96D94" w:rsidP="00A96D9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382,802</w:t>
            </w:r>
          </w:p>
        </w:tc>
        <w:tc>
          <w:tcPr>
            <w:tcW w:w="236" w:type="dxa"/>
          </w:tcPr>
          <w:p w:rsidR="00A96D94" w:rsidRPr="003A3233" w:rsidRDefault="00A96D94" w:rsidP="00A96D9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A96D94" w:rsidRPr="003A3233" w:rsidRDefault="00A96D94" w:rsidP="00A96D9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342,374</w:t>
            </w:r>
          </w:p>
        </w:tc>
        <w:tc>
          <w:tcPr>
            <w:tcW w:w="236" w:type="dxa"/>
          </w:tcPr>
          <w:p w:rsidR="00A96D94" w:rsidRPr="003A3233" w:rsidRDefault="00A96D94" w:rsidP="00A96D9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A96D94" w:rsidRPr="003A3233" w:rsidRDefault="00A96D94" w:rsidP="00A96D9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454,469</w:t>
            </w:r>
          </w:p>
        </w:tc>
        <w:tc>
          <w:tcPr>
            <w:tcW w:w="236" w:type="dxa"/>
          </w:tcPr>
          <w:p w:rsidR="00A96D94" w:rsidRPr="003A3233" w:rsidRDefault="00A96D94" w:rsidP="00A96D9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A96D94" w:rsidRPr="003A3233" w:rsidRDefault="00A96D94" w:rsidP="00A96D9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510,613</w:t>
            </w:r>
          </w:p>
        </w:tc>
      </w:tr>
    </w:tbl>
    <w:p w:rsidR="00E84123" w:rsidRDefault="00E84123" w:rsidP="00E84123">
      <w:pPr>
        <w:pStyle w:val="Bo-Blankline"/>
      </w:pPr>
    </w:p>
    <w:p w:rsidR="00C803FB" w:rsidRDefault="00C803F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583ACF" w:rsidRPr="00F91F19" w:rsidRDefault="00717845" w:rsidP="0087366F">
      <w:pPr>
        <w:pStyle w:val="Caption"/>
        <w:ind w:hanging="900"/>
      </w:pPr>
      <w:r>
        <w:rPr>
          <w:rFonts w:hint="cs"/>
          <w:cs/>
        </w:rPr>
        <w:lastRenderedPageBreak/>
        <w:t>ต้นทุนในการจัดจำหน่าย</w:t>
      </w:r>
    </w:p>
    <w:p w:rsidR="00583ACF" w:rsidRPr="0046250C" w:rsidRDefault="00583ACF" w:rsidP="00583ACF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583ACF" w:rsidRPr="003A3233" w:rsidTr="00632F91">
        <w:tc>
          <w:tcPr>
            <w:tcW w:w="3078" w:type="dxa"/>
          </w:tcPr>
          <w:p w:rsidR="00583ACF" w:rsidRPr="003A3233" w:rsidRDefault="00583ACF" w:rsidP="001E17D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583ACF" w:rsidRPr="003A3233" w:rsidRDefault="00583ACF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583ACF" w:rsidRPr="003A3233" w:rsidRDefault="00583ACF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83ACF" w:rsidRPr="003A3233" w:rsidRDefault="00583ACF" w:rsidP="001E1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583ACF" w:rsidRPr="003A3233" w:rsidRDefault="00583ACF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3A3233" w:rsidRDefault="004C531E" w:rsidP="004C53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3A3233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4C531E" w:rsidRPr="003A3233" w:rsidRDefault="004C531E" w:rsidP="004C531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EA3B2E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3B2E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50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CB2912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2,213,580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344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E94A1A" w:rsidP="004C531E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2,045,84</w:t>
            </w:r>
            <w:r w:rsidR="00CB291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232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EA3B2E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50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CB2912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671,024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E94A1A" w:rsidP="004C531E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536,400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EA3B2E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3B2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CB2912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171,054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E94A1A" w:rsidP="004C531E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163,559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EA3B2E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3B2E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850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CB2912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75,511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E94A1A" w:rsidP="004C531E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70,298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EA3B2E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3B2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3B2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vAlign w:val="center"/>
          </w:tcPr>
          <w:p w:rsidR="004C531E" w:rsidRPr="003A3233" w:rsidRDefault="004C531E" w:rsidP="00CB29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531E" w:rsidRPr="003A3233" w:rsidRDefault="00CB2912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901,556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4C531E" w:rsidRPr="003A3233" w:rsidRDefault="00E94A1A" w:rsidP="004C531E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740,622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4C531E" w:rsidRPr="003A3233" w:rsidRDefault="00884953" w:rsidP="004C531E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4C531E" w:rsidRPr="003A3233" w:rsidTr="00632F91">
        <w:tc>
          <w:tcPr>
            <w:tcW w:w="3078" w:type="dxa"/>
          </w:tcPr>
          <w:p w:rsidR="004C531E" w:rsidRPr="003A3233" w:rsidRDefault="004C531E" w:rsidP="004C53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C531E" w:rsidRPr="003A3233" w:rsidRDefault="00CB2912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4,032,725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4C531E" w:rsidRPr="003A3233" w:rsidRDefault="00E94A1A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3,556,724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</w:tr>
    </w:tbl>
    <w:p w:rsidR="00583ACF" w:rsidRPr="005A2CDC" w:rsidRDefault="00583ACF" w:rsidP="00583ACF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757C00" w:rsidRPr="00F91F19" w:rsidRDefault="00757C00" w:rsidP="00EC704C">
      <w:pPr>
        <w:pStyle w:val="Caption"/>
        <w:ind w:hanging="900"/>
      </w:pPr>
      <w:r w:rsidRPr="00757C00">
        <w:rPr>
          <w:rFonts w:hint="cs"/>
          <w:cs/>
        </w:rPr>
        <w:t>ค่าใช้จ่าย</w:t>
      </w:r>
      <w:r>
        <w:rPr>
          <w:rFonts w:hint="cs"/>
          <w:cs/>
        </w:rPr>
        <w:t>ในการบริหาร</w:t>
      </w:r>
    </w:p>
    <w:p w:rsidR="00757C00" w:rsidRDefault="00757C00" w:rsidP="00757C00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3138"/>
        <w:gridCol w:w="717"/>
        <w:gridCol w:w="1189"/>
        <w:gridCol w:w="236"/>
        <w:gridCol w:w="1134"/>
        <w:gridCol w:w="236"/>
        <w:gridCol w:w="1162"/>
        <w:gridCol w:w="236"/>
        <w:gridCol w:w="1162"/>
      </w:tblGrid>
      <w:tr w:rsidR="00757C00" w:rsidRPr="003A3233" w:rsidTr="00025CA7">
        <w:tc>
          <w:tcPr>
            <w:tcW w:w="3150" w:type="dxa"/>
          </w:tcPr>
          <w:p w:rsidR="00757C00" w:rsidRPr="003A3233" w:rsidRDefault="00757C00" w:rsidP="001E17D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757C00" w:rsidRPr="003A3233" w:rsidRDefault="00757C00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4" w:type="dxa"/>
            <w:gridSpan w:val="3"/>
          </w:tcPr>
          <w:p w:rsidR="00757C00" w:rsidRPr="003A3233" w:rsidRDefault="00757C00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57C00" w:rsidRPr="003A3233" w:rsidRDefault="00757C00" w:rsidP="001E1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0" w:type="dxa"/>
            <w:gridSpan w:val="3"/>
          </w:tcPr>
          <w:p w:rsidR="00757C00" w:rsidRPr="003A3233" w:rsidRDefault="00757C00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31E" w:rsidRPr="003A3233" w:rsidTr="00025CA7">
        <w:tc>
          <w:tcPr>
            <w:tcW w:w="3150" w:type="dxa"/>
          </w:tcPr>
          <w:p w:rsidR="004C531E" w:rsidRPr="003A3233" w:rsidRDefault="004C531E" w:rsidP="004C53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C531E" w:rsidRPr="003A3233" w:rsidTr="00025CA7">
        <w:tc>
          <w:tcPr>
            <w:tcW w:w="3150" w:type="dxa"/>
          </w:tcPr>
          <w:p w:rsidR="004C531E" w:rsidRPr="003A3233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0" w:type="dxa"/>
            <w:gridSpan w:val="7"/>
          </w:tcPr>
          <w:p w:rsidR="004C531E" w:rsidRPr="003A3233" w:rsidRDefault="004C531E" w:rsidP="004C531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531E" w:rsidRPr="003A3233" w:rsidTr="00025CA7">
        <w:tc>
          <w:tcPr>
            <w:tcW w:w="3150" w:type="dxa"/>
          </w:tcPr>
          <w:p w:rsidR="004C531E" w:rsidRPr="00EA3B2E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720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</w:tcPr>
          <w:p w:rsidR="004C531E" w:rsidRPr="003A3233" w:rsidRDefault="00CB2912" w:rsidP="00025CA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997,851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989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C531E" w:rsidRPr="003A3233" w:rsidRDefault="00E94A1A" w:rsidP="004C531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790,637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816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4C531E" w:rsidRPr="003A3233" w:rsidTr="00025CA7">
        <w:tc>
          <w:tcPr>
            <w:tcW w:w="3150" w:type="dxa"/>
          </w:tcPr>
          <w:p w:rsidR="004C531E" w:rsidRPr="00757C00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7C0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</w:tcPr>
          <w:p w:rsidR="004C531E" w:rsidRPr="003A3233" w:rsidRDefault="00CB2912" w:rsidP="00025CA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38,139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C531E" w:rsidRPr="003A3233" w:rsidRDefault="00E94A1A" w:rsidP="004C531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16,14</w:t>
            </w:r>
            <w:r w:rsidR="00CB291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  <w:tr w:rsidR="004C531E" w:rsidRPr="003A3233" w:rsidTr="00025CA7">
        <w:tc>
          <w:tcPr>
            <w:tcW w:w="3150" w:type="dxa"/>
          </w:tcPr>
          <w:p w:rsidR="004C531E" w:rsidRPr="00757C00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7C00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720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</w:tcPr>
          <w:p w:rsidR="004C531E" w:rsidRPr="003A3233" w:rsidRDefault="00CB2912" w:rsidP="00025CA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31,630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C531E" w:rsidRPr="003A3233" w:rsidRDefault="00E94A1A" w:rsidP="004C531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30,718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</w:tr>
      <w:tr w:rsidR="004C531E" w:rsidRPr="003A3233" w:rsidTr="00025CA7">
        <w:tc>
          <w:tcPr>
            <w:tcW w:w="3150" w:type="dxa"/>
          </w:tcPr>
          <w:p w:rsidR="004C531E" w:rsidRPr="00757C00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7C0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7C00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20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</w:tcPr>
          <w:p w:rsidR="004C531E" w:rsidRPr="00025CA7" w:rsidRDefault="00CB2912" w:rsidP="00025CA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CA7">
              <w:rPr>
                <w:rFonts w:ascii="Angsana New" w:hAnsi="Angsana New"/>
                <w:sz w:val="30"/>
                <w:szCs w:val="30"/>
              </w:rPr>
              <w:t>709,76</w:t>
            </w:r>
            <w:r w:rsidR="000C42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FB485B" w:rsidRDefault="00884953" w:rsidP="004C531E">
            <w:pPr>
              <w:tabs>
                <w:tab w:val="decimal" w:pos="918"/>
              </w:tabs>
              <w:spacing w:line="240" w:lineRule="atLeast"/>
              <w:ind w:left="-505" w:right="-115" w:firstLine="38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</w:p>
        </w:tc>
        <w:tc>
          <w:tcPr>
            <w:tcW w:w="236" w:type="dxa"/>
            <w:vAlign w:val="center"/>
          </w:tcPr>
          <w:p w:rsidR="004C531E" w:rsidRPr="00C72A1C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C531E" w:rsidRPr="00C72A1C" w:rsidRDefault="00E94A1A" w:rsidP="004C531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694,64</w:t>
            </w:r>
            <w:r w:rsidR="00CB291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:rsidR="004C531E" w:rsidRPr="00C72A1C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C531E" w:rsidRPr="00C72A1C" w:rsidRDefault="00884953" w:rsidP="004C531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898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C531E" w:rsidRPr="003A3233" w:rsidTr="00025CA7">
        <w:tc>
          <w:tcPr>
            <w:tcW w:w="3150" w:type="dxa"/>
          </w:tcPr>
          <w:p w:rsidR="004C531E" w:rsidRPr="003A3233" w:rsidRDefault="004C531E" w:rsidP="004C53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4C531E" w:rsidRPr="00025CA7" w:rsidRDefault="00CB2912" w:rsidP="00025CA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5CA7">
              <w:rPr>
                <w:rFonts w:ascii="Angsana New" w:hAnsi="Angsana New"/>
                <w:b/>
                <w:bCs/>
                <w:sz w:val="30"/>
                <w:szCs w:val="30"/>
              </w:rPr>
              <w:t>1,777,383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4C531E" w:rsidRPr="003A3233" w:rsidRDefault="00E94A1A" w:rsidP="004C531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1,532,146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4C531E" w:rsidRPr="003A3233" w:rsidRDefault="00884953" w:rsidP="004C531E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</w:tbl>
    <w:p w:rsidR="00E84123" w:rsidRDefault="00E84123" w:rsidP="00E84123">
      <w:pPr>
        <w:pStyle w:val="Bo-Blankline"/>
      </w:pPr>
    </w:p>
    <w:p w:rsidR="00C803FB" w:rsidRDefault="00C803F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2453D3" w:rsidRPr="00F91F19" w:rsidRDefault="002453D3" w:rsidP="0087366F">
      <w:pPr>
        <w:pStyle w:val="Caption"/>
        <w:ind w:hanging="900"/>
      </w:pPr>
      <w:r w:rsidRPr="002453D3">
        <w:rPr>
          <w:cs/>
        </w:rPr>
        <w:lastRenderedPageBreak/>
        <w:t>ค่าใช้จ่ายผลประโยชน์ของพนักงา</w:t>
      </w:r>
      <w:r>
        <w:rPr>
          <w:rFonts w:hint="cs"/>
          <w:cs/>
        </w:rPr>
        <w:t>น</w:t>
      </w:r>
    </w:p>
    <w:p w:rsidR="002453D3" w:rsidRDefault="002453D3" w:rsidP="002453D3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2453D3" w:rsidRPr="006E4F8A" w:rsidTr="00632F91">
        <w:trPr>
          <w:tblHeader/>
        </w:trPr>
        <w:tc>
          <w:tcPr>
            <w:tcW w:w="3931" w:type="dxa"/>
          </w:tcPr>
          <w:p w:rsidR="002453D3" w:rsidRPr="002453D3" w:rsidRDefault="002453D3" w:rsidP="001E17D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2453D3" w:rsidRPr="006E4F8A" w:rsidRDefault="002453D3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2453D3" w:rsidRPr="006E4F8A" w:rsidRDefault="002453D3" w:rsidP="001E17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2453D3" w:rsidRPr="006E4F8A" w:rsidRDefault="002453D3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31E" w:rsidRPr="006E4F8A" w:rsidTr="00632F91">
        <w:trPr>
          <w:tblHeader/>
        </w:trPr>
        <w:tc>
          <w:tcPr>
            <w:tcW w:w="3931" w:type="dxa"/>
          </w:tcPr>
          <w:p w:rsidR="004C531E" w:rsidRPr="006E4F8A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C531E" w:rsidRPr="006E4F8A" w:rsidTr="00632F91">
        <w:trPr>
          <w:tblHeader/>
        </w:trPr>
        <w:tc>
          <w:tcPr>
            <w:tcW w:w="3931" w:type="dxa"/>
          </w:tcPr>
          <w:p w:rsidR="004C531E" w:rsidRPr="006E4F8A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531E" w:rsidRPr="006E4F8A" w:rsidTr="00632F91">
        <w:tc>
          <w:tcPr>
            <w:tcW w:w="3931" w:type="dxa"/>
          </w:tcPr>
          <w:p w:rsidR="004C531E" w:rsidRPr="00FD387D" w:rsidRDefault="004C531E" w:rsidP="004C53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34" w:type="dxa"/>
            <w:shd w:val="clear" w:color="auto" w:fill="auto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6E4F8A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6E4F8A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6E4F8A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31E" w:rsidRPr="006E4F8A" w:rsidTr="00632F91">
        <w:tc>
          <w:tcPr>
            <w:tcW w:w="3931" w:type="dxa"/>
          </w:tcPr>
          <w:p w:rsidR="004C531E" w:rsidRPr="006E4F8A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531E" w:rsidRPr="00DE18B2" w:rsidRDefault="0032309F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346,620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090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DE18B2" w:rsidRDefault="00CB1FE2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293,268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867</w:t>
            </w:r>
          </w:p>
        </w:tc>
      </w:tr>
      <w:tr w:rsidR="004C531E" w:rsidRPr="006E4F8A" w:rsidTr="00632F91">
        <w:tc>
          <w:tcPr>
            <w:tcW w:w="3931" w:type="dxa"/>
          </w:tcPr>
          <w:p w:rsidR="004C531E" w:rsidRPr="00FD387D" w:rsidRDefault="004C531E" w:rsidP="004C531E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531E" w:rsidRPr="00DE18B2" w:rsidRDefault="0032309F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14,898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DE18B2" w:rsidRDefault="00CB1FE2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10,208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</w:tr>
      <w:tr w:rsidR="004C531E" w:rsidRPr="006E4F8A" w:rsidTr="00632F91">
        <w:tc>
          <w:tcPr>
            <w:tcW w:w="3931" w:type="dxa"/>
          </w:tcPr>
          <w:p w:rsidR="004C531E" w:rsidRPr="006E4F8A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31E" w:rsidRPr="00DE18B2" w:rsidRDefault="0032309F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44,251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4C531E" w:rsidRPr="00DE18B2" w:rsidRDefault="00CB1FE2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27,547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</w:tr>
      <w:tr w:rsidR="004C531E" w:rsidRPr="006E4F8A" w:rsidTr="00632F91">
        <w:tc>
          <w:tcPr>
            <w:tcW w:w="3931" w:type="dxa"/>
            <w:vAlign w:val="bottom"/>
          </w:tcPr>
          <w:p w:rsidR="004C531E" w:rsidRPr="006E4F8A" w:rsidRDefault="004C531E" w:rsidP="004C53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531E" w:rsidRPr="00DE18B2" w:rsidRDefault="0032309F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405,769</w:t>
            </w:r>
          </w:p>
        </w:tc>
        <w:tc>
          <w:tcPr>
            <w:tcW w:w="236" w:type="dxa"/>
            <w:vAlign w:val="bottom"/>
          </w:tcPr>
          <w:p w:rsidR="004C531E" w:rsidRPr="00DE18B2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383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873</w:t>
            </w:r>
          </w:p>
        </w:tc>
        <w:tc>
          <w:tcPr>
            <w:tcW w:w="236" w:type="dxa"/>
            <w:vAlign w:val="bottom"/>
          </w:tcPr>
          <w:p w:rsidR="004C531E" w:rsidRPr="00DE18B2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531E" w:rsidRPr="00DE18B2" w:rsidRDefault="00CB1FE2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331,023</w:t>
            </w:r>
          </w:p>
        </w:tc>
        <w:tc>
          <w:tcPr>
            <w:tcW w:w="236" w:type="dxa"/>
            <w:vAlign w:val="bottom"/>
          </w:tcPr>
          <w:p w:rsidR="004C531E" w:rsidRPr="00DE18B2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338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</w:p>
        </w:tc>
      </w:tr>
      <w:tr w:rsidR="004C531E" w:rsidRPr="006E4F8A" w:rsidTr="00632F91">
        <w:tc>
          <w:tcPr>
            <w:tcW w:w="3931" w:type="dxa"/>
          </w:tcPr>
          <w:p w:rsidR="004C531E" w:rsidRPr="006E4F8A" w:rsidRDefault="004C531E" w:rsidP="004C53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4C531E" w:rsidRPr="006E4F8A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4C531E" w:rsidRPr="006E4F8A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C531E" w:rsidRPr="006E4F8A" w:rsidTr="00632F91">
        <w:tc>
          <w:tcPr>
            <w:tcW w:w="3931" w:type="dxa"/>
          </w:tcPr>
          <w:p w:rsidR="004C531E" w:rsidRPr="00FD387D" w:rsidRDefault="004C531E" w:rsidP="004C53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6E4F8A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6E4F8A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31E" w:rsidRPr="006E4F8A" w:rsidTr="00632F91">
        <w:tc>
          <w:tcPr>
            <w:tcW w:w="3931" w:type="dxa"/>
          </w:tcPr>
          <w:p w:rsidR="004C531E" w:rsidRPr="006E4F8A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531E" w:rsidRPr="00DE18B2" w:rsidRDefault="00912B61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4,886,284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6E4F8A" w:rsidRDefault="00CB1FE2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3,795,905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6E4F8A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</w:tr>
      <w:tr w:rsidR="004C531E" w:rsidRPr="006E4F8A" w:rsidTr="00632F91">
        <w:tc>
          <w:tcPr>
            <w:tcW w:w="3931" w:type="dxa"/>
          </w:tcPr>
          <w:p w:rsidR="004C531E" w:rsidRPr="00FD387D" w:rsidRDefault="004C531E" w:rsidP="004C531E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C531E" w:rsidRPr="00DE18B2" w:rsidRDefault="00912B61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76,256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6E4F8A" w:rsidRDefault="00CB1FE2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55,690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C531E" w:rsidRPr="006E4F8A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781</w:t>
            </w:r>
          </w:p>
        </w:tc>
      </w:tr>
      <w:tr w:rsidR="004C531E" w:rsidRPr="006E4F8A" w:rsidTr="00632F91">
        <w:tc>
          <w:tcPr>
            <w:tcW w:w="3931" w:type="dxa"/>
          </w:tcPr>
          <w:p w:rsidR="004C531E" w:rsidRPr="006E4F8A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31E" w:rsidRPr="00DE18B2" w:rsidRDefault="007F63FA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180,817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867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4C531E" w:rsidRPr="006E4F8A" w:rsidRDefault="007F63FA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95,050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4C531E" w:rsidRPr="006E4F8A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</w:tr>
      <w:tr w:rsidR="004C531E" w:rsidRPr="006E4F8A" w:rsidTr="00632F91">
        <w:tc>
          <w:tcPr>
            <w:tcW w:w="3931" w:type="dxa"/>
            <w:vAlign w:val="bottom"/>
          </w:tcPr>
          <w:p w:rsidR="004C531E" w:rsidRPr="006E4F8A" w:rsidRDefault="004C531E" w:rsidP="004C53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531E" w:rsidRPr="00DE18B2" w:rsidRDefault="007F63FA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5,143,357</w:t>
            </w:r>
          </w:p>
        </w:tc>
        <w:tc>
          <w:tcPr>
            <w:tcW w:w="236" w:type="dxa"/>
            <w:vAlign w:val="bottom"/>
          </w:tcPr>
          <w:p w:rsidR="004C531E" w:rsidRPr="00DE18B2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885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681</w:t>
            </w:r>
          </w:p>
        </w:tc>
        <w:tc>
          <w:tcPr>
            <w:tcW w:w="236" w:type="dxa"/>
            <w:vAlign w:val="bottom"/>
          </w:tcPr>
          <w:p w:rsidR="004C531E" w:rsidRPr="00DE18B2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531E" w:rsidRPr="00DE18B2" w:rsidRDefault="007F63FA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3,946,645</w:t>
            </w:r>
          </w:p>
        </w:tc>
        <w:tc>
          <w:tcPr>
            <w:tcW w:w="236" w:type="dxa"/>
            <w:vAlign w:val="bottom"/>
          </w:tcPr>
          <w:p w:rsidR="004C531E" w:rsidRPr="00DE18B2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</w:t>
            </w:r>
          </w:p>
        </w:tc>
      </w:tr>
      <w:tr w:rsidR="004C531E" w:rsidRPr="006E4F8A" w:rsidTr="00632F91">
        <w:tc>
          <w:tcPr>
            <w:tcW w:w="3931" w:type="dxa"/>
          </w:tcPr>
          <w:p w:rsidR="004C531E" w:rsidRPr="006E4F8A" w:rsidRDefault="004C531E" w:rsidP="004C53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4C531E" w:rsidRPr="006E4F8A" w:rsidRDefault="004C531E" w:rsidP="007F63FA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4C531E" w:rsidRPr="006E4F8A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C531E" w:rsidRPr="006E4F8A" w:rsidTr="00632F91">
        <w:tc>
          <w:tcPr>
            <w:tcW w:w="3931" w:type="dxa"/>
            <w:vAlign w:val="bottom"/>
          </w:tcPr>
          <w:p w:rsidR="004C531E" w:rsidRPr="006E4F8A" w:rsidRDefault="004C531E" w:rsidP="004C53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C531E" w:rsidRPr="00DE18B2" w:rsidRDefault="007F63FA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5,549,126</w:t>
            </w:r>
          </w:p>
        </w:tc>
        <w:tc>
          <w:tcPr>
            <w:tcW w:w="236" w:type="dxa"/>
            <w:vAlign w:val="bottom"/>
          </w:tcPr>
          <w:p w:rsidR="004C531E" w:rsidRPr="00DE18B2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269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36" w:type="dxa"/>
            <w:vAlign w:val="bottom"/>
          </w:tcPr>
          <w:p w:rsidR="004C531E" w:rsidRPr="00DE18B2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4C531E" w:rsidRPr="00DE18B2" w:rsidRDefault="007F63FA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4,277,668</w:t>
            </w:r>
          </w:p>
        </w:tc>
        <w:tc>
          <w:tcPr>
            <w:tcW w:w="236" w:type="dxa"/>
            <w:vAlign w:val="bottom"/>
          </w:tcPr>
          <w:p w:rsidR="004C531E" w:rsidRPr="00DE18B2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4C531E" w:rsidRPr="00DE18B2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</w:t>
            </w:r>
            <w:r w:rsidR="004C53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385</w:t>
            </w:r>
          </w:p>
        </w:tc>
      </w:tr>
    </w:tbl>
    <w:p w:rsidR="00C225AB" w:rsidRDefault="00C225AB" w:rsidP="00632F91">
      <w:pPr>
        <w:pStyle w:val="Bo-Blankline"/>
      </w:pPr>
    </w:p>
    <w:p w:rsidR="00757C00" w:rsidRDefault="005A2CDC" w:rsidP="005A2CDC">
      <w:pPr>
        <w:pStyle w:val="Bo-C1Content"/>
      </w:pPr>
      <w:r>
        <w:rPr>
          <w:rFonts w:hint="cs"/>
          <w:cs/>
        </w:rPr>
        <w:t xml:space="preserve">บริษัทในกลุ่มบริษัทบาง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กองทุน โดยพนักงานจ่ายเงินสะสมในอัตราร้อยละ </w:t>
      </w:r>
      <w:r w:rsidR="00884953">
        <w:rPr>
          <w:rFonts w:hint="cs"/>
          <w:cs/>
        </w:rPr>
        <w:t>3</w:t>
      </w:r>
      <w:r>
        <w:rPr>
          <w:rFonts w:hint="cs"/>
          <w:cs/>
        </w:rPr>
        <w:t xml:space="preserve"> ถึงอัตราร้อยละ </w:t>
      </w:r>
      <w:r w:rsidR="00884953">
        <w:rPr>
          <w:rFonts w:hint="cs"/>
          <w:cs/>
        </w:rPr>
        <w:t>10</w:t>
      </w:r>
      <w:r>
        <w:rPr>
          <w:rFonts w:hint="cs"/>
          <w:cs/>
        </w:rPr>
        <w:t xml:space="preserve"> ของเงินเดือนทุกเดือน และบริษัทจ่ายสมทบในอัตราร้อยละ </w:t>
      </w:r>
      <w:r w:rsidR="00884953">
        <w:rPr>
          <w:rFonts w:hint="cs"/>
          <w:cs/>
        </w:rPr>
        <w:t>3</w:t>
      </w:r>
      <w:r>
        <w:rPr>
          <w:rFonts w:hint="cs"/>
          <w:cs/>
        </w:rPr>
        <w:t xml:space="preserve"> ถึงอัตราร้อยละ </w:t>
      </w:r>
      <w:r w:rsidR="00884953">
        <w:rPr>
          <w:rFonts w:hint="cs"/>
          <w:cs/>
        </w:rPr>
        <w:t>10</w:t>
      </w:r>
      <w:r>
        <w:rPr>
          <w:rFonts w:hint="cs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583ACF" w:rsidRPr="005A2CDC" w:rsidRDefault="00583ACF" w:rsidP="00583ACF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C803FB" w:rsidRDefault="00C803FB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cs/>
        </w:rPr>
        <w:br w:type="page"/>
      </w:r>
    </w:p>
    <w:p w:rsidR="005A2CDC" w:rsidRPr="00F91F19" w:rsidRDefault="005A2CDC" w:rsidP="00381F0F">
      <w:pPr>
        <w:pStyle w:val="Caption"/>
        <w:ind w:hanging="900"/>
      </w:pPr>
      <w:r>
        <w:rPr>
          <w:rFonts w:hint="cs"/>
          <w:cs/>
        </w:rPr>
        <w:lastRenderedPageBreak/>
        <w:t>ค่าใช้จ่ายตามลักษณะ</w:t>
      </w:r>
    </w:p>
    <w:p w:rsidR="005A2CDC" w:rsidRDefault="005A2CDC" w:rsidP="005A2CDC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A2CDC" w:rsidRDefault="005A2CDC" w:rsidP="005A2CDC">
      <w:pPr>
        <w:pStyle w:val="Bo-C1Content"/>
        <w:rPr>
          <w:sz w:val="20"/>
          <w:szCs w:val="20"/>
          <w:lang w:val="en-US"/>
        </w:rPr>
      </w:pPr>
      <w:r w:rsidRPr="00704CB3">
        <w:rPr>
          <w:rFonts w:hint="cs"/>
          <w:spacing w:val="2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2B4307">
        <w:rPr>
          <w:rFonts w:hint="cs"/>
          <w:cs/>
        </w:rPr>
        <w:t>การรายงานทางการเงินฉบับต่าง ๆ ดังนี้</w:t>
      </w:r>
    </w:p>
    <w:p w:rsidR="005A2CDC" w:rsidRPr="0046250C" w:rsidRDefault="005A2CDC" w:rsidP="005A2CDC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294"/>
        <w:gridCol w:w="427"/>
        <w:gridCol w:w="1149"/>
        <w:gridCol w:w="235"/>
        <w:gridCol w:w="1200"/>
        <w:gridCol w:w="235"/>
        <w:gridCol w:w="1200"/>
        <w:gridCol w:w="235"/>
        <w:gridCol w:w="1200"/>
      </w:tblGrid>
      <w:tr w:rsidR="005A2CDC" w:rsidRPr="003A3233" w:rsidTr="0032309F">
        <w:trPr>
          <w:tblHeader/>
        </w:trPr>
        <w:tc>
          <w:tcPr>
            <w:tcW w:w="3294" w:type="dxa"/>
          </w:tcPr>
          <w:p w:rsidR="005A2CDC" w:rsidRPr="003A3233" w:rsidRDefault="005A2CDC" w:rsidP="001E17D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" w:type="dxa"/>
          </w:tcPr>
          <w:p w:rsidR="005A2CDC" w:rsidRPr="003A3233" w:rsidRDefault="005A2CDC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:rsidR="005A2CDC" w:rsidRPr="003A3233" w:rsidRDefault="005A2CDC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:rsidR="005A2CDC" w:rsidRPr="003A3233" w:rsidRDefault="005A2CDC" w:rsidP="001E1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5A2CDC" w:rsidRPr="003A3233" w:rsidRDefault="005A2CDC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31E" w:rsidRPr="003A3233" w:rsidTr="0032309F">
        <w:trPr>
          <w:tblHeader/>
        </w:trPr>
        <w:tc>
          <w:tcPr>
            <w:tcW w:w="3294" w:type="dxa"/>
          </w:tcPr>
          <w:p w:rsidR="004C531E" w:rsidRPr="003A3233" w:rsidRDefault="004C531E" w:rsidP="004C53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5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5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5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C531E" w:rsidRPr="003A3233" w:rsidTr="0032309F">
        <w:trPr>
          <w:tblHeader/>
        </w:trPr>
        <w:tc>
          <w:tcPr>
            <w:tcW w:w="3294" w:type="dxa"/>
          </w:tcPr>
          <w:p w:rsidR="004C531E" w:rsidRPr="003A3233" w:rsidRDefault="004C531E" w:rsidP="004C53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" w:type="dxa"/>
          </w:tcPr>
          <w:p w:rsidR="004C531E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:rsidR="004C531E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0" w:type="dxa"/>
            <w:gridSpan w:val="3"/>
          </w:tcPr>
          <w:p w:rsidR="004C531E" w:rsidRPr="0059439F" w:rsidRDefault="004C531E" w:rsidP="004C531E">
            <w:pPr>
              <w:spacing w:line="240" w:lineRule="atLeast"/>
              <w:ind w:left="-112" w:right="-17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1200" w:type="dxa"/>
          </w:tcPr>
          <w:p w:rsidR="004C531E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</w:tcPr>
          <w:p w:rsidR="004C531E" w:rsidRPr="003A3233" w:rsidRDefault="004C531E" w:rsidP="004C531E">
            <w:pPr>
              <w:spacing w:line="240" w:lineRule="atLeast"/>
              <w:ind w:left="-115" w:right="-2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4C531E" w:rsidRPr="003A3233" w:rsidTr="0032309F">
        <w:trPr>
          <w:tblHeader/>
        </w:trPr>
        <w:tc>
          <w:tcPr>
            <w:tcW w:w="3294" w:type="dxa"/>
          </w:tcPr>
          <w:p w:rsidR="004C531E" w:rsidRPr="003A3233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:rsidR="004C531E" w:rsidRPr="003A3233" w:rsidRDefault="004C531E" w:rsidP="004C531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531E" w:rsidRPr="003A3233" w:rsidTr="0032309F">
        <w:tc>
          <w:tcPr>
            <w:tcW w:w="3294" w:type="dxa"/>
          </w:tcPr>
          <w:p w:rsidR="004C531E" w:rsidRPr="00910A77" w:rsidRDefault="004C531E" w:rsidP="004C531E">
            <w:pPr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3A323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5D1772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3A323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3A323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EA3B2E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531E" w:rsidRPr="003A3233" w:rsidTr="0032309F">
        <w:tc>
          <w:tcPr>
            <w:tcW w:w="3294" w:type="dxa"/>
          </w:tcPr>
          <w:p w:rsidR="004C531E" w:rsidRPr="00EA3B2E" w:rsidRDefault="004C531E" w:rsidP="004C531E">
            <w:pPr>
              <w:spacing w:line="240" w:lineRule="atLeast"/>
              <w:ind w:left="270" w:right="-115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0A7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427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4C531E" w:rsidRPr="00047223" w:rsidRDefault="00BA12CA" w:rsidP="004C531E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2,288,337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04722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047223" w:rsidRDefault="004C531E" w:rsidP="004C531E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722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  <w:r w:rsidRPr="000472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  <w:r w:rsidRPr="0004722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04722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047223" w:rsidRDefault="00912B61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(2,270,532)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04722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047223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047223">
              <w:rPr>
                <w:rFonts w:ascii="Angsana New" w:hAnsi="Angsana New"/>
                <w:sz w:val="30"/>
                <w:szCs w:val="30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</w:rPr>
              <w:t>643</w:t>
            </w:r>
            <w:r w:rsidRPr="00047223"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119</w:t>
            </w:r>
            <w:r w:rsidRPr="000472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531E" w:rsidRPr="003A3233" w:rsidTr="0032309F">
        <w:tc>
          <w:tcPr>
            <w:tcW w:w="3294" w:type="dxa"/>
          </w:tcPr>
          <w:p w:rsidR="004C531E" w:rsidRPr="00EA3B2E" w:rsidRDefault="004C531E" w:rsidP="004C531E">
            <w:pPr>
              <w:spacing w:line="240" w:lineRule="atLeast"/>
              <w:ind w:left="270" w:right="-115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0A7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427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4C531E" w:rsidRPr="00047223" w:rsidRDefault="00BA12CA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11,902,052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04722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04722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  <w:r w:rsidR="004C53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097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04722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047223" w:rsidRDefault="00912B61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7,965,112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04722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04722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C531E" w:rsidRPr="000472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497</w:t>
            </w:r>
            <w:r w:rsidR="004C531E" w:rsidRPr="000472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</w:tr>
      <w:tr w:rsidR="004C531E" w:rsidRPr="003A3233" w:rsidTr="0032309F">
        <w:tc>
          <w:tcPr>
            <w:tcW w:w="3294" w:type="dxa"/>
          </w:tcPr>
          <w:p w:rsidR="004C531E" w:rsidRPr="00910A77" w:rsidRDefault="004C531E" w:rsidP="004C531E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ขาดทุนจากการลดมูลค่าของสินค้า</w:t>
            </w:r>
          </w:p>
        </w:tc>
        <w:tc>
          <w:tcPr>
            <w:tcW w:w="427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4C531E" w:rsidRPr="00047223" w:rsidRDefault="00BA12CA" w:rsidP="004C531E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123,984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04722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047223" w:rsidRDefault="00884953" w:rsidP="004C531E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="004C531E" w:rsidRPr="000472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04722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047223" w:rsidRDefault="00912B61" w:rsidP="004C531E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31,393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04722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047223" w:rsidRDefault="00884953" w:rsidP="004C531E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4C531E" w:rsidRPr="000472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4C531E" w:rsidRPr="003A3233" w:rsidTr="0032309F">
        <w:tc>
          <w:tcPr>
            <w:tcW w:w="3294" w:type="dxa"/>
          </w:tcPr>
          <w:p w:rsidR="004C531E" w:rsidRPr="00EA3B2E" w:rsidRDefault="004C531E" w:rsidP="004C531E">
            <w:pPr>
              <w:spacing w:line="240" w:lineRule="atLeast"/>
              <w:ind w:left="270" w:right="-115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0A77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427" w:type="dxa"/>
          </w:tcPr>
          <w:p w:rsidR="004C531E" w:rsidRPr="00704CB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4C531E" w:rsidRPr="00000AE0" w:rsidRDefault="00BA12CA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</w:t>
            </w:r>
            <w:r w:rsidR="0046707B">
              <w:rPr>
                <w:rFonts w:ascii="Angsana New" w:hAnsi="Angsana New"/>
                <w:sz w:val="30"/>
                <w:szCs w:val="30"/>
                <w:lang w:val="en-US"/>
              </w:rPr>
              <w:t>85,002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8864A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000AE0" w:rsidRDefault="0032309F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2,289,243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C531E" w:rsidRPr="003A323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3A3233" w:rsidRDefault="00912B61" w:rsidP="0032309F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32309F">
              <w:rPr>
                <w:rFonts w:ascii="Angsana New" w:hAnsi="Angsana New"/>
                <w:sz w:val="30"/>
                <w:szCs w:val="30"/>
              </w:rPr>
              <w:t>727,093</w:t>
            </w:r>
          </w:p>
        </w:tc>
        <w:tc>
          <w:tcPr>
            <w:tcW w:w="235" w:type="dxa"/>
            <w:vAlign w:val="bottom"/>
          </w:tcPr>
          <w:p w:rsidR="004C531E" w:rsidRPr="003A323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4C531E" w:rsidRPr="003A3233" w:rsidRDefault="0032309F" w:rsidP="004C531E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1,656,755</w:t>
            </w:r>
          </w:p>
        </w:tc>
      </w:tr>
      <w:tr w:rsidR="004C531E" w:rsidRPr="003A3233" w:rsidTr="0032309F">
        <w:tc>
          <w:tcPr>
            <w:tcW w:w="3294" w:type="dxa"/>
          </w:tcPr>
          <w:p w:rsidR="004C531E" w:rsidRPr="00EA3B2E" w:rsidRDefault="004C531E" w:rsidP="004C531E">
            <w:pPr>
              <w:spacing w:line="240" w:lineRule="atLeast"/>
              <w:ind w:left="270" w:right="-115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0A7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427" w:type="dxa"/>
          </w:tcPr>
          <w:p w:rsidR="004C531E" w:rsidRPr="00704CB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4C531E" w:rsidRPr="008864A3" w:rsidRDefault="00BA12CA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25,692</w:t>
            </w:r>
          </w:p>
        </w:tc>
        <w:tc>
          <w:tcPr>
            <w:tcW w:w="235" w:type="dxa"/>
            <w:shd w:val="clear" w:color="auto" w:fill="auto"/>
          </w:tcPr>
          <w:p w:rsidR="004C531E" w:rsidRPr="009E4490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C531E" w:rsidRPr="008864A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2309F">
              <w:rPr>
                <w:rFonts w:ascii="Angsana New" w:hAnsi="Angsana New"/>
                <w:sz w:val="30"/>
                <w:szCs w:val="30"/>
                <w:lang w:val="en-US"/>
              </w:rPr>
              <w:t>3,304</w:t>
            </w:r>
          </w:p>
        </w:tc>
        <w:tc>
          <w:tcPr>
            <w:tcW w:w="235" w:type="dxa"/>
            <w:shd w:val="clear" w:color="auto" w:fill="auto"/>
          </w:tcPr>
          <w:p w:rsidR="004C531E" w:rsidRPr="0035737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C531E" w:rsidRPr="001E7312" w:rsidRDefault="00912B61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25,692</w:t>
            </w:r>
          </w:p>
        </w:tc>
        <w:tc>
          <w:tcPr>
            <w:tcW w:w="235" w:type="dxa"/>
          </w:tcPr>
          <w:p w:rsidR="004C531E" w:rsidRPr="004D71C7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C531E" w:rsidRPr="001E7312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2309F">
              <w:rPr>
                <w:rFonts w:ascii="Angsana New" w:hAnsi="Angsana New"/>
                <w:sz w:val="30"/>
                <w:szCs w:val="30"/>
              </w:rPr>
              <w:t>3,304</w:t>
            </w:r>
          </w:p>
        </w:tc>
      </w:tr>
      <w:tr w:rsidR="004C531E" w:rsidRPr="003A3233" w:rsidTr="0032309F">
        <w:trPr>
          <w:trHeight w:val="290"/>
        </w:trPr>
        <w:tc>
          <w:tcPr>
            <w:tcW w:w="3294" w:type="dxa"/>
          </w:tcPr>
          <w:p w:rsidR="004C531E" w:rsidRPr="00910A77" w:rsidRDefault="004C531E" w:rsidP="00717845">
            <w:pPr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="007178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27" w:type="dxa"/>
          </w:tcPr>
          <w:p w:rsidR="004C531E" w:rsidRPr="00704CB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4C531E" w:rsidRPr="003A6E38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:rsidR="004C531E" w:rsidRPr="003A6E38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C531E" w:rsidRPr="003A6E38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:rsidR="004C531E" w:rsidRPr="003A6E38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C531E" w:rsidRPr="003A6E38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4C531E" w:rsidRPr="003A6E38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C531E" w:rsidRPr="003A6E38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31E" w:rsidRPr="003A3233" w:rsidTr="0032309F">
        <w:tc>
          <w:tcPr>
            <w:tcW w:w="3294" w:type="dxa"/>
          </w:tcPr>
          <w:p w:rsidR="004C531E" w:rsidRPr="00EA3B2E" w:rsidRDefault="004C531E" w:rsidP="004C531E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427" w:type="dxa"/>
          </w:tcPr>
          <w:p w:rsidR="004C531E" w:rsidRPr="00704CB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4C531E" w:rsidRPr="008864A3" w:rsidRDefault="00BA12CA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163,333</w:t>
            </w:r>
          </w:p>
        </w:tc>
        <w:tc>
          <w:tcPr>
            <w:tcW w:w="235" w:type="dxa"/>
            <w:shd w:val="clear" w:color="auto" w:fill="auto"/>
          </w:tcPr>
          <w:p w:rsidR="004C531E" w:rsidRPr="004D52B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C531E" w:rsidRPr="008864A3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32309F">
              <w:rPr>
                <w:rFonts w:ascii="Angsana New" w:hAnsi="Angsana New"/>
                <w:sz w:val="30"/>
                <w:szCs w:val="30"/>
                <w:lang w:val="en-US"/>
              </w:rPr>
              <w:t>9,504</w:t>
            </w:r>
          </w:p>
        </w:tc>
        <w:tc>
          <w:tcPr>
            <w:tcW w:w="235" w:type="dxa"/>
            <w:shd w:val="clear" w:color="auto" w:fill="auto"/>
          </w:tcPr>
          <w:p w:rsidR="004C531E" w:rsidRPr="003A6E38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C531E" w:rsidRPr="003A6E38" w:rsidRDefault="00912B61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32309F">
              <w:rPr>
                <w:rFonts w:ascii="Angsana New" w:hAnsi="Angsana New"/>
                <w:sz w:val="30"/>
                <w:szCs w:val="30"/>
              </w:rPr>
              <w:t>5,838</w:t>
            </w:r>
          </w:p>
        </w:tc>
        <w:tc>
          <w:tcPr>
            <w:tcW w:w="235" w:type="dxa"/>
          </w:tcPr>
          <w:p w:rsidR="004C531E" w:rsidRPr="003A6E38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C531E" w:rsidRPr="003A6E38" w:rsidRDefault="00884953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  <w:r w:rsidR="004C531E">
              <w:rPr>
                <w:rFonts w:ascii="Angsana New" w:hAnsi="Angsana New"/>
                <w:sz w:val="30"/>
                <w:szCs w:val="30"/>
              </w:rPr>
              <w:t>,</w:t>
            </w:r>
            <w:r w:rsidR="0032309F">
              <w:rPr>
                <w:rFonts w:ascii="Angsana New" w:hAnsi="Angsana New"/>
                <w:sz w:val="30"/>
                <w:szCs w:val="30"/>
              </w:rPr>
              <w:t>722</w:t>
            </w:r>
          </w:p>
        </w:tc>
      </w:tr>
      <w:tr w:rsidR="0032309F" w:rsidRPr="003A3233" w:rsidTr="0032309F">
        <w:tc>
          <w:tcPr>
            <w:tcW w:w="3294" w:type="dxa"/>
          </w:tcPr>
          <w:p w:rsidR="0032309F" w:rsidRDefault="0032309F" w:rsidP="0032309F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10A7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427" w:type="dxa"/>
          </w:tcPr>
          <w:p w:rsidR="0032309F" w:rsidRPr="00704CB3" w:rsidRDefault="0032309F" w:rsidP="003230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32309F" w:rsidRPr="008864A3" w:rsidRDefault="00BA12CA" w:rsidP="0032309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7,721</w:t>
            </w:r>
          </w:p>
        </w:tc>
        <w:tc>
          <w:tcPr>
            <w:tcW w:w="235" w:type="dxa"/>
            <w:shd w:val="clear" w:color="auto" w:fill="auto"/>
          </w:tcPr>
          <w:p w:rsidR="0032309F" w:rsidRPr="004D52B3" w:rsidRDefault="0032309F" w:rsidP="003230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32309F" w:rsidRDefault="0032309F" w:rsidP="0032309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3,893</w:t>
            </w:r>
          </w:p>
        </w:tc>
        <w:tc>
          <w:tcPr>
            <w:tcW w:w="235" w:type="dxa"/>
            <w:shd w:val="clear" w:color="auto" w:fill="auto"/>
          </w:tcPr>
          <w:p w:rsidR="0032309F" w:rsidRPr="003A6E38" w:rsidRDefault="0032309F" w:rsidP="003230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32309F" w:rsidRPr="003A6E38" w:rsidRDefault="0032309F" w:rsidP="0032309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7,721</w:t>
            </w:r>
          </w:p>
        </w:tc>
        <w:tc>
          <w:tcPr>
            <w:tcW w:w="235" w:type="dxa"/>
          </w:tcPr>
          <w:p w:rsidR="0032309F" w:rsidRPr="003A6E38" w:rsidRDefault="0032309F" w:rsidP="003230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32309F" w:rsidRDefault="0032309F" w:rsidP="0032309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3,893</w:t>
            </w:r>
          </w:p>
        </w:tc>
      </w:tr>
      <w:tr w:rsidR="00BA12CA" w:rsidRPr="003A3233" w:rsidTr="0032309F">
        <w:tc>
          <w:tcPr>
            <w:tcW w:w="3294" w:type="dxa"/>
          </w:tcPr>
          <w:p w:rsidR="00BA12CA" w:rsidRPr="00910A77" w:rsidRDefault="00BA12CA" w:rsidP="00BA12CA">
            <w:pPr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427" w:type="dxa"/>
          </w:tcPr>
          <w:p w:rsidR="00BA12CA" w:rsidRPr="00704CB3" w:rsidRDefault="00BA12CA" w:rsidP="00BA12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BA12CA" w:rsidRPr="00000AE0" w:rsidRDefault="00BA12CA" w:rsidP="00BA12C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:rsidR="00BA12CA" w:rsidRPr="008864A3" w:rsidRDefault="00BA12CA" w:rsidP="00BA12C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BA12CA" w:rsidRPr="00000AE0" w:rsidRDefault="00BA12CA" w:rsidP="00BA12C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:rsidR="00BA12CA" w:rsidRPr="003A6E38" w:rsidRDefault="00BA12CA" w:rsidP="00BA12C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BA12CA" w:rsidRPr="003A6E38" w:rsidRDefault="00BA12CA" w:rsidP="00BA12C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BA12CA" w:rsidRPr="003A6E38" w:rsidRDefault="00BA12CA" w:rsidP="00BA12C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BA12CA" w:rsidRPr="003A6E38" w:rsidRDefault="00BA12CA" w:rsidP="00BA12C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2CA" w:rsidRPr="003A3233" w:rsidTr="0032309F">
        <w:tc>
          <w:tcPr>
            <w:tcW w:w="3294" w:type="dxa"/>
          </w:tcPr>
          <w:p w:rsidR="00BA12CA" w:rsidRPr="00EA3B2E" w:rsidRDefault="00BA12CA" w:rsidP="00BA12CA">
            <w:pPr>
              <w:spacing w:line="240" w:lineRule="atLeast"/>
              <w:ind w:left="270" w:right="-11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427" w:type="dxa"/>
          </w:tcPr>
          <w:p w:rsidR="00BA12CA" w:rsidRPr="00704CB3" w:rsidRDefault="00BA12CA" w:rsidP="00BA12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BA12CA" w:rsidRPr="00000AE0" w:rsidRDefault="00BA12CA" w:rsidP="00BA12C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32,016</w:t>
            </w:r>
          </w:p>
        </w:tc>
        <w:tc>
          <w:tcPr>
            <w:tcW w:w="235" w:type="dxa"/>
            <w:shd w:val="clear" w:color="auto" w:fill="auto"/>
          </w:tcPr>
          <w:p w:rsidR="00BA12CA" w:rsidRPr="003A6E38" w:rsidRDefault="00BA12CA" w:rsidP="00BA12C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BA12CA" w:rsidRPr="00000AE0" w:rsidRDefault="00BA12CA" w:rsidP="00BA12C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15,644</w:t>
            </w:r>
          </w:p>
        </w:tc>
        <w:tc>
          <w:tcPr>
            <w:tcW w:w="235" w:type="dxa"/>
            <w:shd w:val="clear" w:color="auto" w:fill="auto"/>
          </w:tcPr>
          <w:p w:rsidR="00BA12CA" w:rsidRPr="003A6E38" w:rsidRDefault="00BA12CA" w:rsidP="00BA12C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BA12CA" w:rsidRPr="00000AE0" w:rsidRDefault="00BA12CA" w:rsidP="00BA12C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10,021</w:t>
            </w:r>
          </w:p>
        </w:tc>
        <w:tc>
          <w:tcPr>
            <w:tcW w:w="235" w:type="dxa"/>
          </w:tcPr>
          <w:p w:rsidR="00BA12CA" w:rsidRPr="003A6E38" w:rsidRDefault="00BA12CA" w:rsidP="00BA12C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BA12CA" w:rsidRPr="00000AE0" w:rsidRDefault="00BA12CA" w:rsidP="00BA12C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9,303</w:t>
            </w:r>
          </w:p>
        </w:tc>
      </w:tr>
      <w:tr w:rsidR="00BA12CA" w:rsidRPr="003A3233" w:rsidTr="0032309F">
        <w:tc>
          <w:tcPr>
            <w:tcW w:w="3294" w:type="dxa"/>
          </w:tcPr>
          <w:p w:rsidR="00BA12CA" w:rsidRPr="00EA3B2E" w:rsidRDefault="00BA12CA" w:rsidP="00BA12CA">
            <w:pPr>
              <w:spacing w:line="240" w:lineRule="atLeast"/>
              <w:ind w:left="270" w:right="-115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0A7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427" w:type="dxa"/>
          </w:tcPr>
          <w:p w:rsidR="00BA12CA" w:rsidRPr="00704CB3" w:rsidRDefault="00BA12CA" w:rsidP="00BA12C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BA12CA" w:rsidRPr="004D52B3" w:rsidRDefault="00BA12CA" w:rsidP="00BA12C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6,123</w:t>
            </w:r>
          </w:p>
        </w:tc>
        <w:tc>
          <w:tcPr>
            <w:tcW w:w="235" w:type="dxa"/>
            <w:shd w:val="clear" w:color="auto" w:fill="auto"/>
          </w:tcPr>
          <w:p w:rsidR="00BA12CA" w:rsidRPr="003A6E38" w:rsidRDefault="00BA12CA" w:rsidP="00BA12C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BA12CA" w:rsidRPr="004D52B3" w:rsidRDefault="00BA12CA" w:rsidP="00BA12C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5,570</w:t>
            </w:r>
          </w:p>
        </w:tc>
        <w:tc>
          <w:tcPr>
            <w:tcW w:w="235" w:type="dxa"/>
            <w:shd w:val="clear" w:color="auto" w:fill="auto"/>
          </w:tcPr>
          <w:p w:rsidR="00BA12CA" w:rsidRPr="003A6E38" w:rsidRDefault="00BA12CA" w:rsidP="00BA12C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BA12CA" w:rsidRPr="003A6E38" w:rsidRDefault="00BA12CA" w:rsidP="00BA12C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6,123</w:t>
            </w:r>
          </w:p>
        </w:tc>
        <w:tc>
          <w:tcPr>
            <w:tcW w:w="235" w:type="dxa"/>
          </w:tcPr>
          <w:p w:rsidR="00BA12CA" w:rsidRPr="003A6E38" w:rsidRDefault="00BA12CA" w:rsidP="00BA12CA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BA12CA" w:rsidRPr="003A6E38" w:rsidRDefault="00BA12CA" w:rsidP="00BA12C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5,570</w:t>
            </w:r>
          </w:p>
        </w:tc>
      </w:tr>
    </w:tbl>
    <w:p w:rsidR="005A2CDC" w:rsidRDefault="005A2CDC" w:rsidP="00E84123">
      <w:pPr>
        <w:pStyle w:val="Bo-Blankline"/>
      </w:pPr>
    </w:p>
    <w:p w:rsidR="00504CCD" w:rsidRPr="00F91F19" w:rsidRDefault="00C76782" w:rsidP="00C87474">
      <w:pPr>
        <w:pStyle w:val="Caption"/>
        <w:ind w:hanging="900"/>
      </w:pPr>
      <w:r>
        <w:rPr>
          <w:cs/>
        </w:rPr>
        <w:br w:type="page"/>
      </w:r>
      <w:r w:rsidR="00261E63">
        <w:rPr>
          <w:rFonts w:hint="cs"/>
          <w:cs/>
        </w:rPr>
        <w:lastRenderedPageBreak/>
        <w:t>ต้นทุนทางการเงิน</w:t>
      </w:r>
    </w:p>
    <w:p w:rsidR="00504CCD" w:rsidRDefault="00504CCD" w:rsidP="00504CCD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2863"/>
        <w:gridCol w:w="810"/>
        <w:gridCol w:w="1200"/>
        <w:gridCol w:w="234"/>
        <w:gridCol w:w="1200"/>
        <w:gridCol w:w="234"/>
        <w:gridCol w:w="1200"/>
        <w:gridCol w:w="234"/>
        <w:gridCol w:w="1200"/>
      </w:tblGrid>
      <w:tr w:rsidR="00504CCD" w:rsidRPr="003A3233" w:rsidTr="00632F91">
        <w:tc>
          <w:tcPr>
            <w:tcW w:w="3015" w:type="dxa"/>
          </w:tcPr>
          <w:p w:rsidR="00504CCD" w:rsidRPr="003A3233" w:rsidRDefault="00504CCD" w:rsidP="001E17D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</w:tcPr>
          <w:p w:rsidR="00504CCD" w:rsidRPr="003A3233" w:rsidRDefault="00504CCD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3" w:type="dxa"/>
            <w:gridSpan w:val="3"/>
          </w:tcPr>
          <w:p w:rsidR="00504CCD" w:rsidRPr="003A3233" w:rsidRDefault="00504CCD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:rsidR="00504CCD" w:rsidRPr="003A3233" w:rsidRDefault="00504CCD" w:rsidP="001E1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4" w:type="dxa"/>
            <w:gridSpan w:val="3"/>
          </w:tcPr>
          <w:p w:rsidR="00504CCD" w:rsidRPr="003A3233" w:rsidRDefault="00504CCD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31E" w:rsidRPr="003A3233" w:rsidTr="00632F91">
        <w:tc>
          <w:tcPr>
            <w:tcW w:w="3015" w:type="dxa"/>
          </w:tcPr>
          <w:p w:rsidR="004C531E" w:rsidRPr="003A3233" w:rsidRDefault="004C531E" w:rsidP="004C53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8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5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5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5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4C531E" w:rsidRPr="003A3233" w:rsidTr="00632F91">
        <w:tc>
          <w:tcPr>
            <w:tcW w:w="3015" w:type="dxa"/>
          </w:tcPr>
          <w:p w:rsidR="004C531E" w:rsidRPr="003A3233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2" w:type="dxa"/>
            <w:gridSpan w:val="7"/>
          </w:tcPr>
          <w:p w:rsidR="004C531E" w:rsidRPr="003A3233" w:rsidRDefault="004C531E" w:rsidP="004C531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531E" w:rsidRPr="003A3233" w:rsidTr="00632F91">
        <w:tc>
          <w:tcPr>
            <w:tcW w:w="3015" w:type="dxa"/>
          </w:tcPr>
          <w:p w:rsidR="004C531E" w:rsidRPr="00910A77" w:rsidRDefault="004C531E" w:rsidP="004C531E">
            <w:pPr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38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4C531E" w:rsidRPr="003A323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4C531E" w:rsidRPr="005D1772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4C531E" w:rsidRPr="003A323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4C531E" w:rsidRPr="003A3233" w:rsidRDefault="004C531E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4C531E" w:rsidRPr="00EA3B2E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68F3" w:rsidRPr="003A3233" w:rsidTr="00632F91">
        <w:tc>
          <w:tcPr>
            <w:tcW w:w="3015" w:type="dxa"/>
          </w:tcPr>
          <w:p w:rsidR="00A068F3" w:rsidRPr="00EA3B2E" w:rsidRDefault="00A068F3" w:rsidP="00A068F3">
            <w:pPr>
              <w:spacing w:line="240" w:lineRule="atLeast"/>
              <w:ind w:left="270" w:right="-115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38" w:type="dxa"/>
            <w:vAlign w:val="bottom"/>
          </w:tcPr>
          <w:p w:rsidR="00A068F3" w:rsidRPr="003A3233" w:rsidRDefault="00BD58B0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08" w:type="dxa"/>
            <w:vAlign w:val="bottom"/>
          </w:tcPr>
          <w:p w:rsidR="00A068F3" w:rsidRPr="005D1772" w:rsidRDefault="00BD58B0" w:rsidP="00A068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A068F3" w:rsidRPr="003A3233" w:rsidRDefault="00ED6DDB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3,362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A068F3" w:rsidRPr="003A3233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A068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A068F3" w:rsidRPr="003A3233" w:rsidTr="00632F91">
        <w:tc>
          <w:tcPr>
            <w:tcW w:w="3015" w:type="dxa"/>
          </w:tcPr>
          <w:p w:rsidR="00A068F3" w:rsidRPr="00EA3B2E" w:rsidRDefault="00A068F3" w:rsidP="00A068F3">
            <w:pPr>
              <w:spacing w:line="240" w:lineRule="atLeast"/>
              <w:ind w:left="270" w:right="-115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เงินกู้และเงินเบิกเกินบัญชี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จากธนาคาร</w:t>
            </w:r>
          </w:p>
        </w:tc>
        <w:tc>
          <w:tcPr>
            <w:tcW w:w="838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:rsidR="00A068F3" w:rsidRPr="005D1772" w:rsidRDefault="00ED6DDB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190,904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A068F3" w:rsidRPr="005D1772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  <w:r w:rsidR="00A068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A068F3" w:rsidRPr="003A3233" w:rsidRDefault="00ED6DDB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151,097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A068F3" w:rsidRPr="003A3233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  <w:r w:rsidR="00A068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A068F3" w:rsidRPr="003A3233" w:rsidTr="00632F91">
        <w:tc>
          <w:tcPr>
            <w:tcW w:w="3015" w:type="dxa"/>
          </w:tcPr>
          <w:p w:rsidR="00A068F3" w:rsidRDefault="00A068F3" w:rsidP="00A068F3">
            <w:pPr>
              <w:spacing w:line="240" w:lineRule="atLeast"/>
              <w:ind w:left="270" w:right="-115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38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A068F3" w:rsidRDefault="00ED6DDB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1,536,499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A068F3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068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  <w:r w:rsidR="00A068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A068F3" w:rsidRDefault="00ED6DDB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1,536,499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A068F3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068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  <w:r w:rsidR="00A068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790</w:t>
            </w:r>
          </w:p>
        </w:tc>
      </w:tr>
      <w:tr w:rsidR="00A068F3" w:rsidRPr="003A3233" w:rsidTr="00632F91">
        <w:tc>
          <w:tcPr>
            <w:tcW w:w="3015" w:type="dxa"/>
          </w:tcPr>
          <w:p w:rsidR="00A068F3" w:rsidRPr="00A239B8" w:rsidRDefault="00A068F3" w:rsidP="00A068F3">
            <w:pPr>
              <w:spacing w:line="240" w:lineRule="atLeast"/>
              <w:ind w:left="270" w:right="-115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39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38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:rsidR="00A068F3" w:rsidRPr="000E0C08" w:rsidRDefault="00ED6DDB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1,727,403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:rsidR="00A068F3" w:rsidRPr="000E0C08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068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748</w:t>
            </w:r>
            <w:r w:rsidR="00A068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384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:rsidR="00A068F3" w:rsidRPr="000E0C08" w:rsidRDefault="00ED6DDB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1,690,958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:rsidR="00A068F3" w:rsidRPr="000E0C08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068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  <w:r w:rsidR="00A068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783</w:t>
            </w:r>
          </w:p>
        </w:tc>
      </w:tr>
      <w:tr w:rsidR="00A068F3" w:rsidRPr="003A3233" w:rsidTr="00632F91">
        <w:tc>
          <w:tcPr>
            <w:tcW w:w="3015" w:type="dxa"/>
          </w:tcPr>
          <w:p w:rsidR="00A068F3" w:rsidRPr="00AE0907" w:rsidRDefault="00A068F3" w:rsidP="00A068F3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09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838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68F3" w:rsidRPr="00AE0907" w:rsidRDefault="00ED6DDB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3,208</w:t>
            </w:r>
          </w:p>
        </w:tc>
        <w:tc>
          <w:tcPr>
            <w:tcW w:w="235" w:type="dxa"/>
            <w:vAlign w:val="bottom"/>
          </w:tcPr>
          <w:p w:rsidR="00A068F3" w:rsidRPr="00AE0907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68F3" w:rsidRPr="00AE0907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068F3" w:rsidRPr="00AE09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35" w:type="dxa"/>
            <w:vAlign w:val="bottom"/>
          </w:tcPr>
          <w:p w:rsidR="00A068F3" w:rsidRPr="00AE0907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68F3" w:rsidRPr="00AE0907" w:rsidRDefault="00ED6DDB" w:rsidP="00A068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A068F3" w:rsidRPr="00AE0907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A068F3" w:rsidRPr="001678E1" w:rsidRDefault="00A068F3" w:rsidP="00A068F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A068F3" w:rsidRPr="003A3233" w:rsidTr="00632F91">
        <w:tc>
          <w:tcPr>
            <w:tcW w:w="3015" w:type="dxa"/>
          </w:tcPr>
          <w:p w:rsidR="00A068F3" w:rsidRPr="00A239B8" w:rsidRDefault="00A068F3" w:rsidP="00A068F3">
            <w:pPr>
              <w:spacing w:line="240" w:lineRule="atLeast"/>
              <w:ind w:left="270" w:right="-115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8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:rsidR="00A068F3" w:rsidRDefault="00ED6DDB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1,730,611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:rsidR="00A068F3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068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750</w:t>
            </w:r>
            <w:r w:rsidR="00A068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:rsidR="00A068F3" w:rsidRPr="000E0C08" w:rsidRDefault="00ED6DDB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1,690,958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:rsidR="00A068F3" w:rsidRPr="000E0C08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068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  <w:r w:rsidR="00A068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783</w:t>
            </w:r>
          </w:p>
        </w:tc>
      </w:tr>
      <w:tr w:rsidR="00A068F3" w:rsidRPr="003A3233" w:rsidTr="00632F91">
        <w:tc>
          <w:tcPr>
            <w:tcW w:w="3015" w:type="dxa"/>
          </w:tcPr>
          <w:p w:rsidR="00A068F3" w:rsidRPr="00EA3B2E" w:rsidRDefault="00A068F3" w:rsidP="00A068F3">
            <w:pPr>
              <w:tabs>
                <w:tab w:val="left" w:pos="360"/>
              </w:tabs>
              <w:spacing w:line="240" w:lineRule="atLeast"/>
              <w:ind w:left="360" w:right="-11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F37EF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สินทรัพย์ที่เข้าเงื่อนไข</w:t>
            </w:r>
          </w:p>
        </w:tc>
        <w:tc>
          <w:tcPr>
            <w:tcW w:w="838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:rsidR="00A068F3" w:rsidRPr="00AE0907" w:rsidRDefault="00A068F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A068F3" w:rsidRPr="00AE0907" w:rsidRDefault="00A068F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A068F3" w:rsidRPr="003A3233" w:rsidRDefault="00A068F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A068F3" w:rsidRPr="003A3233" w:rsidRDefault="00A068F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8F3" w:rsidRPr="003A3233" w:rsidTr="00632F91">
        <w:tc>
          <w:tcPr>
            <w:tcW w:w="3015" w:type="dxa"/>
          </w:tcPr>
          <w:p w:rsidR="00A068F3" w:rsidRPr="00EA3B2E" w:rsidRDefault="00A068F3" w:rsidP="00A068F3">
            <w:pPr>
              <w:tabs>
                <w:tab w:val="left" w:pos="630"/>
              </w:tabs>
              <w:spacing w:line="240" w:lineRule="atLeast"/>
              <w:ind w:left="630" w:right="-11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AC659D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838" w:type="dxa"/>
            <w:vAlign w:val="bottom"/>
          </w:tcPr>
          <w:p w:rsidR="00A068F3" w:rsidRPr="003A3233" w:rsidRDefault="0088495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A068F3" w:rsidRPr="005D1772" w:rsidRDefault="00ED6DDB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(83,419)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A068F3" w:rsidRPr="005D1772" w:rsidRDefault="00A068F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A068F3" w:rsidRPr="003A3233" w:rsidRDefault="00ED6DDB" w:rsidP="00A068F3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(50,853)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A068F3" w:rsidRPr="003A3233" w:rsidRDefault="00A068F3" w:rsidP="00A068F3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</w:rPr>
              <w:t>350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68F3" w:rsidRPr="003A3233" w:rsidTr="00632F91">
        <w:tc>
          <w:tcPr>
            <w:tcW w:w="3015" w:type="dxa"/>
          </w:tcPr>
          <w:p w:rsidR="00A068F3" w:rsidRPr="00A239B8" w:rsidRDefault="00A068F3" w:rsidP="00A068F3">
            <w:pPr>
              <w:spacing w:line="240" w:lineRule="atLeast"/>
              <w:ind w:left="270" w:right="-115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38" w:type="dxa"/>
            <w:vAlign w:val="center"/>
          </w:tcPr>
          <w:p w:rsidR="00A068F3" w:rsidRPr="003A3233" w:rsidRDefault="00A068F3" w:rsidP="00A068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68F3" w:rsidRPr="000E0C08" w:rsidRDefault="00ED6DDB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1,647,192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68F3" w:rsidRPr="000E0C08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068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649</w:t>
            </w:r>
            <w:r w:rsidR="00A068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248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68F3" w:rsidRPr="000E0C08" w:rsidRDefault="00ED6DDB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1,640,105</w:t>
            </w:r>
          </w:p>
        </w:tc>
        <w:tc>
          <w:tcPr>
            <w:tcW w:w="235" w:type="dxa"/>
            <w:vAlign w:val="bottom"/>
          </w:tcPr>
          <w:p w:rsidR="00A068F3" w:rsidRPr="003A3233" w:rsidRDefault="00A068F3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68F3" w:rsidRPr="000E0C08" w:rsidRDefault="00884953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068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647</w:t>
            </w:r>
            <w:r w:rsidR="00A068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</w:tr>
    </w:tbl>
    <w:p w:rsidR="00504CCD" w:rsidRPr="00C8429A" w:rsidRDefault="00504CCD" w:rsidP="00504CCD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C8429A" w:rsidRPr="00F91F19" w:rsidRDefault="00E84123" w:rsidP="00C87474">
      <w:pPr>
        <w:pStyle w:val="Caption"/>
        <w:ind w:hanging="900"/>
      </w:pPr>
      <w:r>
        <w:rPr>
          <w:cs/>
        </w:rPr>
        <w:br w:type="page"/>
      </w:r>
      <w:r w:rsidR="00C8429A">
        <w:rPr>
          <w:rFonts w:hint="cs"/>
          <w:cs/>
        </w:rPr>
        <w:lastRenderedPageBreak/>
        <w:t>ภาษีเงินได้</w:t>
      </w:r>
    </w:p>
    <w:p w:rsidR="00C8429A" w:rsidRPr="00153E8D" w:rsidRDefault="00C8429A" w:rsidP="00C91FA7">
      <w:pPr>
        <w:pStyle w:val="Bo-Blankline"/>
        <w:rPr>
          <w:sz w:val="16"/>
          <w:szCs w:val="16"/>
          <w:lang w:val="en-US"/>
        </w:rPr>
      </w:pPr>
    </w:p>
    <w:p w:rsidR="00C91FA7" w:rsidRDefault="00C91FA7" w:rsidP="00C8429A">
      <w:pPr>
        <w:spacing w:line="240" w:lineRule="atLeast"/>
        <w:ind w:left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67E3E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D67E3E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D67E3E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p w:rsidR="00C91FA7" w:rsidRPr="00153E8D" w:rsidRDefault="00C91FA7" w:rsidP="00C91FA7">
      <w:pPr>
        <w:pStyle w:val="Bo-Blankline"/>
        <w:rPr>
          <w:sz w:val="16"/>
          <w:szCs w:val="16"/>
          <w:lang w:val="en-US"/>
        </w:rPr>
      </w:pPr>
    </w:p>
    <w:tbl>
      <w:tblPr>
        <w:tblW w:w="91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39"/>
        <w:gridCol w:w="1110"/>
        <w:gridCol w:w="236"/>
        <w:gridCol w:w="1200"/>
        <w:gridCol w:w="236"/>
        <w:gridCol w:w="1111"/>
        <w:gridCol w:w="236"/>
        <w:gridCol w:w="1115"/>
      </w:tblGrid>
      <w:tr w:rsidR="00C8429A" w:rsidRPr="003A3233" w:rsidTr="00632F91">
        <w:tc>
          <w:tcPr>
            <w:tcW w:w="3060" w:type="dxa"/>
          </w:tcPr>
          <w:p w:rsidR="00C8429A" w:rsidRPr="003A3233" w:rsidRDefault="00C8429A" w:rsidP="001E17D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:rsidR="00C8429A" w:rsidRPr="003A3233" w:rsidRDefault="00C8429A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6" w:type="dxa"/>
            <w:gridSpan w:val="3"/>
          </w:tcPr>
          <w:p w:rsidR="00C8429A" w:rsidRPr="003A3233" w:rsidRDefault="00C8429A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8429A" w:rsidRPr="003A3233" w:rsidRDefault="00C8429A" w:rsidP="001E1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2" w:type="dxa"/>
            <w:gridSpan w:val="3"/>
          </w:tcPr>
          <w:p w:rsidR="00C8429A" w:rsidRPr="003A3233" w:rsidRDefault="00C8429A" w:rsidP="001E17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31E" w:rsidRPr="003A3233" w:rsidTr="00632F91">
        <w:tc>
          <w:tcPr>
            <w:tcW w:w="3060" w:type="dxa"/>
          </w:tcPr>
          <w:p w:rsidR="004C531E" w:rsidRPr="003A3233" w:rsidRDefault="004C531E" w:rsidP="004C53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10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C531E" w:rsidRPr="003A3233" w:rsidTr="00632F91">
        <w:tc>
          <w:tcPr>
            <w:tcW w:w="3060" w:type="dxa"/>
          </w:tcPr>
          <w:p w:rsidR="004C531E" w:rsidRPr="003A3233" w:rsidRDefault="004C531E" w:rsidP="004C53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:rsidR="004C531E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gridSpan w:val="2"/>
          </w:tcPr>
          <w:p w:rsidR="004C531E" w:rsidRPr="00520D7A" w:rsidRDefault="004C531E" w:rsidP="004C531E">
            <w:pPr>
              <w:spacing w:line="240" w:lineRule="atLeast"/>
              <w:ind w:left="-115" w:right="-2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4C531E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:rsidR="004C531E" w:rsidRPr="00520D7A" w:rsidRDefault="004C531E" w:rsidP="004C531E">
            <w:pPr>
              <w:spacing w:line="240" w:lineRule="atLeast"/>
              <w:ind w:left="-115" w:right="-22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531E" w:rsidRPr="003A3233" w:rsidTr="00632F91">
        <w:tc>
          <w:tcPr>
            <w:tcW w:w="3060" w:type="dxa"/>
          </w:tcPr>
          <w:p w:rsidR="004C531E" w:rsidRPr="003A3233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4" w:type="dxa"/>
            <w:gridSpan w:val="7"/>
          </w:tcPr>
          <w:p w:rsidR="004C531E" w:rsidRPr="003A3233" w:rsidRDefault="004C531E" w:rsidP="004C531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531E" w:rsidRPr="003A3233" w:rsidTr="00632F91">
        <w:tc>
          <w:tcPr>
            <w:tcW w:w="3060" w:type="dxa"/>
            <w:vAlign w:val="bottom"/>
          </w:tcPr>
          <w:p w:rsidR="004C531E" w:rsidRPr="003E1EE7" w:rsidRDefault="004C531E" w:rsidP="004C531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1E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ของปี</w:t>
            </w:r>
            <w:r w:rsidRPr="003E1E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39" w:type="dxa"/>
            <w:vAlign w:val="bottom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4C531E" w:rsidRPr="003A3233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center"/>
          </w:tcPr>
          <w:p w:rsidR="004C531E" w:rsidRPr="003A3233" w:rsidRDefault="004C531E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C98" w:rsidRPr="003A3233" w:rsidTr="002849EF">
        <w:tc>
          <w:tcPr>
            <w:tcW w:w="3060" w:type="dxa"/>
            <w:vAlign w:val="bottom"/>
          </w:tcPr>
          <w:p w:rsidR="002C2C98" w:rsidRPr="003A3233" w:rsidRDefault="002C2C98" w:rsidP="002C2C98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839" w:type="dxa"/>
            <w:vAlign w:val="bottom"/>
          </w:tcPr>
          <w:p w:rsidR="002C2C98" w:rsidRPr="003A3233" w:rsidRDefault="002C2C98" w:rsidP="002C2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2C98">
              <w:rPr>
                <w:rFonts w:ascii="Angsana New" w:hAnsi="Angsana New"/>
                <w:sz w:val="30"/>
                <w:szCs w:val="30"/>
              </w:rPr>
              <w:t>72,985</w:t>
            </w: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2C98">
              <w:rPr>
                <w:rFonts w:ascii="Angsana New" w:hAnsi="Angsana New"/>
                <w:sz w:val="30"/>
                <w:szCs w:val="30"/>
              </w:rPr>
              <w:t>28,232</w:t>
            </w: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</w:tcPr>
          <w:p w:rsidR="002C2C98" w:rsidRPr="002C2C98" w:rsidRDefault="002C2C98" w:rsidP="002C2C98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C2C9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</w:tcPr>
          <w:p w:rsidR="002C2C98" w:rsidRPr="002C2C98" w:rsidRDefault="002C2C98" w:rsidP="002C2C98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C2C9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C2C98" w:rsidRPr="003A3233" w:rsidTr="002849EF">
        <w:tc>
          <w:tcPr>
            <w:tcW w:w="3060" w:type="dxa"/>
            <w:vAlign w:val="bottom"/>
          </w:tcPr>
          <w:p w:rsidR="002C2C98" w:rsidRPr="003A3233" w:rsidRDefault="002C2C98" w:rsidP="002C2C98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ภาษีปีก่อน ๆ ที่บันทึกต่ำไป</w:t>
            </w:r>
          </w:p>
        </w:tc>
        <w:tc>
          <w:tcPr>
            <w:tcW w:w="839" w:type="dxa"/>
            <w:vAlign w:val="bottom"/>
          </w:tcPr>
          <w:p w:rsidR="002C2C98" w:rsidRPr="003A3233" w:rsidRDefault="002C2C98" w:rsidP="002C2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</w:tcPr>
          <w:p w:rsidR="002C2C98" w:rsidRPr="002C2C98" w:rsidRDefault="002C2C98" w:rsidP="002C2C98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C2C9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2C98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</w:tcPr>
          <w:p w:rsidR="002C2C98" w:rsidRPr="002C2C98" w:rsidRDefault="002C2C98" w:rsidP="002C2C98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C2C9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</w:tcPr>
          <w:p w:rsidR="002C2C98" w:rsidRPr="002C2C98" w:rsidRDefault="002C2C98" w:rsidP="002C2C98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C2C9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C2C98" w:rsidRPr="003A3233" w:rsidTr="002849EF">
        <w:tc>
          <w:tcPr>
            <w:tcW w:w="3060" w:type="dxa"/>
            <w:vAlign w:val="bottom"/>
          </w:tcPr>
          <w:p w:rsidR="002C2C98" w:rsidRPr="003A3233" w:rsidRDefault="002C2C98" w:rsidP="002C2C9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2C2C98" w:rsidRPr="003A3233" w:rsidRDefault="002C2C98" w:rsidP="002C2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C98">
              <w:rPr>
                <w:rFonts w:ascii="Angsana New" w:hAnsi="Angsana New"/>
                <w:b/>
                <w:bCs/>
                <w:sz w:val="30"/>
                <w:szCs w:val="30"/>
              </w:rPr>
              <w:t>72,985</w:t>
            </w:r>
          </w:p>
        </w:tc>
        <w:tc>
          <w:tcPr>
            <w:tcW w:w="236" w:type="dxa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C98">
              <w:rPr>
                <w:rFonts w:ascii="Angsana New" w:hAnsi="Angsana New"/>
                <w:b/>
                <w:bCs/>
                <w:sz w:val="30"/>
                <w:szCs w:val="30"/>
              </w:rPr>
              <w:t>28,742</w:t>
            </w:r>
          </w:p>
        </w:tc>
        <w:tc>
          <w:tcPr>
            <w:tcW w:w="236" w:type="dxa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2C2C98" w:rsidRPr="002C2C98" w:rsidRDefault="002C2C98" w:rsidP="002C2C98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C2C9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2C2C98" w:rsidRPr="002C2C98" w:rsidRDefault="002C2C98" w:rsidP="002C2C98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2C2C98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</w:tr>
      <w:tr w:rsidR="002C2C98" w:rsidRPr="003A3233" w:rsidTr="002849EF">
        <w:tc>
          <w:tcPr>
            <w:tcW w:w="3060" w:type="dxa"/>
            <w:vAlign w:val="bottom"/>
          </w:tcPr>
          <w:p w:rsidR="002C2C98" w:rsidRPr="003E1EE7" w:rsidRDefault="002C2C98" w:rsidP="002C2C9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1E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839" w:type="dxa"/>
            <w:vAlign w:val="bottom"/>
          </w:tcPr>
          <w:p w:rsidR="002C2C98" w:rsidRPr="003A3233" w:rsidRDefault="002C2C98" w:rsidP="002C2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</w:tcPr>
          <w:p w:rsidR="002C2C98" w:rsidRPr="002849EF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</w:tcPr>
          <w:p w:rsidR="002C2C98" w:rsidRPr="002849EF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C2C98" w:rsidRPr="003A3233" w:rsidTr="002849EF">
        <w:tc>
          <w:tcPr>
            <w:tcW w:w="3060" w:type="dxa"/>
            <w:vAlign w:val="bottom"/>
          </w:tcPr>
          <w:p w:rsidR="002C2C98" w:rsidRPr="003A3233" w:rsidRDefault="002C2C98" w:rsidP="002C2C98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39" w:type="dxa"/>
            <w:vAlign w:val="bottom"/>
          </w:tcPr>
          <w:p w:rsidR="002C2C98" w:rsidRPr="003A3233" w:rsidRDefault="002C2C98" w:rsidP="002C2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110" w:type="dxa"/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2C98">
              <w:rPr>
                <w:rFonts w:ascii="Angsana New" w:hAnsi="Angsana New"/>
                <w:sz w:val="30"/>
                <w:szCs w:val="30"/>
              </w:rPr>
              <w:t>(313,708)</w:t>
            </w: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(331,703)</w:t>
            </w: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</w:tcPr>
          <w:p w:rsidR="002C2C98" w:rsidRPr="002C2C98" w:rsidRDefault="000331AF" w:rsidP="00CA0C1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A0C15">
              <w:rPr>
                <w:rFonts w:ascii="Angsana New" w:hAnsi="Angsana New"/>
                <w:sz w:val="30"/>
                <w:szCs w:val="30"/>
              </w:rPr>
              <w:t>282,133</w:t>
            </w:r>
            <w:r w:rsidR="002C2C98" w:rsidRPr="002C2C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</w:tcPr>
          <w:p w:rsidR="002C2C98" w:rsidRPr="002C2C98" w:rsidRDefault="002C2C98" w:rsidP="002C2C98">
            <w:pPr>
              <w:tabs>
                <w:tab w:val="decimal" w:pos="86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2C98">
              <w:rPr>
                <w:rFonts w:ascii="Angsana New" w:hAnsi="Angsana New"/>
                <w:sz w:val="30"/>
                <w:szCs w:val="30"/>
              </w:rPr>
              <w:t>(371,314)</w:t>
            </w:r>
          </w:p>
        </w:tc>
      </w:tr>
      <w:tr w:rsidR="002C2C98" w:rsidRPr="003A3233" w:rsidTr="002849EF">
        <w:tc>
          <w:tcPr>
            <w:tcW w:w="3060" w:type="dxa"/>
            <w:vAlign w:val="bottom"/>
          </w:tcPr>
          <w:p w:rsidR="002C2C98" w:rsidRPr="003A3233" w:rsidRDefault="002C2C98" w:rsidP="002C2C9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2C2C98" w:rsidRPr="00AD3FB1" w:rsidRDefault="002C2C98" w:rsidP="002C2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C98">
              <w:rPr>
                <w:rFonts w:ascii="Angsana New" w:hAnsi="Angsana New"/>
                <w:b/>
                <w:bCs/>
                <w:sz w:val="30"/>
                <w:szCs w:val="30"/>
              </w:rPr>
              <w:t>(313,708)</w:t>
            </w:r>
          </w:p>
        </w:tc>
        <w:tc>
          <w:tcPr>
            <w:tcW w:w="236" w:type="dxa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(331,703)</w:t>
            </w:r>
          </w:p>
        </w:tc>
        <w:tc>
          <w:tcPr>
            <w:tcW w:w="236" w:type="dxa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2C2C98" w:rsidRPr="002C2C98" w:rsidRDefault="00CA0C15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(282,133</w:t>
            </w:r>
            <w:r w:rsidR="002C2C98" w:rsidRPr="002C2C9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2C2C98" w:rsidRPr="002C2C98" w:rsidRDefault="002C2C98" w:rsidP="002C2C98">
            <w:pPr>
              <w:tabs>
                <w:tab w:val="decimal" w:pos="86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C98">
              <w:rPr>
                <w:rFonts w:ascii="Angsana New" w:hAnsi="Angsana New"/>
                <w:b/>
                <w:bCs/>
                <w:sz w:val="30"/>
                <w:szCs w:val="30"/>
              </w:rPr>
              <w:t>(371,314)</w:t>
            </w:r>
          </w:p>
        </w:tc>
      </w:tr>
      <w:tr w:rsidR="002C2C98" w:rsidRPr="00EF1516" w:rsidTr="002849EF">
        <w:tc>
          <w:tcPr>
            <w:tcW w:w="3060" w:type="dxa"/>
            <w:vAlign w:val="bottom"/>
          </w:tcPr>
          <w:p w:rsidR="002C2C98" w:rsidRPr="00EF1516" w:rsidRDefault="002C2C98" w:rsidP="002C2C98">
            <w:pPr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vAlign w:val="bottom"/>
          </w:tcPr>
          <w:p w:rsidR="002C2C98" w:rsidRPr="00EF1516" w:rsidRDefault="002C2C98" w:rsidP="002C2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2C2C98" w:rsidRPr="002C2C98" w:rsidRDefault="002C2C98" w:rsidP="002C2C98">
            <w:pPr>
              <w:tabs>
                <w:tab w:val="decimal" w:pos="86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2C98" w:rsidRPr="003A3233" w:rsidTr="002849EF">
        <w:tc>
          <w:tcPr>
            <w:tcW w:w="3060" w:type="dxa"/>
            <w:vAlign w:val="bottom"/>
          </w:tcPr>
          <w:p w:rsidR="002C2C98" w:rsidRPr="003A3233" w:rsidRDefault="002C2C98" w:rsidP="002C2C9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839" w:type="dxa"/>
            <w:vAlign w:val="bottom"/>
          </w:tcPr>
          <w:p w:rsidR="002C2C98" w:rsidRPr="003A3233" w:rsidRDefault="002C2C98" w:rsidP="002C2C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C98">
              <w:rPr>
                <w:rFonts w:ascii="Angsana New" w:hAnsi="Angsana New"/>
                <w:b/>
                <w:bCs/>
                <w:sz w:val="30"/>
                <w:szCs w:val="30"/>
              </w:rPr>
              <w:t>(240,723)</w:t>
            </w:r>
          </w:p>
        </w:tc>
        <w:tc>
          <w:tcPr>
            <w:tcW w:w="236" w:type="dxa"/>
          </w:tcPr>
          <w:p w:rsidR="002C2C98" w:rsidRPr="002849EF" w:rsidRDefault="002C2C98" w:rsidP="002C2C9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2C2C98" w:rsidRPr="002C2C98" w:rsidRDefault="002C2C98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C98">
              <w:rPr>
                <w:rFonts w:ascii="Angsana New" w:hAnsi="Angsana New"/>
                <w:b/>
                <w:bCs/>
                <w:sz w:val="30"/>
                <w:szCs w:val="30"/>
              </w:rPr>
              <w:t>(302,961)</w:t>
            </w:r>
          </w:p>
        </w:tc>
        <w:tc>
          <w:tcPr>
            <w:tcW w:w="236" w:type="dxa"/>
          </w:tcPr>
          <w:p w:rsidR="002C2C98" w:rsidRPr="002849EF" w:rsidRDefault="002C2C98" w:rsidP="002C2C9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:rsidR="002C2C98" w:rsidRPr="002C2C98" w:rsidRDefault="00CA0C15" w:rsidP="002C2C9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(282,133</w:t>
            </w:r>
            <w:r w:rsidR="002C2C98" w:rsidRPr="002C2C9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2C2C98" w:rsidRPr="002849EF" w:rsidRDefault="002C2C98" w:rsidP="002C2C9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2C2C98" w:rsidRPr="002C2C98" w:rsidRDefault="002C2C98" w:rsidP="002C2C98">
            <w:pPr>
              <w:tabs>
                <w:tab w:val="decimal" w:pos="86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C98">
              <w:rPr>
                <w:rFonts w:ascii="Angsana New" w:hAnsi="Angsana New"/>
                <w:b/>
                <w:bCs/>
                <w:sz w:val="30"/>
                <w:szCs w:val="30"/>
              </w:rPr>
              <w:t>(371,314)</w:t>
            </w:r>
          </w:p>
        </w:tc>
      </w:tr>
    </w:tbl>
    <w:p w:rsidR="00E84123" w:rsidRPr="00153E8D" w:rsidRDefault="00E84123" w:rsidP="00E84123">
      <w:pPr>
        <w:pStyle w:val="Bo-Blankline"/>
        <w:rPr>
          <w:sz w:val="16"/>
          <w:szCs w:val="16"/>
        </w:rPr>
      </w:pPr>
    </w:p>
    <w:p w:rsidR="00AA7A37" w:rsidRDefault="00AA7A37" w:rsidP="00AA7A37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3383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ภาษีเงินได้ที่ได้รับรู้ในกำไรขาดทุนเบ็ดเสร็จอื่น</w:t>
      </w:r>
    </w:p>
    <w:p w:rsidR="002540DA" w:rsidRPr="002540DA" w:rsidRDefault="002540DA" w:rsidP="00AA7A37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AA7A37" w:rsidRPr="001405A2" w:rsidTr="00632F91">
        <w:tc>
          <w:tcPr>
            <w:tcW w:w="2358" w:type="dxa"/>
            <w:vAlign w:val="bottom"/>
          </w:tcPr>
          <w:p w:rsidR="00AA7A37" w:rsidRPr="001405A2" w:rsidRDefault="00AA7A37" w:rsidP="00AA7A3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AA7A37" w:rsidRPr="001405A2" w:rsidRDefault="00AA7A37" w:rsidP="00AA7A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05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7A37" w:rsidRPr="001405A2" w:rsidTr="00632F91">
        <w:tc>
          <w:tcPr>
            <w:tcW w:w="2358" w:type="dxa"/>
            <w:vAlign w:val="bottom"/>
          </w:tcPr>
          <w:p w:rsidR="00AA7A37" w:rsidRPr="001405A2" w:rsidRDefault="00AA7A37" w:rsidP="00AA7A3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AA7A37" w:rsidRPr="001405A2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A7A37" w:rsidRPr="001405A2" w:rsidRDefault="00AA7A37" w:rsidP="00AA7A37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AA7A37" w:rsidRPr="001405A2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A7A37" w:rsidRPr="001405A2" w:rsidTr="00632F91">
        <w:tc>
          <w:tcPr>
            <w:tcW w:w="2358" w:type="dxa"/>
            <w:vAlign w:val="bottom"/>
          </w:tcPr>
          <w:p w:rsidR="00AA7A37" w:rsidRPr="001405A2" w:rsidRDefault="00AA7A37" w:rsidP="00AA7A3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A7A37" w:rsidRPr="001405A2" w:rsidRDefault="00AA7A37" w:rsidP="00AA7A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A7A37" w:rsidRPr="001405A2" w:rsidRDefault="00AA7A37" w:rsidP="00AA7A37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A7A37" w:rsidRDefault="00AA7A37" w:rsidP="00AA7A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  <w:p w:rsidR="00AA7A37" w:rsidRDefault="00AA7A37" w:rsidP="00AA7A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(ค่าใช้จ่าย)</w:t>
            </w:r>
          </w:p>
          <w:p w:rsidR="00AA7A37" w:rsidRPr="001405A2" w:rsidRDefault="00AA7A37" w:rsidP="00AA7A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A7A37" w:rsidRPr="001405A2" w:rsidRDefault="00AA7A37" w:rsidP="00AA7A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A7A37" w:rsidRDefault="00AA7A37" w:rsidP="00AA7A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สุทธิจาก</w:t>
            </w:r>
          </w:p>
          <w:p w:rsidR="00AA7A37" w:rsidRPr="001405A2" w:rsidRDefault="00AA7A37" w:rsidP="00AA7A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A7A37" w:rsidRPr="001405A2" w:rsidRDefault="00AA7A37" w:rsidP="00AA7A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A7A37" w:rsidRPr="001405A2" w:rsidRDefault="00AA7A37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A7A37" w:rsidRPr="001405A2" w:rsidRDefault="00AA7A37" w:rsidP="001E17DF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A7A37" w:rsidRDefault="00AA7A37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  <w:p w:rsidR="00AA7A37" w:rsidRDefault="00AA7A37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(ค่าใช้จ่าย)</w:t>
            </w:r>
          </w:p>
          <w:p w:rsidR="00AA7A37" w:rsidRPr="001405A2" w:rsidRDefault="00AA7A37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A7A37" w:rsidRPr="001405A2" w:rsidRDefault="00AA7A37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A7A37" w:rsidRDefault="00AA7A37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สุทธิจาก</w:t>
            </w:r>
          </w:p>
          <w:p w:rsidR="00AA7A37" w:rsidRPr="001405A2" w:rsidRDefault="00AA7A37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</w:tr>
      <w:tr w:rsidR="00AA7A37" w:rsidRPr="001405A2" w:rsidTr="00632F91">
        <w:tc>
          <w:tcPr>
            <w:tcW w:w="2358" w:type="dxa"/>
            <w:vAlign w:val="bottom"/>
          </w:tcPr>
          <w:p w:rsidR="00AA7A37" w:rsidRPr="001405A2" w:rsidRDefault="00AA7A37" w:rsidP="00AA7A3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AA7A37" w:rsidRPr="001405A2" w:rsidRDefault="00AA7A37" w:rsidP="00AA7A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405A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C531E" w:rsidRPr="002C2C98" w:rsidTr="00632F91">
        <w:tc>
          <w:tcPr>
            <w:tcW w:w="2358" w:type="dxa"/>
            <w:vAlign w:val="bottom"/>
          </w:tcPr>
          <w:p w:rsidR="004C531E" w:rsidRPr="001405A2" w:rsidRDefault="004C531E" w:rsidP="004C531E">
            <w:pPr>
              <w:spacing w:line="240" w:lineRule="atLeas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405A2" w:rsidRDefault="002C2C98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405A2" w:rsidRDefault="002C2C98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405A2" w:rsidRDefault="002C2C98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405A2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2C2C98" w:rsidRDefault="004C531E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C2C98">
              <w:rPr>
                <w:rFonts w:ascii="Angsana New" w:hAnsi="Angsana New"/>
                <w:sz w:val="26"/>
                <w:szCs w:val="26"/>
              </w:rPr>
              <w:t>(</w:t>
            </w:r>
            <w:r w:rsidR="00884953" w:rsidRPr="002C2C98">
              <w:rPr>
                <w:rFonts w:ascii="Angsana New" w:hAnsi="Angsana New"/>
                <w:sz w:val="26"/>
                <w:szCs w:val="26"/>
              </w:rPr>
              <w:t>6</w:t>
            </w:r>
            <w:r w:rsidRPr="002C2C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2C2C98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2C2C98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C2C98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4C531E" w:rsidRPr="002C2C98" w:rsidTr="00632F91">
        <w:tc>
          <w:tcPr>
            <w:tcW w:w="2358" w:type="dxa"/>
            <w:vAlign w:val="bottom"/>
          </w:tcPr>
          <w:p w:rsidR="004C531E" w:rsidRDefault="004C531E" w:rsidP="004C531E">
            <w:pPr>
              <w:spacing w:line="240" w:lineRule="atLeas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8206A4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8206A4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เบ็ดเสร็จอื่นจากเงินลงทุนในบริษัทร่วมและการร่วมค้า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89404B" w:rsidRDefault="002C2C98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3,628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Default="002C2C98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Default="002C2C98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89404B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4C531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078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2C2C98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2C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2C2C98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2C2C98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C2C98">
              <w:rPr>
                <w:rFonts w:ascii="Angsana New" w:hAnsi="Angsana New"/>
                <w:sz w:val="26"/>
                <w:szCs w:val="26"/>
              </w:rPr>
              <w:t>3</w:t>
            </w:r>
            <w:r w:rsidR="004C531E" w:rsidRPr="002C2C98">
              <w:rPr>
                <w:rFonts w:ascii="Angsana New" w:hAnsi="Angsana New"/>
                <w:sz w:val="26"/>
                <w:szCs w:val="26"/>
              </w:rPr>
              <w:t>,</w:t>
            </w:r>
            <w:r w:rsidRPr="002C2C98">
              <w:rPr>
                <w:rFonts w:ascii="Angsana New" w:hAnsi="Angsana New"/>
                <w:sz w:val="26"/>
                <w:szCs w:val="26"/>
              </w:rPr>
              <w:t>078</w:t>
            </w:r>
          </w:p>
        </w:tc>
      </w:tr>
      <w:tr w:rsidR="004C531E" w:rsidRPr="001405A2" w:rsidTr="00632F91">
        <w:tc>
          <w:tcPr>
            <w:tcW w:w="2358" w:type="dxa"/>
            <w:vAlign w:val="bottom"/>
          </w:tcPr>
          <w:p w:rsidR="004C531E" w:rsidRPr="001405A2" w:rsidRDefault="004C531E" w:rsidP="004C531E">
            <w:pPr>
              <w:spacing w:line="240" w:lineRule="atLeas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จากการประมาณตามหลักการคณิตศาสตร์ประกันภัยสำหรับโครงการผลประโยชน์ที่กำหนดไว้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31E" w:rsidRPr="001405A2" w:rsidRDefault="002C2C98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31E" w:rsidRPr="001405A2" w:rsidRDefault="002C2C98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(424)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31E" w:rsidRPr="001405A2" w:rsidRDefault="002C2C98" w:rsidP="004C531E">
            <w:pPr>
              <w:tabs>
                <w:tab w:val="decimal" w:pos="800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4C531E" w:rsidRPr="001405A2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061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4C531E" w:rsidRPr="001405A2" w:rsidRDefault="004C531E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84953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84953">
              <w:rPr>
                <w:rFonts w:ascii="Angsana New" w:hAnsi="Angsana New"/>
                <w:sz w:val="26"/>
                <w:szCs w:val="26"/>
              </w:rPr>
              <w:t>703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4C531E" w:rsidRPr="001405A2" w:rsidRDefault="00884953" w:rsidP="004C531E">
            <w:pPr>
              <w:tabs>
                <w:tab w:val="decimal" w:pos="800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  <w:tr w:rsidR="004C531E" w:rsidRPr="001405A2" w:rsidTr="00632F91">
        <w:tc>
          <w:tcPr>
            <w:tcW w:w="2358" w:type="dxa"/>
            <w:vAlign w:val="bottom"/>
          </w:tcPr>
          <w:p w:rsidR="004C531E" w:rsidRPr="001405A2" w:rsidRDefault="004C531E" w:rsidP="004C531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05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405A2" w:rsidRDefault="002C2C98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6,147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405A2" w:rsidRDefault="002C2C98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(451)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405A2" w:rsidRDefault="002C2C98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5,696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531E" w:rsidRPr="001405A2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  <w:r w:rsidR="004C531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531E" w:rsidRPr="001405A2" w:rsidRDefault="004C531E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8495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84953">
              <w:rPr>
                <w:rFonts w:ascii="Angsana New" w:hAnsi="Angsana New"/>
                <w:b/>
                <w:bCs/>
                <w:sz w:val="26"/>
                <w:szCs w:val="26"/>
              </w:rPr>
              <w:t>709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531E" w:rsidRPr="001405A2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4C531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472</w:t>
            </w:r>
          </w:p>
        </w:tc>
      </w:tr>
    </w:tbl>
    <w:p w:rsidR="00F67033" w:rsidRDefault="00F67033" w:rsidP="00F67033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350BC0" w:rsidRDefault="00350BC0" w:rsidP="00F67033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900"/>
        <w:gridCol w:w="1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F67033" w:rsidRPr="001405A2" w:rsidTr="00632F91">
        <w:tc>
          <w:tcPr>
            <w:tcW w:w="2358" w:type="dxa"/>
            <w:vAlign w:val="bottom"/>
          </w:tcPr>
          <w:p w:rsidR="00F67033" w:rsidRPr="001405A2" w:rsidRDefault="00F67033" w:rsidP="001E17D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1" w:type="dxa"/>
            <w:gridSpan w:val="12"/>
            <w:vAlign w:val="bottom"/>
          </w:tcPr>
          <w:p w:rsidR="00F67033" w:rsidRPr="001405A2" w:rsidRDefault="00F67033" w:rsidP="0069180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05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</w:t>
            </w:r>
            <w:r w:rsidR="00971D7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การเงิน</w:t>
            </w:r>
            <w:r w:rsidR="006918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D786F" w:rsidRPr="001405A2" w:rsidTr="00632F91">
        <w:tc>
          <w:tcPr>
            <w:tcW w:w="2358" w:type="dxa"/>
            <w:vAlign w:val="bottom"/>
          </w:tcPr>
          <w:p w:rsidR="00AD786F" w:rsidRPr="001405A2" w:rsidRDefault="00AD786F" w:rsidP="00AD78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6"/>
            <w:tcBorders>
              <w:bottom w:val="single" w:sz="4" w:space="0" w:color="auto"/>
            </w:tcBorders>
            <w:vAlign w:val="bottom"/>
          </w:tcPr>
          <w:p w:rsidR="00AD786F" w:rsidRPr="001405A2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1405A2" w:rsidRDefault="00AD786F" w:rsidP="00AD786F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AD786F" w:rsidRPr="001405A2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D786F" w:rsidRPr="001405A2" w:rsidTr="00632F91">
        <w:tc>
          <w:tcPr>
            <w:tcW w:w="2358" w:type="dxa"/>
            <w:vAlign w:val="bottom"/>
          </w:tcPr>
          <w:p w:rsidR="00AD786F" w:rsidRPr="001405A2" w:rsidRDefault="00AD786F" w:rsidP="00AD78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  <w:vAlign w:val="bottom"/>
          </w:tcPr>
          <w:p w:rsidR="00AD786F" w:rsidRPr="001405A2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D786F" w:rsidRPr="001405A2" w:rsidRDefault="00AD786F" w:rsidP="00AD786F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D786F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  <w:p w:rsidR="00AD786F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(ค่าใช้จ่าย)</w:t>
            </w:r>
          </w:p>
          <w:p w:rsidR="00AD786F" w:rsidRPr="001405A2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D786F" w:rsidRPr="001405A2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AD786F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สุทธิจาก</w:t>
            </w:r>
          </w:p>
          <w:p w:rsidR="00AD786F" w:rsidRPr="001405A2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1405A2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786F" w:rsidRPr="001405A2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1405A2" w:rsidRDefault="00AD786F" w:rsidP="00AD786F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786F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  <w:p w:rsidR="00AD786F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(ค่าใช้จ่าย)</w:t>
            </w:r>
          </w:p>
          <w:p w:rsidR="00AD786F" w:rsidRPr="001405A2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AD786F" w:rsidRPr="001405A2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AD786F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สุทธิจาก</w:t>
            </w:r>
          </w:p>
          <w:p w:rsidR="00AD786F" w:rsidRPr="001405A2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</w:tr>
      <w:tr w:rsidR="00AD786F" w:rsidRPr="001405A2" w:rsidTr="00632F91">
        <w:tc>
          <w:tcPr>
            <w:tcW w:w="2358" w:type="dxa"/>
            <w:vAlign w:val="bottom"/>
          </w:tcPr>
          <w:p w:rsidR="00AD786F" w:rsidRPr="001405A2" w:rsidRDefault="00AD786F" w:rsidP="00AD78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1" w:type="dxa"/>
            <w:gridSpan w:val="12"/>
            <w:vAlign w:val="bottom"/>
          </w:tcPr>
          <w:p w:rsidR="00AD786F" w:rsidRPr="001405A2" w:rsidRDefault="00AD786F" w:rsidP="00AD78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405A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C531E" w:rsidRPr="001405A2" w:rsidTr="00632F91">
        <w:tc>
          <w:tcPr>
            <w:tcW w:w="2358" w:type="dxa"/>
            <w:vAlign w:val="bottom"/>
          </w:tcPr>
          <w:p w:rsidR="004C531E" w:rsidRPr="001405A2" w:rsidRDefault="004C531E" w:rsidP="004C531E">
            <w:pPr>
              <w:spacing w:line="240" w:lineRule="atLeas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:rsidR="004C531E" w:rsidRPr="001405A2" w:rsidRDefault="00290C36" w:rsidP="004C531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261" w:type="dxa"/>
            <w:gridSpan w:val="2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405A2" w:rsidRDefault="00290C36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405A2" w:rsidRDefault="00290C36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405A2" w:rsidRDefault="00884953" w:rsidP="004C531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405A2" w:rsidRDefault="004C531E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84953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405A2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4C531E" w:rsidRPr="001405A2" w:rsidTr="00632F91">
        <w:tc>
          <w:tcPr>
            <w:tcW w:w="2358" w:type="dxa"/>
            <w:vAlign w:val="bottom"/>
          </w:tcPr>
          <w:p w:rsidR="004C531E" w:rsidRPr="001405A2" w:rsidRDefault="004C531E" w:rsidP="004C531E">
            <w:pPr>
              <w:spacing w:line="240" w:lineRule="atLeas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จากการประมาณตามหลักการคณิตศาสตร์ประกันภัยสำหรับโครงการผลประโยชน์ที่กำหนดไว้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C531E" w:rsidRPr="001405A2" w:rsidRDefault="00290C36" w:rsidP="004C531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(3,795)</w:t>
            </w:r>
          </w:p>
        </w:tc>
        <w:tc>
          <w:tcPr>
            <w:tcW w:w="261" w:type="dxa"/>
            <w:gridSpan w:val="2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4C531E" w:rsidRPr="001405A2" w:rsidRDefault="00290C36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4C531E" w:rsidRPr="001405A2" w:rsidRDefault="00290C36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(3,036)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4C531E" w:rsidRPr="001405A2" w:rsidRDefault="00884953" w:rsidP="004C531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4C531E" w:rsidRPr="001405A2" w:rsidRDefault="004C531E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8495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84953">
              <w:rPr>
                <w:rFonts w:ascii="Angsana New" w:hAnsi="Angsana New"/>
                <w:sz w:val="26"/>
                <w:szCs w:val="26"/>
              </w:rPr>
              <w:t>689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4C531E" w:rsidRPr="001405A2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754</w:t>
            </w:r>
          </w:p>
        </w:tc>
      </w:tr>
      <w:tr w:rsidR="004C531E" w:rsidRPr="001405A2" w:rsidTr="00632F91">
        <w:tc>
          <w:tcPr>
            <w:tcW w:w="2358" w:type="dxa"/>
            <w:vAlign w:val="bottom"/>
          </w:tcPr>
          <w:p w:rsidR="004C531E" w:rsidRPr="001405A2" w:rsidRDefault="004C531E" w:rsidP="004C531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05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405A2" w:rsidRDefault="00290C36" w:rsidP="004C531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(3,658)</w:t>
            </w:r>
          </w:p>
        </w:tc>
        <w:tc>
          <w:tcPr>
            <w:tcW w:w="261" w:type="dxa"/>
            <w:gridSpan w:val="2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405A2" w:rsidRDefault="00290C36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732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405A2" w:rsidRDefault="00290C36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(2,926)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405A2" w:rsidRDefault="00884953" w:rsidP="004C531E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4C531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473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405A2" w:rsidRDefault="004C531E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8495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84953">
              <w:rPr>
                <w:rFonts w:ascii="Angsana New" w:hAnsi="Angsana New"/>
                <w:b/>
                <w:bCs/>
                <w:sz w:val="26"/>
                <w:szCs w:val="26"/>
              </w:rPr>
              <w:t>695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405A2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4C531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778</w:t>
            </w:r>
          </w:p>
        </w:tc>
      </w:tr>
    </w:tbl>
    <w:p w:rsidR="00E84123" w:rsidRDefault="00E84123" w:rsidP="00E84123">
      <w:pPr>
        <w:pStyle w:val="Bo-Blankline"/>
      </w:pPr>
    </w:p>
    <w:p w:rsidR="00327186" w:rsidRDefault="00327186" w:rsidP="00327186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327186" w:rsidRPr="00AA7A37" w:rsidRDefault="00327186" w:rsidP="00327186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1"/>
        <w:gridCol w:w="1114"/>
        <w:gridCol w:w="236"/>
        <w:gridCol w:w="1200"/>
        <w:gridCol w:w="236"/>
        <w:gridCol w:w="1115"/>
        <w:gridCol w:w="236"/>
        <w:gridCol w:w="1200"/>
      </w:tblGrid>
      <w:tr w:rsidR="00327186" w:rsidRPr="006E4F8A" w:rsidTr="00F72743">
        <w:tc>
          <w:tcPr>
            <w:tcW w:w="3841" w:type="dxa"/>
          </w:tcPr>
          <w:p w:rsidR="00327186" w:rsidRPr="006E4F8A" w:rsidRDefault="00327186" w:rsidP="001E1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  <w:gridSpan w:val="7"/>
          </w:tcPr>
          <w:p w:rsidR="00327186" w:rsidRPr="00327186" w:rsidRDefault="00327186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6AA0" w:rsidRPr="006E4F8A" w:rsidTr="00F72743">
        <w:tc>
          <w:tcPr>
            <w:tcW w:w="3841" w:type="dxa"/>
          </w:tcPr>
          <w:p w:rsidR="00976AA0" w:rsidRPr="006E4F8A" w:rsidRDefault="00976AA0" w:rsidP="00976AA0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:rsidR="00976AA0" w:rsidRPr="00327186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76AA0" w:rsidRPr="00327186" w:rsidRDefault="00976AA0" w:rsidP="00976AA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:rsidR="00976AA0" w:rsidRPr="00327186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76B47" w:rsidRPr="006E4F8A" w:rsidTr="00F72743">
        <w:tc>
          <w:tcPr>
            <w:tcW w:w="3841" w:type="dxa"/>
          </w:tcPr>
          <w:p w:rsidR="00A76B47" w:rsidRPr="006E4F8A" w:rsidRDefault="00A76B47" w:rsidP="00976AA0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:rsidR="00A76B47" w:rsidRDefault="00A76B47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76B47" w:rsidRPr="00327186" w:rsidRDefault="00A76B47" w:rsidP="00976AA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:rsidR="00A76B47" w:rsidRDefault="00A76B47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94568F" w:rsidRPr="006E4F8A" w:rsidTr="00F72743">
        <w:tc>
          <w:tcPr>
            <w:tcW w:w="3841" w:type="dxa"/>
          </w:tcPr>
          <w:p w:rsidR="0094568F" w:rsidRPr="006E4F8A" w:rsidRDefault="0094568F" w:rsidP="0094568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94568F" w:rsidRPr="003A3233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94568F" w:rsidRPr="003A3233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94568F" w:rsidRPr="003A3233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4568F" w:rsidRPr="003A3233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94568F" w:rsidRPr="003A3233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94568F" w:rsidRPr="003A3233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94568F" w:rsidRPr="003A3233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68F" w:rsidRPr="006E4F8A" w:rsidTr="00F72743">
        <w:tc>
          <w:tcPr>
            <w:tcW w:w="3841" w:type="dxa"/>
          </w:tcPr>
          <w:p w:rsidR="0094568F" w:rsidRPr="006E4F8A" w:rsidRDefault="0094568F" w:rsidP="0094568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94568F" w:rsidRPr="00327186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94568F" w:rsidRPr="00327186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:rsidR="0094568F" w:rsidRPr="00327186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:rsidR="0094568F" w:rsidRPr="00327186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:rsidR="0094568F" w:rsidRPr="00327186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94568F" w:rsidRPr="00327186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:rsidR="0094568F" w:rsidRPr="00327186" w:rsidRDefault="0094568F" w:rsidP="0094568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531E" w:rsidRPr="006E4F8A" w:rsidTr="00F72743">
        <w:tc>
          <w:tcPr>
            <w:tcW w:w="3841" w:type="dxa"/>
          </w:tcPr>
          <w:p w:rsidR="004C531E" w:rsidRPr="00251BEC" w:rsidRDefault="001A0600" w:rsidP="004C531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016AE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="004C531E" w:rsidRPr="00E41291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  <w:r w:rsidR="004C531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4C531E" w:rsidRPr="000869BA" w:rsidRDefault="00BC481B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(937,090</w:t>
            </w:r>
            <w:r w:rsidR="00F7274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4C531E" w:rsidRPr="000869BA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  <w:r w:rsidR="00A333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</w:tr>
      <w:tr w:rsidR="004C531E" w:rsidRPr="006E4F8A" w:rsidTr="003F47CD">
        <w:tc>
          <w:tcPr>
            <w:tcW w:w="3841" w:type="dxa"/>
          </w:tcPr>
          <w:p w:rsidR="004C531E" w:rsidRPr="00251BEC" w:rsidRDefault="004C531E" w:rsidP="004C531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14" w:type="dxa"/>
          </w:tcPr>
          <w:p w:rsidR="004C531E" w:rsidRPr="006E4F8A" w:rsidRDefault="00F7274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:rsidR="004C531E" w:rsidRPr="000869BA" w:rsidRDefault="00F72743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(187,418)</w:t>
            </w: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C531E" w:rsidRPr="006E4F8A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C531E" w:rsidRPr="00F72743" w:rsidRDefault="00034044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27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</w:t>
            </w:r>
            <w:r w:rsidRPr="00F72743">
              <w:rPr>
                <w:rFonts w:ascii="Angsana New" w:hAnsi="Angsana New"/>
                <w:sz w:val="30"/>
                <w:szCs w:val="30"/>
                <w:lang w:val="en-US"/>
              </w:rPr>
              <w:t>,383</w:t>
            </w:r>
          </w:p>
        </w:tc>
      </w:tr>
      <w:tr w:rsidR="004C531E" w:rsidRPr="006E4F8A" w:rsidTr="003F47CD">
        <w:tc>
          <w:tcPr>
            <w:tcW w:w="3841" w:type="dxa"/>
          </w:tcPr>
          <w:p w:rsidR="004C531E" w:rsidRPr="00251BEC" w:rsidRDefault="004C531E" w:rsidP="004C531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14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C531E" w:rsidRPr="000869BA" w:rsidRDefault="004E4AFB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,813</w:t>
            </w:r>
            <w:r w:rsidR="00F7274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4C531E" w:rsidRPr="009405F6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C531E" w:rsidRPr="00F72743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274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 w:rsidRPr="00F72743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Pr="00F727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 w:rsidRPr="00F72743"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  <w:r w:rsidRPr="00F7274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531E" w:rsidRPr="006E4F8A" w:rsidTr="003F47CD">
        <w:tc>
          <w:tcPr>
            <w:tcW w:w="3841" w:type="dxa"/>
          </w:tcPr>
          <w:p w:rsidR="004C531E" w:rsidRPr="006D32E8" w:rsidRDefault="004C531E" w:rsidP="004C531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114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4C531E" w:rsidRPr="000869BA" w:rsidRDefault="004E4AFB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(398,919</w:t>
            </w:r>
            <w:r w:rsidR="00F7274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4C531E" w:rsidRPr="009405F6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F72743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274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 w:rsidRPr="00F72743"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  <w:r w:rsidRPr="00F727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 w:rsidRPr="00F72743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  <w:r w:rsidRPr="00F7274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531E" w:rsidRPr="006E4F8A" w:rsidTr="003F47CD">
        <w:tc>
          <w:tcPr>
            <w:tcW w:w="3841" w:type="dxa"/>
          </w:tcPr>
          <w:p w:rsidR="004C531E" w:rsidRPr="006D32E8" w:rsidRDefault="004C531E" w:rsidP="004C531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14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4C531E" w:rsidRPr="000869BA" w:rsidRDefault="004E4AFB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97,661</w:t>
            </w:r>
          </w:p>
        </w:tc>
        <w:tc>
          <w:tcPr>
            <w:tcW w:w="236" w:type="dxa"/>
          </w:tcPr>
          <w:p w:rsidR="004C531E" w:rsidRPr="009405F6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F72743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274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4C531E" w:rsidRPr="00F727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2743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</w:p>
        </w:tc>
      </w:tr>
      <w:tr w:rsidR="004C531E" w:rsidRPr="006E4F8A" w:rsidTr="003F47CD">
        <w:tc>
          <w:tcPr>
            <w:tcW w:w="3841" w:type="dxa"/>
          </w:tcPr>
          <w:p w:rsidR="004C531E" w:rsidRPr="006D32E8" w:rsidRDefault="004C531E" w:rsidP="004C531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14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4C531E" w:rsidRPr="000869BA" w:rsidRDefault="00F72743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97DCF">
              <w:rPr>
                <w:rFonts w:ascii="Angsana New" w:hAnsi="Angsana New"/>
                <w:sz w:val="30"/>
                <w:szCs w:val="30"/>
                <w:lang w:val="en-US"/>
              </w:rPr>
              <w:t>90,766</w:t>
            </w:r>
          </w:p>
        </w:tc>
        <w:tc>
          <w:tcPr>
            <w:tcW w:w="236" w:type="dxa"/>
            <w:vAlign w:val="bottom"/>
          </w:tcPr>
          <w:p w:rsidR="004C531E" w:rsidRPr="009405F6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F72743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2743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4C531E" w:rsidRPr="00F727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2743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</w:tr>
      <w:tr w:rsidR="00F72743" w:rsidRPr="006E4F8A" w:rsidTr="003F47CD">
        <w:tc>
          <w:tcPr>
            <w:tcW w:w="3841" w:type="dxa"/>
          </w:tcPr>
          <w:p w:rsidR="00F72743" w:rsidRPr="008B747D" w:rsidRDefault="00F72743" w:rsidP="00F72743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6D32E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D32E8">
              <w:rPr>
                <w:rFonts w:ascii="Angsana New" w:hAnsi="Angsana New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1114" w:type="dxa"/>
          </w:tcPr>
          <w:p w:rsidR="00F72743" w:rsidRPr="006E4F8A" w:rsidRDefault="00F72743" w:rsidP="00F727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72743" w:rsidRPr="006E4F8A" w:rsidRDefault="00F72743" w:rsidP="00F7274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72743" w:rsidRPr="002C2C98" w:rsidRDefault="00F72743" w:rsidP="00F72743">
            <w:pPr>
              <w:spacing w:line="240" w:lineRule="atLeast"/>
              <w:ind w:left="-43" w:right="-18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C2C98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72743" w:rsidRPr="009405F6" w:rsidRDefault="00F72743" w:rsidP="00F7274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F72743" w:rsidRPr="006E4F8A" w:rsidRDefault="00F72743" w:rsidP="00F727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72743" w:rsidRPr="006E4F8A" w:rsidRDefault="00F72743" w:rsidP="00F7274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F72743" w:rsidRPr="00F72743" w:rsidRDefault="00F72743" w:rsidP="00F7274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2743"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</w:tr>
      <w:tr w:rsidR="00F72743" w:rsidRPr="006E4F8A" w:rsidTr="00F72743">
        <w:tc>
          <w:tcPr>
            <w:tcW w:w="3841" w:type="dxa"/>
            <w:vAlign w:val="bottom"/>
          </w:tcPr>
          <w:p w:rsidR="00F72743" w:rsidRPr="006E4F8A" w:rsidRDefault="00F72743" w:rsidP="00F7274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F72743" w:rsidRPr="008F526B" w:rsidRDefault="00F72743" w:rsidP="00F727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:rsidR="00F72743" w:rsidRPr="008F526B" w:rsidRDefault="00F72743" w:rsidP="00F7274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2743" w:rsidRPr="000869BA" w:rsidRDefault="00F72743" w:rsidP="00F7274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(240,723)</w:t>
            </w:r>
          </w:p>
        </w:tc>
        <w:tc>
          <w:tcPr>
            <w:tcW w:w="236" w:type="dxa"/>
          </w:tcPr>
          <w:p w:rsidR="00F72743" w:rsidRPr="008F526B" w:rsidRDefault="00F72743" w:rsidP="00F7274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F72743" w:rsidRPr="008F526B" w:rsidRDefault="00F72743" w:rsidP="00F727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743">
              <w:rPr>
                <w:rFonts w:ascii="Angsana New" w:hAnsi="Angsana New"/>
                <w:b/>
                <w:bCs/>
                <w:sz w:val="30"/>
                <w:szCs w:val="30"/>
              </w:rPr>
              <w:t>(143)</w:t>
            </w:r>
          </w:p>
        </w:tc>
        <w:tc>
          <w:tcPr>
            <w:tcW w:w="236" w:type="dxa"/>
            <w:shd w:val="clear" w:color="auto" w:fill="auto"/>
          </w:tcPr>
          <w:p w:rsidR="00F72743" w:rsidRPr="008F526B" w:rsidRDefault="00F72743" w:rsidP="00F7274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2743" w:rsidRPr="000869BA" w:rsidRDefault="00F72743" w:rsidP="00F7274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(302,961)</w:t>
            </w:r>
          </w:p>
        </w:tc>
      </w:tr>
    </w:tbl>
    <w:p w:rsidR="00805ACB" w:rsidRDefault="00805ACB" w:rsidP="00805ACB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3C6BBF" w:rsidRDefault="00805ACB" w:rsidP="00805ACB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91"/>
        <w:gridCol w:w="1124"/>
        <w:gridCol w:w="236"/>
        <w:gridCol w:w="1130"/>
        <w:gridCol w:w="236"/>
        <w:gridCol w:w="1125"/>
        <w:gridCol w:w="236"/>
        <w:gridCol w:w="1200"/>
      </w:tblGrid>
      <w:tr w:rsidR="00594D6B" w:rsidRPr="006E4F8A" w:rsidTr="00683346">
        <w:tc>
          <w:tcPr>
            <w:tcW w:w="3891" w:type="dxa"/>
          </w:tcPr>
          <w:p w:rsidR="00594D6B" w:rsidRPr="006E4F8A" w:rsidRDefault="00983541" w:rsidP="001E1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0"/>
                <w:szCs w:val="20"/>
              </w:rPr>
              <w:lastRenderedPageBreak/>
              <w:br w:type="page"/>
            </w:r>
            <w:r w:rsidR="00E84123"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5287" w:type="dxa"/>
            <w:gridSpan w:val="7"/>
          </w:tcPr>
          <w:p w:rsidR="00594D6B" w:rsidRPr="00327186" w:rsidRDefault="00594D6B" w:rsidP="00594D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6AA0" w:rsidRPr="006E4F8A" w:rsidTr="00683346">
        <w:tc>
          <w:tcPr>
            <w:tcW w:w="3891" w:type="dxa"/>
          </w:tcPr>
          <w:p w:rsidR="00976AA0" w:rsidRPr="006E4F8A" w:rsidRDefault="00976AA0" w:rsidP="00976AA0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0" w:type="dxa"/>
            <w:gridSpan w:val="3"/>
          </w:tcPr>
          <w:p w:rsidR="00976AA0" w:rsidRPr="00327186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76AA0" w:rsidRPr="00327186" w:rsidRDefault="00976AA0" w:rsidP="00976AA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1" w:type="dxa"/>
            <w:gridSpan w:val="3"/>
          </w:tcPr>
          <w:p w:rsidR="00976AA0" w:rsidRPr="00327186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76B47" w:rsidRPr="006E4F8A" w:rsidTr="00683346">
        <w:tc>
          <w:tcPr>
            <w:tcW w:w="3891" w:type="dxa"/>
          </w:tcPr>
          <w:p w:rsidR="00A76B47" w:rsidRPr="006E4F8A" w:rsidRDefault="00A76B47" w:rsidP="00A76B47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0" w:type="dxa"/>
            <w:gridSpan w:val="3"/>
          </w:tcPr>
          <w:p w:rsidR="00A76B47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76B47" w:rsidRPr="00327186" w:rsidRDefault="00A76B47" w:rsidP="00A76B4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1" w:type="dxa"/>
            <w:gridSpan w:val="3"/>
          </w:tcPr>
          <w:p w:rsidR="00A76B47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A76B47" w:rsidRPr="006E4F8A" w:rsidTr="00683346">
        <w:tc>
          <w:tcPr>
            <w:tcW w:w="3891" w:type="dxa"/>
          </w:tcPr>
          <w:p w:rsidR="00A76B47" w:rsidRPr="006E4F8A" w:rsidRDefault="00A76B47" w:rsidP="00A76B4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A76B47" w:rsidRPr="003A3233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A76B47" w:rsidRPr="003A3233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:rsidR="00A76B47" w:rsidRPr="003A3233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76B47" w:rsidRPr="003A3233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A76B47" w:rsidRPr="003A3233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A76B47" w:rsidRPr="003A3233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76B47" w:rsidRPr="003A3233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6B47" w:rsidRPr="006E4F8A" w:rsidTr="00683346">
        <w:tc>
          <w:tcPr>
            <w:tcW w:w="3891" w:type="dxa"/>
          </w:tcPr>
          <w:p w:rsidR="00A76B47" w:rsidRPr="006E4F8A" w:rsidRDefault="00A76B47" w:rsidP="00A76B4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A76B47" w:rsidRPr="00327186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A76B47" w:rsidRPr="00327186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0" w:type="dxa"/>
          </w:tcPr>
          <w:p w:rsidR="00A76B47" w:rsidRPr="00327186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:rsidR="00A76B47" w:rsidRPr="00327186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A76B47" w:rsidRPr="00327186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A76B47" w:rsidRPr="00327186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:rsidR="00A76B47" w:rsidRPr="00327186" w:rsidRDefault="00A76B47" w:rsidP="00A76B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531E" w:rsidRPr="006E4F8A" w:rsidTr="00683346">
        <w:tc>
          <w:tcPr>
            <w:tcW w:w="3891" w:type="dxa"/>
          </w:tcPr>
          <w:p w:rsidR="004C531E" w:rsidRPr="00251BEC" w:rsidRDefault="001A0600" w:rsidP="004C531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DF3B2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F3B21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="004C531E" w:rsidRPr="00E41291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  <w:r w:rsidR="004C531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24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:rsidR="004C531E" w:rsidRPr="0091773A" w:rsidRDefault="00D17276" w:rsidP="00A33335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(376,175</w:t>
            </w:r>
            <w:r w:rsidR="007032C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4C531E" w:rsidRPr="0091773A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  <w:r w:rsidR="00A333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925</w:t>
            </w:r>
          </w:p>
        </w:tc>
      </w:tr>
      <w:tr w:rsidR="004C531E" w:rsidRPr="006E4F8A" w:rsidTr="00683346">
        <w:tc>
          <w:tcPr>
            <w:tcW w:w="3891" w:type="dxa"/>
          </w:tcPr>
          <w:p w:rsidR="004C531E" w:rsidRPr="00251BEC" w:rsidRDefault="004C531E" w:rsidP="004C531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24" w:type="dxa"/>
          </w:tcPr>
          <w:p w:rsidR="004C531E" w:rsidRPr="006E4F8A" w:rsidRDefault="00805ACB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</w:tcPr>
          <w:p w:rsidR="004C531E" w:rsidRPr="00D73F72" w:rsidRDefault="007032CA" w:rsidP="00A33335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(75,235)</w:t>
            </w: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C531E" w:rsidRPr="00683346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334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4C531E" w:rsidRPr="00683346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:rsidR="004C531E" w:rsidRPr="00683346" w:rsidRDefault="00F243A1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346">
              <w:rPr>
                <w:rFonts w:ascii="Angsana New" w:hAnsi="Angsana New"/>
                <w:sz w:val="30"/>
                <w:szCs w:val="30"/>
                <w:lang w:val="en-US"/>
              </w:rPr>
              <w:t>196,185</w:t>
            </w:r>
          </w:p>
        </w:tc>
      </w:tr>
      <w:tr w:rsidR="004C531E" w:rsidRPr="006E4F8A" w:rsidTr="00683346">
        <w:tc>
          <w:tcPr>
            <w:tcW w:w="3891" w:type="dxa"/>
          </w:tcPr>
          <w:p w:rsidR="004C531E" w:rsidRPr="00251BEC" w:rsidRDefault="004C531E" w:rsidP="004C531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24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:rsidR="004C531E" w:rsidRPr="00D73F72" w:rsidRDefault="00B8230B" w:rsidP="00A33335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(663,820</w:t>
            </w:r>
            <w:r w:rsidR="007032C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C531E" w:rsidRPr="00683346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83346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C531E" w:rsidRPr="00683346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34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 w:rsidRPr="00683346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  <w:r w:rsidRPr="006833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 w:rsidRPr="00683346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  <w:r w:rsidRPr="0068334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C531E" w:rsidRPr="006E4F8A" w:rsidTr="00683346">
        <w:tc>
          <w:tcPr>
            <w:tcW w:w="3891" w:type="dxa"/>
          </w:tcPr>
          <w:p w:rsidR="004C531E" w:rsidRPr="006D32E8" w:rsidRDefault="004C531E" w:rsidP="004C531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24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:rsidR="004C531E" w:rsidRPr="00D73F72" w:rsidRDefault="004C0AFA" w:rsidP="00A33335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123,473</w:t>
            </w: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C531E" w:rsidRPr="00683346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83346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C531E" w:rsidRPr="00683346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346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4C531E" w:rsidRPr="006833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3346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</w:tr>
      <w:tr w:rsidR="004C0AFA" w:rsidRPr="006E4F8A" w:rsidTr="00683346">
        <w:tc>
          <w:tcPr>
            <w:tcW w:w="3891" w:type="dxa"/>
          </w:tcPr>
          <w:p w:rsidR="004C0AFA" w:rsidRPr="006D32E8" w:rsidRDefault="004C0AFA" w:rsidP="004C531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กลับรายการผลแตกต่างชั่วคราวที่เคยรับรู้</w:t>
            </w:r>
          </w:p>
        </w:tc>
        <w:tc>
          <w:tcPr>
            <w:tcW w:w="1124" w:type="dxa"/>
          </w:tcPr>
          <w:p w:rsidR="004C0AFA" w:rsidRPr="006E4F8A" w:rsidRDefault="004C0AFA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0AFA" w:rsidRPr="006E4F8A" w:rsidRDefault="004C0AFA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:rsidR="004C0AFA" w:rsidRDefault="004C0AFA" w:rsidP="00A33335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76,400</w:t>
            </w:r>
          </w:p>
        </w:tc>
        <w:tc>
          <w:tcPr>
            <w:tcW w:w="236" w:type="dxa"/>
          </w:tcPr>
          <w:p w:rsidR="004C0AFA" w:rsidRPr="006E4F8A" w:rsidRDefault="004C0AFA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C0AFA" w:rsidRPr="00683346" w:rsidRDefault="004C0AFA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0AFA" w:rsidRPr="00683346" w:rsidRDefault="004C0AFA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C0AFA" w:rsidRPr="00683346" w:rsidRDefault="004C0AFA" w:rsidP="004C0AF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C531E" w:rsidRPr="006E4F8A" w:rsidTr="00683346">
        <w:tc>
          <w:tcPr>
            <w:tcW w:w="3891" w:type="dxa"/>
          </w:tcPr>
          <w:p w:rsidR="004C531E" w:rsidRPr="006D32E8" w:rsidRDefault="004C531E" w:rsidP="004C531E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24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vAlign w:val="bottom"/>
          </w:tcPr>
          <w:p w:rsidR="004C531E" w:rsidRPr="00272624" w:rsidRDefault="00683346" w:rsidP="00A33335">
            <w:pPr>
              <w:tabs>
                <w:tab w:val="decimal" w:pos="84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257,</w:t>
            </w:r>
            <w:r w:rsidR="00B8230B">
              <w:rPr>
                <w:rFonts w:ascii="Angsana New" w:hAnsi="Angsana New"/>
                <w:sz w:val="30"/>
                <w:szCs w:val="30"/>
                <w:lang w:val="en-US"/>
              </w:rPr>
              <w:t>049</w:t>
            </w:r>
          </w:p>
        </w:tc>
        <w:tc>
          <w:tcPr>
            <w:tcW w:w="236" w:type="dxa"/>
            <w:vAlign w:val="bottom"/>
          </w:tcPr>
          <w:p w:rsidR="004C531E" w:rsidRPr="006E4F8A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4C531E" w:rsidRPr="00683346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C531E" w:rsidRPr="00683346" w:rsidRDefault="004C531E" w:rsidP="004C531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4C531E" w:rsidRPr="00683346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346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C531E" w:rsidRPr="006833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3346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</w:tr>
      <w:tr w:rsidR="003E27C5" w:rsidRPr="006E4F8A" w:rsidTr="00683346">
        <w:tc>
          <w:tcPr>
            <w:tcW w:w="3891" w:type="dxa"/>
            <w:vAlign w:val="bottom"/>
          </w:tcPr>
          <w:p w:rsidR="003E27C5" w:rsidRPr="006E4F8A" w:rsidRDefault="003E27C5" w:rsidP="003E27C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:rsidR="003E27C5" w:rsidRPr="008F526B" w:rsidRDefault="00E974BF" w:rsidP="003E27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:rsidR="003E27C5" w:rsidRPr="008F526B" w:rsidRDefault="003E27C5" w:rsidP="003E27C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3E27C5" w:rsidRPr="008F526B" w:rsidRDefault="00683346" w:rsidP="00C248C3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248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282,133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3E27C5" w:rsidRPr="008F526B" w:rsidRDefault="003E27C5" w:rsidP="003E27C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3E27C5" w:rsidRPr="00683346" w:rsidRDefault="00683346" w:rsidP="003E27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346">
              <w:rPr>
                <w:rFonts w:ascii="Angsana New" w:hAnsi="Angsana New"/>
                <w:b/>
                <w:bCs/>
                <w:sz w:val="30"/>
                <w:szCs w:val="30"/>
              </w:rPr>
              <w:t>(38</w:t>
            </w:r>
            <w:r w:rsidR="003E27C5" w:rsidRPr="0068334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3E27C5" w:rsidRPr="00683346" w:rsidRDefault="003E27C5" w:rsidP="003E27C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7C5" w:rsidRPr="00683346" w:rsidRDefault="003E27C5" w:rsidP="003E27C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33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(371,314)</w:t>
            </w:r>
          </w:p>
        </w:tc>
      </w:tr>
    </w:tbl>
    <w:p w:rsidR="00E84123" w:rsidRDefault="00E84123" w:rsidP="00E84123">
      <w:pPr>
        <w:pStyle w:val="Bo-Blankline"/>
      </w:pPr>
    </w:p>
    <w:p w:rsidR="00644802" w:rsidRPr="00D06C61" w:rsidRDefault="00644802" w:rsidP="00D06C61">
      <w:pPr>
        <w:spacing w:line="240" w:lineRule="atLeast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6C61">
        <w:rPr>
          <w:rFonts w:ascii="Angsana New" w:hAnsi="Angsana New"/>
          <w:i/>
          <w:iCs/>
          <w:sz w:val="30"/>
          <w:szCs w:val="30"/>
          <w:cs/>
        </w:rPr>
        <w:t>การลดอัตราภาษีเงินได้นิติบุคคล</w:t>
      </w:r>
    </w:p>
    <w:p w:rsidR="00644802" w:rsidRPr="00D06C61" w:rsidRDefault="00644802" w:rsidP="00D06C61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94568F" w:rsidRDefault="009F2820" w:rsidP="0094568F">
      <w:pPr>
        <w:pStyle w:val="Bo-C1Content"/>
        <w:spacing w:line="240" w:lineRule="atLeast"/>
      </w:pPr>
      <w:r w:rsidRPr="009F2820">
        <w:rPr>
          <w:cs/>
        </w:rPr>
        <w:t xml:space="preserve">พระราชบัญญัติแก้ไขเพิ่มเติมประมวลรัษฎากร ฉบับที่ </w:t>
      </w:r>
      <w:r w:rsidR="00884953">
        <w:rPr>
          <w:cs/>
        </w:rPr>
        <w:t>42</w:t>
      </w:r>
      <w:r w:rsidRPr="009F2820">
        <w:rPr>
          <w:cs/>
        </w:rPr>
        <w:t xml:space="preserve"> พ.ศ. </w:t>
      </w:r>
      <w:r w:rsidR="00884953">
        <w:rPr>
          <w:cs/>
        </w:rPr>
        <w:t>2559</w:t>
      </w:r>
      <w:r w:rsidRPr="009F2820">
        <w:rPr>
          <w:cs/>
        </w:rPr>
        <w:t xml:space="preserve"> ลงวันที่ </w:t>
      </w:r>
      <w:r w:rsidR="00884953">
        <w:rPr>
          <w:cs/>
        </w:rPr>
        <w:t>3</w:t>
      </w:r>
      <w:r w:rsidRPr="009F2820">
        <w:rPr>
          <w:cs/>
        </w:rPr>
        <w:t xml:space="preserve"> มีนาคม </w:t>
      </w:r>
      <w:r w:rsidR="00884953">
        <w:rPr>
          <w:cs/>
        </w:rPr>
        <w:t>2559</w:t>
      </w:r>
      <w:r w:rsidRPr="009F2820">
        <w:rPr>
          <w:cs/>
        </w:rPr>
        <w:t xml:space="preserve"> ให้ปรับลดอัตราภาษีเงินได้นิติบุคคลเหลืออัตราร้อยละ </w:t>
      </w:r>
      <w:r w:rsidR="00884953">
        <w:rPr>
          <w:cs/>
        </w:rPr>
        <w:t>20</w:t>
      </w:r>
      <w:r w:rsidRPr="009F2820">
        <w:rPr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="00884953">
        <w:rPr>
          <w:cs/>
        </w:rPr>
        <w:t>1</w:t>
      </w:r>
      <w:r w:rsidRPr="009F2820">
        <w:rPr>
          <w:cs/>
        </w:rPr>
        <w:t xml:space="preserve"> มกราคม </w:t>
      </w:r>
      <w:r w:rsidR="00884953">
        <w:rPr>
          <w:cs/>
        </w:rPr>
        <w:t>2559</w:t>
      </w:r>
      <w:r w:rsidRPr="009F2820">
        <w:rPr>
          <w:cs/>
        </w:rPr>
        <w:t xml:space="preserve"> เป็นต้นไป</w:t>
      </w:r>
    </w:p>
    <w:p w:rsidR="009F2820" w:rsidRDefault="009F2820" w:rsidP="0094568F">
      <w:pPr>
        <w:pStyle w:val="Bo-C1Content"/>
        <w:spacing w:line="240" w:lineRule="atLeast"/>
        <w:rPr>
          <w:sz w:val="20"/>
          <w:szCs w:val="20"/>
          <w:lang w:val="en-US"/>
        </w:rPr>
      </w:pPr>
    </w:p>
    <w:p w:rsidR="00C4678D" w:rsidRPr="00F91F19" w:rsidRDefault="00C4678D" w:rsidP="00C87474">
      <w:pPr>
        <w:pStyle w:val="Caption"/>
        <w:ind w:hanging="900"/>
      </w:pPr>
      <w:r>
        <w:rPr>
          <w:rFonts w:hint="cs"/>
          <w:cs/>
        </w:rPr>
        <w:t>สิทธิประโยชน์จากการส่งเสริมการลงทุน</w:t>
      </w:r>
    </w:p>
    <w:p w:rsidR="00C4678D" w:rsidRDefault="00C4678D" w:rsidP="00C4678D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86714" w:rsidRPr="00DF3B21" w:rsidRDefault="00C4678D" w:rsidP="00C4678D">
      <w:pPr>
        <w:pStyle w:val="Bo-C1Content"/>
      </w:pPr>
      <w:r w:rsidRPr="00DF3B21">
        <w:rPr>
          <w:rFonts w:hint="cs"/>
          <w:cs/>
          <w:lang w:val="en-US"/>
        </w:rPr>
        <w:t>คณะกรรมการ</w:t>
      </w:r>
      <w:r w:rsidRPr="00DF3B21">
        <w:rPr>
          <w:rFonts w:hint="cs"/>
          <w:cs/>
        </w:rPr>
        <w:t>ส่งเสริมการลงทุนอนุมัติให้</w:t>
      </w:r>
      <w:r w:rsidRPr="00DF3B21">
        <w:rPr>
          <w:rFonts w:hint="cs"/>
          <w:cs/>
          <w:lang w:val="en-US"/>
        </w:rPr>
        <w:t>กลุ่ม</w:t>
      </w:r>
      <w:r w:rsidRPr="00DF3B21">
        <w:rPr>
          <w:cs/>
        </w:rPr>
        <w:t>บริษัทได้รับบัตร</w:t>
      </w:r>
      <w:r w:rsidRPr="00DF3B21">
        <w:rPr>
          <w:rFonts w:hint="cs"/>
          <w:cs/>
        </w:rPr>
        <w:t xml:space="preserve">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884953" w:rsidRPr="00DF3B21">
        <w:rPr>
          <w:rFonts w:hint="cs"/>
          <w:cs/>
        </w:rPr>
        <w:t>2520</w:t>
      </w:r>
      <w:r w:rsidRPr="00DF3B21">
        <w:rPr>
          <w:rFonts w:hint="cs"/>
          <w:cs/>
        </w:rPr>
        <w:t xml:space="preserve"> เกี่ยวกับ</w:t>
      </w:r>
      <w:r w:rsidRPr="00DF3B21">
        <w:rPr>
          <w:cs/>
        </w:rPr>
        <w:t xml:space="preserve">ผลิตภัณฑ์เคมีจากปิโตรเลียม </w:t>
      </w:r>
      <w:r w:rsidRPr="00DF3B21">
        <w:rPr>
          <w:rFonts w:hint="cs"/>
          <w:cs/>
          <w:lang w:val="en-US"/>
        </w:rPr>
        <w:t>สถานีบริการก๊าซธรรมชาติ</w:t>
      </w:r>
      <w:r w:rsidRPr="00DF3B21">
        <w:rPr>
          <w:lang w:val="en-US"/>
        </w:rPr>
        <w:t xml:space="preserve"> </w:t>
      </w:r>
      <w:r w:rsidRPr="00DF3B21">
        <w:rPr>
          <w:rFonts w:hint="cs"/>
          <w:cs/>
          <w:lang w:val="en-US"/>
        </w:rPr>
        <w:t>โรงไฟฟ้า ผลิตฟิล์มพลาสติก</w:t>
      </w:r>
      <w:r w:rsidRPr="00DF3B21">
        <w:rPr>
          <w:lang w:val="en-US"/>
        </w:rPr>
        <w:t xml:space="preserve"> </w:t>
      </w:r>
      <w:r w:rsidRPr="00DF3B21">
        <w:rPr>
          <w:rFonts w:hint="cs"/>
          <w:cs/>
          <w:lang w:val="en-US"/>
        </w:rPr>
        <w:t>ปุ๋ย</w:t>
      </w:r>
      <w:r w:rsidRPr="00DF3B21">
        <w:rPr>
          <w:lang w:val="en-US"/>
        </w:rPr>
        <w:t xml:space="preserve"> </w:t>
      </w:r>
      <w:r w:rsidRPr="00DF3B21">
        <w:rPr>
          <w:rFonts w:hint="cs"/>
          <w:cs/>
          <w:lang w:val="en-US"/>
        </w:rPr>
        <w:t xml:space="preserve">กระเบื้องคอนกรีต </w:t>
      </w:r>
      <w:proofErr w:type="spellStart"/>
      <w:r w:rsidRPr="00DF3B21">
        <w:rPr>
          <w:lang w:val="en-US"/>
        </w:rPr>
        <w:t>Masterbatch</w:t>
      </w:r>
      <w:proofErr w:type="spellEnd"/>
      <w:r w:rsidRPr="00DF3B21">
        <w:rPr>
          <w:lang w:val="en-US"/>
        </w:rPr>
        <w:t xml:space="preserve"> Compound plastic </w:t>
      </w:r>
      <w:r w:rsidRPr="00DF3B21">
        <w:rPr>
          <w:rFonts w:hint="cs"/>
          <w:cs/>
          <w:lang w:val="en-US"/>
        </w:rPr>
        <w:t>และ</w:t>
      </w:r>
      <w:r w:rsidRPr="00DF3B21">
        <w:rPr>
          <w:lang w:val="en-US"/>
        </w:rPr>
        <w:t xml:space="preserve"> Compound rubber</w:t>
      </w:r>
      <w:r w:rsidRPr="00DF3B21">
        <w:rPr>
          <w:rFonts w:hint="cs"/>
          <w:cs/>
          <w:lang w:val="en-US"/>
        </w:rPr>
        <w:t xml:space="preserve"> </w:t>
      </w:r>
      <w:r w:rsidRPr="00DF3B21">
        <w:rPr>
          <w:rFonts w:hint="cs"/>
          <w:cs/>
        </w:rPr>
        <w:t>ซึ่งพอสรุปสาระสำคัญได้ดังนี้</w:t>
      </w:r>
    </w:p>
    <w:p w:rsidR="00C4678D" w:rsidRPr="00DF3B21" w:rsidRDefault="00C4678D" w:rsidP="00C4678D">
      <w:pPr>
        <w:pStyle w:val="BodyTextIndent3"/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:rsidR="00C4678D" w:rsidRPr="00DF3B21" w:rsidRDefault="00C4678D" w:rsidP="00576293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F3B21">
        <w:rPr>
          <w:rFonts w:ascii="Angsana New" w:hAnsi="Angsana New" w:hint="cs"/>
          <w:sz w:val="30"/>
          <w:szCs w:val="30"/>
          <w:cs/>
          <w:lang w:val="en-US"/>
        </w:rPr>
        <w:t>ให้ได้รับยกเว้นอากรขาเข้าและภาษีสำหรับเครื่องจักรและอุปกรณ์ต่าง</w:t>
      </w:r>
      <w:r w:rsidR="00FC32FB" w:rsidRPr="00DF3B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F3B21">
        <w:rPr>
          <w:rFonts w:ascii="Angsana New" w:hAnsi="Angsana New" w:hint="cs"/>
          <w:sz w:val="30"/>
          <w:szCs w:val="30"/>
          <w:cs/>
          <w:lang w:val="en-US"/>
        </w:rPr>
        <w:t>ๆ ที่ได้รับอนุมัติโดยคณะกรรมการส่งเสริมการลงทุน</w:t>
      </w:r>
    </w:p>
    <w:p w:rsidR="00C4678D" w:rsidRPr="00DF3B21" w:rsidRDefault="00C4678D" w:rsidP="00576293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F3B21">
        <w:rPr>
          <w:rFonts w:ascii="Angsana New" w:hAnsi="Angsana New" w:hint="cs"/>
          <w:sz w:val="30"/>
          <w:szCs w:val="30"/>
          <w:cs/>
          <w:lang w:val="en-US"/>
        </w:rPr>
        <w:t>ให้ได้รับ</w:t>
      </w:r>
      <w:r w:rsidRPr="00DF3B21">
        <w:rPr>
          <w:rFonts w:ascii="Angsana New" w:hAnsi="Angsana New"/>
          <w:sz w:val="30"/>
          <w:szCs w:val="30"/>
          <w:cs/>
          <w:lang w:val="en-US"/>
        </w:rPr>
        <w:t>ยกเว้นภาษีเงินได้นิติบุคคลสำหรับกำไรสุทธิ</w:t>
      </w:r>
      <w:r w:rsidRPr="00DF3B21">
        <w:rPr>
          <w:rFonts w:ascii="Angsana New" w:hAnsi="Angsana New" w:hint="cs"/>
          <w:sz w:val="30"/>
          <w:szCs w:val="30"/>
          <w:cs/>
          <w:lang w:val="en-US"/>
        </w:rPr>
        <w:t>ที่ได้จากการประกอบกิจการที่ได้รับการส่งเสริมมีกำหนด</w:t>
      </w:r>
      <w:r w:rsidRPr="00DF3B21">
        <w:rPr>
          <w:rFonts w:ascii="Angsana New" w:hAnsi="Angsana New"/>
          <w:sz w:val="30"/>
          <w:szCs w:val="30"/>
          <w:cs/>
          <w:lang w:val="en-US"/>
        </w:rPr>
        <w:t xml:space="preserve">เวลา </w:t>
      </w:r>
      <w:r w:rsidR="00884953" w:rsidRPr="00DF3B21">
        <w:rPr>
          <w:rFonts w:ascii="Angsana New" w:hAnsi="Angsana New"/>
          <w:sz w:val="30"/>
          <w:szCs w:val="30"/>
          <w:lang w:val="en-US"/>
        </w:rPr>
        <w:t>3</w:t>
      </w:r>
      <w:r w:rsidR="00606C11" w:rsidRPr="00DF3B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F3B21">
        <w:rPr>
          <w:rFonts w:ascii="Angsana New" w:hAnsi="Angsana New"/>
          <w:sz w:val="30"/>
          <w:szCs w:val="30"/>
          <w:lang w:val="en-US"/>
        </w:rPr>
        <w:t>-</w:t>
      </w:r>
      <w:r w:rsidR="00606C11" w:rsidRPr="00DF3B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84953" w:rsidRPr="00DF3B21">
        <w:rPr>
          <w:rFonts w:ascii="Angsana New" w:hAnsi="Angsana New"/>
          <w:sz w:val="30"/>
          <w:szCs w:val="30"/>
          <w:lang w:val="en-US"/>
        </w:rPr>
        <w:t>8</w:t>
      </w:r>
      <w:r w:rsidRPr="00DF3B21">
        <w:rPr>
          <w:rFonts w:ascii="Angsana New" w:hAnsi="Angsana New"/>
          <w:sz w:val="30"/>
          <w:szCs w:val="30"/>
          <w:lang w:val="en-US"/>
        </w:rPr>
        <w:t xml:space="preserve"> </w:t>
      </w:r>
      <w:r w:rsidRPr="00DF3B21">
        <w:rPr>
          <w:rFonts w:ascii="Angsana New" w:hAnsi="Angsana New"/>
          <w:sz w:val="30"/>
          <w:szCs w:val="30"/>
          <w:cs/>
          <w:lang w:val="en-US"/>
        </w:rPr>
        <w:t>ปี นับแต่วันที่เริ่มมีรายได้</w:t>
      </w:r>
      <w:r w:rsidRPr="00DF3B21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จากการประกอบกิจการนั้น</w:t>
      </w:r>
    </w:p>
    <w:p w:rsidR="00C4678D" w:rsidRPr="00DF3B21" w:rsidRDefault="00C4678D" w:rsidP="00576293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F3B21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DF3B21">
        <w:rPr>
          <w:rFonts w:ascii="Angsana New" w:hAnsi="Angsana New"/>
          <w:sz w:val="30"/>
          <w:szCs w:val="30"/>
          <w:cs/>
          <w:lang w:val="en-US"/>
        </w:rPr>
        <w:t xml:space="preserve">ได้รับลดหย่อนภาษีเงินได้นิติบุคคลร้อยละ </w:t>
      </w:r>
      <w:r w:rsidR="00884953" w:rsidRPr="00DF3B21">
        <w:rPr>
          <w:rFonts w:ascii="Angsana New" w:hAnsi="Angsana New"/>
          <w:sz w:val="30"/>
          <w:szCs w:val="30"/>
          <w:lang w:val="en-US"/>
        </w:rPr>
        <w:t>50</w:t>
      </w:r>
      <w:r w:rsidRPr="00DF3B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F3B21">
        <w:rPr>
          <w:rFonts w:ascii="Angsana New" w:hAnsi="Angsana New"/>
          <w:sz w:val="30"/>
          <w:szCs w:val="30"/>
          <w:cs/>
          <w:lang w:val="en-US"/>
        </w:rPr>
        <w:t>สำหรับกำไรสุทธิที่ได้</w:t>
      </w:r>
      <w:r w:rsidRPr="00DF3B21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จากการประกอบกิจการที่ได้รับการส่งเสริมมีกำหนดเวลา</w:t>
      </w:r>
      <w:r w:rsidRPr="00DF3B21">
        <w:rPr>
          <w:rFonts w:ascii="Angsana New" w:hAnsi="Angsana New"/>
          <w:sz w:val="30"/>
          <w:szCs w:val="30"/>
          <w:cs/>
        </w:rPr>
        <w:t xml:space="preserve"> </w:t>
      </w:r>
      <w:r w:rsidR="00884953" w:rsidRPr="00DF3B21">
        <w:rPr>
          <w:rFonts w:ascii="Angsana New" w:hAnsi="Angsana New"/>
          <w:sz w:val="30"/>
          <w:szCs w:val="30"/>
          <w:cs/>
        </w:rPr>
        <w:t>5</w:t>
      </w:r>
      <w:r w:rsidRPr="00DF3B21">
        <w:rPr>
          <w:rFonts w:ascii="Angsana New" w:hAnsi="Angsana New"/>
          <w:sz w:val="30"/>
          <w:szCs w:val="30"/>
          <w:cs/>
        </w:rPr>
        <w:t xml:space="preserve"> ปี</w:t>
      </w:r>
      <w:r w:rsidRPr="00DF3B21">
        <w:rPr>
          <w:rFonts w:ascii="Angsana New" w:hAnsi="Angsana New" w:hint="cs"/>
          <w:sz w:val="30"/>
          <w:szCs w:val="30"/>
          <w:cs/>
        </w:rPr>
        <w:t xml:space="preserve"> นับแต่วันที่สิ้นสุดสิทธิประโยชน์ตามข้อ </w:t>
      </w:r>
      <w:r w:rsidRPr="00DF3B21">
        <w:rPr>
          <w:rFonts w:ascii="Angsana New" w:hAnsi="Angsana New" w:hint="cs"/>
          <w:sz w:val="30"/>
          <w:szCs w:val="30"/>
          <w:lang w:val="en-US"/>
        </w:rPr>
        <w:t>(</w:t>
      </w:r>
      <w:r w:rsidRPr="00DF3B21">
        <w:rPr>
          <w:rFonts w:ascii="Angsana New" w:hAnsi="Angsana New" w:hint="cs"/>
          <w:sz w:val="30"/>
          <w:szCs w:val="30"/>
          <w:cs/>
          <w:lang w:val="en-US"/>
        </w:rPr>
        <w:t>ข</w:t>
      </w:r>
      <w:r w:rsidRPr="00DF3B21">
        <w:rPr>
          <w:rFonts w:ascii="Angsana New" w:hAnsi="Angsana New" w:hint="cs"/>
          <w:sz w:val="30"/>
          <w:szCs w:val="30"/>
          <w:lang w:val="en-US"/>
        </w:rPr>
        <w:t xml:space="preserve">) </w:t>
      </w:r>
      <w:r w:rsidRPr="00DF3B21">
        <w:rPr>
          <w:rFonts w:ascii="Angsana New" w:hAnsi="Angsana New" w:hint="cs"/>
          <w:sz w:val="30"/>
          <w:szCs w:val="30"/>
          <w:cs/>
          <w:lang w:val="en-US"/>
        </w:rPr>
        <w:t>และ</w:t>
      </w:r>
    </w:p>
    <w:p w:rsidR="00C4678D" w:rsidRPr="00DF3B21" w:rsidRDefault="00C4678D" w:rsidP="00576293">
      <w:pPr>
        <w:pStyle w:val="BodyTextIndent3"/>
        <w:numPr>
          <w:ilvl w:val="0"/>
          <w:numId w:val="12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F3B21">
        <w:rPr>
          <w:rFonts w:ascii="Angsana New" w:hAnsi="Angsana New" w:hint="cs"/>
          <w:sz w:val="30"/>
          <w:szCs w:val="30"/>
          <w:cs/>
          <w:lang w:val="en-US"/>
        </w:rPr>
        <w:lastRenderedPageBreak/>
        <w:t>ให้</w:t>
      </w:r>
      <w:r w:rsidRPr="00DF3B21">
        <w:rPr>
          <w:rFonts w:ascii="Angsana New" w:hAnsi="Angsana New"/>
          <w:sz w:val="30"/>
          <w:szCs w:val="30"/>
          <w:cs/>
        </w:rPr>
        <w:t xml:space="preserve">ได้รับอนุญาตให้หักค่าขนส่ง ค่าไฟฟ้าและค่าประปา </w:t>
      </w:r>
      <w:r w:rsidR="00884953" w:rsidRPr="00DF3B21">
        <w:rPr>
          <w:rFonts w:ascii="Angsana New" w:hAnsi="Angsana New"/>
          <w:sz w:val="30"/>
          <w:szCs w:val="30"/>
          <w:cs/>
        </w:rPr>
        <w:t>2</w:t>
      </w:r>
      <w:r w:rsidRPr="00DF3B21">
        <w:rPr>
          <w:rFonts w:ascii="Angsana New" w:hAnsi="Angsana New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="00884953" w:rsidRPr="00DF3B21">
        <w:rPr>
          <w:rFonts w:ascii="Angsana New" w:hAnsi="Angsana New"/>
          <w:sz w:val="30"/>
          <w:szCs w:val="30"/>
          <w:cs/>
        </w:rPr>
        <w:t>10</w:t>
      </w:r>
      <w:r w:rsidRPr="00DF3B21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นับแต่วันที่เริ่มมีรายได้และหักเงินลงทุนในการติดตั้งหรือก่อสร้างสิ่งอำนวยความสะดวกร้อยละ </w:t>
      </w:r>
      <w:r w:rsidR="00884953" w:rsidRPr="00DF3B21">
        <w:rPr>
          <w:rFonts w:ascii="Angsana New" w:hAnsi="Angsana New"/>
          <w:sz w:val="30"/>
          <w:szCs w:val="30"/>
          <w:cs/>
        </w:rPr>
        <w:t>25</w:t>
      </w:r>
      <w:r w:rsidRPr="00DF3B21">
        <w:rPr>
          <w:rFonts w:ascii="Angsana New" w:hAnsi="Angsana New"/>
          <w:sz w:val="30"/>
          <w:szCs w:val="30"/>
          <w:cs/>
        </w:rPr>
        <w:t xml:space="preserve"> ของเงินลงทุน นอกเหนือไปจากหักค่าเสื่อมราคาตามปกติ</w:t>
      </w:r>
    </w:p>
    <w:p w:rsidR="00227802" w:rsidRPr="00DF3B21" w:rsidRDefault="00227802" w:rsidP="00227802">
      <w:pPr>
        <w:pStyle w:val="BodyTextIndent3"/>
        <w:tabs>
          <w:tab w:val="left" w:pos="1134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4678D" w:rsidRDefault="00C4678D" w:rsidP="00C4678D">
      <w:pPr>
        <w:pStyle w:val="Bo-C1Content"/>
      </w:pPr>
      <w:r w:rsidRPr="00DF3B21">
        <w:rPr>
          <w:rFonts w:hint="cs"/>
          <w:cs/>
        </w:rPr>
        <w:t>เนื่องจากเป็นกิจการที่ได้รับการส่งเสริมการลงทุน บริษัทและบริษัทย่อยจะต้องปฏิบัติตามเงื่อนไขและข้อกำหนดตามที่ระบุไว้ในบัตรส่งเสริมการลงทุน</w:t>
      </w:r>
    </w:p>
    <w:p w:rsidR="0094568F" w:rsidRPr="0094568F" w:rsidRDefault="0094568F" w:rsidP="00E26D00">
      <w:pPr>
        <w:pStyle w:val="Bo-C1Content"/>
        <w:rPr>
          <w:sz w:val="20"/>
          <w:szCs w:val="20"/>
        </w:rPr>
      </w:pPr>
    </w:p>
    <w:p w:rsidR="00E26D00" w:rsidRDefault="0090605F" w:rsidP="00E26D00">
      <w:pPr>
        <w:pStyle w:val="Bo-C1Content"/>
      </w:pPr>
      <w:r w:rsidRPr="0090605F">
        <w:rPr>
          <w:rFonts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:rsidR="00E26D00" w:rsidRDefault="00E26D00" w:rsidP="00E26D00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90605F" w:rsidRPr="001405A2" w:rsidTr="00632F91">
        <w:tc>
          <w:tcPr>
            <w:tcW w:w="2358" w:type="dxa"/>
            <w:vAlign w:val="bottom"/>
          </w:tcPr>
          <w:p w:rsidR="0090605F" w:rsidRPr="001405A2" w:rsidRDefault="0090605F" w:rsidP="0090605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90605F" w:rsidRPr="001405A2" w:rsidRDefault="0090605F" w:rsidP="009060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05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6AA0" w:rsidRPr="001405A2" w:rsidTr="00632F91">
        <w:tc>
          <w:tcPr>
            <w:tcW w:w="2358" w:type="dxa"/>
            <w:vAlign w:val="bottom"/>
          </w:tcPr>
          <w:p w:rsidR="00976AA0" w:rsidRPr="001405A2" w:rsidRDefault="00976AA0" w:rsidP="00976AA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976AA0" w:rsidRPr="001405A2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76AA0" w:rsidRPr="001405A2" w:rsidRDefault="00976AA0" w:rsidP="00976AA0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976AA0" w:rsidRPr="004D71C7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976AA0" w:rsidRPr="001405A2" w:rsidTr="00632F91">
        <w:tc>
          <w:tcPr>
            <w:tcW w:w="2358" w:type="dxa"/>
            <w:vAlign w:val="bottom"/>
          </w:tcPr>
          <w:p w:rsidR="00976AA0" w:rsidRPr="001405A2" w:rsidRDefault="00976AA0" w:rsidP="00976AA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976AA0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  <w:p w:rsidR="00976AA0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ได้รับ</w:t>
            </w:r>
          </w:p>
          <w:p w:rsidR="00976AA0" w:rsidRPr="001405A2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76AA0" w:rsidRPr="001405A2" w:rsidRDefault="00976AA0" w:rsidP="00976AA0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976AA0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  <w:p w:rsidR="00976AA0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ไม่ได้รับ</w:t>
            </w:r>
          </w:p>
          <w:p w:rsidR="00976AA0" w:rsidRPr="001405A2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76AA0" w:rsidRPr="001405A2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976AA0" w:rsidRPr="001405A2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76AA0" w:rsidRPr="001405A2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76AA0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  <w:p w:rsidR="00976AA0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ได้รับ</w:t>
            </w:r>
          </w:p>
          <w:p w:rsidR="00976AA0" w:rsidRPr="001405A2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76AA0" w:rsidRPr="001405A2" w:rsidRDefault="00976AA0" w:rsidP="00976AA0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76AA0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  <w:p w:rsidR="00976AA0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ไม่ได้รับ</w:t>
            </w:r>
          </w:p>
          <w:p w:rsidR="00976AA0" w:rsidRPr="001405A2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976AA0" w:rsidRPr="001405A2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976AA0" w:rsidRPr="001405A2" w:rsidRDefault="00976AA0" w:rsidP="00976AA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76AA0" w:rsidRPr="00182B95" w:rsidTr="00632F91">
        <w:tc>
          <w:tcPr>
            <w:tcW w:w="2358" w:type="dxa"/>
            <w:vAlign w:val="bottom"/>
          </w:tcPr>
          <w:p w:rsidR="00976AA0" w:rsidRPr="001405A2" w:rsidRDefault="00976AA0" w:rsidP="00182B9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976AA0" w:rsidRPr="00182B95" w:rsidRDefault="00976AA0" w:rsidP="00182B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82B9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C531E" w:rsidRPr="00182B95" w:rsidTr="00632F91">
        <w:tc>
          <w:tcPr>
            <w:tcW w:w="2358" w:type="dxa"/>
            <w:shd w:val="clear" w:color="auto" w:fill="auto"/>
            <w:vAlign w:val="bottom"/>
          </w:tcPr>
          <w:p w:rsidR="004C531E" w:rsidRPr="00182B95" w:rsidRDefault="004C531E" w:rsidP="004C531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98,816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2849EF" w:rsidP="00DF3B2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</w:t>
            </w:r>
            <w:r w:rsidR="00DF3B21">
              <w:rPr>
                <w:rFonts w:ascii="Angsana New" w:hAnsi="Angsana New"/>
                <w:sz w:val="26"/>
                <w:szCs w:val="26"/>
              </w:rPr>
              <w:t>357,494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2849EF" w:rsidP="00DF3B2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</w:t>
            </w:r>
            <w:r w:rsidR="00DF3B21">
              <w:rPr>
                <w:rFonts w:ascii="Angsana New" w:hAnsi="Angsana New"/>
                <w:sz w:val="26"/>
                <w:szCs w:val="26"/>
              </w:rPr>
              <w:t>456,310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201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073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296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282</w:t>
            </w:r>
          </w:p>
        </w:tc>
      </w:tr>
      <w:tr w:rsidR="004C531E" w:rsidRPr="00182B95" w:rsidTr="00632F91">
        <w:tc>
          <w:tcPr>
            <w:tcW w:w="2358" w:type="dxa"/>
            <w:shd w:val="clear" w:color="auto" w:fill="auto"/>
            <w:vAlign w:val="bottom"/>
          </w:tcPr>
          <w:p w:rsidR="004C531E" w:rsidRPr="00182B95" w:rsidRDefault="004C531E" w:rsidP="004C531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4,109,035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DF3B21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30,362,381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DF3B21">
              <w:rPr>
                <w:rFonts w:ascii="Angsana New" w:hAnsi="Angsana New"/>
                <w:sz w:val="26"/>
                <w:szCs w:val="26"/>
              </w:rPr>
              <w:t>4,471,416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084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034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142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578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226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612</w:t>
            </w:r>
          </w:p>
        </w:tc>
      </w:tr>
      <w:tr w:rsidR="004C531E" w:rsidRPr="00182B95" w:rsidTr="00632F91">
        <w:tc>
          <w:tcPr>
            <w:tcW w:w="2358" w:type="dxa"/>
            <w:shd w:val="clear" w:color="auto" w:fill="auto"/>
            <w:vAlign w:val="bottom"/>
          </w:tcPr>
          <w:p w:rsidR="004C531E" w:rsidRPr="00182B95" w:rsidRDefault="004C531E" w:rsidP="004C531E">
            <w:pPr>
              <w:spacing w:line="240" w:lineRule="atLeast"/>
              <w:ind w:left="270" w:hanging="270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31E" w:rsidRPr="00182B95" w:rsidRDefault="00DF3B21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,079</w:t>
            </w:r>
            <w:r w:rsidR="00284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31E" w:rsidRPr="00182B95" w:rsidRDefault="00DF3B21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(14,116,295</w:t>
            </w:r>
            <w:r w:rsidR="00284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31E" w:rsidRPr="00182B95" w:rsidRDefault="00DF3B21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(14,839,374</w:t>
            </w:r>
            <w:r w:rsidR="00284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4C531E" w:rsidRPr="00182B95" w:rsidRDefault="004C531E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/>
                <w:sz w:val="26"/>
                <w:szCs w:val="26"/>
              </w:rPr>
              <w:t>(</w:t>
            </w:r>
            <w:r w:rsidR="00884953">
              <w:rPr>
                <w:rFonts w:ascii="Angsana New" w:hAnsi="Angsana New"/>
                <w:sz w:val="26"/>
                <w:szCs w:val="26"/>
              </w:rPr>
              <w:t>720</w:t>
            </w:r>
            <w:r w:rsidRPr="00182B95">
              <w:rPr>
                <w:rFonts w:ascii="Angsana New" w:hAnsi="Angsana New"/>
                <w:sz w:val="26"/>
                <w:szCs w:val="26"/>
              </w:rPr>
              <w:t>,</w:t>
            </w:r>
            <w:r w:rsidR="00884953">
              <w:rPr>
                <w:rFonts w:ascii="Angsana New" w:hAnsi="Angsana New"/>
                <w:sz w:val="26"/>
                <w:szCs w:val="26"/>
              </w:rPr>
              <w:t>029</w:t>
            </w:r>
            <w:r w:rsidRPr="00182B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4C531E" w:rsidRPr="00182B95" w:rsidRDefault="004C531E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/>
                <w:sz w:val="26"/>
                <w:szCs w:val="26"/>
              </w:rPr>
              <w:t>(</w:t>
            </w:r>
            <w:r w:rsidR="00884953">
              <w:rPr>
                <w:rFonts w:ascii="Angsana New" w:hAnsi="Angsana New"/>
                <w:sz w:val="26"/>
                <w:szCs w:val="26"/>
              </w:rPr>
              <w:t>12</w:t>
            </w:r>
            <w:r w:rsidRPr="00182B95">
              <w:rPr>
                <w:rFonts w:ascii="Angsana New" w:hAnsi="Angsana New"/>
                <w:sz w:val="26"/>
                <w:szCs w:val="26"/>
              </w:rPr>
              <w:t>,</w:t>
            </w:r>
            <w:r w:rsidR="00884953">
              <w:rPr>
                <w:rFonts w:ascii="Angsana New" w:hAnsi="Angsana New"/>
                <w:sz w:val="26"/>
                <w:szCs w:val="26"/>
              </w:rPr>
              <w:t>674</w:t>
            </w:r>
            <w:r w:rsidRPr="00182B95">
              <w:rPr>
                <w:rFonts w:ascii="Angsana New" w:hAnsi="Angsana New"/>
                <w:sz w:val="26"/>
                <w:szCs w:val="26"/>
              </w:rPr>
              <w:t>,</w:t>
            </w:r>
            <w:r w:rsidR="00884953">
              <w:rPr>
                <w:rFonts w:ascii="Angsana New" w:hAnsi="Angsana New"/>
                <w:sz w:val="26"/>
                <w:szCs w:val="26"/>
              </w:rPr>
              <w:t>650</w:t>
            </w:r>
            <w:r w:rsidRPr="00182B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531E" w:rsidRPr="00182B95" w:rsidRDefault="004C531E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/>
                <w:sz w:val="26"/>
                <w:szCs w:val="26"/>
              </w:rPr>
              <w:t>(</w:t>
            </w:r>
            <w:r w:rsidR="00884953">
              <w:rPr>
                <w:rFonts w:ascii="Angsana New" w:hAnsi="Angsana New"/>
                <w:sz w:val="26"/>
                <w:szCs w:val="26"/>
              </w:rPr>
              <w:t>13</w:t>
            </w:r>
            <w:r w:rsidRPr="00182B95">
              <w:rPr>
                <w:rFonts w:ascii="Angsana New" w:hAnsi="Angsana New"/>
                <w:sz w:val="26"/>
                <w:szCs w:val="26"/>
              </w:rPr>
              <w:t>,</w:t>
            </w:r>
            <w:r w:rsidR="00884953">
              <w:rPr>
                <w:rFonts w:ascii="Angsana New" w:hAnsi="Angsana New"/>
                <w:sz w:val="26"/>
                <w:szCs w:val="26"/>
              </w:rPr>
              <w:t>394</w:t>
            </w:r>
            <w:r w:rsidRPr="00182B95">
              <w:rPr>
                <w:rFonts w:ascii="Angsana New" w:hAnsi="Angsana New"/>
                <w:sz w:val="26"/>
                <w:szCs w:val="26"/>
              </w:rPr>
              <w:t>,</w:t>
            </w:r>
            <w:r w:rsidR="00884953">
              <w:rPr>
                <w:rFonts w:ascii="Angsana New" w:hAnsi="Angsana New"/>
                <w:sz w:val="26"/>
                <w:szCs w:val="26"/>
              </w:rPr>
              <w:t>679</w:t>
            </w:r>
            <w:r w:rsidRPr="00182B9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C531E" w:rsidRPr="00182B95" w:rsidTr="00632F91">
        <w:tc>
          <w:tcPr>
            <w:tcW w:w="2358" w:type="dxa"/>
            <w:shd w:val="clear" w:color="auto" w:fill="auto"/>
            <w:vAlign w:val="bottom"/>
          </w:tcPr>
          <w:p w:rsidR="004C531E" w:rsidRPr="00182B95" w:rsidRDefault="004C531E" w:rsidP="004C531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2B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3,4</w:t>
            </w:r>
            <w:r w:rsidR="00DF3B21">
              <w:rPr>
                <w:rFonts w:ascii="Angsana New" w:hAnsi="Angsana New"/>
                <w:b/>
                <w:bCs/>
                <w:sz w:val="26"/>
                <w:szCs w:val="26"/>
              </w:rPr>
              <w:t>84,772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DF3B21">
              <w:rPr>
                <w:rFonts w:ascii="Angsana New" w:hAnsi="Angsana New"/>
                <w:b/>
                <w:bCs/>
                <w:sz w:val="26"/>
                <w:szCs w:val="26"/>
              </w:rPr>
              <w:t>,603,580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29,</w:t>
            </w:r>
            <w:r w:rsidR="00DF3B2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088,352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C531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459</w:t>
            </w:r>
            <w:r w:rsidR="004C531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214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4C531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669</w:t>
            </w:r>
            <w:r w:rsidR="004C531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</w:t>
            </w:r>
            <w:r w:rsidR="004C531E" w:rsidRPr="00182B9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128</w:t>
            </w:r>
            <w:r w:rsidR="004C531E" w:rsidRPr="00182B9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215</w:t>
            </w:r>
          </w:p>
        </w:tc>
      </w:tr>
    </w:tbl>
    <w:p w:rsidR="002D4424" w:rsidRPr="00182B95" w:rsidRDefault="002D4424" w:rsidP="00182B95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2D4424" w:rsidRPr="00182B95" w:rsidTr="00632F91">
        <w:tc>
          <w:tcPr>
            <w:tcW w:w="2358" w:type="dxa"/>
            <w:vAlign w:val="bottom"/>
          </w:tcPr>
          <w:p w:rsidR="002D4424" w:rsidRPr="00182B95" w:rsidRDefault="002D4424" w:rsidP="00182B9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2D4424" w:rsidRPr="00182B95" w:rsidRDefault="002D4424" w:rsidP="00182B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2B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182B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C531E" w:rsidRPr="00182B95" w:rsidTr="00632F91">
        <w:tc>
          <w:tcPr>
            <w:tcW w:w="2358" w:type="dxa"/>
            <w:vAlign w:val="bottom"/>
          </w:tcPr>
          <w:p w:rsidR="004C531E" w:rsidRPr="00182B95" w:rsidRDefault="004C531E" w:rsidP="004C531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4C531E" w:rsidRPr="001405A2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405A2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4C531E" w:rsidRPr="004D71C7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4C531E" w:rsidRPr="00182B95" w:rsidTr="00632F91">
        <w:tc>
          <w:tcPr>
            <w:tcW w:w="2358" w:type="dxa"/>
            <w:vAlign w:val="bottom"/>
          </w:tcPr>
          <w:p w:rsidR="004C531E" w:rsidRPr="00182B95" w:rsidRDefault="004C531E" w:rsidP="004C531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ได้รับ</w:t>
            </w:r>
          </w:p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ไม่ได้รับ</w:t>
            </w:r>
          </w:p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ได้รับ</w:t>
            </w:r>
          </w:p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ไม่ได้รับ</w:t>
            </w:r>
          </w:p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C531E" w:rsidRPr="00182B95" w:rsidTr="00632F91">
        <w:tc>
          <w:tcPr>
            <w:tcW w:w="2358" w:type="dxa"/>
            <w:vAlign w:val="bottom"/>
          </w:tcPr>
          <w:p w:rsidR="004C531E" w:rsidRPr="00182B95" w:rsidRDefault="004C531E" w:rsidP="004C531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82B9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C531E" w:rsidRPr="00182B95" w:rsidTr="00632F91">
        <w:tc>
          <w:tcPr>
            <w:tcW w:w="2358" w:type="dxa"/>
            <w:vAlign w:val="bottom"/>
          </w:tcPr>
          <w:p w:rsidR="004C531E" w:rsidRPr="00182B95" w:rsidRDefault="004C531E" w:rsidP="004C531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2849EF" w:rsidP="002849E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1,000,365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1,000,365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</w:t>
            </w:r>
            <w:r w:rsidR="004C531E" w:rsidRPr="00182B9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652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C531E" w:rsidRPr="00182B9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095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578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142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230</w:t>
            </w:r>
          </w:p>
        </w:tc>
      </w:tr>
      <w:tr w:rsidR="004C531E" w:rsidRPr="00182B95" w:rsidTr="00632F91">
        <w:tc>
          <w:tcPr>
            <w:tcW w:w="2358" w:type="dxa"/>
            <w:vAlign w:val="bottom"/>
          </w:tcPr>
          <w:p w:rsidR="004C531E" w:rsidRPr="00182B95" w:rsidRDefault="004C531E" w:rsidP="004C531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82B95">
              <w:rPr>
                <w:rFonts w:ascii="Angsana New" w:hAnsi="Angsana New" w:hint="cs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416,770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20,185,108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20,601,878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</w:t>
            </w:r>
            <w:r w:rsidR="004C531E" w:rsidRPr="00182B9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  <w:r w:rsidR="004C531E" w:rsidRPr="00182B9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522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030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  <w:r w:rsidR="004C531E" w:rsidRPr="00182B9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818</w:t>
            </w:r>
            <w:r w:rsidR="004C531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341</w:t>
            </w:r>
          </w:p>
        </w:tc>
      </w:tr>
      <w:tr w:rsidR="004C531E" w:rsidRPr="001405A2" w:rsidTr="00632F91">
        <w:tc>
          <w:tcPr>
            <w:tcW w:w="2358" w:type="dxa"/>
            <w:vAlign w:val="bottom"/>
          </w:tcPr>
          <w:p w:rsidR="004C531E" w:rsidRPr="00182B95" w:rsidRDefault="004C531E" w:rsidP="004C531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2B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416,770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21,185,473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531E" w:rsidRPr="00182B95" w:rsidRDefault="002849EF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21,602,243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342</w:t>
            </w:r>
            <w:r w:rsidR="004C531E" w:rsidRPr="00182B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963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 w:rsidR="004C531E" w:rsidRPr="00182B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617</w:t>
            </w:r>
            <w:r w:rsidR="004C531E" w:rsidRPr="00182B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4C531E" w:rsidRPr="00182B95" w:rsidRDefault="004C531E" w:rsidP="004C531E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31E" w:rsidRPr="00182B95" w:rsidRDefault="00884953" w:rsidP="004C531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 w:rsidR="004C531E" w:rsidRPr="00182B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960</w:t>
            </w:r>
            <w:r w:rsidR="004C531E" w:rsidRPr="00182B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571</w:t>
            </w:r>
          </w:p>
        </w:tc>
      </w:tr>
    </w:tbl>
    <w:p w:rsidR="00F90B1F" w:rsidRPr="006B7F08" w:rsidRDefault="00AD38AE" w:rsidP="00E17370">
      <w:pPr>
        <w:pStyle w:val="Caption"/>
        <w:ind w:hanging="900"/>
      </w:pPr>
      <w:r w:rsidRPr="0093776F">
        <w:rPr>
          <w:cs/>
        </w:rPr>
        <w:br w:type="page"/>
      </w:r>
      <w:r w:rsidR="007B2482" w:rsidRPr="006B7F08">
        <w:rPr>
          <w:cs/>
        </w:rPr>
        <w:lastRenderedPageBreak/>
        <w:t>กำไร</w:t>
      </w:r>
      <w:r w:rsidR="00E40410">
        <w:rPr>
          <w:rFonts w:hint="cs"/>
          <w:cs/>
        </w:rPr>
        <w:t xml:space="preserve"> (ขาดทุน) </w:t>
      </w:r>
      <w:r w:rsidR="007B2482" w:rsidRPr="006B7F08">
        <w:rPr>
          <w:cs/>
        </w:rPr>
        <w:t>ต่อหุ้น</w:t>
      </w:r>
      <w:r w:rsidR="00C9729C">
        <w:rPr>
          <w:rFonts w:hint="cs"/>
          <w:cs/>
        </w:rPr>
        <w:t>ขั้นพื้นฐาน</w:t>
      </w:r>
    </w:p>
    <w:p w:rsidR="00F90B1F" w:rsidRPr="00634F88" w:rsidRDefault="00F90B1F" w:rsidP="00F53E6E">
      <w:pPr>
        <w:spacing w:line="240" w:lineRule="auto"/>
        <w:ind w:firstLine="547"/>
        <w:rPr>
          <w:rFonts w:ascii="Angsana New" w:hAnsi="Angsana New"/>
          <w:sz w:val="20"/>
          <w:szCs w:val="20"/>
          <w:lang w:val="en-US"/>
        </w:rPr>
      </w:pPr>
    </w:p>
    <w:p w:rsidR="00607291" w:rsidRDefault="000712EB" w:rsidP="0036275B">
      <w:pPr>
        <w:pStyle w:val="Bo-C1Content"/>
      </w:pPr>
      <w:r w:rsidRPr="000712EB">
        <w:rPr>
          <w:spacing w:val="4"/>
          <w:cs/>
        </w:rPr>
        <w:t>กำไร</w:t>
      </w:r>
      <w:r w:rsidR="00E40410">
        <w:rPr>
          <w:rFonts w:hint="cs"/>
          <w:spacing w:val="4"/>
          <w:cs/>
        </w:rPr>
        <w:t xml:space="preserve"> (ขาดทุน) </w:t>
      </w:r>
      <w:r w:rsidRPr="000712EB">
        <w:rPr>
          <w:spacing w:val="4"/>
          <w:cs/>
        </w:rPr>
        <w:t xml:space="preserve">ต่อหุ้นขั้นพื้นฐานสำหรับแต่ละปีสิ้นสุดวันที่ </w:t>
      </w:r>
      <w:r w:rsidR="00884953">
        <w:rPr>
          <w:spacing w:val="4"/>
          <w:cs/>
        </w:rPr>
        <w:t>31</w:t>
      </w:r>
      <w:r w:rsidRPr="000712EB">
        <w:rPr>
          <w:spacing w:val="4"/>
          <w:cs/>
        </w:rPr>
        <w:t xml:space="preserve"> ธันวาคม </w:t>
      </w:r>
      <w:r w:rsidR="00884953">
        <w:rPr>
          <w:spacing w:val="4"/>
          <w:cs/>
        </w:rPr>
        <w:t>25</w:t>
      </w:r>
      <w:r w:rsidR="00884953">
        <w:rPr>
          <w:spacing w:val="4"/>
        </w:rPr>
        <w:t>60</w:t>
      </w:r>
      <w:r w:rsidR="00976AA0">
        <w:rPr>
          <w:rFonts w:hint="cs"/>
          <w:spacing w:val="4"/>
          <w:cs/>
        </w:rPr>
        <w:t xml:space="preserve"> </w:t>
      </w:r>
      <w:r w:rsidRPr="000712EB">
        <w:rPr>
          <w:spacing w:val="4"/>
          <w:cs/>
        </w:rPr>
        <w:t xml:space="preserve">และ </w:t>
      </w:r>
      <w:r w:rsidR="00884953">
        <w:rPr>
          <w:spacing w:val="4"/>
          <w:cs/>
        </w:rPr>
        <w:t>255</w:t>
      </w:r>
      <w:r w:rsidR="00884953">
        <w:rPr>
          <w:spacing w:val="4"/>
        </w:rPr>
        <w:t>9</w:t>
      </w:r>
      <w:r w:rsidR="00976AA0">
        <w:rPr>
          <w:rFonts w:hint="cs"/>
          <w:spacing w:val="4"/>
          <w:cs/>
        </w:rPr>
        <w:t xml:space="preserve"> </w:t>
      </w:r>
      <w:r w:rsidRPr="000712EB">
        <w:rPr>
          <w:spacing w:val="4"/>
          <w:cs/>
        </w:rPr>
        <w:t>คำนวณจากกำ</w:t>
      </w:r>
      <w:r w:rsidR="00E40410">
        <w:rPr>
          <w:spacing w:val="4"/>
          <w:cs/>
        </w:rPr>
        <w:t xml:space="preserve">ไร (ขาดทุน) </w:t>
      </w:r>
      <w:r w:rsidRPr="000712EB">
        <w:rPr>
          <w:spacing w:val="4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6F7991">
        <w:rPr>
          <w:spacing w:val="4"/>
        </w:rPr>
        <w:t xml:space="preserve"> </w:t>
      </w:r>
      <w:r w:rsidR="00333F88">
        <w:rPr>
          <w:rFonts w:hint="cs"/>
          <w:spacing w:val="4"/>
          <w:cs/>
        </w:rPr>
        <w:t>โดย</w:t>
      </w:r>
      <w:r w:rsidR="006F7991">
        <w:rPr>
          <w:rFonts w:hint="cs"/>
          <w:spacing w:val="4"/>
          <w:cs/>
        </w:rPr>
        <w:t>ได้</w:t>
      </w:r>
      <w:r w:rsidR="00B41D01">
        <w:rPr>
          <w:rFonts w:hint="cs"/>
          <w:spacing w:val="4"/>
          <w:cs/>
        </w:rPr>
        <w:t>ปรับ</w:t>
      </w:r>
      <w:r w:rsidR="006F7991">
        <w:rPr>
          <w:rFonts w:hint="cs"/>
          <w:spacing w:val="4"/>
          <w:cs/>
        </w:rPr>
        <w:t>กระทบ</w:t>
      </w:r>
      <w:r w:rsidR="00BC6502">
        <w:rPr>
          <w:rFonts w:hint="cs"/>
          <w:spacing w:val="4"/>
          <w:cs/>
        </w:rPr>
        <w:t>จำนวนหุ้นสามัญที่ซื้อคืน</w:t>
      </w:r>
      <w:r w:rsidR="00333F88">
        <w:rPr>
          <w:rFonts w:hint="cs"/>
          <w:spacing w:val="4"/>
          <w:cs/>
        </w:rPr>
        <w:t>ที่ถือโดยบริษัทย่อย</w:t>
      </w:r>
      <w:r w:rsidRPr="000712EB">
        <w:rPr>
          <w:spacing w:val="4"/>
          <w:cs/>
        </w:rPr>
        <w:t xml:space="preserve"> โดยแสดงการคำนวณดังนี้</w:t>
      </w:r>
    </w:p>
    <w:p w:rsidR="005E1B79" w:rsidRDefault="005E1B79" w:rsidP="005E1B79">
      <w:pPr>
        <w:spacing w:line="240" w:lineRule="auto"/>
        <w:ind w:right="-36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38"/>
        <w:gridCol w:w="1200"/>
        <w:gridCol w:w="235"/>
        <w:gridCol w:w="1200"/>
        <w:gridCol w:w="235"/>
        <w:gridCol w:w="1200"/>
        <w:gridCol w:w="235"/>
        <w:gridCol w:w="1135"/>
      </w:tblGrid>
      <w:tr w:rsidR="00552BC4" w:rsidRPr="006E4F8A" w:rsidTr="00733624">
        <w:tc>
          <w:tcPr>
            <w:tcW w:w="3879" w:type="dxa"/>
          </w:tcPr>
          <w:p w:rsidR="00552BC4" w:rsidRPr="006E4F8A" w:rsidRDefault="00552BC4" w:rsidP="001E17DF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:rsidR="00552BC4" w:rsidRPr="006E4F8A" w:rsidRDefault="00552BC4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52BC4" w:rsidRPr="006E4F8A" w:rsidRDefault="00552BC4" w:rsidP="001E17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552BC4" w:rsidRPr="006E4F8A" w:rsidRDefault="00552BC4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31E" w:rsidRPr="006E4F8A" w:rsidTr="00733624">
        <w:tc>
          <w:tcPr>
            <w:tcW w:w="3879" w:type="dxa"/>
          </w:tcPr>
          <w:p w:rsidR="004C531E" w:rsidRPr="006E4F8A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C531E" w:rsidRPr="003A3233" w:rsidRDefault="00884953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C531E" w:rsidRPr="006E4F8A" w:rsidTr="00733624">
        <w:tc>
          <w:tcPr>
            <w:tcW w:w="3879" w:type="dxa"/>
          </w:tcPr>
          <w:p w:rsidR="004C531E" w:rsidRPr="006E4F8A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4C531E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2" w:type="dxa"/>
            <w:gridSpan w:val="3"/>
          </w:tcPr>
          <w:p w:rsidR="004C531E" w:rsidRPr="003A3233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34" w:type="dxa"/>
          </w:tcPr>
          <w:p w:rsidR="004C531E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dxa"/>
            <w:gridSpan w:val="2"/>
          </w:tcPr>
          <w:p w:rsidR="004C531E" w:rsidRPr="003A3233" w:rsidRDefault="004C531E" w:rsidP="004C531E">
            <w:pPr>
              <w:spacing w:line="240" w:lineRule="atLeast"/>
              <w:ind w:left="-115"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4C531E" w:rsidRPr="006E4F8A" w:rsidTr="00733624">
        <w:tc>
          <w:tcPr>
            <w:tcW w:w="3879" w:type="dxa"/>
          </w:tcPr>
          <w:p w:rsidR="004C531E" w:rsidRPr="006E4F8A" w:rsidRDefault="004C531E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9" w:type="dxa"/>
            <w:gridSpan w:val="7"/>
          </w:tcPr>
          <w:p w:rsidR="004C531E" w:rsidRPr="006E4F8A" w:rsidRDefault="004C531E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/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531E" w:rsidRPr="006E4F8A" w:rsidTr="00733624">
        <w:tc>
          <w:tcPr>
            <w:tcW w:w="3879" w:type="dxa"/>
          </w:tcPr>
          <w:p w:rsidR="004C531E" w:rsidRPr="006E4F8A" w:rsidRDefault="004C531E" w:rsidP="004C531E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C531E" w:rsidRPr="00A21577" w:rsidRDefault="00B6562F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(1,259,738)</w:t>
            </w:r>
          </w:p>
        </w:tc>
        <w:tc>
          <w:tcPr>
            <w:tcW w:w="236" w:type="dxa"/>
            <w:vAlign w:val="bottom"/>
          </w:tcPr>
          <w:p w:rsidR="004C531E" w:rsidRPr="00A21577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4C531E" w:rsidRPr="00A21577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515</w:t>
            </w:r>
            <w:r w:rsidR="00B170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022</w:t>
            </w:r>
          </w:p>
        </w:tc>
        <w:tc>
          <w:tcPr>
            <w:tcW w:w="236" w:type="dxa"/>
            <w:vAlign w:val="bottom"/>
          </w:tcPr>
          <w:p w:rsidR="004C531E" w:rsidRPr="00A21577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C531E" w:rsidRPr="00A21577" w:rsidRDefault="00833DD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(94,042)</w:t>
            </w:r>
          </w:p>
        </w:tc>
        <w:tc>
          <w:tcPr>
            <w:tcW w:w="236" w:type="dxa"/>
            <w:vAlign w:val="bottom"/>
          </w:tcPr>
          <w:p w:rsidR="004C531E" w:rsidRPr="00A21577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4C531E" w:rsidRPr="00A21577" w:rsidRDefault="00884953" w:rsidP="004C53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170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352</w:t>
            </w:r>
            <w:r w:rsidR="00B170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239</w:t>
            </w:r>
          </w:p>
        </w:tc>
      </w:tr>
      <w:tr w:rsidR="004C531E" w:rsidRPr="00A21577" w:rsidTr="00733624">
        <w:tc>
          <w:tcPr>
            <w:tcW w:w="3879" w:type="dxa"/>
          </w:tcPr>
          <w:p w:rsidR="004C531E" w:rsidRPr="00A21577" w:rsidRDefault="004C531E" w:rsidP="004C531E">
            <w:pPr>
              <w:spacing w:line="240" w:lineRule="atLeast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:rsidR="004C531E" w:rsidRPr="00A21577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4C531E" w:rsidRPr="00A21577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</w:tcPr>
          <w:p w:rsidR="004C531E" w:rsidRPr="00A21577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4C531E" w:rsidRPr="00A21577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4C531E" w:rsidRPr="00A21577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4C531E" w:rsidRPr="00A21577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</w:tcPr>
          <w:p w:rsidR="004C531E" w:rsidRPr="00A21577" w:rsidRDefault="004C531E" w:rsidP="004C53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733624" w:rsidRPr="006E4F8A" w:rsidTr="00733624">
        <w:tc>
          <w:tcPr>
            <w:tcW w:w="3879" w:type="dxa"/>
          </w:tcPr>
          <w:p w:rsidR="00733624" w:rsidRPr="006E4F8A" w:rsidRDefault="00733624" w:rsidP="007336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577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2157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22" w:type="dxa"/>
          </w:tcPr>
          <w:p w:rsidR="00733624" w:rsidRPr="00A21577" w:rsidRDefault="00B6562F" w:rsidP="0073362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6" w:type="dxa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6" w:type="dxa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20,190,000</w:t>
            </w:r>
          </w:p>
        </w:tc>
        <w:tc>
          <w:tcPr>
            <w:tcW w:w="236" w:type="dxa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20,190,000</w:t>
            </w:r>
          </w:p>
        </w:tc>
      </w:tr>
      <w:tr w:rsidR="00733624" w:rsidRPr="006E4F8A" w:rsidTr="00733624">
        <w:tc>
          <w:tcPr>
            <w:tcW w:w="3879" w:type="dxa"/>
          </w:tcPr>
          <w:p w:rsidR="00841867" w:rsidRDefault="00733624" w:rsidP="00733624">
            <w:pPr>
              <w:spacing w:line="240" w:lineRule="atLeast"/>
              <w:ind w:right="-15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577">
              <w:rPr>
                <w:rFonts w:ascii="Angsana New" w:hAnsi="Angsana New"/>
                <w:sz w:val="30"/>
                <w:szCs w:val="30"/>
                <w:cs/>
              </w:rPr>
              <w:t>ผลกระทบจากหุ้นของบริษัทที่ถือโดย</w:t>
            </w:r>
          </w:p>
          <w:p w:rsidR="00733624" w:rsidRPr="006E4F8A" w:rsidRDefault="00733624" w:rsidP="00841867">
            <w:pPr>
              <w:spacing w:line="240" w:lineRule="atLeast"/>
              <w:ind w:left="252" w:right="-1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57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2" w:type="dxa"/>
          </w:tcPr>
          <w:p w:rsidR="00733624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6562F" w:rsidRPr="00A21577" w:rsidRDefault="00B6562F" w:rsidP="0073362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(222,164)</w:t>
            </w:r>
          </w:p>
        </w:tc>
        <w:tc>
          <w:tcPr>
            <w:tcW w:w="236" w:type="dxa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B6562F" w:rsidRDefault="00B6562F" w:rsidP="0073362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(222,164)</w:t>
            </w:r>
          </w:p>
        </w:tc>
        <w:tc>
          <w:tcPr>
            <w:tcW w:w="236" w:type="dxa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B6562F" w:rsidRDefault="00B6562F" w:rsidP="007336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33624" w:rsidRPr="006E4F8A" w:rsidRDefault="00733624" w:rsidP="007336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33624" w:rsidRPr="006E4F8A" w:rsidRDefault="00733624" w:rsidP="0073362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562F" w:rsidRDefault="00B6562F" w:rsidP="007336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33624" w:rsidRPr="006E4F8A" w:rsidRDefault="00733624" w:rsidP="0073362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33624" w:rsidRPr="006E4F8A" w:rsidTr="00733624">
        <w:tc>
          <w:tcPr>
            <w:tcW w:w="3879" w:type="dxa"/>
            <w:vAlign w:val="bottom"/>
          </w:tcPr>
          <w:p w:rsidR="00733624" w:rsidRPr="006E4F8A" w:rsidRDefault="00733624" w:rsidP="0073362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15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624" w:rsidRPr="00A21577" w:rsidRDefault="00B6562F" w:rsidP="0073362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19,967,836</w:t>
            </w:r>
          </w:p>
        </w:tc>
        <w:tc>
          <w:tcPr>
            <w:tcW w:w="236" w:type="dxa"/>
            <w:vAlign w:val="bottom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Pr="000B6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967</w:t>
            </w:r>
            <w:r w:rsidRPr="000B6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836</w:t>
            </w:r>
          </w:p>
        </w:tc>
        <w:tc>
          <w:tcPr>
            <w:tcW w:w="236" w:type="dxa"/>
            <w:vAlign w:val="bottom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624" w:rsidRPr="0065236D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20,190</w:t>
            </w:r>
            <w:r w:rsidRPr="00652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:rsidR="00733624" w:rsidRPr="0065236D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624" w:rsidRPr="0065236D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20,190</w:t>
            </w:r>
            <w:r w:rsidRPr="006523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733624" w:rsidRPr="006E4F8A" w:rsidTr="00733624">
        <w:tc>
          <w:tcPr>
            <w:tcW w:w="3879" w:type="dxa"/>
            <w:vAlign w:val="bottom"/>
          </w:tcPr>
          <w:p w:rsidR="00733624" w:rsidRPr="006E4F8A" w:rsidRDefault="00733624" w:rsidP="0073362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15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A215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A215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3624" w:rsidRPr="00A21577" w:rsidRDefault="00B6562F" w:rsidP="00733624">
            <w:pPr>
              <w:spacing w:line="240" w:lineRule="atLeast"/>
              <w:ind w:left="-115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(0.063)</w:t>
            </w:r>
          </w:p>
        </w:tc>
        <w:tc>
          <w:tcPr>
            <w:tcW w:w="236" w:type="dxa"/>
            <w:vAlign w:val="bottom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624" w:rsidRPr="00A21577" w:rsidRDefault="00733624" w:rsidP="00733624">
            <w:pPr>
              <w:spacing w:line="240" w:lineRule="atLeast"/>
              <w:ind w:left="-115"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0.026</w:t>
            </w:r>
          </w:p>
        </w:tc>
        <w:tc>
          <w:tcPr>
            <w:tcW w:w="236" w:type="dxa"/>
            <w:vAlign w:val="bottom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624" w:rsidRPr="00A21577" w:rsidRDefault="00833DD3" w:rsidP="00733624">
            <w:pPr>
              <w:spacing w:line="240" w:lineRule="atLeast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(0.005)</w:t>
            </w:r>
          </w:p>
        </w:tc>
        <w:tc>
          <w:tcPr>
            <w:tcW w:w="236" w:type="dxa"/>
            <w:vAlign w:val="bottom"/>
          </w:tcPr>
          <w:p w:rsidR="00733624" w:rsidRPr="00A21577" w:rsidRDefault="00733624" w:rsidP="0073362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3624" w:rsidRPr="00A21577" w:rsidRDefault="00733624" w:rsidP="00733624">
            <w:pPr>
              <w:spacing w:line="240" w:lineRule="atLeast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0.067</w:t>
            </w:r>
          </w:p>
        </w:tc>
      </w:tr>
    </w:tbl>
    <w:p w:rsidR="00A21577" w:rsidRPr="00A21577" w:rsidRDefault="00A21577" w:rsidP="00A21577">
      <w:pPr>
        <w:spacing w:line="240" w:lineRule="atLeast"/>
        <w:rPr>
          <w:rFonts w:ascii="Angsana New" w:hAnsi="Angsana New"/>
          <w:sz w:val="20"/>
          <w:szCs w:val="20"/>
        </w:rPr>
      </w:pPr>
    </w:p>
    <w:p w:rsidR="007B2482" w:rsidRDefault="002769E8" w:rsidP="001B76C6">
      <w:pPr>
        <w:pStyle w:val="Caption"/>
        <w:spacing w:line="240" w:lineRule="atLeast"/>
        <w:ind w:left="547"/>
      </w:pPr>
      <w:r>
        <w:rPr>
          <w:rFonts w:hint="cs"/>
          <w:cs/>
        </w:rPr>
        <w:t>เงินปันผล</w:t>
      </w:r>
    </w:p>
    <w:p w:rsidR="002769E8" w:rsidRPr="002769E8" w:rsidRDefault="002769E8" w:rsidP="001B76C6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983541" w:rsidRPr="00730624" w:rsidRDefault="00983541" w:rsidP="00730624">
      <w:pPr>
        <w:pStyle w:val="Bo-C1Content"/>
        <w:spacing w:line="240" w:lineRule="atLeast"/>
      </w:pPr>
      <w:r w:rsidRPr="00EC73DB">
        <w:rPr>
          <w:rFonts w:hint="cs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884953">
        <w:rPr>
          <w:cs/>
        </w:rPr>
        <w:t>2</w:t>
      </w:r>
      <w:r w:rsidR="00884953">
        <w:t>7</w:t>
      </w:r>
      <w:r w:rsidRPr="00EC73DB">
        <w:rPr>
          <w:cs/>
        </w:rPr>
        <w:t xml:space="preserve"> เมษายน </w:t>
      </w:r>
      <w:r w:rsidR="00884953">
        <w:rPr>
          <w:cs/>
        </w:rPr>
        <w:t>25</w:t>
      </w:r>
      <w:r w:rsidR="00884953">
        <w:t>60</w:t>
      </w:r>
      <w:r w:rsidRPr="00EC73DB">
        <w:rPr>
          <w:rFonts w:hint="cs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884953">
        <w:rPr>
          <w:rFonts w:hint="cs"/>
          <w:cs/>
        </w:rPr>
        <w:t>0</w:t>
      </w:r>
      <w:r w:rsidR="00EC73DB" w:rsidRPr="00EC73DB">
        <w:rPr>
          <w:rFonts w:hint="cs"/>
          <w:cs/>
        </w:rPr>
        <w:t>.</w:t>
      </w:r>
      <w:r w:rsidR="00884953">
        <w:t>02</w:t>
      </w:r>
      <w:r w:rsidRPr="00EC73DB">
        <w:rPr>
          <w:rFonts w:hint="cs"/>
          <w:cs/>
        </w:rPr>
        <w:t xml:space="preserve"> บาท เป็นจำนวนเงินทั้งสิ้น </w:t>
      </w:r>
      <w:r w:rsidR="00884953">
        <w:t>403</w:t>
      </w:r>
      <w:r w:rsidR="00EC73DB" w:rsidRPr="00EC73DB">
        <w:t>.</w:t>
      </w:r>
      <w:r w:rsidR="00884953">
        <w:t>80</w:t>
      </w:r>
      <w:r w:rsidRPr="00EC73DB">
        <w:rPr>
          <w:rFonts w:hint="cs"/>
          <w:cs/>
        </w:rPr>
        <w:t xml:space="preserve"> ล้านบาท</w:t>
      </w:r>
      <w:r w:rsidRPr="00EC73DB">
        <w:t xml:space="preserve"> </w:t>
      </w:r>
      <w:r w:rsidRPr="00EC73DB">
        <w:rPr>
          <w:rFonts w:hint="cs"/>
          <w:cs/>
        </w:rPr>
        <w:t>เงินปันผลดังกล่าวได้จ่ายให้แก่</w:t>
      </w:r>
      <w:r w:rsidR="00632F91">
        <w:br/>
      </w:r>
      <w:r w:rsidRPr="00EC73DB">
        <w:rPr>
          <w:rFonts w:hint="cs"/>
          <w:cs/>
        </w:rPr>
        <w:t xml:space="preserve">ผู้ถือหุ้นในเดือนพฤษภาคม </w:t>
      </w:r>
      <w:r w:rsidR="00884953">
        <w:rPr>
          <w:rFonts w:hint="cs"/>
          <w:cs/>
        </w:rPr>
        <w:t>25</w:t>
      </w:r>
      <w:r w:rsidR="00884953">
        <w:t>60</w:t>
      </w:r>
    </w:p>
    <w:p w:rsidR="00E22862" w:rsidRPr="002769E8" w:rsidRDefault="00E22862" w:rsidP="00E22862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E22862" w:rsidRPr="00730624" w:rsidRDefault="00E22862" w:rsidP="00E22862">
      <w:pPr>
        <w:pStyle w:val="Bo-C1Content"/>
        <w:spacing w:line="240" w:lineRule="atLeast"/>
      </w:pPr>
      <w:r w:rsidRPr="00EC73DB">
        <w:rPr>
          <w:rFonts w:hint="cs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884953">
        <w:rPr>
          <w:cs/>
        </w:rPr>
        <w:t>2</w:t>
      </w:r>
      <w:r w:rsidR="00884953">
        <w:t>9</w:t>
      </w:r>
      <w:r w:rsidRPr="00EC73DB">
        <w:rPr>
          <w:cs/>
        </w:rPr>
        <w:t xml:space="preserve"> เมษายน </w:t>
      </w:r>
      <w:r w:rsidR="00884953">
        <w:rPr>
          <w:cs/>
        </w:rPr>
        <w:t>255</w:t>
      </w:r>
      <w:r w:rsidR="00884953">
        <w:t>9</w:t>
      </w:r>
      <w:r w:rsidRPr="00EC73DB">
        <w:rPr>
          <w:rFonts w:hint="cs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884953">
        <w:rPr>
          <w:rFonts w:hint="cs"/>
          <w:cs/>
        </w:rPr>
        <w:t>0</w:t>
      </w:r>
      <w:r w:rsidRPr="00EC73DB">
        <w:rPr>
          <w:rFonts w:hint="cs"/>
          <w:cs/>
        </w:rPr>
        <w:t>.</w:t>
      </w:r>
      <w:r w:rsidR="00884953">
        <w:t>02</w:t>
      </w:r>
      <w:r w:rsidRPr="00EC73DB">
        <w:rPr>
          <w:rFonts w:hint="cs"/>
          <w:cs/>
        </w:rPr>
        <w:t xml:space="preserve"> บาท เป็นจำนวนเงินทั้งสิ้น </w:t>
      </w:r>
      <w:r w:rsidR="00884953">
        <w:t>403</w:t>
      </w:r>
      <w:r w:rsidRPr="00EC73DB">
        <w:t>.</w:t>
      </w:r>
      <w:r w:rsidR="00884953">
        <w:t>80</w:t>
      </w:r>
      <w:r w:rsidRPr="00EC73DB">
        <w:rPr>
          <w:rFonts w:hint="cs"/>
          <w:cs/>
        </w:rPr>
        <w:t xml:space="preserve"> ล้านบาท</w:t>
      </w:r>
      <w:r w:rsidRPr="00EC73DB">
        <w:t xml:space="preserve"> </w:t>
      </w:r>
      <w:r w:rsidRPr="00EC73DB">
        <w:rPr>
          <w:rFonts w:hint="cs"/>
          <w:cs/>
        </w:rPr>
        <w:t>เงินปันผลดังกล่าวได้จ่ายให้แก่</w:t>
      </w:r>
      <w:r w:rsidR="00632F91">
        <w:br/>
      </w:r>
      <w:r w:rsidRPr="00EC73DB">
        <w:rPr>
          <w:rFonts w:hint="cs"/>
          <w:cs/>
        </w:rPr>
        <w:t xml:space="preserve">ผู้ถือหุ้นในเดือนพฤษภาคม </w:t>
      </w:r>
      <w:r w:rsidR="00884953">
        <w:rPr>
          <w:rFonts w:hint="cs"/>
          <w:cs/>
        </w:rPr>
        <w:t>255</w:t>
      </w:r>
      <w:r w:rsidR="00884953">
        <w:t>9</w:t>
      </w:r>
    </w:p>
    <w:p w:rsidR="00B0756A" w:rsidRPr="00FA0207" w:rsidRDefault="00D03891" w:rsidP="00E17370">
      <w:pPr>
        <w:pStyle w:val="Caption"/>
        <w:ind w:hanging="900"/>
      </w:pPr>
      <w:r>
        <w:rPr>
          <w:cs/>
        </w:rPr>
        <w:br w:type="page"/>
      </w:r>
      <w:r w:rsidRPr="00FA0207">
        <w:rPr>
          <w:rFonts w:hint="cs"/>
          <w:cs/>
        </w:rPr>
        <w:lastRenderedPageBreak/>
        <w:t>เครื่องมือทางการเงิน</w:t>
      </w:r>
    </w:p>
    <w:p w:rsidR="00B0756A" w:rsidRPr="00FA0207" w:rsidRDefault="00B0756A" w:rsidP="003C6BBF">
      <w:pPr>
        <w:pStyle w:val="Bo-Blankline"/>
      </w:pPr>
    </w:p>
    <w:p w:rsidR="00D03891" w:rsidRPr="00FA0207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A020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D03891" w:rsidRPr="00FA0207" w:rsidRDefault="00D03891" w:rsidP="003C6BBF">
      <w:pPr>
        <w:pStyle w:val="Bo-Blankline"/>
        <w:rPr>
          <w:lang w:val="en-US"/>
        </w:rPr>
      </w:pPr>
    </w:p>
    <w:p w:rsidR="00D03891" w:rsidRPr="00FA0207" w:rsidRDefault="00D03891" w:rsidP="00D03891">
      <w:pPr>
        <w:pStyle w:val="Bo-C1Content"/>
      </w:pPr>
      <w:r w:rsidRPr="00FA0207">
        <w:rPr>
          <w:cs/>
        </w:rPr>
        <w:t>กลุ่มบริษัทมีความเสี่ยงจากการดำเนินธุรกิจตามปกติจากการเปลี่ยนแปลง</w:t>
      </w:r>
      <w:r w:rsidRPr="00FA0207">
        <w:rPr>
          <w:rFonts w:hint="cs"/>
          <w:cs/>
        </w:rPr>
        <w:t>ของ</w:t>
      </w:r>
      <w:r w:rsidRPr="00FA0207">
        <w:rPr>
          <w:cs/>
        </w:rPr>
        <w:t>อัตราดอกเบี้ยและอัตราแลกเปลี่ยนเงินตราต่างประเทศ และจากการไม่ปฏิบัติตามข้อกำหนดตา</w:t>
      </w:r>
      <w:r w:rsidR="00182B95">
        <w:rPr>
          <w:cs/>
        </w:rPr>
        <w:t>มสัญญาของคู่สัญญา กลุ่มบริษัท</w:t>
      </w:r>
      <w:r w:rsidR="00182B95">
        <w:rPr>
          <w:rFonts w:hint="cs"/>
          <w:cs/>
        </w:rPr>
        <w:t>ไม่</w:t>
      </w:r>
      <w:r w:rsidRPr="00FA0207">
        <w:rPr>
          <w:cs/>
        </w:rPr>
        <w:t>มี</w:t>
      </w:r>
      <w:r w:rsidRPr="00FA0207">
        <w:rPr>
          <w:rFonts w:hint="cs"/>
          <w:cs/>
        </w:rPr>
        <w:t>การถือหรือ</w:t>
      </w:r>
      <w:r w:rsidRPr="00FA0207">
        <w:rPr>
          <w:cs/>
        </w:rPr>
        <w:t>การออกเครื่องมือทางการ</w:t>
      </w:r>
      <w:r w:rsidRPr="00FA0207">
        <w:rPr>
          <w:rFonts w:hint="cs"/>
          <w:cs/>
        </w:rPr>
        <w:t>เงิน</w:t>
      </w:r>
      <w:r w:rsidRPr="00FA0207">
        <w:rPr>
          <w:cs/>
        </w:rPr>
        <w:t>ที่เป็นตราสารอนุพันธ์ เพื่อ</w:t>
      </w:r>
      <w:r w:rsidR="004A0106">
        <w:rPr>
          <w:rFonts w:hint="cs"/>
          <w:cs/>
        </w:rPr>
        <w:t>การเก็งกำไรหรือ</w:t>
      </w:r>
      <w:r w:rsidRPr="00FA0207">
        <w:rPr>
          <w:cs/>
        </w:rPr>
        <w:t xml:space="preserve">การค้า </w:t>
      </w:r>
    </w:p>
    <w:p w:rsidR="00D03891" w:rsidRPr="00FA0207" w:rsidRDefault="00D03891" w:rsidP="003C6BBF">
      <w:pPr>
        <w:pStyle w:val="Bo-Blankline"/>
      </w:pPr>
    </w:p>
    <w:p w:rsidR="00D03891" w:rsidRPr="00FA0207" w:rsidRDefault="00D03891" w:rsidP="00D03891">
      <w:pPr>
        <w:pStyle w:val="Bo-C1Content"/>
      </w:pPr>
      <w:r w:rsidRPr="00FA0207">
        <w:rPr>
          <w:cs/>
        </w:rPr>
        <w:t>การ</w:t>
      </w:r>
      <w:r w:rsidRPr="00FA0207">
        <w:rPr>
          <w:rFonts w:hint="cs"/>
          <w:cs/>
        </w:rPr>
        <w:t>จัดการ</w:t>
      </w:r>
      <w:r w:rsidRPr="00FA0207">
        <w:rPr>
          <w:cs/>
        </w:rPr>
        <w:t>ความเสี่ยงเป็นส่วน</w:t>
      </w:r>
      <w:r w:rsidRPr="00FA0207">
        <w:rPr>
          <w:rFonts w:hint="cs"/>
          <w:cs/>
        </w:rPr>
        <w:t>ที่สำคัญ</w:t>
      </w:r>
      <w:r w:rsidRPr="00FA0207">
        <w:rPr>
          <w:cs/>
        </w:rPr>
        <w:t>ของธุรกิจของกลุ่มบริษัท</w:t>
      </w:r>
      <w:r w:rsidRPr="00FA0207">
        <w:rPr>
          <w:rFonts w:hint="cs"/>
          <w:cs/>
        </w:rPr>
        <w:t xml:space="preserve"> กลุ่มบริษัท</w:t>
      </w:r>
      <w:r w:rsidRPr="00FA0207">
        <w:rPr>
          <w:cs/>
        </w:rPr>
        <w:t>มีระบบในการควบคุมให้</w:t>
      </w:r>
      <w:r w:rsidRPr="00FA0207">
        <w:rPr>
          <w:rFonts w:hint="cs"/>
          <w:cs/>
        </w:rPr>
        <w:t>มี</w:t>
      </w:r>
      <w:r w:rsidRPr="00FA0207">
        <w:rPr>
          <w:cs/>
        </w:rPr>
        <w:t>ความสมดุลของ</w:t>
      </w:r>
      <w:r w:rsidRPr="00FA0207">
        <w:rPr>
          <w:rFonts w:hint="cs"/>
          <w:cs/>
        </w:rPr>
        <w:t>ระดับ</w:t>
      </w:r>
      <w:r w:rsidRPr="00FA0207">
        <w:rPr>
          <w:cs/>
        </w:rPr>
        <w:t>ความเสี่ยง</w:t>
      </w:r>
      <w:r w:rsidRPr="00FA0207">
        <w:rPr>
          <w:rFonts w:hint="cs"/>
          <w:cs/>
        </w:rPr>
        <w:t>ให้เป็นที่</w:t>
      </w:r>
      <w:r w:rsidRPr="00FA0207">
        <w:rPr>
          <w:cs/>
        </w:rPr>
        <w:t>ยอมรับได้</w:t>
      </w:r>
      <w:r w:rsidRPr="00FA0207">
        <w:rPr>
          <w:rFonts w:hint="cs"/>
          <w:cs/>
        </w:rPr>
        <w:t xml:space="preserve"> </w:t>
      </w:r>
      <w:r w:rsidRPr="00FA0207">
        <w:rPr>
          <w:cs/>
        </w:rPr>
        <w:t>โดยพิจารณาระหว่างต้นทุนที่เกิดจากความเสี่ยงและต้นทุนของการจัดการความเสี่ยง ฝ่ายบริหารได้มี</w:t>
      </w:r>
      <w:r w:rsidRPr="00FA0207">
        <w:rPr>
          <w:rFonts w:hint="cs"/>
          <w:cs/>
        </w:rPr>
        <w:t>การ</w:t>
      </w:r>
      <w:r w:rsidRPr="00FA0207">
        <w:rPr>
          <w:cs/>
        </w:rPr>
        <w:t>ควบคุมกระบวนการการจัดการความเสี่ยงของกลุ่มบริษัทอย่างต่อเนื่องเพื่อให้มั่นใจว่า</w:t>
      </w:r>
      <w:r w:rsidRPr="00FA0207">
        <w:rPr>
          <w:rFonts w:hint="cs"/>
          <w:cs/>
        </w:rPr>
        <w:t>มีความสมดุล</w:t>
      </w:r>
      <w:r w:rsidRPr="00FA0207">
        <w:rPr>
          <w:cs/>
        </w:rPr>
        <w:t>ระหว่างความเสี่ยงและ</w:t>
      </w:r>
      <w:r w:rsidRPr="00FA0207">
        <w:rPr>
          <w:rFonts w:hint="cs"/>
          <w:cs/>
        </w:rPr>
        <w:t>การควบคุมความเสี่ยง</w:t>
      </w:r>
    </w:p>
    <w:p w:rsidR="00D03891" w:rsidRPr="00FA0207" w:rsidRDefault="00D03891" w:rsidP="003C6BBF">
      <w:pPr>
        <w:pStyle w:val="Bo-Blankline"/>
      </w:pPr>
    </w:p>
    <w:p w:rsidR="00D03891" w:rsidRPr="00FA0207" w:rsidRDefault="00D03891" w:rsidP="00D03891">
      <w:pPr>
        <w:tabs>
          <w:tab w:val="left" w:pos="540"/>
        </w:tabs>
        <w:spacing w:line="240" w:lineRule="atLeast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FA02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D03891" w:rsidRPr="00FA0207" w:rsidRDefault="00D03891" w:rsidP="003C6BBF">
      <w:pPr>
        <w:pStyle w:val="Bo-Blankline"/>
      </w:pPr>
    </w:p>
    <w:p w:rsidR="00D03891" w:rsidRPr="00FA0207" w:rsidRDefault="00D03891" w:rsidP="00D03891">
      <w:pPr>
        <w:pStyle w:val="Bo-C1Content"/>
        <w:rPr>
          <w:b/>
          <w:bCs/>
          <w:i/>
          <w:iCs/>
        </w:rPr>
      </w:pPr>
      <w:r w:rsidRPr="00FA0207">
        <w:rPr>
          <w:rFonts w:hint="cs"/>
          <w:cs/>
        </w:rPr>
        <w:t xml:space="preserve"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:rsidR="00D03891" w:rsidRPr="00FA0207" w:rsidRDefault="00D03891" w:rsidP="003C6BBF">
      <w:pPr>
        <w:pStyle w:val="Bo-Blankline"/>
      </w:pPr>
    </w:p>
    <w:p w:rsidR="00D03891" w:rsidRPr="00FA0207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A020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03891" w:rsidRPr="00FA0207" w:rsidRDefault="00D03891" w:rsidP="003C6BBF">
      <w:pPr>
        <w:pStyle w:val="Bo-Blankline"/>
      </w:pPr>
    </w:p>
    <w:p w:rsidR="00D03891" w:rsidRPr="00FA0207" w:rsidRDefault="00D03891" w:rsidP="00D03891">
      <w:pPr>
        <w:pStyle w:val="Bo-C1Content"/>
        <w:rPr>
          <w:lang w:val="en-US"/>
        </w:rPr>
      </w:pPr>
      <w:r w:rsidRPr="00FA0207">
        <w:rPr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FA0207">
        <w:rPr>
          <w:rFonts w:hint="cs"/>
          <w:cs/>
        </w:rPr>
        <w:t>ที่จะเกิดในอนาคต</w:t>
      </w:r>
      <w:r w:rsidRPr="00FA0207">
        <w:rPr>
          <w:cs/>
        </w:rPr>
        <w:t>ของอัตราดอกเบี้ย</w:t>
      </w:r>
      <w:r w:rsidR="008B766C" w:rsidRPr="00FA0207">
        <w:rPr>
          <w:rFonts w:hint="cs"/>
          <w:cs/>
        </w:rPr>
        <w:br/>
      </w:r>
      <w:r w:rsidRPr="00FA0207">
        <w:rPr>
          <w:cs/>
        </w:rPr>
        <w:t>ในตลาด</w:t>
      </w:r>
      <w:r w:rsidRPr="00FA0207">
        <w:rPr>
          <w:rFonts w:hint="cs"/>
          <w:cs/>
        </w:rPr>
        <w:t xml:space="preserve"> </w:t>
      </w:r>
      <w:r w:rsidRPr="00FA0207">
        <w:rPr>
          <w:cs/>
        </w:rPr>
        <w:t xml:space="preserve"> ซึ่งส่งผลกระทบต่อการดำเนินงานและกระแสเงินสดของกลุ่มบริษัท</w:t>
      </w:r>
      <w:r w:rsidRPr="00FA0207">
        <w:rPr>
          <w:rFonts w:hint="cs"/>
          <w:cs/>
        </w:rPr>
        <w:t xml:space="preserve"> </w:t>
      </w:r>
      <w:r w:rsidRPr="00FA0207">
        <w:rPr>
          <w:cs/>
        </w:rPr>
        <w:t>เนื่องจาก</w:t>
      </w:r>
      <w:r w:rsidRPr="00FA0207">
        <w:rPr>
          <w:rFonts w:hint="cs"/>
          <w:cs/>
        </w:rPr>
        <w:t>ดอกเบี้ยของ</w:t>
      </w:r>
      <w:r w:rsidRPr="00FA0207">
        <w:rPr>
          <w:cs/>
        </w:rPr>
        <w:t>เงินกู้ยืม</w:t>
      </w:r>
      <w:r w:rsidR="008B766C" w:rsidRPr="00FA0207">
        <w:rPr>
          <w:rFonts w:hint="cs"/>
          <w:cs/>
        </w:rPr>
        <w:br/>
      </w:r>
      <w:r w:rsidRPr="00FA0207">
        <w:rPr>
          <w:cs/>
        </w:rPr>
        <w:t>ส่วนใหญ่มีอัตรา</w:t>
      </w:r>
      <w:r w:rsidRPr="00FA0207">
        <w:rPr>
          <w:rFonts w:hint="cs"/>
          <w:cs/>
        </w:rPr>
        <w:t>ลอยตัว</w:t>
      </w:r>
      <w:r w:rsidRPr="00FA0207">
        <w:t xml:space="preserve"> </w:t>
      </w:r>
      <w:r w:rsidRPr="00FA0207">
        <w:rPr>
          <w:cs/>
        </w:rPr>
        <w:t>กลุ่มบริษัทมีความเสี่ยงด้านอัตราดอกเบี้ยที่เกิดจาก</w:t>
      </w:r>
      <w:r w:rsidRPr="00FA0207">
        <w:rPr>
          <w:rFonts w:hint="cs"/>
          <w:cs/>
        </w:rPr>
        <w:t>เงินกู้ยืม</w:t>
      </w:r>
    </w:p>
    <w:p w:rsidR="00D03891" w:rsidRPr="00381939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D03891" w:rsidRDefault="00D03891" w:rsidP="00D03891">
      <w:pPr>
        <w:pStyle w:val="Bo-C1Content"/>
        <w:rPr>
          <w:lang w:val="en-US"/>
        </w:rPr>
      </w:pPr>
      <w:r>
        <w:rPr>
          <w:cs/>
        </w:rPr>
        <w:br w:type="page"/>
      </w:r>
      <w:r w:rsidRPr="00BE5C37">
        <w:rPr>
          <w:rFonts w:hint="cs"/>
          <w:cs/>
        </w:rPr>
        <w:lastRenderedPageBreak/>
        <w:t xml:space="preserve">อัตราดอกเบี้ยที่แท้จริงของหนี้สินทางการเงินที่มีภาระดอกเบี้ย ณ วันที่ </w:t>
      </w:r>
      <w:r w:rsidR="00884953">
        <w:t>31</w:t>
      </w:r>
      <w:r w:rsidRPr="00BE5C37">
        <w:t xml:space="preserve"> </w:t>
      </w:r>
      <w:r w:rsidRPr="00BE5C37">
        <w:rPr>
          <w:rFonts w:hint="cs"/>
          <w:cs/>
        </w:rPr>
        <w:t>ธันวาคม และระยะที่ครบกำหนดชำระหรือกำหนดอัตราใหม่มีดังนี้</w:t>
      </w:r>
    </w:p>
    <w:p w:rsidR="00DC7309" w:rsidRPr="007634DF" w:rsidRDefault="00DC7309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30"/>
        <w:gridCol w:w="1515"/>
        <w:gridCol w:w="1046"/>
        <w:gridCol w:w="164"/>
        <w:gridCol w:w="1023"/>
        <w:gridCol w:w="164"/>
        <w:gridCol w:w="1023"/>
        <w:gridCol w:w="164"/>
        <w:gridCol w:w="1046"/>
      </w:tblGrid>
      <w:tr w:rsidR="00E43398" w:rsidRPr="003938DB" w:rsidTr="00632F91">
        <w:tc>
          <w:tcPr>
            <w:tcW w:w="3030" w:type="dxa"/>
            <w:vAlign w:val="bottom"/>
          </w:tcPr>
          <w:p w:rsidR="00E43398" w:rsidRPr="003938DB" w:rsidRDefault="00E43398" w:rsidP="00B8146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:rsidR="00E43398" w:rsidRPr="003938DB" w:rsidRDefault="00E43398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30" w:type="dxa"/>
            <w:gridSpan w:val="7"/>
            <w:vAlign w:val="bottom"/>
          </w:tcPr>
          <w:p w:rsidR="00E43398" w:rsidRPr="003938DB" w:rsidRDefault="00E43398" w:rsidP="00B814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3398" w:rsidRPr="003938DB" w:rsidTr="00632F91">
        <w:tc>
          <w:tcPr>
            <w:tcW w:w="3030" w:type="dxa"/>
            <w:vAlign w:val="bottom"/>
          </w:tcPr>
          <w:p w:rsidR="00E43398" w:rsidRPr="003938DB" w:rsidRDefault="00E43398" w:rsidP="00B8146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:rsidR="00E43398" w:rsidRPr="003938DB" w:rsidRDefault="00E43398" w:rsidP="00E433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  <w:p w:rsidR="00E43398" w:rsidRPr="003938DB" w:rsidRDefault="00E43398" w:rsidP="00E433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46" w:type="dxa"/>
            <w:vAlign w:val="bottom"/>
          </w:tcPr>
          <w:p w:rsidR="00E43398" w:rsidRPr="003938DB" w:rsidRDefault="00E43398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3938DB" w:rsidRDefault="00E43398" w:rsidP="00B8146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E43398" w:rsidRPr="003938DB" w:rsidRDefault="00E43398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หลังจาก 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  <w:p w:rsidR="00E43398" w:rsidRPr="003938DB" w:rsidRDefault="00E43398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แต่ภายใน 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3938DB" w:rsidRDefault="00E43398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E43398" w:rsidRPr="003938DB" w:rsidRDefault="00E43398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หลังจาก 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3938DB" w:rsidRDefault="00E43398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E43398" w:rsidRPr="003938DB" w:rsidRDefault="00E43398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43398" w:rsidRPr="003938DB" w:rsidTr="00632F91">
        <w:tc>
          <w:tcPr>
            <w:tcW w:w="3030" w:type="dxa"/>
            <w:vAlign w:val="bottom"/>
          </w:tcPr>
          <w:p w:rsidR="00E43398" w:rsidRPr="003938DB" w:rsidRDefault="00E43398" w:rsidP="00B8146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:rsidR="00E43398" w:rsidRPr="003938DB" w:rsidRDefault="00E43398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630" w:type="dxa"/>
            <w:gridSpan w:val="7"/>
            <w:vAlign w:val="bottom"/>
          </w:tcPr>
          <w:p w:rsidR="00E43398" w:rsidRPr="003938DB" w:rsidRDefault="00E43398" w:rsidP="00B81463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43398" w:rsidRPr="003938DB" w:rsidTr="00632F91">
        <w:tc>
          <w:tcPr>
            <w:tcW w:w="3030" w:type="dxa"/>
            <w:vAlign w:val="bottom"/>
          </w:tcPr>
          <w:p w:rsidR="00E43398" w:rsidRPr="003938DB" w:rsidRDefault="00E43398" w:rsidP="004C531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="0088495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25</w:t>
            </w:r>
            <w:r w:rsidR="0088495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60</w:t>
            </w:r>
          </w:p>
        </w:tc>
        <w:tc>
          <w:tcPr>
            <w:tcW w:w="1515" w:type="dxa"/>
            <w:vAlign w:val="bottom"/>
          </w:tcPr>
          <w:p w:rsidR="00E43398" w:rsidRPr="00A50F04" w:rsidRDefault="00E43398" w:rsidP="00E433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E43398" w:rsidRPr="003938DB" w:rsidRDefault="00E43398" w:rsidP="00E43398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3938DB" w:rsidRDefault="00E43398" w:rsidP="00E43398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E43398" w:rsidRPr="003938DB" w:rsidRDefault="00E43398" w:rsidP="00E43398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3938DB" w:rsidRDefault="00E43398" w:rsidP="00E43398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E43398" w:rsidRPr="003938DB" w:rsidRDefault="00E43398" w:rsidP="00E43398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3938DB" w:rsidRDefault="00E43398" w:rsidP="00E43398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E43398" w:rsidRPr="003938DB" w:rsidRDefault="00E43398" w:rsidP="00E43398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398" w:rsidRPr="003938DB" w:rsidTr="00632F91">
        <w:tc>
          <w:tcPr>
            <w:tcW w:w="3030" w:type="dxa"/>
          </w:tcPr>
          <w:p w:rsidR="00E43398" w:rsidRPr="003938DB" w:rsidRDefault="00E43398" w:rsidP="00B814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5" w:type="dxa"/>
            <w:vAlign w:val="bottom"/>
          </w:tcPr>
          <w:p w:rsidR="00E43398" w:rsidRPr="00A50F04" w:rsidRDefault="00E43398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E43398" w:rsidRPr="003938DB" w:rsidRDefault="00E43398" w:rsidP="00B8146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3938DB" w:rsidRDefault="00E43398" w:rsidP="00B81463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E43398" w:rsidRPr="003938DB" w:rsidRDefault="00E43398" w:rsidP="00B8146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3938DB" w:rsidRDefault="00E43398" w:rsidP="00B81463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E43398" w:rsidRPr="003938DB" w:rsidRDefault="00E43398" w:rsidP="00B8146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E43398" w:rsidRPr="003938DB" w:rsidRDefault="00E43398" w:rsidP="00A304F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E43398" w:rsidRPr="003938DB" w:rsidRDefault="00E43398" w:rsidP="00A304F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5" w:type="dxa"/>
          </w:tcPr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1.50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ถึง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3.50</w:t>
            </w: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2,178,403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2,178,403</w:t>
            </w: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3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65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M </w:t>
            </w:r>
            <w:proofErr w:type="spellStart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USD</w:t>
            </w:r>
            <w:proofErr w:type="spellEnd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 LIBOR+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0, MLR-1.75</w:t>
            </w:r>
          </w:p>
        </w:tc>
        <w:tc>
          <w:tcPr>
            <w:tcW w:w="1046" w:type="dxa"/>
            <w:vAlign w:val="bottom"/>
          </w:tcPr>
          <w:p w:rsidR="00C214B2" w:rsidRPr="008F6721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751,049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8F6721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751,049</w:t>
            </w: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257A32">
              <w:rPr>
                <w:rFonts w:ascii="Angsana New" w:hAnsi="Angsan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4.10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ถึง 5.3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15" w:type="dxa"/>
            <w:vAlign w:val="bottom"/>
          </w:tcPr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5" w:type="dxa"/>
            <w:vAlign w:val="bottom"/>
          </w:tcPr>
          <w:p w:rsidR="00C214B2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3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65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M </w:t>
            </w:r>
            <w:proofErr w:type="spellStart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USD</w:t>
            </w:r>
            <w:proofErr w:type="spellEnd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 LIBOR+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0,</w:t>
            </w:r>
          </w:p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MLR-1.75</w:t>
            </w: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2,930,010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2,109,367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5,039,377</w:t>
            </w: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15" w:type="dxa"/>
            <w:vAlign w:val="bottom"/>
          </w:tcPr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3.2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ถึง 5.20</w:t>
            </w: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25,355,000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2,645,000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28,000,000</w:t>
            </w: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7,929,452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28,285,010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4,754,367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40,968,829</w:t>
            </w:r>
          </w:p>
        </w:tc>
      </w:tr>
      <w:tr w:rsidR="00C214B2" w:rsidRPr="00411168" w:rsidTr="00632F91">
        <w:tc>
          <w:tcPr>
            <w:tcW w:w="3030" w:type="dxa"/>
          </w:tcPr>
          <w:p w:rsidR="00C214B2" w:rsidRPr="00411168" w:rsidRDefault="00C214B2" w:rsidP="00C214B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15" w:type="dxa"/>
            <w:vAlign w:val="bottom"/>
          </w:tcPr>
          <w:p w:rsidR="00C214B2" w:rsidRPr="0041116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</w:tcPr>
          <w:p w:rsidR="00C214B2" w:rsidRPr="00411168" w:rsidRDefault="00C214B2" w:rsidP="00C214B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411168" w:rsidRDefault="00C214B2" w:rsidP="00C214B2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vAlign w:val="bottom"/>
          </w:tcPr>
          <w:p w:rsidR="00C214B2" w:rsidRPr="00411168" w:rsidRDefault="00C214B2" w:rsidP="00C214B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411168" w:rsidRDefault="00C214B2" w:rsidP="00C214B2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vAlign w:val="bottom"/>
          </w:tcPr>
          <w:p w:rsidR="00C214B2" w:rsidRPr="00411168" w:rsidRDefault="00C214B2" w:rsidP="00C214B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411168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</w:tcPr>
          <w:p w:rsidR="00C214B2" w:rsidRPr="00411168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14B2" w:rsidRPr="003938DB" w:rsidTr="00632F91">
        <w:tc>
          <w:tcPr>
            <w:tcW w:w="3030" w:type="dxa"/>
            <w:vAlign w:val="bottom"/>
          </w:tcPr>
          <w:p w:rsidR="00C214B2" w:rsidRPr="003938DB" w:rsidRDefault="00C214B2" w:rsidP="00C214B2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515" w:type="dxa"/>
            <w:vAlign w:val="bottom"/>
          </w:tcPr>
          <w:p w:rsidR="00C214B2" w:rsidRPr="00A50F04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5" w:type="dxa"/>
            <w:vAlign w:val="bottom"/>
          </w:tcPr>
          <w:p w:rsidR="00C214B2" w:rsidRPr="00A50F04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5" w:type="dxa"/>
          </w:tcPr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2.00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ถึง 2.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5,609,638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5,609,638</w:t>
            </w: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3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65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M </w:t>
            </w:r>
            <w:proofErr w:type="spellStart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USD</w:t>
            </w:r>
            <w:proofErr w:type="spellEnd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 LIBOR+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0, MLR-1.75</w:t>
            </w:r>
          </w:p>
        </w:tc>
        <w:tc>
          <w:tcPr>
            <w:tcW w:w="1046" w:type="dxa"/>
            <w:vAlign w:val="bottom"/>
          </w:tcPr>
          <w:p w:rsidR="00C214B2" w:rsidRPr="008F6721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906,485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8F6721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906,485</w:t>
            </w: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257A32">
              <w:rPr>
                <w:rFonts w:ascii="Angsana New" w:hAnsi="Angsan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15" w:type="dxa"/>
            <w:vAlign w:val="bottom"/>
          </w:tcPr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5" w:type="dxa"/>
            <w:vAlign w:val="bottom"/>
          </w:tcPr>
          <w:p w:rsidR="00C214B2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3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65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M </w:t>
            </w:r>
            <w:proofErr w:type="spellStart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USD</w:t>
            </w:r>
            <w:proofErr w:type="spellEnd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 LIBOR+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0,</w:t>
            </w:r>
          </w:p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MLR-1.75</w:t>
            </w: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4,944,341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3,057,717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8,002,05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15" w:type="dxa"/>
            <w:vAlign w:val="bottom"/>
          </w:tcPr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4.10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ถึง 5.30</w:t>
            </w: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21,155,000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7,845,000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C214B2" w:rsidRPr="003938DB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29,000,000</w:t>
            </w:r>
          </w:p>
        </w:tc>
      </w:tr>
      <w:tr w:rsidR="00C214B2" w:rsidRPr="003938DB" w:rsidTr="00632F91">
        <w:tc>
          <w:tcPr>
            <w:tcW w:w="3030" w:type="dxa"/>
          </w:tcPr>
          <w:p w:rsidR="00C214B2" w:rsidRPr="003938DB" w:rsidRDefault="00C214B2" w:rsidP="00C214B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:rsidR="00C214B2" w:rsidRPr="00B45F38" w:rsidRDefault="00C214B2" w:rsidP="00C21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9,516,123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26,099,341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10,902,717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14B2" w:rsidRPr="00A304F5" w:rsidRDefault="00C214B2" w:rsidP="00C214B2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46,518,18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</w:tbl>
    <w:p w:rsidR="00976AA0" w:rsidRPr="00976AA0" w:rsidRDefault="00976AA0" w:rsidP="00976AA0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30"/>
        <w:gridCol w:w="1515"/>
        <w:gridCol w:w="1046"/>
        <w:gridCol w:w="164"/>
        <w:gridCol w:w="1023"/>
        <w:gridCol w:w="164"/>
        <w:gridCol w:w="1023"/>
        <w:gridCol w:w="164"/>
        <w:gridCol w:w="1046"/>
      </w:tblGrid>
      <w:tr w:rsidR="00573EC5" w:rsidRPr="003938DB" w:rsidTr="00632F91">
        <w:tc>
          <w:tcPr>
            <w:tcW w:w="3030" w:type="dxa"/>
            <w:vAlign w:val="bottom"/>
          </w:tcPr>
          <w:p w:rsidR="00573EC5" w:rsidRPr="00311F54" w:rsidRDefault="00573EC5" w:rsidP="00B814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:rsidR="00573EC5" w:rsidRPr="003938DB" w:rsidRDefault="00573EC5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30" w:type="dxa"/>
            <w:gridSpan w:val="7"/>
            <w:vAlign w:val="bottom"/>
          </w:tcPr>
          <w:p w:rsidR="00573EC5" w:rsidRPr="003938DB" w:rsidRDefault="00573EC5" w:rsidP="00573E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73EC5" w:rsidRPr="003938DB" w:rsidTr="00632F91">
        <w:tc>
          <w:tcPr>
            <w:tcW w:w="3030" w:type="dxa"/>
            <w:vAlign w:val="bottom"/>
          </w:tcPr>
          <w:p w:rsidR="00573EC5" w:rsidRPr="003938DB" w:rsidRDefault="00573EC5" w:rsidP="00B8146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:rsidR="00573EC5" w:rsidRPr="003938DB" w:rsidRDefault="00573EC5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  <w:p w:rsidR="00573EC5" w:rsidRPr="003938DB" w:rsidRDefault="00573EC5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46" w:type="dxa"/>
            <w:vAlign w:val="bottom"/>
          </w:tcPr>
          <w:p w:rsidR="00573EC5" w:rsidRPr="003938DB" w:rsidRDefault="00573EC5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3938DB" w:rsidRDefault="00573EC5" w:rsidP="00B8146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573EC5" w:rsidRPr="003938DB" w:rsidRDefault="00573EC5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หลังจาก 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  <w:p w:rsidR="00573EC5" w:rsidRPr="003938DB" w:rsidRDefault="00573EC5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แต่ภายใน 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3938DB" w:rsidRDefault="00573EC5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573EC5" w:rsidRPr="003938DB" w:rsidRDefault="00573EC5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หลังจาก </w:t>
            </w:r>
            <w:r w:rsidR="00884953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3938DB" w:rsidRDefault="00573EC5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573EC5" w:rsidRPr="003938DB" w:rsidRDefault="00573EC5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73EC5" w:rsidRPr="003938DB" w:rsidTr="00632F91">
        <w:tc>
          <w:tcPr>
            <w:tcW w:w="3030" w:type="dxa"/>
            <w:vAlign w:val="bottom"/>
          </w:tcPr>
          <w:p w:rsidR="00573EC5" w:rsidRPr="003938DB" w:rsidRDefault="00573EC5" w:rsidP="00B8146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15" w:type="dxa"/>
            <w:vAlign w:val="bottom"/>
          </w:tcPr>
          <w:p w:rsidR="00573EC5" w:rsidRPr="003938DB" w:rsidRDefault="00573EC5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630" w:type="dxa"/>
            <w:gridSpan w:val="7"/>
            <w:vAlign w:val="bottom"/>
          </w:tcPr>
          <w:p w:rsidR="00573EC5" w:rsidRPr="003938DB" w:rsidRDefault="00573EC5" w:rsidP="00B81463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73EC5" w:rsidRPr="003938DB" w:rsidTr="00632F91">
        <w:tc>
          <w:tcPr>
            <w:tcW w:w="3030" w:type="dxa"/>
            <w:vAlign w:val="bottom"/>
          </w:tcPr>
          <w:p w:rsidR="00573EC5" w:rsidRPr="00BC431D" w:rsidRDefault="00573EC5" w:rsidP="004C531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C431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="00884953" w:rsidRPr="00BC431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25</w:t>
            </w:r>
            <w:r w:rsidR="00884953" w:rsidRPr="00BC431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60</w:t>
            </w:r>
          </w:p>
        </w:tc>
        <w:tc>
          <w:tcPr>
            <w:tcW w:w="1515" w:type="dxa"/>
            <w:vAlign w:val="bottom"/>
          </w:tcPr>
          <w:p w:rsidR="00573EC5" w:rsidRPr="00E3284A" w:rsidRDefault="00573EC5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573EC5" w:rsidRPr="003938DB" w:rsidRDefault="00573EC5" w:rsidP="00B81463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3938DB" w:rsidRDefault="00573EC5" w:rsidP="00B8146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573EC5" w:rsidRPr="003938DB" w:rsidRDefault="00573EC5" w:rsidP="00B81463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3938DB" w:rsidRDefault="00573EC5" w:rsidP="00B8146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573EC5" w:rsidRPr="003938DB" w:rsidRDefault="00573EC5" w:rsidP="00B81463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3938DB" w:rsidRDefault="00573EC5" w:rsidP="00B81463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573EC5" w:rsidRPr="003938DB" w:rsidRDefault="00573EC5" w:rsidP="00B81463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3EC5" w:rsidRPr="003938DB" w:rsidTr="00632F91">
        <w:tc>
          <w:tcPr>
            <w:tcW w:w="3030" w:type="dxa"/>
          </w:tcPr>
          <w:p w:rsidR="00573EC5" w:rsidRPr="003938DB" w:rsidRDefault="00573EC5" w:rsidP="00B814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5" w:type="dxa"/>
            <w:vAlign w:val="bottom"/>
          </w:tcPr>
          <w:p w:rsidR="00573EC5" w:rsidRPr="00E3284A" w:rsidRDefault="00573EC5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573EC5" w:rsidRPr="003938DB" w:rsidRDefault="00573EC5" w:rsidP="00B8146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3938DB" w:rsidRDefault="00573EC5" w:rsidP="00B81463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573EC5" w:rsidRPr="003938DB" w:rsidRDefault="00573EC5" w:rsidP="00B8146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3938DB" w:rsidRDefault="00573EC5" w:rsidP="00B81463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573EC5" w:rsidRPr="003938DB" w:rsidRDefault="00573EC5" w:rsidP="00B8146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573EC5" w:rsidRPr="003938DB" w:rsidRDefault="00573EC5" w:rsidP="00B81463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573EC5" w:rsidRPr="003938DB" w:rsidRDefault="00573EC5" w:rsidP="00B81463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5C5" w:rsidRPr="00C51488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5" w:type="dxa"/>
          </w:tcPr>
          <w:p w:rsidR="000D05C5" w:rsidRPr="00B45F38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1.50</w:t>
            </w:r>
            <w:r w:rsidRPr="00B45F38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ถึง 3.50</w:t>
            </w:r>
          </w:p>
        </w:tc>
        <w:tc>
          <w:tcPr>
            <w:tcW w:w="1046" w:type="dxa"/>
            <w:vAlign w:val="bottom"/>
          </w:tcPr>
          <w:p w:rsidR="000D05C5" w:rsidRPr="000D05C5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,844,119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1,844,119</w:t>
            </w: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0D05C5" w:rsidRPr="00B45F38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3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65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M </w:t>
            </w:r>
            <w:proofErr w:type="spellStart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USD</w:t>
            </w:r>
            <w:proofErr w:type="spellEnd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 LIBOR+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vAlign w:val="bottom"/>
          </w:tcPr>
          <w:p w:rsidR="000D05C5" w:rsidRPr="008F6721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751,049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8F6721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751,049</w:t>
            </w: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257A32">
              <w:rPr>
                <w:rFonts w:ascii="Angsana New" w:hAnsi="Angsan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A60326" w:rsidRPr="00B45F38" w:rsidRDefault="00A60326" w:rsidP="00A603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4.10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ถึง 5.30</w:t>
            </w: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15" w:type="dxa"/>
            <w:vAlign w:val="bottom"/>
          </w:tcPr>
          <w:p w:rsidR="000D05C5" w:rsidRPr="00B45F38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5" w:type="dxa"/>
            <w:vAlign w:val="bottom"/>
          </w:tcPr>
          <w:p w:rsidR="000D05C5" w:rsidRPr="00B45F38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3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65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M </w:t>
            </w:r>
            <w:proofErr w:type="spellStart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USD</w:t>
            </w:r>
            <w:proofErr w:type="spellEnd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 LIBOR+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2,930,010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2,109,367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5,039,377</w:t>
            </w: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15" w:type="dxa"/>
            <w:vAlign w:val="bottom"/>
          </w:tcPr>
          <w:p w:rsidR="000D05C5" w:rsidRPr="00B45F38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3.2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ถึง 5.20</w:t>
            </w: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25,355,000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2,645,000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28,000,000</w:t>
            </w: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:rsidR="000D05C5" w:rsidRPr="00B45F38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5C5" w:rsidRPr="00A60326" w:rsidRDefault="00A60326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,595,168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A304F5" w:rsidRDefault="000D05C5" w:rsidP="000D05C5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5C5" w:rsidRPr="00A304F5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28,285,010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A304F5" w:rsidRDefault="000D05C5" w:rsidP="000D05C5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5C5" w:rsidRPr="00A304F5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4,754,367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A304F5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5C5" w:rsidRPr="00A304F5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40,634,545</w:t>
            </w:r>
          </w:p>
        </w:tc>
      </w:tr>
      <w:tr w:rsidR="000D05C5" w:rsidRPr="00E3284A" w:rsidTr="00632F91">
        <w:tc>
          <w:tcPr>
            <w:tcW w:w="3030" w:type="dxa"/>
          </w:tcPr>
          <w:p w:rsidR="000D05C5" w:rsidRPr="00E3284A" w:rsidRDefault="000D05C5" w:rsidP="000D05C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15" w:type="dxa"/>
            <w:vAlign w:val="bottom"/>
          </w:tcPr>
          <w:p w:rsidR="000D05C5" w:rsidRPr="00E3284A" w:rsidRDefault="000D05C5" w:rsidP="000D05C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</w:tcPr>
          <w:p w:rsidR="000D05C5" w:rsidRPr="00E3284A" w:rsidRDefault="000D05C5" w:rsidP="000D05C5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E3284A" w:rsidRDefault="000D05C5" w:rsidP="000D05C5">
            <w:pPr>
              <w:spacing w:line="240" w:lineRule="auto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vAlign w:val="bottom"/>
          </w:tcPr>
          <w:p w:rsidR="000D05C5" w:rsidRPr="00E3284A" w:rsidRDefault="000D05C5" w:rsidP="000D05C5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E3284A" w:rsidRDefault="000D05C5" w:rsidP="000D05C5">
            <w:pPr>
              <w:spacing w:line="240" w:lineRule="auto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vAlign w:val="bottom"/>
          </w:tcPr>
          <w:p w:rsidR="000D05C5" w:rsidRPr="00E3284A" w:rsidRDefault="000D05C5" w:rsidP="000D05C5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E3284A" w:rsidRDefault="000D05C5" w:rsidP="000D05C5">
            <w:pPr>
              <w:tabs>
                <w:tab w:val="decimal" w:pos="806"/>
              </w:tabs>
              <w:spacing w:line="240" w:lineRule="auto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</w:tcPr>
          <w:p w:rsidR="000D05C5" w:rsidRPr="00E3284A" w:rsidRDefault="000D05C5" w:rsidP="000D05C5">
            <w:pPr>
              <w:tabs>
                <w:tab w:val="decimal" w:pos="806"/>
              </w:tabs>
              <w:spacing w:line="240" w:lineRule="auto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D05C5" w:rsidRPr="003938DB" w:rsidTr="00632F91">
        <w:tc>
          <w:tcPr>
            <w:tcW w:w="3030" w:type="dxa"/>
            <w:vAlign w:val="bottom"/>
          </w:tcPr>
          <w:p w:rsidR="000D05C5" w:rsidRPr="003938DB" w:rsidRDefault="000D05C5" w:rsidP="000D05C5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255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515" w:type="dxa"/>
            <w:vAlign w:val="bottom"/>
          </w:tcPr>
          <w:p w:rsidR="000D05C5" w:rsidRPr="00E3284A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5" w:type="dxa"/>
            <w:vAlign w:val="bottom"/>
          </w:tcPr>
          <w:p w:rsidR="000D05C5" w:rsidRPr="00E3284A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5" w:type="dxa"/>
          </w:tcPr>
          <w:p w:rsidR="000D05C5" w:rsidRPr="00B45F38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2.00</w:t>
            </w:r>
            <w:r w:rsidRPr="00B45F38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ถึง 2.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4,718,066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4,718,066</w:t>
            </w: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0D05C5" w:rsidRPr="00B45F38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3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65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M </w:t>
            </w:r>
            <w:proofErr w:type="spellStart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USD</w:t>
            </w:r>
            <w:proofErr w:type="spellEnd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 LIBOR+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vAlign w:val="bottom"/>
          </w:tcPr>
          <w:p w:rsidR="000D05C5" w:rsidRPr="00E7704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741,485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8F6721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741,485</w:t>
            </w: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257A32">
              <w:rPr>
                <w:rFonts w:ascii="Angsana New" w:hAnsi="Angsan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15" w:type="dxa"/>
            <w:vAlign w:val="bottom"/>
          </w:tcPr>
          <w:p w:rsidR="000D05C5" w:rsidRPr="00B45F38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15" w:type="dxa"/>
            <w:vAlign w:val="bottom"/>
          </w:tcPr>
          <w:p w:rsidR="000D05C5" w:rsidRPr="00B45F38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5" w:type="dxa"/>
            <w:vAlign w:val="bottom"/>
          </w:tcPr>
          <w:p w:rsidR="000D05C5" w:rsidRPr="00B45F38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3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65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M EURIBOR+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,</w:t>
            </w:r>
            <w:r w:rsidRPr="00B45F38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br/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6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M </w:t>
            </w:r>
            <w:proofErr w:type="spellStart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USD</w:t>
            </w:r>
            <w:proofErr w:type="spellEnd"/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 LIBOR+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 w:rsidRPr="00B45F38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0</w:t>
            </w: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2,965,941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2,704,489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5,670,430</w:t>
            </w: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15" w:type="dxa"/>
            <w:vAlign w:val="bottom"/>
          </w:tcPr>
          <w:p w:rsidR="000D05C5" w:rsidRPr="00B45F38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4.10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ถึง 5.30</w:t>
            </w: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21,155,000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7,845,000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0D05C5" w:rsidRPr="003938DB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29,000,000</w:t>
            </w:r>
          </w:p>
        </w:tc>
      </w:tr>
      <w:tr w:rsidR="000D05C5" w:rsidRPr="003938DB" w:rsidTr="00632F91">
        <w:tc>
          <w:tcPr>
            <w:tcW w:w="3030" w:type="dxa"/>
          </w:tcPr>
          <w:p w:rsidR="000D05C5" w:rsidRPr="003938DB" w:rsidRDefault="000D05C5" w:rsidP="000D05C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:rsidR="000D05C5" w:rsidRPr="00B45F38" w:rsidRDefault="000D05C5" w:rsidP="000D05C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5C5" w:rsidRPr="00A304F5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8,459,551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A304F5" w:rsidRDefault="000D05C5" w:rsidP="000D05C5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5C5" w:rsidRPr="00A304F5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24,120,941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A304F5" w:rsidRDefault="000D05C5" w:rsidP="000D05C5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5C5" w:rsidRPr="00A304F5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10,549,489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0D05C5" w:rsidRPr="00A304F5" w:rsidRDefault="000D05C5" w:rsidP="000D05C5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5C5" w:rsidRPr="00A304F5" w:rsidRDefault="000D05C5" w:rsidP="000D05C5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43,129,981</w:t>
            </w:r>
          </w:p>
        </w:tc>
      </w:tr>
    </w:tbl>
    <w:p w:rsidR="00DC1715" w:rsidRPr="00DC1715" w:rsidRDefault="00DC1715" w:rsidP="00F05C9E">
      <w:pPr>
        <w:pStyle w:val="Bo-Blankline"/>
      </w:pPr>
    </w:p>
    <w:p w:rsidR="0031701C" w:rsidRPr="00DB3BB0" w:rsidRDefault="00F05C9E" w:rsidP="0031701C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31701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ความเสี่ยงจากเงินตราต่างประเทศ </w:t>
      </w:r>
    </w:p>
    <w:p w:rsidR="0031701C" w:rsidRPr="001D0D6F" w:rsidRDefault="0031701C" w:rsidP="00F05C9E">
      <w:pPr>
        <w:pStyle w:val="Bo-Blankline"/>
        <w:rPr>
          <w:sz w:val="16"/>
          <w:szCs w:val="16"/>
          <w:lang w:val="en-US"/>
        </w:rPr>
      </w:pPr>
    </w:p>
    <w:p w:rsidR="0031701C" w:rsidRPr="002E2783" w:rsidRDefault="0031701C" w:rsidP="0031701C">
      <w:pPr>
        <w:pStyle w:val="Bo-C1Content"/>
      </w:pPr>
      <w:r w:rsidRPr="00C03F1F">
        <w:rPr>
          <w:cs/>
        </w:rPr>
        <w:t>กลุ่มบริษัทมีความเสี่ยงจากอัตราแลกเปลี่ยนเงินตราต่างประเทศ ซึ่งเกิดจาก</w:t>
      </w:r>
      <w:r w:rsidR="003634EE">
        <w:rPr>
          <w:rFonts w:hint="cs"/>
          <w:cs/>
        </w:rPr>
        <w:t>ราย</w:t>
      </w:r>
      <w:r w:rsidRPr="00C03F1F">
        <w:rPr>
          <w:cs/>
        </w:rPr>
        <w:t>การ</w:t>
      </w:r>
      <w:r w:rsidR="003634EE">
        <w:rPr>
          <w:rFonts w:hint="cs"/>
          <w:cs/>
        </w:rPr>
        <w:t>ซื้อ</w:t>
      </w:r>
      <w:r w:rsidR="00E6157C">
        <w:rPr>
          <w:rFonts w:hint="cs"/>
          <w:cs/>
        </w:rPr>
        <w:t>และ</w:t>
      </w:r>
      <w:r w:rsidRPr="00B648FC">
        <w:rPr>
          <w:cs/>
        </w:rPr>
        <w:t>ขายสินค้า</w:t>
      </w:r>
      <w:r w:rsidR="00E6157C">
        <w:rPr>
          <w:rFonts w:hint="cs"/>
          <w:cs/>
        </w:rPr>
        <w:t xml:space="preserve"> ซื้อเครื่องจักร</w:t>
      </w:r>
      <w:r w:rsidR="003634EE">
        <w:rPr>
          <w:rFonts w:hint="cs"/>
          <w:cs/>
        </w:rPr>
        <w:t>และอุปกรณ์ และเงินกู้ยืม</w:t>
      </w:r>
      <w:r w:rsidRPr="00C03F1F">
        <w:rPr>
          <w:cs/>
        </w:rPr>
        <w:t>ที่เป็นเงินตราต่างประเทศ</w:t>
      </w:r>
      <w:r w:rsidRPr="00C03F1F">
        <w:t xml:space="preserve"> </w:t>
      </w:r>
    </w:p>
    <w:p w:rsidR="007E3725" w:rsidRPr="001D0D6F" w:rsidRDefault="007E3725" w:rsidP="00F05C9E">
      <w:pPr>
        <w:pStyle w:val="Bo-Blankline"/>
        <w:rPr>
          <w:sz w:val="16"/>
          <w:szCs w:val="16"/>
          <w:lang w:val="en-US"/>
        </w:rPr>
      </w:pPr>
    </w:p>
    <w:p w:rsidR="007E3725" w:rsidRDefault="007E3725" w:rsidP="00645FB5">
      <w:pPr>
        <w:pStyle w:val="Bo-C1Content"/>
      </w:pPr>
      <w:r w:rsidRPr="001D7C23">
        <w:rPr>
          <w:rFonts w:hint="cs"/>
          <w:cs/>
        </w:rPr>
        <w:t xml:space="preserve">ณ วันที่ </w:t>
      </w:r>
      <w:r w:rsidR="00884953">
        <w:t>31</w:t>
      </w:r>
      <w:r w:rsidRPr="001D7C23">
        <w:t xml:space="preserve"> </w:t>
      </w:r>
      <w:r w:rsidRPr="001D7C23">
        <w:rPr>
          <w:rFonts w:hint="cs"/>
          <w:cs/>
        </w:rPr>
        <w:t xml:space="preserve">ธันวาคม </w:t>
      </w:r>
      <w:r>
        <w:rPr>
          <w:cs/>
        </w:rPr>
        <w:t>กลุ่มบริษั</w:t>
      </w:r>
      <w:r>
        <w:rPr>
          <w:rFonts w:hint="cs"/>
          <w:cs/>
        </w:rPr>
        <w:t>ทและบริษัท</w:t>
      </w:r>
      <w:r w:rsidRPr="001D7C23">
        <w:rPr>
          <w:rFonts w:hint="cs"/>
          <w:cs/>
        </w:rPr>
        <w:t>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7E3725" w:rsidRPr="001D0D6F" w:rsidRDefault="007E3725" w:rsidP="00F05C9E">
      <w:pPr>
        <w:pStyle w:val="Bo-Blankline"/>
        <w:rPr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4"/>
        <w:gridCol w:w="1113"/>
        <w:gridCol w:w="236"/>
        <w:gridCol w:w="1115"/>
        <w:gridCol w:w="236"/>
        <w:gridCol w:w="1115"/>
        <w:gridCol w:w="236"/>
        <w:gridCol w:w="1115"/>
      </w:tblGrid>
      <w:tr w:rsidR="00BC7750" w:rsidRPr="003A3233" w:rsidTr="00BC7750">
        <w:tc>
          <w:tcPr>
            <w:tcW w:w="3926" w:type="dxa"/>
          </w:tcPr>
          <w:p w:rsidR="00BC7750" w:rsidRPr="003A3233" w:rsidRDefault="00BC7750" w:rsidP="00B8146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:rsidR="00BC7750" w:rsidRPr="003A3233" w:rsidRDefault="00BC7750" w:rsidP="00B814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:rsidR="00BC7750" w:rsidRPr="003A3233" w:rsidRDefault="00BC7750" w:rsidP="00B8146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:rsidR="00BC7750" w:rsidRPr="003A3233" w:rsidRDefault="00BC7750" w:rsidP="00B8146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4C531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BC7750" w:rsidRPr="003A3233" w:rsidRDefault="00BC7750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4" w:type="dxa"/>
          </w:tcPr>
          <w:p w:rsidR="00BC7750" w:rsidRPr="003A3233" w:rsidRDefault="00BC7750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3A3233" w:rsidRDefault="00BC7750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4" w:type="dxa"/>
          </w:tcPr>
          <w:p w:rsidR="00BC7750" w:rsidRPr="003A3233" w:rsidRDefault="00BC7750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3A3233" w:rsidRDefault="00BC7750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4" w:type="dxa"/>
          </w:tcPr>
          <w:p w:rsidR="00BC7750" w:rsidRPr="003A3233" w:rsidRDefault="00BC7750" w:rsidP="004C531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3A3233" w:rsidRDefault="00BC7750" w:rsidP="004C53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4" w:type="dxa"/>
            <w:gridSpan w:val="7"/>
          </w:tcPr>
          <w:p w:rsidR="00BC7750" w:rsidRPr="003A3233" w:rsidRDefault="00BC7750" w:rsidP="004C531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A32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4B4CA0" w:rsidRDefault="00BC7750" w:rsidP="004C531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14" w:type="dxa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025F9F">
            <w:pPr>
              <w:spacing w:line="240" w:lineRule="atLeast"/>
              <w:ind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4" w:type="dxa"/>
          </w:tcPr>
          <w:p w:rsidR="00BC7750" w:rsidRPr="002C2146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130,546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2C2146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151,182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353475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27,984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353475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40,650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14" w:type="dxa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834,778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726,373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2C2146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53,252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2C2146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14,559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14" w:type="dxa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(836,786)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(1,497,725)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(506,750)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(678,857)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14" w:type="dxa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(306,858)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(97,535)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3A3233" w:rsidRDefault="00BC7750" w:rsidP="00025F9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(663)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Default="00BC7750" w:rsidP="004C531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4E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อื่นค่า</w:t>
            </w:r>
            <w:r w:rsidRPr="003634E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BC7750" w:rsidRPr="003634EE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(2,879,884)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BC7750" w:rsidRPr="003634EE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(2,248,539)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BC7750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(105,862)</w:t>
            </w:r>
          </w:p>
        </w:tc>
        <w:tc>
          <w:tcPr>
            <w:tcW w:w="234" w:type="dxa"/>
            <w:vAlign w:val="center"/>
          </w:tcPr>
          <w:p w:rsidR="00BC7750" w:rsidRPr="003A3233" w:rsidRDefault="00BC7750" w:rsidP="004C53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BC7750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(59,122)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4C531E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(3,058,204)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(2,966,244)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(531,376)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4C531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(683,433)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4B4CA0" w:rsidRDefault="00BC7750" w:rsidP="004C531E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114" w:type="dxa"/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C7750" w:rsidRPr="003A3233" w:rsidRDefault="00BC7750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C7750" w:rsidRPr="003A3233" w:rsidRDefault="00BC7750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C7750" w:rsidRPr="003A3233" w:rsidRDefault="00BC7750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025F9F">
            <w:pPr>
              <w:spacing w:line="240" w:lineRule="atLeast"/>
              <w:ind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4" w:type="dxa"/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324,466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318,032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324,012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4C531E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4C531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316,596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Default="00BC7750" w:rsidP="00A068F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14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9,901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3,452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9E36D0" w:rsidRDefault="00BC7750" w:rsidP="00025F9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938DB" w:rsidRDefault="00BC7750" w:rsidP="00A068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A068F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14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77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(5,337,817)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77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(5,838,162)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(5,333,569)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(5,765,458)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A068F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14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(14,425)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(18,937)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9E36D0" w:rsidRDefault="00BC7750" w:rsidP="00025F9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938DB" w:rsidRDefault="00BC7750" w:rsidP="00A068F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Default="00BC7750" w:rsidP="00A068F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4E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อื่นค่า</w:t>
            </w:r>
            <w:r w:rsidRPr="003634E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BC7750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(159,500)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BC7750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(268,724)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BC7750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(133,092)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BC7750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(246,764)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A068F3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508" w:right="-115" w:firstLine="3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(5,177,375)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508" w:right="-115" w:firstLine="3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(5,804,339)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7750" w:rsidRPr="003A3233" w:rsidRDefault="00BC7750" w:rsidP="00A60326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</w:t>
            </w:r>
            <w:r w:rsidR="00A60326">
              <w:rPr>
                <w:rFonts w:ascii="Angsana New" w:hAnsi="Angsana New"/>
                <w:b/>
                <w:bCs/>
                <w:sz w:val="30"/>
                <w:szCs w:val="30"/>
              </w:rPr>
              <w:t>142,649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(5,695,626)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4B4CA0" w:rsidRDefault="00BC7750" w:rsidP="00A068F3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114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025F9F">
            <w:pPr>
              <w:spacing w:line="240" w:lineRule="atLeast"/>
              <w:ind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4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1,276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A068F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A068F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1,146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Default="00BC7750" w:rsidP="00025F9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14" w:type="dxa"/>
            <w:vAlign w:val="bottom"/>
          </w:tcPr>
          <w:p w:rsidR="00BC7750" w:rsidRPr="00025F9F" w:rsidRDefault="00BC7750" w:rsidP="00025F9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(6,353)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025F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6E2260" w:rsidRDefault="00BC7750" w:rsidP="00025F9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025F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6E2260" w:rsidRDefault="00BC7750" w:rsidP="00025F9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025F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6E2260" w:rsidRDefault="00BC7750" w:rsidP="00025F9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Default="00BC7750" w:rsidP="00025F9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BC7750" w:rsidRPr="006E2260" w:rsidRDefault="00BC7750" w:rsidP="00025F9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025F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BC7750" w:rsidRPr="006E2260" w:rsidRDefault="00BC7750" w:rsidP="00025F9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6E226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  <w:r w:rsidRPr="006E22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025F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BC7750" w:rsidRPr="006E2260" w:rsidRDefault="00BC7750" w:rsidP="00025F9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025F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BC7750" w:rsidRPr="006E2260" w:rsidRDefault="00BC7750" w:rsidP="00025F9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6E226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  <w:r w:rsidRPr="006E22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025F9F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7750" w:rsidRPr="00A7122C" w:rsidRDefault="00BC7750" w:rsidP="00025F9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(5,385)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025F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7750" w:rsidRPr="00A7122C" w:rsidRDefault="00BC7750" w:rsidP="00025F9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025F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7750" w:rsidRPr="003A3233" w:rsidRDefault="00BC7750" w:rsidP="00025F9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025F9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7750" w:rsidRPr="003A3233" w:rsidRDefault="00BC7750" w:rsidP="00025F9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</w:p>
        </w:tc>
      </w:tr>
      <w:tr w:rsidR="00BC7750" w:rsidRPr="003A3233" w:rsidTr="00BC7750">
        <w:tc>
          <w:tcPr>
            <w:tcW w:w="3926" w:type="dxa"/>
          </w:tcPr>
          <w:p w:rsidR="00BC7750" w:rsidRPr="003A3233" w:rsidRDefault="00BC7750" w:rsidP="00025F9F">
            <w:pPr>
              <w:spacing w:line="240" w:lineRule="atLeast"/>
              <w:ind w:left="270" w:right="-103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BC7750" w:rsidRPr="003A3233" w:rsidRDefault="00BC7750" w:rsidP="00025F9F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(8,240,964)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025F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025F9F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(8,770,147)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025F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A60326" w:rsidP="00025F9F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(5,673,142</w:t>
            </w:r>
            <w:r w:rsidR="00BC775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:rsidR="00BC7750" w:rsidRPr="003A3233" w:rsidRDefault="00BC7750" w:rsidP="00025F9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BC7750" w:rsidRPr="003A3233" w:rsidRDefault="00BC7750" w:rsidP="00025F9F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(6,378,753)</w:t>
            </w:r>
          </w:p>
        </w:tc>
      </w:tr>
      <w:tr w:rsidR="00BC7750" w:rsidRPr="003A3233" w:rsidTr="00BC7750">
        <w:tc>
          <w:tcPr>
            <w:tcW w:w="3926" w:type="dxa"/>
            <w:shd w:val="clear" w:color="auto" w:fill="auto"/>
          </w:tcPr>
          <w:p w:rsidR="00BC7750" w:rsidRDefault="00BC7750" w:rsidP="00025F9F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</w:t>
            </w:r>
            <w:r w:rsidRPr="00C62AA6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750" w:rsidRPr="006E2260" w:rsidRDefault="00BC7750" w:rsidP="00025F9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C7750" w:rsidRPr="00022FDD" w:rsidRDefault="00BC7750" w:rsidP="00025F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750" w:rsidRPr="00022FDD" w:rsidRDefault="00BC7750" w:rsidP="00025F9F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309,388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C7750" w:rsidRPr="00022FDD" w:rsidRDefault="00BC7750" w:rsidP="00025F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750" w:rsidRPr="006E2260" w:rsidRDefault="00BC7750" w:rsidP="00025F9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C7750" w:rsidRPr="00022FDD" w:rsidRDefault="00BC7750" w:rsidP="00025F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7750" w:rsidRPr="00022FDD" w:rsidRDefault="00BC7750" w:rsidP="00025F9F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320,042</w:t>
            </w:r>
          </w:p>
        </w:tc>
      </w:tr>
      <w:tr w:rsidR="00BC7750" w:rsidRPr="003A3233" w:rsidTr="00BC7750">
        <w:tc>
          <w:tcPr>
            <w:tcW w:w="3926" w:type="dxa"/>
            <w:shd w:val="clear" w:color="auto" w:fill="auto"/>
          </w:tcPr>
          <w:p w:rsidR="00BC7750" w:rsidRDefault="00BC7750" w:rsidP="00025F9F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7750" w:rsidRPr="003A3233" w:rsidRDefault="00BC7750" w:rsidP="00025F9F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(8,240,964)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C7750" w:rsidRPr="003A3233" w:rsidRDefault="00BC7750" w:rsidP="00025F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7750" w:rsidRDefault="00BC7750" w:rsidP="00025F9F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(8,460,759)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C7750" w:rsidRPr="003A3233" w:rsidRDefault="00BC7750" w:rsidP="00025F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7750" w:rsidRPr="003A3233" w:rsidRDefault="00A60326" w:rsidP="00025F9F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(5,673,142)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BC7750" w:rsidRPr="003A3233" w:rsidRDefault="00BC7750" w:rsidP="00025F9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7750" w:rsidRPr="00022FDD" w:rsidRDefault="00BC7750" w:rsidP="00025F9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(6,058,711)</w:t>
            </w:r>
          </w:p>
        </w:tc>
      </w:tr>
    </w:tbl>
    <w:p w:rsidR="0093536B" w:rsidRPr="00D9380D" w:rsidRDefault="00435C38" w:rsidP="0093536B">
      <w:pPr>
        <w:spacing w:line="240" w:lineRule="atLeas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93536B" w:rsidRPr="00D9380D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ณ วันที่ </w:t>
      </w:r>
      <w:r w:rsidR="00884953" w:rsidRPr="00D9380D">
        <w:rPr>
          <w:rFonts w:ascii="Angsana New" w:hAnsi="Angsana New"/>
          <w:spacing w:val="-4"/>
          <w:sz w:val="30"/>
          <w:szCs w:val="30"/>
          <w:cs/>
        </w:rPr>
        <w:t>31</w:t>
      </w:r>
      <w:r w:rsidR="0093536B" w:rsidRPr="00D9380D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884953" w:rsidRPr="00D9380D">
        <w:rPr>
          <w:rFonts w:ascii="Angsana New" w:hAnsi="Angsana New"/>
          <w:spacing w:val="-4"/>
          <w:sz w:val="30"/>
          <w:szCs w:val="30"/>
          <w:cs/>
        </w:rPr>
        <w:t>25</w:t>
      </w:r>
      <w:r w:rsidR="00884953" w:rsidRPr="00D9380D">
        <w:rPr>
          <w:rFonts w:ascii="Angsana New" w:hAnsi="Angsana New"/>
          <w:spacing w:val="-4"/>
          <w:sz w:val="30"/>
          <w:szCs w:val="30"/>
        </w:rPr>
        <w:t>60</w:t>
      </w:r>
      <w:r w:rsidR="0093536B" w:rsidRPr="00D938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A358A" w:rsidRPr="00D9380D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93536B" w:rsidRPr="00D9380D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6A662F" w:rsidRPr="00D9380D">
        <w:rPr>
          <w:rFonts w:ascii="Angsana New" w:hAnsi="Angsana New" w:hint="cs"/>
          <w:spacing w:val="-4"/>
          <w:sz w:val="30"/>
          <w:szCs w:val="30"/>
          <w:cs/>
        </w:rPr>
        <w:t>ไม่</w:t>
      </w:r>
      <w:r w:rsidR="0093536B" w:rsidRPr="00D9380D">
        <w:rPr>
          <w:rFonts w:ascii="Angsana New" w:hAnsi="Angsana New"/>
          <w:spacing w:val="-4"/>
          <w:sz w:val="30"/>
          <w:szCs w:val="30"/>
          <w:cs/>
        </w:rPr>
        <w:t xml:space="preserve">มีสัญญาขายเงินตราต่างประเทศล่วงหน้า </w:t>
      </w:r>
      <w:r w:rsidR="0093536B"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884953"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>255</w:t>
      </w:r>
      <w:r w:rsidR="00884953" w:rsidRPr="00D9380D">
        <w:rPr>
          <w:rFonts w:ascii="Angsana New" w:hAnsi="Angsana New"/>
          <w:i/>
          <w:iCs/>
          <w:spacing w:val="-4"/>
          <w:sz w:val="30"/>
          <w:szCs w:val="30"/>
        </w:rPr>
        <w:t>9</w:t>
      </w:r>
      <w:r w:rsidR="0093536B"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884953" w:rsidRPr="00D9380D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F53C42" w:rsidRPr="00D9380D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884953" w:rsidRPr="00D9380D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F53C42" w:rsidRPr="00D9380D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F53C42"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>ล้านเหรียญสหรัฐอเมริกา หรือเทียบเท่าเงินบาท</w:t>
      </w:r>
      <w:r w:rsidR="00F53C42" w:rsidRPr="00D9380D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F53C42"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เป็นจำนวนเงิน </w:t>
      </w:r>
      <w:r w:rsidR="00884953"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>10</w:t>
      </w:r>
      <w:r w:rsidR="00F53C42"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884953"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>7</w:t>
      </w:r>
      <w:r w:rsidR="00F53C42"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</w:t>
      </w:r>
      <w:r w:rsidR="0093536B"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:rsidR="0093536B" w:rsidRPr="00D9380D" w:rsidRDefault="0093536B" w:rsidP="00632F91">
      <w:pPr>
        <w:pStyle w:val="Bo-Blankline"/>
        <w:rPr>
          <w:spacing w:val="-4"/>
          <w:cs/>
          <w:lang w:val="en-US"/>
        </w:rPr>
      </w:pPr>
    </w:p>
    <w:p w:rsidR="0093536B" w:rsidRPr="00D9380D" w:rsidRDefault="0093536B" w:rsidP="0093536B">
      <w:pPr>
        <w:spacing w:line="240" w:lineRule="atLeas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D9380D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884953" w:rsidRPr="00D9380D">
        <w:rPr>
          <w:rFonts w:ascii="Angsana New" w:hAnsi="Angsana New"/>
          <w:spacing w:val="-4"/>
          <w:sz w:val="30"/>
          <w:szCs w:val="30"/>
          <w:cs/>
        </w:rPr>
        <w:t>31</w:t>
      </w:r>
      <w:r w:rsidRPr="00D9380D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884953" w:rsidRPr="00D9380D">
        <w:rPr>
          <w:rFonts w:ascii="Angsana New" w:hAnsi="Angsana New"/>
          <w:spacing w:val="-4"/>
          <w:sz w:val="30"/>
          <w:szCs w:val="30"/>
          <w:cs/>
        </w:rPr>
        <w:t>25</w:t>
      </w:r>
      <w:r w:rsidR="00884953" w:rsidRPr="00D9380D">
        <w:rPr>
          <w:rFonts w:ascii="Angsana New" w:hAnsi="Angsana New"/>
          <w:spacing w:val="-4"/>
          <w:sz w:val="30"/>
          <w:szCs w:val="30"/>
        </w:rPr>
        <w:t>60</w:t>
      </w:r>
      <w:r w:rsidRPr="00D938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A358A" w:rsidRPr="00D9380D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D9380D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6A662F" w:rsidRPr="00D9380D">
        <w:rPr>
          <w:rFonts w:ascii="Angsana New" w:hAnsi="Angsana New" w:hint="cs"/>
          <w:spacing w:val="-4"/>
          <w:sz w:val="30"/>
          <w:szCs w:val="30"/>
          <w:cs/>
        </w:rPr>
        <w:t>ไม่</w:t>
      </w:r>
      <w:r w:rsidRPr="00D9380D">
        <w:rPr>
          <w:rFonts w:ascii="Angsana New" w:hAnsi="Angsana New"/>
          <w:spacing w:val="-4"/>
          <w:sz w:val="30"/>
          <w:szCs w:val="30"/>
          <w:cs/>
        </w:rPr>
        <w:t xml:space="preserve">มีสัญญาซื้อเงินตราต่างประเทศล่วงหน้า </w:t>
      </w:r>
      <w:r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884953"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>255</w:t>
      </w:r>
      <w:r w:rsidR="00884953" w:rsidRPr="00D9380D">
        <w:rPr>
          <w:rFonts w:ascii="Angsana New" w:hAnsi="Angsana New"/>
          <w:i/>
          <w:iCs/>
          <w:spacing w:val="-4"/>
          <w:sz w:val="30"/>
          <w:szCs w:val="30"/>
          <w:lang w:val="en-US"/>
        </w:rPr>
        <w:t>9</w:t>
      </w:r>
      <w:r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884953" w:rsidRPr="00D9380D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="00F53C42" w:rsidRPr="00D9380D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884953" w:rsidRPr="00D9380D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F53C42" w:rsidRPr="00D9380D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F53C42"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ล้านยูโร หรือเทียบเท่าเงินบาท เป็นจำนวนเงิน </w:t>
      </w:r>
      <w:r w:rsidR="00884953" w:rsidRPr="00D9380D">
        <w:rPr>
          <w:rFonts w:ascii="Angsana New" w:hAnsi="Angsana New"/>
          <w:i/>
          <w:iCs/>
          <w:spacing w:val="-4"/>
          <w:sz w:val="30"/>
          <w:szCs w:val="30"/>
        </w:rPr>
        <w:t>320</w:t>
      </w:r>
      <w:r w:rsidR="00F53C42" w:rsidRPr="00D9380D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884953" w:rsidRPr="00D9380D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F53C42" w:rsidRPr="00D9380D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F53C42"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Pr="00D9380D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:rsidR="0093536B" w:rsidRPr="0093536B" w:rsidRDefault="0093536B" w:rsidP="00632F91">
      <w:pPr>
        <w:pStyle w:val="Bo-Blankline"/>
      </w:pPr>
    </w:p>
    <w:p w:rsidR="00435C38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22FD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ความเสี่ยงด้านสินเชื่อ</w:t>
      </w:r>
    </w:p>
    <w:p w:rsidR="00435C38" w:rsidRPr="000B4D18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435C38" w:rsidRPr="00D40C2E" w:rsidRDefault="00435C38" w:rsidP="00435C38">
      <w:pPr>
        <w:pStyle w:val="Bo-C1Content"/>
        <w:rPr>
          <w:lang w:val="en-US"/>
        </w:rPr>
      </w:pPr>
      <w:r w:rsidRPr="00460C78">
        <w:rPr>
          <w:spacing w:val="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</w:t>
      </w:r>
      <w:r>
        <w:rPr>
          <w:cs/>
        </w:rPr>
        <w:t>ตกลงไว้เมื่อครบกำหนด</w:t>
      </w:r>
    </w:p>
    <w:p w:rsidR="00435C38" w:rsidRPr="00E46B8B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435C38" w:rsidRPr="00365F27" w:rsidRDefault="00435C38" w:rsidP="00435C38">
      <w:pPr>
        <w:pStyle w:val="Bo-C1Content"/>
      </w:pPr>
      <w:r>
        <w:rPr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</w:t>
      </w:r>
      <w:r>
        <w:rPr>
          <w:rFonts w:hint="cs"/>
          <w:cs/>
        </w:rPr>
        <w:t xml:space="preserve">อ </w:t>
      </w:r>
      <w:r>
        <w:rPr>
          <w:cs/>
        </w:rPr>
        <w:t>โดยการวิเคราะห์ฐานะทางการเงินของลูกค้า</w:t>
      </w:r>
      <w:r w:rsidR="00205D92" w:rsidRPr="00205D92">
        <w:rPr>
          <w:cs/>
        </w:rPr>
        <w:t>ทุกรายที่ขอวงเงินสินเชื่อ</w:t>
      </w:r>
      <w:r w:rsidR="00205D92">
        <w:rPr>
          <w:rFonts w:hint="cs"/>
          <w:cs/>
        </w:rPr>
        <w:t>โดย</w:t>
      </w:r>
      <w:r>
        <w:rPr>
          <w:rFonts w:hint="cs"/>
          <w:cs/>
        </w:rPr>
        <w:t>การเรียกหลักประกันจากลูกค้าก่อนที่จะทำการขาย ซึ่งหลักประกันอาจจะเป็นหนังสือค้ำประกันธนาคาร ตั๋วแลกเงิน และเงินสดหรือบุคคลค้ำ</w:t>
      </w:r>
      <w:r w:rsidRPr="00CC7076">
        <w:rPr>
          <w:rFonts w:hint="cs"/>
          <w:cs/>
        </w:rPr>
        <w:t>ประกัน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</w:t>
      </w:r>
      <w:r w:rsidRPr="00CC7076">
        <w:rPr>
          <w:rFonts w:hint="cs"/>
          <w:cs/>
          <w:lang w:val="en-US"/>
        </w:rPr>
        <w:t>แสดงฐานะการเงิน</w:t>
      </w:r>
      <w:r w:rsidRPr="00CC7076">
        <w:rPr>
          <w:cs/>
        </w:rPr>
        <w:t xml:space="preserve"> </w:t>
      </w:r>
      <w:r w:rsidRPr="00CC7076">
        <w:rPr>
          <w:rFonts w:hint="cs"/>
          <w:cs/>
        </w:rPr>
        <w:t xml:space="preserve"> </w:t>
      </w:r>
      <w:r w:rsidRPr="00CC7076">
        <w:rPr>
          <w:cs/>
        </w:rPr>
        <w:t>อย่างไรก็ตามเนื่องจากกลุ่มบริษัทมี</w:t>
      </w:r>
      <w:r w:rsidRPr="00CC7076">
        <w:rPr>
          <w:rFonts w:hint="cs"/>
          <w:cs/>
        </w:rPr>
        <w:t>ฐาน</w:t>
      </w:r>
      <w:r w:rsidRPr="00CC7076">
        <w:rPr>
          <w:cs/>
        </w:rPr>
        <w:t>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435C38" w:rsidRPr="000B4D18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435C38" w:rsidRPr="00B235F0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E278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435C38" w:rsidRPr="000B4D18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435C38" w:rsidRDefault="00435C38" w:rsidP="00435C38">
      <w:pPr>
        <w:pStyle w:val="Bo-C1Content"/>
      </w:pPr>
      <w:r w:rsidRPr="00DB3BB0">
        <w:rPr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</w:t>
      </w:r>
      <w:r>
        <w:rPr>
          <w:rFonts w:hint="cs"/>
          <w:cs/>
        </w:rPr>
        <w:t xml:space="preserve"> </w:t>
      </w:r>
      <w:r w:rsidRPr="002E2783">
        <w:rPr>
          <w:cs/>
        </w:rPr>
        <w:t>และเพื่อทำให้ผลกระทบจากความผันผวนของกระแสเงินสดลดลง</w:t>
      </w:r>
    </w:p>
    <w:p w:rsidR="00435C38" w:rsidRPr="000B4D18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B22EC" w:rsidRPr="00FB3489" w:rsidRDefault="009B22EC" w:rsidP="009B22EC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05A91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9B22EC" w:rsidRDefault="009B22EC" w:rsidP="009B22EC">
      <w:pPr>
        <w:tabs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0D1F6A" w:rsidRDefault="00242EA4" w:rsidP="00242EA4">
      <w:pPr>
        <w:pStyle w:val="Bo-Blankline"/>
        <w:jc w:val="thaiDistribute"/>
        <w:rPr>
          <w:sz w:val="30"/>
          <w:szCs w:val="30"/>
          <w:lang w:eastAsia="en-US"/>
        </w:rPr>
      </w:pPr>
      <w:r w:rsidRPr="00242EA4">
        <w:rPr>
          <w:sz w:val="30"/>
          <w:szCs w:val="30"/>
          <w:cs/>
          <w:lang w:eastAsia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>
        <w:rPr>
          <w:sz w:val="30"/>
          <w:szCs w:val="30"/>
          <w:cs/>
          <w:lang w:eastAsia="en-US"/>
        </w:rPr>
        <w:t xml:space="preserve"> </w:t>
      </w:r>
      <w:r w:rsidRPr="00242EA4">
        <w:rPr>
          <w:sz w:val="30"/>
          <w:szCs w:val="30"/>
          <w:cs/>
          <w:lang w:eastAsia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8A35B9" w:rsidRDefault="008A35B9">
      <w:r>
        <w:br w:type="page"/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081"/>
        <w:gridCol w:w="1134"/>
        <w:gridCol w:w="1009"/>
        <w:gridCol w:w="235"/>
        <w:gridCol w:w="1134"/>
        <w:gridCol w:w="235"/>
        <w:gridCol w:w="1001"/>
        <w:gridCol w:w="235"/>
        <w:gridCol w:w="1134"/>
      </w:tblGrid>
      <w:tr w:rsidR="00970154" w:rsidRPr="003A3233" w:rsidTr="00632F91">
        <w:tc>
          <w:tcPr>
            <w:tcW w:w="3081" w:type="dxa"/>
            <w:vAlign w:val="bottom"/>
          </w:tcPr>
          <w:p w:rsidR="00970154" w:rsidRPr="004B4CA0" w:rsidRDefault="008A35B9" w:rsidP="004A1A09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lastRenderedPageBreak/>
              <w:br w:type="page"/>
            </w:r>
            <w:r w:rsidR="000D1F6A">
              <w:rPr>
                <w:sz w:val="30"/>
                <w:szCs w:val="30"/>
                <w:cs/>
              </w:rPr>
              <w:br w:type="page"/>
            </w:r>
            <w:r w:rsidR="000D1F6A">
              <w:rPr>
                <w:sz w:val="30"/>
                <w:szCs w:val="30"/>
                <w:cs/>
              </w:rPr>
              <w:br w:type="page"/>
            </w:r>
            <w:r w:rsidR="000D1F6A">
              <w:br w:type="page"/>
            </w:r>
            <w:r w:rsidR="00596363">
              <w:rPr>
                <w:cs/>
              </w:rPr>
              <w:br w:type="page"/>
            </w:r>
          </w:p>
        </w:tc>
        <w:tc>
          <w:tcPr>
            <w:tcW w:w="6117" w:type="dxa"/>
            <w:gridSpan w:val="8"/>
            <w:vAlign w:val="bottom"/>
          </w:tcPr>
          <w:p w:rsidR="00970154" w:rsidRPr="006F65F2" w:rsidRDefault="00970154" w:rsidP="008827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65F2" w:rsidRPr="003A3233" w:rsidTr="00632F91">
        <w:tc>
          <w:tcPr>
            <w:tcW w:w="3081" w:type="dxa"/>
            <w:vAlign w:val="bottom"/>
          </w:tcPr>
          <w:p w:rsidR="006F65F2" w:rsidRPr="004B4CA0" w:rsidRDefault="006F65F2" w:rsidP="004A1A09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6F65F2" w:rsidRPr="00970154" w:rsidRDefault="00970154" w:rsidP="009701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83" w:type="dxa"/>
            <w:gridSpan w:val="7"/>
            <w:tcBorders>
              <w:bottom w:val="single" w:sz="4" w:space="0" w:color="auto"/>
            </w:tcBorders>
            <w:vAlign w:val="bottom"/>
          </w:tcPr>
          <w:p w:rsidR="006F65F2" w:rsidRPr="003A3233" w:rsidRDefault="00970154" w:rsidP="006F65F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A1A09" w:rsidRPr="003A3233" w:rsidTr="00632F91">
        <w:tc>
          <w:tcPr>
            <w:tcW w:w="3081" w:type="dxa"/>
            <w:vAlign w:val="bottom"/>
          </w:tcPr>
          <w:p w:rsidR="004A1A09" w:rsidRPr="004B4CA0" w:rsidRDefault="004A1A09" w:rsidP="004A1A09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4A1A09" w:rsidRPr="00970154" w:rsidRDefault="00970154" w:rsidP="009701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4A1A09" w:rsidRPr="00970154" w:rsidRDefault="00970154" w:rsidP="0097015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:rsidR="004A1A09" w:rsidRPr="003A3233" w:rsidRDefault="004A1A09" w:rsidP="00970154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A1A09" w:rsidRPr="003A3233" w:rsidRDefault="00970154" w:rsidP="0097015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49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:rsidR="004A1A09" w:rsidRPr="003A3233" w:rsidRDefault="004A1A09" w:rsidP="00970154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:rsidR="004A1A09" w:rsidRPr="003A3233" w:rsidRDefault="00970154" w:rsidP="0097015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495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:rsidR="004A1A09" w:rsidRPr="003A3233" w:rsidRDefault="004A1A09" w:rsidP="00970154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A1A09" w:rsidRPr="003A3233" w:rsidRDefault="00970154" w:rsidP="0097015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70154" w:rsidRPr="003A3233" w:rsidTr="00632F91">
        <w:trPr>
          <w:trHeight w:val="144"/>
        </w:trPr>
        <w:tc>
          <w:tcPr>
            <w:tcW w:w="3081" w:type="dxa"/>
            <w:vAlign w:val="bottom"/>
          </w:tcPr>
          <w:p w:rsidR="00970154" w:rsidRPr="004B4CA0" w:rsidRDefault="00970154" w:rsidP="004A1A09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7" w:type="dxa"/>
            <w:gridSpan w:val="8"/>
            <w:vAlign w:val="bottom"/>
          </w:tcPr>
          <w:p w:rsidR="00970154" w:rsidRPr="00970154" w:rsidRDefault="00DE15C6" w:rsidP="00E22862">
            <w:pPr>
              <w:spacing w:line="20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</w:t>
            </w:r>
            <w:r w:rsidR="00970154" w:rsidRPr="009701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96363" w:rsidRPr="00227545" w:rsidTr="00632F91">
        <w:tc>
          <w:tcPr>
            <w:tcW w:w="3081" w:type="dxa"/>
            <w:vAlign w:val="bottom"/>
          </w:tcPr>
          <w:p w:rsidR="00596363" w:rsidRPr="00227545" w:rsidRDefault="00884953" w:rsidP="004C531E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</w:t>
            </w:r>
            <w:r w:rsidR="00970154" w:rsidRPr="002275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34" w:type="dxa"/>
            <w:vAlign w:val="bottom"/>
          </w:tcPr>
          <w:p w:rsidR="00596363" w:rsidRPr="00227545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:rsidR="00596363" w:rsidRPr="00227545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596363" w:rsidRPr="00227545" w:rsidRDefault="00596363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596363" w:rsidRPr="00227545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596363" w:rsidRPr="00227545" w:rsidRDefault="00596363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:rsidR="00596363" w:rsidRPr="00227545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596363" w:rsidRPr="00227545" w:rsidRDefault="00596363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596363" w:rsidRPr="00227545" w:rsidRDefault="00596363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0154" w:rsidRPr="00227545" w:rsidTr="00632F91">
        <w:tc>
          <w:tcPr>
            <w:tcW w:w="3081" w:type="dxa"/>
            <w:vAlign w:val="bottom"/>
          </w:tcPr>
          <w:p w:rsidR="00970154" w:rsidRPr="00227545" w:rsidRDefault="005F2A8F" w:rsidP="00BC7750">
            <w:pPr>
              <w:spacing w:line="240" w:lineRule="atLeast"/>
              <w:ind w:left="270" w:right="-177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4" w:type="dxa"/>
            <w:vAlign w:val="bottom"/>
          </w:tcPr>
          <w:p w:rsidR="00970154" w:rsidRPr="00227545" w:rsidRDefault="00970154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:rsidR="00970154" w:rsidRPr="00227545" w:rsidRDefault="00970154" w:rsidP="00D317CD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970154" w:rsidRPr="00227545" w:rsidRDefault="00970154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970154" w:rsidRPr="00227545" w:rsidRDefault="00970154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970154" w:rsidRPr="00227545" w:rsidRDefault="00970154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:rsidR="00970154" w:rsidRPr="00227545" w:rsidRDefault="00970154" w:rsidP="00D317C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970154" w:rsidRPr="00227545" w:rsidRDefault="00970154" w:rsidP="00970154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970154" w:rsidRPr="00227545" w:rsidRDefault="00970154" w:rsidP="009701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DC8" w:rsidRPr="00227545" w:rsidTr="00E40DC8">
        <w:tc>
          <w:tcPr>
            <w:tcW w:w="3081" w:type="dxa"/>
            <w:shd w:val="clear" w:color="auto" w:fill="auto"/>
            <w:vAlign w:val="bottom"/>
          </w:tcPr>
          <w:p w:rsidR="00E40DC8" w:rsidRDefault="00E40DC8" w:rsidP="00E40DC8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ตราสารทุนถือไว้เพื่อค้า </w:t>
            </w:r>
          </w:p>
          <w:p w:rsidR="00E40DC8" w:rsidRPr="00E40DC8" w:rsidRDefault="00E40DC8" w:rsidP="00277920">
            <w:pPr>
              <w:spacing w:line="240" w:lineRule="atLeast"/>
              <w:ind w:left="270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(ในกองทุนรวม</w:t>
            </w:r>
            <w:r w:rsidR="002779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100,113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100,113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100,113</w:t>
            </w:r>
          </w:p>
        </w:tc>
      </w:tr>
      <w:tr w:rsidR="00E40DC8" w:rsidRPr="00227545" w:rsidTr="00E40DC8">
        <w:tc>
          <w:tcPr>
            <w:tcW w:w="3081" w:type="dxa"/>
            <w:shd w:val="clear" w:color="auto" w:fill="auto"/>
            <w:vAlign w:val="bottom"/>
          </w:tcPr>
          <w:p w:rsidR="00E40DC8" w:rsidRDefault="00E40DC8" w:rsidP="00E40DC8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Default="00E40DC8" w:rsidP="00E40DC8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200,307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200,307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200,307</w:t>
            </w:r>
          </w:p>
        </w:tc>
      </w:tr>
      <w:tr w:rsidR="00E40DC8" w:rsidRPr="00227545" w:rsidTr="00E40DC8">
        <w:tc>
          <w:tcPr>
            <w:tcW w:w="3081" w:type="dxa"/>
            <w:shd w:val="clear" w:color="auto" w:fill="auto"/>
            <w:vAlign w:val="bottom"/>
          </w:tcPr>
          <w:p w:rsidR="00E40DC8" w:rsidRDefault="00E40DC8" w:rsidP="00E40DC8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E40DC8" w:rsidRPr="00E40DC8" w:rsidRDefault="00E40DC8" w:rsidP="00E40DC8">
            <w:pPr>
              <w:spacing w:line="240" w:lineRule="atLeast"/>
              <w:ind w:left="270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Default="00E40DC8" w:rsidP="00E40DC8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2,623,556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2,623,556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2,623,556</w:t>
            </w:r>
          </w:p>
        </w:tc>
      </w:tr>
      <w:tr w:rsidR="00E40DC8" w:rsidRPr="00227545" w:rsidTr="00E40DC8">
        <w:tc>
          <w:tcPr>
            <w:tcW w:w="3081" w:type="dxa"/>
            <w:shd w:val="clear" w:color="auto" w:fill="auto"/>
            <w:vAlign w:val="bottom"/>
          </w:tcPr>
          <w:p w:rsidR="00E40DC8" w:rsidRPr="00227545" w:rsidRDefault="00E40DC8" w:rsidP="00E40DC8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260741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227545" w:rsidRDefault="00260741" w:rsidP="00E40DC8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260741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E40DC8" w:rsidRPr="00227545" w:rsidTr="00632F91">
        <w:tc>
          <w:tcPr>
            <w:tcW w:w="3081" w:type="dxa"/>
            <w:shd w:val="clear" w:color="auto" w:fill="auto"/>
            <w:vAlign w:val="bottom"/>
          </w:tcPr>
          <w:p w:rsidR="00E40DC8" w:rsidRPr="00227545" w:rsidRDefault="00E40DC8" w:rsidP="00E40DC8">
            <w:pPr>
              <w:spacing w:line="240" w:lineRule="atLeast"/>
              <w:ind w:left="270" w:right="-87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DC8" w:rsidRPr="00227545" w:rsidTr="00632F91">
        <w:tc>
          <w:tcPr>
            <w:tcW w:w="3081" w:type="dxa"/>
            <w:shd w:val="clear" w:color="auto" w:fill="auto"/>
            <w:vAlign w:val="bottom"/>
          </w:tcPr>
          <w:p w:rsidR="00E40DC8" w:rsidRPr="00227545" w:rsidRDefault="00E40DC8" w:rsidP="00E40DC8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336C1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5,039,776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5,039,776</w:t>
            </w:r>
          </w:p>
        </w:tc>
      </w:tr>
      <w:tr w:rsidR="00E40DC8" w:rsidRPr="00227545" w:rsidTr="00632F91">
        <w:tc>
          <w:tcPr>
            <w:tcW w:w="3081" w:type="dxa"/>
            <w:shd w:val="clear" w:color="auto" w:fill="auto"/>
            <w:vAlign w:val="bottom"/>
          </w:tcPr>
          <w:p w:rsidR="00E40DC8" w:rsidRPr="00227545" w:rsidRDefault="00E40DC8" w:rsidP="00E40DC8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28,431,254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28,431,254</w:t>
            </w:r>
          </w:p>
        </w:tc>
      </w:tr>
      <w:tr w:rsidR="00E40DC8" w:rsidRPr="00D317CD" w:rsidTr="00632F91">
        <w:trPr>
          <w:trHeight w:val="80"/>
        </w:trPr>
        <w:tc>
          <w:tcPr>
            <w:tcW w:w="3081" w:type="dxa"/>
            <w:shd w:val="clear" w:color="auto" w:fill="auto"/>
            <w:vAlign w:val="bottom"/>
          </w:tcPr>
          <w:p w:rsidR="00E40DC8" w:rsidRPr="00D317CD" w:rsidRDefault="00E40DC8" w:rsidP="00E40DC8">
            <w:pPr>
              <w:spacing w:line="240" w:lineRule="atLeast"/>
              <w:ind w:left="270" w:hanging="27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D317CD" w:rsidRDefault="00E40DC8" w:rsidP="00E40DC8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D317CD" w:rsidRDefault="00E40DC8" w:rsidP="00E40DC8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D317CD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D317CD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D317CD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D317CD" w:rsidRDefault="00E40DC8" w:rsidP="00E40DC8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D317CD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D317CD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40DC8" w:rsidRPr="00227545" w:rsidTr="00632F91">
        <w:tc>
          <w:tcPr>
            <w:tcW w:w="3081" w:type="dxa"/>
            <w:shd w:val="clear" w:color="auto" w:fill="auto"/>
            <w:vAlign w:val="bottom"/>
          </w:tcPr>
          <w:p w:rsidR="00E40DC8" w:rsidRPr="00227545" w:rsidRDefault="00E40DC8" w:rsidP="00E40DC8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</w:t>
            </w:r>
            <w:r w:rsidRPr="002275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DC8" w:rsidRPr="00227545" w:rsidTr="00632F91">
        <w:tc>
          <w:tcPr>
            <w:tcW w:w="3081" w:type="dxa"/>
            <w:shd w:val="clear" w:color="auto" w:fill="auto"/>
            <w:vAlign w:val="bottom"/>
          </w:tcPr>
          <w:p w:rsidR="00E40DC8" w:rsidRPr="00227545" w:rsidRDefault="00E40DC8" w:rsidP="00E40DC8">
            <w:pPr>
              <w:spacing w:line="240" w:lineRule="atLeast"/>
              <w:ind w:left="270" w:right="-87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DC8" w:rsidRPr="00227545" w:rsidTr="00632F91">
        <w:tc>
          <w:tcPr>
            <w:tcW w:w="3081" w:type="dxa"/>
            <w:shd w:val="clear" w:color="auto" w:fill="auto"/>
            <w:vAlign w:val="bottom"/>
          </w:tcPr>
          <w:p w:rsidR="00E40DC8" w:rsidRPr="0081660A" w:rsidRDefault="00E40DC8" w:rsidP="00EA12CA">
            <w:pPr>
              <w:spacing w:line="240" w:lineRule="auto"/>
              <w:ind w:left="270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660A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="00EA12CA">
              <w:rPr>
                <w:rFonts w:ascii="Angsana New" w:hAnsi="Angsana New" w:hint="cs"/>
                <w:sz w:val="28"/>
                <w:szCs w:val="28"/>
                <w:cs/>
              </w:rPr>
              <w:t>ถือไว้เพื่อค้า</w:t>
            </w:r>
            <w:r w:rsidRPr="008166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660A">
              <w:rPr>
                <w:rFonts w:ascii="Angsana New" w:hAnsi="Angsana New"/>
                <w:sz w:val="28"/>
                <w:szCs w:val="28"/>
              </w:rPr>
              <w:br/>
            </w:r>
            <w:r w:rsidRPr="0081660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81660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ในกองทุนส่วนบุคคล</w:t>
            </w:r>
            <w:r w:rsidRPr="0081660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660A">
              <w:rPr>
                <w:rFonts w:ascii="Angsana New" w:hAnsi="Angsana New"/>
                <w:sz w:val="28"/>
                <w:szCs w:val="28"/>
                <w:lang w:val="en-US"/>
              </w:rPr>
              <w:t>2,169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</w:tr>
      <w:tr w:rsidR="00E40DC8" w:rsidRPr="00227545" w:rsidTr="00632F91">
        <w:tc>
          <w:tcPr>
            <w:tcW w:w="3081" w:type="dxa"/>
            <w:shd w:val="clear" w:color="auto" w:fill="auto"/>
            <w:vAlign w:val="bottom"/>
          </w:tcPr>
          <w:p w:rsidR="00E40DC8" w:rsidRPr="0081660A" w:rsidRDefault="00260741" w:rsidP="00260741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ตราสารทุนถือไว้</w:t>
            </w:r>
            <w:r w:rsidR="00E40DC8" w:rsidRPr="0081660A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/>
                <w:sz w:val="28"/>
                <w:szCs w:val="28"/>
              </w:rPr>
              <w:t>292</w:t>
            </w:r>
          </w:p>
        </w:tc>
      </w:tr>
      <w:tr w:rsidR="00E40DC8" w:rsidRPr="00227545" w:rsidTr="00632F91">
        <w:tc>
          <w:tcPr>
            <w:tcW w:w="308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1660A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  <w:tr w:rsidR="00E40DC8" w:rsidRPr="00227545" w:rsidTr="00632F91">
        <w:tc>
          <w:tcPr>
            <w:tcW w:w="308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270" w:right="-87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166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DC8" w:rsidRPr="00227545" w:rsidTr="00632F91">
        <w:tc>
          <w:tcPr>
            <w:tcW w:w="308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/>
                <w:sz w:val="28"/>
                <w:szCs w:val="28"/>
              </w:rPr>
              <w:t>3,028,712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/>
                <w:sz w:val="28"/>
                <w:szCs w:val="28"/>
              </w:rPr>
              <w:t>3,028,712</w:t>
            </w:r>
          </w:p>
        </w:tc>
      </w:tr>
      <w:tr w:rsidR="00E40DC8" w:rsidRPr="00227545" w:rsidTr="00632F91">
        <w:tc>
          <w:tcPr>
            <w:tcW w:w="308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/>
                <w:sz w:val="28"/>
                <w:szCs w:val="28"/>
              </w:rPr>
              <w:t>29,000,000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/>
                <w:sz w:val="28"/>
                <w:szCs w:val="28"/>
              </w:rPr>
              <w:t>29,166,459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81660A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6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81660A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81660A">
              <w:rPr>
                <w:rFonts w:ascii="Angsana New" w:hAnsi="Angsana New"/>
                <w:sz w:val="28"/>
                <w:szCs w:val="28"/>
              </w:rPr>
              <w:t>29,166,459</w:t>
            </w:r>
          </w:p>
        </w:tc>
      </w:tr>
      <w:tr w:rsidR="00E40DC8" w:rsidRPr="00227545" w:rsidTr="00632F91">
        <w:tc>
          <w:tcPr>
            <w:tcW w:w="3081" w:type="dxa"/>
            <w:shd w:val="clear" w:color="auto" w:fill="auto"/>
            <w:vAlign w:val="bottom"/>
          </w:tcPr>
          <w:p w:rsidR="00E40DC8" w:rsidRPr="00227545" w:rsidRDefault="00E40DC8" w:rsidP="00E40DC8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62D10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E40DC8" w:rsidRPr="00262D10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62D10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62D10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62D10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E40DC8" w:rsidRPr="00262D10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40DC8" w:rsidRPr="00262D10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40DC8" w:rsidRPr="00262D10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</w:tbl>
    <w:p w:rsidR="007121E8" w:rsidRDefault="007121E8">
      <w:r>
        <w:br w:type="page"/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081"/>
        <w:gridCol w:w="1134"/>
        <w:gridCol w:w="1009"/>
        <w:gridCol w:w="235"/>
        <w:gridCol w:w="1134"/>
        <w:gridCol w:w="235"/>
        <w:gridCol w:w="1001"/>
        <w:gridCol w:w="235"/>
        <w:gridCol w:w="1134"/>
      </w:tblGrid>
      <w:tr w:rsidR="00E40DC8" w:rsidRPr="003A3233" w:rsidTr="00632F91">
        <w:tc>
          <w:tcPr>
            <w:tcW w:w="3081" w:type="dxa"/>
            <w:vAlign w:val="bottom"/>
          </w:tcPr>
          <w:p w:rsidR="00E40DC8" w:rsidRPr="004B4CA0" w:rsidRDefault="00E40DC8" w:rsidP="00E40DC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lastRenderedPageBreak/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  <w:r>
              <w:br w:type="page"/>
            </w:r>
            <w:r>
              <w:rPr>
                <w:cs/>
              </w:rPr>
              <w:br w:type="page"/>
            </w:r>
          </w:p>
        </w:tc>
        <w:tc>
          <w:tcPr>
            <w:tcW w:w="6117" w:type="dxa"/>
            <w:gridSpan w:val="8"/>
            <w:vAlign w:val="bottom"/>
          </w:tcPr>
          <w:p w:rsidR="00E40DC8" w:rsidRPr="006F65F2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3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DC8" w:rsidRPr="003A3233" w:rsidTr="00632F91">
        <w:tc>
          <w:tcPr>
            <w:tcW w:w="3081" w:type="dxa"/>
            <w:vAlign w:val="bottom"/>
          </w:tcPr>
          <w:p w:rsidR="00E40DC8" w:rsidRPr="004B4CA0" w:rsidRDefault="00E40DC8" w:rsidP="00E40DC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E40DC8" w:rsidRPr="00970154" w:rsidRDefault="00E40DC8" w:rsidP="00E40DC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83" w:type="dxa"/>
            <w:gridSpan w:val="7"/>
            <w:tcBorders>
              <w:bottom w:val="single" w:sz="4" w:space="0" w:color="auto"/>
            </w:tcBorders>
            <w:vAlign w:val="bottom"/>
          </w:tcPr>
          <w:p w:rsidR="00E40DC8" w:rsidRPr="003A3233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40DC8" w:rsidRPr="003A3233" w:rsidTr="00632F91">
        <w:tc>
          <w:tcPr>
            <w:tcW w:w="3081" w:type="dxa"/>
            <w:vAlign w:val="bottom"/>
          </w:tcPr>
          <w:p w:rsidR="00E40DC8" w:rsidRPr="004B4CA0" w:rsidRDefault="00E40DC8" w:rsidP="00E40DC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E40DC8" w:rsidRPr="00970154" w:rsidRDefault="00E40DC8" w:rsidP="00E40DC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E40DC8" w:rsidRPr="00970154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:rsidR="00E40DC8" w:rsidRPr="003A3233" w:rsidRDefault="00E40DC8" w:rsidP="00E40DC8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40DC8" w:rsidRPr="003A3233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:rsidR="00E40DC8" w:rsidRPr="003A3233" w:rsidRDefault="00E40DC8" w:rsidP="00E40DC8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:rsidR="00E40DC8" w:rsidRPr="003A3233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:rsidR="00E40DC8" w:rsidRPr="003A3233" w:rsidRDefault="00E40DC8" w:rsidP="00E40DC8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40DC8" w:rsidRPr="003A3233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40DC8" w:rsidRPr="003A3233" w:rsidTr="00632F91">
        <w:tc>
          <w:tcPr>
            <w:tcW w:w="3081" w:type="dxa"/>
            <w:vAlign w:val="bottom"/>
          </w:tcPr>
          <w:p w:rsidR="00E40DC8" w:rsidRPr="004B4CA0" w:rsidRDefault="00E40DC8" w:rsidP="00E40DC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7" w:type="dxa"/>
            <w:gridSpan w:val="8"/>
            <w:vAlign w:val="bottom"/>
          </w:tcPr>
          <w:p w:rsidR="00E40DC8" w:rsidRPr="00970154" w:rsidRDefault="00E40DC8" w:rsidP="00E40D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</w:t>
            </w:r>
            <w:r w:rsidRPr="009701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40DC8" w:rsidRPr="00227545" w:rsidTr="00632F91">
        <w:tc>
          <w:tcPr>
            <w:tcW w:w="3081" w:type="dxa"/>
            <w:vAlign w:val="bottom"/>
          </w:tcPr>
          <w:p w:rsidR="00E40DC8" w:rsidRPr="00227545" w:rsidRDefault="00E40DC8" w:rsidP="00E40DC8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</w:t>
            </w:r>
            <w:r w:rsidRPr="002275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34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DC8" w:rsidRPr="00227545" w:rsidTr="00632F91">
        <w:tc>
          <w:tcPr>
            <w:tcW w:w="3081" w:type="dxa"/>
            <w:vAlign w:val="bottom"/>
          </w:tcPr>
          <w:p w:rsidR="00E40DC8" w:rsidRPr="00227545" w:rsidRDefault="00E40DC8" w:rsidP="00E40DC8">
            <w:pPr>
              <w:spacing w:line="240" w:lineRule="atLeast"/>
              <w:ind w:left="270" w:right="-87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4" w:type="dxa"/>
            <w:vAlign w:val="bottom"/>
          </w:tcPr>
          <w:p w:rsidR="00E40DC8" w:rsidRPr="00D317CD" w:rsidRDefault="00E40DC8" w:rsidP="00E40DC8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E40DC8" w:rsidRPr="00227545" w:rsidRDefault="00E40DC8" w:rsidP="00E40DC8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E40DC8" w:rsidRPr="00227545" w:rsidRDefault="00E40DC8" w:rsidP="00E40DC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5A8B" w:rsidRPr="00525A8B" w:rsidTr="00525A8B">
        <w:tc>
          <w:tcPr>
            <w:tcW w:w="3081" w:type="dxa"/>
            <w:shd w:val="clear" w:color="auto" w:fill="auto"/>
            <w:vAlign w:val="bottom"/>
          </w:tcPr>
          <w:p w:rsidR="00525A8B" w:rsidRPr="00525A8B" w:rsidRDefault="00525A8B" w:rsidP="00525A8B">
            <w:pPr>
              <w:spacing w:line="240" w:lineRule="atLeast"/>
              <w:ind w:left="270" w:right="-87" w:hanging="270"/>
              <w:rPr>
                <w:rFonts w:ascii="Angsana New" w:hAnsi="Angsana New"/>
                <w:sz w:val="28"/>
                <w:szCs w:val="28"/>
              </w:rPr>
            </w:pPr>
            <w:r w:rsidRPr="00525A8B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</w:p>
          <w:p w:rsidR="00525A8B" w:rsidRPr="00525A8B" w:rsidRDefault="00525A8B" w:rsidP="00525A8B">
            <w:pPr>
              <w:spacing w:line="240" w:lineRule="atLeast"/>
              <w:ind w:left="270" w:right="-87" w:hanging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5A8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525A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ในกองทุนส่วนบุคคล</w:t>
            </w:r>
            <w:r w:rsidRPr="00525A8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525A8B" w:rsidRDefault="00525A8B" w:rsidP="00525A8B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5A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104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525A8B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5A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525A8B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525A8B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5A8B">
              <w:rPr>
                <w:rFonts w:ascii="Angsana New" w:hAnsi="Angsana New" w:hint="cs"/>
                <w:sz w:val="28"/>
                <w:szCs w:val="28"/>
                <w:cs/>
              </w:rPr>
              <w:t>104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525A8B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525A8B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5A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525A8B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525A8B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5A8B">
              <w:rPr>
                <w:rFonts w:ascii="Angsana New" w:hAnsi="Angsana New" w:hint="cs"/>
                <w:sz w:val="28"/>
                <w:szCs w:val="28"/>
                <w:cs/>
              </w:rPr>
              <w:t>104</w:t>
            </w:r>
          </w:p>
        </w:tc>
      </w:tr>
      <w:tr w:rsidR="00525A8B" w:rsidRPr="00525A8B" w:rsidTr="00525A8B">
        <w:tc>
          <w:tcPr>
            <w:tcW w:w="3081" w:type="dxa"/>
            <w:shd w:val="clear" w:color="auto" w:fill="auto"/>
            <w:vAlign w:val="bottom"/>
          </w:tcPr>
          <w:p w:rsidR="00525A8B" w:rsidRPr="00525A8B" w:rsidRDefault="00525A8B" w:rsidP="00972DE2">
            <w:pPr>
              <w:spacing w:line="240" w:lineRule="atLeast"/>
              <w:ind w:left="270" w:right="-87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25A8B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="00972DE2">
              <w:rPr>
                <w:rFonts w:ascii="Angsana New" w:hAnsi="Angsana New" w:hint="cs"/>
                <w:sz w:val="28"/>
                <w:szCs w:val="28"/>
                <w:cs/>
              </w:rPr>
              <w:t>ถือไว้</w:t>
            </w:r>
            <w:r w:rsidRPr="00525A8B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525A8B" w:rsidRDefault="001D266E" w:rsidP="00525A8B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429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525A8B" w:rsidRDefault="001D266E" w:rsidP="00525A8B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525A8B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525A8B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5A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525A8B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525A8B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5A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525A8B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525A8B" w:rsidRDefault="001D266E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429</w:t>
            </w:r>
          </w:p>
        </w:tc>
      </w:tr>
      <w:tr w:rsidR="00525A8B" w:rsidRPr="00227545" w:rsidTr="00632F91">
        <w:tc>
          <w:tcPr>
            <w:tcW w:w="3081" w:type="dxa"/>
            <w:shd w:val="clear" w:color="auto" w:fill="auto"/>
            <w:vAlign w:val="bottom"/>
          </w:tcPr>
          <w:p w:rsidR="00525A8B" w:rsidRPr="00227545" w:rsidRDefault="00525A8B" w:rsidP="00525A8B">
            <w:pPr>
              <w:spacing w:line="240" w:lineRule="atLeast"/>
              <w:ind w:left="270" w:right="-87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5A8B" w:rsidRPr="00D317CD" w:rsidRDefault="00525A8B" w:rsidP="00525A8B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5A8B" w:rsidRPr="00227545" w:rsidTr="00632F91">
        <w:tc>
          <w:tcPr>
            <w:tcW w:w="3081" w:type="dxa"/>
            <w:shd w:val="clear" w:color="auto" w:fill="auto"/>
            <w:vAlign w:val="bottom"/>
          </w:tcPr>
          <w:p w:rsidR="00525A8B" w:rsidRPr="00227545" w:rsidRDefault="00525A8B" w:rsidP="00525A8B">
            <w:pPr>
              <w:spacing w:line="240" w:lineRule="atLeast"/>
              <w:ind w:left="270" w:right="-87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D317CD" w:rsidRDefault="00525A8B" w:rsidP="00525A8B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1A00D2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5,039,776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1A00D2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5,039,776</w:t>
            </w:r>
          </w:p>
        </w:tc>
      </w:tr>
      <w:tr w:rsidR="00525A8B" w:rsidRPr="00227545" w:rsidTr="00632F91">
        <w:tc>
          <w:tcPr>
            <w:tcW w:w="3081" w:type="dxa"/>
            <w:shd w:val="clear" w:color="auto" w:fill="auto"/>
            <w:vAlign w:val="bottom"/>
          </w:tcPr>
          <w:p w:rsidR="00525A8B" w:rsidRPr="00227545" w:rsidRDefault="00525A8B" w:rsidP="00525A8B">
            <w:pPr>
              <w:spacing w:line="240" w:lineRule="atLeast"/>
              <w:ind w:left="270" w:right="-87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D317CD" w:rsidRDefault="00525A8B" w:rsidP="00525A8B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28,000,000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1A00D2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28,431,254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1A00D2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28,431,254</w:t>
            </w:r>
          </w:p>
        </w:tc>
      </w:tr>
      <w:tr w:rsidR="00525A8B" w:rsidRPr="00D317CD" w:rsidTr="00632F91">
        <w:tc>
          <w:tcPr>
            <w:tcW w:w="3081" w:type="dxa"/>
            <w:shd w:val="clear" w:color="auto" w:fill="auto"/>
            <w:vAlign w:val="bottom"/>
          </w:tcPr>
          <w:p w:rsidR="00525A8B" w:rsidRPr="00D317CD" w:rsidRDefault="00525A8B" w:rsidP="00525A8B">
            <w:pPr>
              <w:spacing w:line="240" w:lineRule="atLeast"/>
              <w:ind w:left="270" w:right="-87" w:hanging="27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D317CD" w:rsidRDefault="00525A8B" w:rsidP="00525A8B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D317CD" w:rsidRDefault="00525A8B" w:rsidP="00525A8B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D317CD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D317CD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D317CD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D317CD" w:rsidRDefault="00525A8B" w:rsidP="00525A8B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D317CD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D317CD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5A8B" w:rsidRPr="00227545" w:rsidTr="00632F91">
        <w:tc>
          <w:tcPr>
            <w:tcW w:w="3081" w:type="dxa"/>
            <w:shd w:val="clear" w:color="auto" w:fill="auto"/>
            <w:vAlign w:val="bottom"/>
          </w:tcPr>
          <w:p w:rsidR="00525A8B" w:rsidRPr="00227545" w:rsidRDefault="00525A8B" w:rsidP="00525A8B">
            <w:pPr>
              <w:spacing w:line="240" w:lineRule="atLeast"/>
              <w:ind w:left="270" w:right="-87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</w:t>
            </w:r>
            <w:r w:rsidRPr="002275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5A8B" w:rsidRPr="00227545" w:rsidTr="00632F91">
        <w:tc>
          <w:tcPr>
            <w:tcW w:w="3081" w:type="dxa"/>
            <w:shd w:val="clear" w:color="auto" w:fill="auto"/>
            <w:vAlign w:val="bottom"/>
          </w:tcPr>
          <w:p w:rsidR="00525A8B" w:rsidRPr="00227545" w:rsidRDefault="00525A8B" w:rsidP="00525A8B">
            <w:pPr>
              <w:spacing w:line="240" w:lineRule="atLeast"/>
              <w:ind w:left="270" w:right="-87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5A8B" w:rsidRPr="00227545" w:rsidTr="00632F91">
        <w:tc>
          <w:tcPr>
            <w:tcW w:w="3081" w:type="dxa"/>
            <w:shd w:val="clear" w:color="auto" w:fill="auto"/>
            <w:vAlign w:val="bottom"/>
          </w:tcPr>
          <w:p w:rsidR="00525A8B" w:rsidRPr="000A364D" w:rsidRDefault="0088290A" w:rsidP="00020916">
            <w:pPr>
              <w:spacing w:line="240" w:lineRule="atLeast"/>
              <w:ind w:left="270" w:right="-87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="00020916">
              <w:rPr>
                <w:rFonts w:ascii="Angsana New" w:hAnsi="Angsana New" w:hint="cs"/>
                <w:sz w:val="28"/>
                <w:szCs w:val="28"/>
                <w:cs/>
              </w:rPr>
              <w:t>ถือไว้เพื่อค้า</w:t>
            </w:r>
            <w:r w:rsidR="00525A8B" w:rsidRPr="000A36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25A8B" w:rsidRPr="000A364D">
              <w:rPr>
                <w:rFonts w:ascii="Angsana New" w:hAnsi="Angsana New"/>
                <w:sz w:val="28"/>
                <w:szCs w:val="28"/>
              </w:rPr>
              <w:br/>
            </w:r>
            <w:r w:rsidR="00525A8B" w:rsidRPr="000A364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25A8B" w:rsidRPr="000A364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ในกองทุนส่วนบุคคล</w:t>
            </w:r>
            <w:r w:rsidR="00525A8B" w:rsidRPr="000A364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0A364D" w:rsidRDefault="00525A8B" w:rsidP="00525A8B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364D">
              <w:rPr>
                <w:rFonts w:ascii="Angsana New" w:hAnsi="Angsana New"/>
                <w:sz w:val="28"/>
                <w:szCs w:val="28"/>
                <w:lang w:val="en-US"/>
              </w:rPr>
              <w:t>2,169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0A364D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6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0A364D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0A364D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0A364D"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0A364D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0A364D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6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0A364D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0A364D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0A364D"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</w:tr>
      <w:tr w:rsidR="00525A8B" w:rsidRPr="00227545" w:rsidTr="00632F91">
        <w:tc>
          <w:tcPr>
            <w:tcW w:w="3081" w:type="dxa"/>
            <w:shd w:val="clear" w:color="auto" w:fill="auto"/>
            <w:vAlign w:val="bottom"/>
          </w:tcPr>
          <w:p w:rsidR="00525A8B" w:rsidRPr="00227545" w:rsidRDefault="0088290A" w:rsidP="00020916">
            <w:pPr>
              <w:spacing w:line="240" w:lineRule="atLeast"/>
              <w:ind w:left="270" w:right="-87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="00020916">
              <w:rPr>
                <w:rFonts w:ascii="Angsana New" w:hAnsi="Angsana New" w:hint="cs"/>
                <w:sz w:val="28"/>
                <w:szCs w:val="28"/>
                <w:cs/>
              </w:rPr>
              <w:t>ถือไว้</w:t>
            </w:r>
            <w:r w:rsidR="00525A8B" w:rsidRPr="00227545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3938DB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3938DB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</w:t>
            </w:r>
          </w:p>
        </w:tc>
      </w:tr>
      <w:tr w:rsidR="00525A8B" w:rsidRPr="00227545" w:rsidTr="00632F91">
        <w:tc>
          <w:tcPr>
            <w:tcW w:w="3081" w:type="dxa"/>
            <w:shd w:val="clear" w:color="auto" w:fill="auto"/>
            <w:vAlign w:val="bottom"/>
          </w:tcPr>
          <w:p w:rsidR="00525A8B" w:rsidRPr="00227545" w:rsidRDefault="00525A8B" w:rsidP="00525A8B">
            <w:pPr>
              <w:spacing w:line="240" w:lineRule="atLeast"/>
              <w:ind w:left="270" w:right="-87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3938DB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3938DB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3938DB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525A8B" w:rsidRPr="00227545" w:rsidTr="00632F91">
        <w:tc>
          <w:tcPr>
            <w:tcW w:w="3081" w:type="dxa"/>
            <w:shd w:val="clear" w:color="auto" w:fill="auto"/>
            <w:vAlign w:val="bottom"/>
          </w:tcPr>
          <w:p w:rsidR="00525A8B" w:rsidRPr="00227545" w:rsidRDefault="00525A8B" w:rsidP="00525A8B">
            <w:pPr>
              <w:spacing w:line="240" w:lineRule="atLeast"/>
              <w:ind w:left="270" w:right="-87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5A8B" w:rsidRPr="00227545" w:rsidTr="00632F91">
        <w:tc>
          <w:tcPr>
            <w:tcW w:w="3081" w:type="dxa"/>
            <w:shd w:val="clear" w:color="auto" w:fill="auto"/>
            <w:vAlign w:val="bottom"/>
          </w:tcPr>
          <w:p w:rsidR="00525A8B" w:rsidRPr="00227545" w:rsidRDefault="00525A8B" w:rsidP="00525A8B">
            <w:pPr>
              <w:spacing w:line="240" w:lineRule="atLeast"/>
              <w:ind w:left="270" w:right="-87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227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Pr="00227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3938DB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227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028</w:t>
            </w:r>
            <w:r w:rsidRPr="00227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3938DB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227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028</w:t>
            </w:r>
            <w:r w:rsidRPr="00227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712</w:t>
            </w:r>
          </w:p>
        </w:tc>
      </w:tr>
      <w:tr w:rsidR="00525A8B" w:rsidRPr="00227545" w:rsidTr="00632F91">
        <w:tc>
          <w:tcPr>
            <w:tcW w:w="3081" w:type="dxa"/>
            <w:shd w:val="clear" w:color="auto" w:fill="auto"/>
            <w:vAlign w:val="bottom"/>
          </w:tcPr>
          <w:p w:rsidR="00525A8B" w:rsidRPr="00227545" w:rsidRDefault="00525A8B" w:rsidP="00525A8B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Pr="00227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Pr="00227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525A8B" w:rsidRPr="003938DB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Pr="00227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166</w:t>
            </w:r>
            <w:r w:rsidRPr="00227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525A8B" w:rsidRPr="003938DB" w:rsidRDefault="00525A8B" w:rsidP="00525A8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A8B" w:rsidRPr="00227545" w:rsidRDefault="00525A8B" w:rsidP="00525A8B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Pr="00227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166</w:t>
            </w:r>
            <w:r w:rsidRPr="002275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459</w:t>
            </w:r>
          </w:p>
        </w:tc>
      </w:tr>
    </w:tbl>
    <w:p w:rsidR="00246D64" w:rsidRPr="00F250C9" w:rsidRDefault="008827ED" w:rsidP="00246D64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6D64" w:rsidRPr="00F250C9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การวัดมูลค่ายุติธรรม </w:t>
      </w:r>
    </w:p>
    <w:p w:rsidR="00246D64" w:rsidRPr="00D317CD" w:rsidRDefault="00246D64" w:rsidP="00246D64">
      <w:pPr>
        <w:pStyle w:val="block"/>
        <w:tabs>
          <w:tab w:val="left" w:pos="540"/>
        </w:tabs>
        <w:spacing w:after="0" w:line="240" w:lineRule="atLeast"/>
        <w:ind w:right="-7"/>
        <w:jc w:val="both"/>
        <w:rPr>
          <w:rFonts w:ascii="Angsana New" w:hAnsi="Angsana New"/>
          <w:sz w:val="20"/>
          <w:szCs w:val="20"/>
        </w:rPr>
      </w:pPr>
    </w:p>
    <w:p w:rsidR="00246D64" w:rsidRDefault="00246D64" w:rsidP="00246D64">
      <w:pPr>
        <w:pStyle w:val="block"/>
        <w:tabs>
          <w:tab w:val="left" w:pos="567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50C9">
        <w:rPr>
          <w:rFonts w:ascii="Angsana New" w:hAnsi="Angsana New"/>
          <w:b/>
          <w:bCs/>
          <w:i/>
          <w:iCs/>
          <w:sz w:val="30"/>
          <w:szCs w:val="30"/>
          <w:cs/>
        </w:rPr>
        <w:t>เทคนิคการประเมินมูลค่า</w:t>
      </w:r>
    </w:p>
    <w:p w:rsidR="007154F8" w:rsidRPr="00D317CD" w:rsidRDefault="007154F8" w:rsidP="00246D64">
      <w:pPr>
        <w:pStyle w:val="block"/>
        <w:tabs>
          <w:tab w:val="left" w:pos="567"/>
        </w:tabs>
        <w:spacing w:after="0" w:line="240" w:lineRule="atLeast"/>
        <w:ind w:right="-7"/>
        <w:jc w:val="both"/>
        <w:rPr>
          <w:rFonts w:ascii="Angsana New" w:hAnsi="Angsana New"/>
          <w:sz w:val="20"/>
          <w:szCs w:val="20"/>
        </w:rPr>
      </w:pPr>
    </w:p>
    <w:p w:rsidR="00246D64" w:rsidRPr="00F250C9" w:rsidRDefault="00246D64" w:rsidP="00246D64">
      <w:pPr>
        <w:pStyle w:val="block"/>
        <w:tabs>
          <w:tab w:val="left" w:pos="54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/>
        </w:rPr>
      </w:pPr>
      <w:r w:rsidRPr="00F250C9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ตารางดังต่อไปนี้แสดงเทคนิคการประเมินมูลค่าที่ใช้ในการวัดมูลค่ายุติธรรม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ระดับ </w:t>
      </w:r>
      <w:r w:rsidR="00884953">
        <w:rPr>
          <w:rFonts w:ascii="Angsana New" w:hAnsi="Angsana New"/>
          <w:sz w:val="30"/>
          <w:szCs w:val="30"/>
          <w:lang w:val="en-US"/>
        </w:rPr>
        <w:t>2</w:t>
      </w:r>
      <w:r w:rsidRPr="00F250C9">
        <w:rPr>
          <w:rFonts w:ascii="Angsana New" w:hAnsi="Angsana New"/>
          <w:sz w:val="30"/>
          <w:szCs w:val="30"/>
          <w:lang w:val="en-US"/>
        </w:rPr>
        <w:t xml:space="preserve"> </w:t>
      </w:r>
    </w:p>
    <w:p w:rsidR="00246D64" w:rsidRPr="00D317CD" w:rsidRDefault="00246D64" w:rsidP="00246D64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070"/>
        <w:gridCol w:w="236"/>
        <w:gridCol w:w="6874"/>
      </w:tblGrid>
      <w:tr w:rsidR="00246D64" w:rsidRPr="00D5082E" w:rsidTr="0057475B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:rsidR="00246D64" w:rsidRPr="00D546FD" w:rsidRDefault="00246D64" w:rsidP="00246D64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6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46D64" w:rsidRPr="00D546FD" w:rsidRDefault="00246D64" w:rsidP="00246D64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4" w:type="dxa"/>
            <w:shd w:val="clear" w:color="auto" w:fill="auto"/>
            <w:vAlign w:val="bottom"/>
          </w:tcPr>
          <w:p w:rsidR="00246D64" w:rsidRPr="00D546FD" w:rsidRDefault="00246D64" w:rsidP="00246D64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6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201E9F" w:rsidRPr="00D5082E" w:rsidTr="0057475B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:rsidR="0057475B" w:rsidRDefault="0057475B" w:rsidP="0057475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ตราสารทุนถือไว้เพื่อ</w:t>
            </w:r>
            <w:r w:rsidR="00201E9F" w:rsidRPr="00D546FD">
              <w:rPr>
                <w:rFonts w:ascii="Angsana New" w:hAnsi="Angsana New" w:hint="cs"/>
                <w:sz w:val="30"/>
                <w:szCs w:val="30"/>
                <w:cs/>
              </w:rPr>
              <w:t>ค้า (ในกองทุนรวม)</w:t>
            </w:r>
          </w:p>
          <w:p w:rsidR="0057475B" w:rsidRPr="00D546FD" w:rsidRDefault="0057475B" w:rsidP="0057475B">
            <w:pPr>
              <w:pStyle w:val="Bo-Blankline"/>
              <w:rPr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01E9F" w:rsidRPr="00D546FD" w:rsidRDefault="00201E9F" w:rsidP="00201E9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4" w:type="dxa"/>
            <w:shd w:val="clear" w:color="auto" w:fill="auto"/>
          </w:tcPr>
          <w:p w:rsidR="00201E9F" w:rsidRPr="00A334AB" w:rsidRDefault="00201E9F" w:rsidP="00201E9F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246D64" w:rsidRPr="00D5082E" w:rsidTr="0057475B">
        <w:tc>
          <w:tcPr>
            <w:tcW w:w="2070" w:type="dxa"/>
            <w:shd w:val="clear" w:color="auto" w:fill="auto"/>
          </w:tcPr>
          <w:p w:rsidR="00B56650" w:rsidRPr="00D546FD" w:rsidRDefault="00201E9F" w:rsidP="00201E9F">
            <w:pPr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236" w:type="dxa"/>
            <w:shd w:val="clear" w:color="auto" w:fill="auto"/>
          </w:tcPr>
          <w:p w:rsidR="00246D64" w:rsidRPr="00D546FD" w:rsidRDefault="00246D64" w:rsidP="00246D6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4" w:type="dxa"/>
            <w:shd w:val="clear" w:color="auto" w:fill="auto"/>
          </w:tcPr>
          <w:p w:rsidR="0057475B" w:rsidRPr="00A334AB" w:rsidRDefault="00246D64" w:rsidP="00DC272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34AB">
              <w:rPr>
                <w:rFonts w:ascii="Angsana New" w:hAnsi="Angsana New" w:hint="cs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A334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  <w:p w:rsidR="0057475B" w:rsidRPr="00A334AB" w:rsidRDefault="0057475B" w:rsidP="0057475B">
            <w:pPr>
              <w:pStyle w:val="Bo-Blankline"/>
              <w:rPr>
                <w:cs/>
                <w:lang w:val="en-US"/>
              </w:rPr>
            </w:pPr>
          </w:p>
        </w:tc>
      </w:tr>
      <w:tr w:rsidR="00020916" w:rsidRPr="00D5082E" w:rsidTr="0057475B">
        <w:tc>
          <w:tcPr>
            <w:tcW w:w="2070" w:type="dxa"/>
            <w:shd w:val="clear" w:color="auto" w:fill="auto"/>
          </w:tcPr>
          <w:p w:rsidR="00020916" w:rsidRPr="00D546FD" w:rsidRDefault="00020916" w:rsidP="00201E9F">
            <w:pPr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236" w:type="dxa"/>
            <w:shd w:val="clear" w:color="auto" w:fill="auto"/>
          </w:tcPr>
          <w:p w:rsidR="00020916" w:rsidRPr="00D546FD" w:rsidRDefault="00020916" w:rsidP="00246D6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4" w:type="dxa"/>
            <w:shd w:val="clear" w:color="auto" w:fill="auto"/>
          </w:tcPr>
          <w:p w:rsidR="00020916" w:rsidRPr="00A334AB" w:rsidRDefault="00020916" w:rsidP="00DC272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34AB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A334AB">
              <w:rPr>
                <w:rFonts w:ascii="Angsana New" w:hAnsi="Angsana New"/>
                <w:sz w:val="30"/>
                <w:szCs w:val="30"/>
                <w:cs/>
              </w:rPr>
              <w:t>ทคนิคการเปรียบเทียบราคา</w:t>
            </w:r>
            <w:r w:rsidRPr="00A334AB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Pr="00A334AB">
              <w:rPr>
                <w:rFonts w:ascii="Angsana New" w:hAnsi="Angsana New"/>
                <w:sz w:val="30"/>
                <w:szCs w:val="30"/>
                <w:cs/>
              </w:rPr>
              <w:t xml:space="preserve">ลาด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  <w:r w:rsidRPr="00A334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อ้างอิง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ราคาเสนอซื้อขาย</w:t>
            </w:r>
            <w:r w:rsidRPr="00A334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นายหน้า สัญญาแบบเดียวกันที่มีการซื้อขายใน</w:t>
            </w:r>
            <w:r w:rsidRPr="00A334AB">
              <w:rPr>
                <w:rFonts w:ascii="Angsana New" w:hAnsi="Angsana New"/>
                <w:sz w:val="30"/>
                <w:szCs w:val="30"/>
                <w:cs/>
              </w:rPr>
              <w:t>ตลาดที่มีสภาพคล่องและราคาเสนอซื้อขายสะท้อนลักษณะรายการที่แท้จริง</w:t>
            </w:r>
            <w:r w:rsidRPr="00A334AB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A334AB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</w:t>
            </w:r>
            <w:r w:rsidRPr="00A334AB">
              <w:rPr>
                <w:rFonts w:ascii="Angsana New" w:hAnsi="Angsana New" w:hint="cs"/>
                <w:sz w:val="30"/>
                <w:szCs w:val="30"/>
                <w:cs/>
              </w:rPr>
              <w:t>เหมือน</w:t>
            </w:r>
            <w:r w:rsidRPr="00A334AB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  <w:p w:rsidR="0057475B" w:rsidRPr="00A334AB" w:rsidRDefault="0057475B" w:rsidP="0057475B">
            <w:pPr>
              <w:pStyle w:val="Bo-Blankline"/>
              <w:rPr>
                <w:cs/>
              </w:rPr>
            </w:pPr>
          </w:p>
        </w:tc>
      </w:tr>
      <w:tr w:rsidR="00246D64" w:rsidRPr="004542C3" w:rsidTr="0057475B">
        <w:tc>
          <w:tcPr>
            <w:tcW w:w="2070" w:type="dxa"/>
            <w:shd w:val="clear" w:color="auto" w:fill="auto"/>
          </w:tcPr>
          <w:p w:rsidR="00246D64" w:rsidRPr="00D546FD" w:rsidRDefault="00246D64" w:rsidP="00246D6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  <w:p w:rsidR="00246D64" w:rsidRPr="00D546FD" w:rsidRDefault="00246D64" w:rsidP="00246D64">
            <w:pPr>
              <w:rPr>
                <w:rFonts w:ascii="Angsana New" w:hAnsi="Angsana New"/>
                <w:sz w:val="30"/>
                <w:szCs w:val="30"/>
              </w:rPr>
            </w:pPr>
          </w:p>
          <w:p w:rsidR="00246D64" w:rsidRPr="00D546FD" w:rsidRDefault="00246D64" w:rsidP="00246D6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46D64" w:rsidRPr="00D546FD" w:rsidRDefault="00246D64" w:rsidP="00246D6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4" w:type="dxa"/>
            <w:shd w:val="clear" w:color="auto" w:fill="auto"/>
          </w:tcPr>
          <w:p w:rsidR="00246D64" w:rsidRPr="00A334AB" w:rsidRDefault="00246D64" w:rsidP="00DC272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</w:t>
            </w:r>
            <w:r w:rsidR="001A1328"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ิษัท) และค่าความเสี่ยงด้านอื่นๆ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  <w:p w:rsidR="0057475B" w:rsidRPr="00A334AB" w:rsidRDefault="0057475B" w:rsidP="0057475B">
            <w:pPr>
              <w:pStyle w:val="Bo-Blankline"/>
              <w:rPr>
                <w:cs/>
              </w:rPr>
            </w:pPr>
          </w:p>
        </w:tc>
      </w:tr>
    </w:tbl>
    <w:p w:rsidR="003C6BBF" w:rsidRDefault="003C6BBF" w:rsidP="005365A8">
      <w:pPr>
        <w:pStyle w:val="Bo-Blankline"/>
      </w:pPr>
    </w:p>
    <w:p w:rsidR="0057475B" w:rsidRDefault="0057475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7E3725" w:rsidRDefault="00734223" w:rsidP="00C87474">
      <w:pPr>
        <w:pStyle w:val="Caption"/>
        <w:ind w:hanging="900"/>
      </w:pPr>
      <w:r w:rsidRPr="00606A70">
        <w:rPr>
          <w:cs/>
        </w:rPr>
        <w:lastRenderedPageBreak/>
        <w:t>ภาระผูกพัน</w:t>
      </w:r>
      <w:r w:rsidRPr="00606A70">
        <w:rPr>
          <w:rFonts w:hint="cs"/>
          <w:cs/>
        </w:rPr>
        <w:t>กับบุคคล</w:t>
      </w:r>
      <w:r>
        <w:rPr>
          <w:rFonts w:hint="cs"/>
          <w:cs/>
        </w:rPr>
        <w:t>หรือกิจการที่ไม่เกี่ยวข้องกัน</w:t>
      </w:r>
    </w:p>
    <w:p w:rsidR="007E3725" w:rsidRPr="00734223" w:rsidRDefault="007E3725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734223" w:rsidRPr="006E4F8A" w:rsidTr="00632F91">
        <w:trPr>
          <w:tblHeader/>
        </w:trPr>
        <w:tc>
          <w:tcPr>
            <w:tcW w:w="3931" w:type="dxa"/>
          </w:tcPr>
          <w:p w:rsidR="00734223" w:rsidRPr="00734223" w:rsidRDefault="00734223" w:rsidP="00B81463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734223" w:rsidRPr="006E4F8A" w:rsidRDefault="00734223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34223" w:rsidRPr="006E4F8A" w:rsidRDefault="00734223" w:rsidP="00B8146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734223" w:rsidRPr="006E4F8A" w:rsidRDefault="00734223" w:rsidP="00B81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174" w:rsidRPr="006E4F8A" w:rsidTr="00632F91">
        <w:trPr>
          <w:tblHeader/>
        </w:trPr>
        <w:tc>
          <w:tcPr>
            <w:tcW w:w="3931" w:type="dxa"/>
          </w:tcPr>
          <w:p w:rsidR="00781174" w:rsidRPr="006E4F8A" w:rsidRDefault="00781174" w:rsidP="0078117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81174" w:rsidRPr="003A3233" w:rsidRDefault="00884953" w:rsidP="007811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781174" w:rsidRPr="003A3233" w:rsidRDefault="00781174" w:rsidP="0078117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81174" w:rsidRPr="003A3233" w:rsidRDefault="00884953" w:rsidP="007811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781174" w:rsidRPr="003A3233" w:rsidRDefault="00781174" w:rsidP="007811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81174" w:rsidRPr="003A3233" w:rsidRDefault="00884953" w:rsidP="007811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781174" w:rsidRPr="003A3233" w:rsidRDefault="00781174" w:rsidP="0078117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81174" w:rsidRPr="003A3233" w:rsidRDefault="00884953" w:rsidP="007811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81174" w:rsidRPr="006E4F8A" w:rsidTr="00632F91">
        <w:trPr>
          <w:tblHeader/>
        </w:trPr>
        <w:tc>
          <w:tcPr>
            <w:tcW w:w="3931" w:type="dxa"/>
          </w:tcPr>
          <w:p w:rsidR="00781174" w:rsidRPr="006E4F8A" w:rsidRDefault="00781174" w:rsidP="0078117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81174" w:rsidRPr="006E4F8A" w:rsidTr="00632F91">
        <w:tc>
          <w:tcPr>
            <w:tcW w:w="3931" w:type="dxa"/>
          </w:tcPr>
          <w:p w:rsidR="00781174" w:rsidRPr="00734223" w:rsidRDefault="00781174" w:rsidP="0078117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4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81174" w:rsidRPr="006E4F8A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81174" w:rsidRPr="006E4F8A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81174" w:rsidRPr="006E4F8A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1174" w:rsidRPr="006E4F8A" w:rsidTr="00632F91">
        <w:tc>
          <w:tcPr>
            <w:tcW w:w="3931" w:type="dxa"/>
          </w:tcPr>
          <w:p w:rsidR="00781174" w:rsidRPr="00734223" w:rsidRDefault="00781174" w:rsidP="00781174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34" w:type="dxa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1174" w:rsidRPr="006E4F8A" w:rsidTr="00632F91">
        <w:tc>
          <w:tcPr>
            <w:tcW w:w="3931" w:type="dxa"/>
          </w:tcPr>
          <w:p w:rsidR="00781174" w:rsidRPr="006E4F8A" w:rsidRDefault="00781174" w:rsidP="0078117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781174" w:rsidRPr="00DD6046" w:rsidRDefault="00262D10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1,571,393</w:t>
            </w: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781174" w:rsidRPr="00DD6046" w:rsidRDefault="00884953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="007811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619</w:t>
            </w:r>
            <w:r w:rsidR="007811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364</w:t>
            </w: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781174" w:rsidRPr="00DD6046" w:rsidRDefault="00262D10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1,082,980</w:t>
            </w: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781174" w:rsidRPr="00DD6046" w:rsidRDefault="00884953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811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</w:t>
            </w:r>
            <w:r w:rsidR="007811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</w:t>
            </w:r>
          </w:p>
        </w:tc>
      </w:tr>
      <w:tr w:rsidR="00781174" w:rsidRPr="006E4F8A" w:rsidTr="00632F91">
        <w:tc>
          <w:tcPr>
            <w:tcW w:w="3931" w:type="dxa"/>
          </w:tcPr>
          <w:p w:rsidR="00781174" w:rsidRPr="006E4F8A" w:rsidRDefault="00781174" w:rsidP="0078117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:rsidR="00781174" w:rsidRPr="006E4F8A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:rsidR="00781174" w:rsidRPr="006E4F8A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1174" w:rsidRPr="006E4F8A" w:rsidTr="00632F91">
        <w:tc>
          <w:tcPr>
            <w:tcW w:w="3931" w:type="dxa"/>
          </w:tcPr>
          <w:p w:rsidR="00781174" w:rsidRPr="00734223" w:rsidRDefault="00781174" w:rsidP="00781174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ยกเลิกไม่ได้</w:t>
            </w:r>
          </w:p>
        </w:tc>
        <w:tc>
          <w:tcPr>
            <w:tcW w:w="1134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1174" w:rsidRPr="006E4F8A" w:rsidTr="00632F91">
        <w:tc>
          <w:tcPr>
            <w:tcW w:w="3931" w:type="dxa"/>
          </w:tcPr>
          <w:p w:rsidR="00781174" w:rsidRPr="00E46B8B" w:rsidRDefault="00781174" w:rsidP="0078117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:rsidR="00781174" w:rsidRPr="00734223" w:rsidRDefault="00262D10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84,943</w:t>
            </w: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781174" w:rsidRPr="00734223" w:rsidRDefault="00884953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="007811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781174" w:rsidRPr="00734223" w:rsidRDefault="00262D10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45,718</w:t>
            </w: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781174" w:rsidRPr="00734223" w:rsidRDefault="00884953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7811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</w:p>
        </w:tc>
      </w:tr>
      <w:tr w:rsidR="00781174" w:rsidRPr="006E4F8A" w:rsidTr="00632F91">
        <w:tc>
          <w:tcPr>
            <w:tcW w:w="3931" w:type="dxa"/>
          </w:tcPr>
          <w:p w:rsidR="00781174" w:rsidRPr="00556632" w:rsidRDefault="00781174" w:rsidP="0078117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134" w:type="dxa"/>
            <w:vAlign w:val="bottom"/>
          </w:tcPr>
          <w:p w:rsidR="00781174" w:rsidRPr="006E4F8A" w:rsidRDefault="00262D10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96,966</w:t>
            </w: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781174" w:rsidRPr="006E4F8A" w:rsidRDefault="00884953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  <w:r w:rsidR="007811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781174" w:rsidRPr="006E4F8A" w:rsidRDefault="00262D10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53,986</w:t>
            </w: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781174" w:rsidRPr="006E4F8A" w:rsidRDefault="00884953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7811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656</w:t>
            </w:r>
          </w:p>
        </w:tc>
      </w:tr>
      <w:tr w:rsidR="00781174" w:rsidRPr="006E4F8A" w:rsidTr="00632F91">
        <w:tc>
          <w:tcPr>
            <w:tcW w:w="3931" w:type="dxa"/>
            <w:vAlign w:val="bottom"/>
          </w:tcPr>
          <w:p w:rsidR="00781174" w:rsidRPr="006E4F8A" w:rsidRDefault="00781174" w:rsidP="0078117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1174" w:rsidRPr="00734223" w:rsidRDefault="00262D10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181,909</w:t>
            </w: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1174" w:rsidRPr="00734223" w:rsidRDefault="00884953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</w:t>
            </w:r>
            <w:r w:rsidR="007811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</w:t>
            </w: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1174" w:rsidRPr="00734223" w:rsidRDefault="00262D10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99,704</w:t>
            </w: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1174" w:rsidRPr="00734223" w:rsidRDefault="00884953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  <w:r w:rsidR="007811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596</w:t>
            </w:r>
          </w:p>
        </w:tc>
      </w:tr>
      <w:tr w:rsidR="00781174" w:rsidRPr="006E4F8A" w:rsidTr="00632F91">
        <w:tc>
          <w:tcPr>
            <w:tcW w:w="3931" w:type="dxa"/>
          </w:tcPr>
          <w:p w:rsidR="00781174" w:rsidRPr="006E4F8A" w:rsidRDefault="00781174" w:rsidP="0078117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:rsidR="00781174" w:rsidRPr="006E4F8A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781174" w:rsidRPr="006E4F8A" w:rsidRDefault="00781174" w:rsidP="0078117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:rsidR="00781174" w:rsidRPr="006E4F8A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1174" w:rsidRPr="006E4F8A" w:rsidTr="00632F91">
        <w:tc>
          <w:tcPr>
            <w:tcW w:w="3931" w:type="dxa"/>
          </w:tcPr>
          <w:p w:rsidR="00781174" w:rsidRPr="00734223" w:rsidRDefault="00781174" w:rsidP="00781174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34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1174" w:rsidRPr="006E4F8A" w:rsidTr="00632F91">
        <w:tc>
          <w:tcPr>
            <w:tcW w:w="3931" w:type="dxa"/>
          </w:tcPr>
          <w:p w:rsidR="00781174" w:rsidRPr="008379A0" w:rsidRDefault="00781174" w:rsidP="0078117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</w:t>
            </w:r>
            <w:proofErr w:type="spellStart"/>
            <w:r w:rsidRPr="008379A0">
              <w:rPr>
                <w:rFonts w:ascii="Angsana New" w:hAnsi="Angsana New"/>
                <w:sz w:val="30"/>
                <w:szCs w:val="30"/>
                <w:cs/>
              </w:rPr>
              <w:t>เตอร์ออฟ</w:t>
            </w:r>
            <w:proofErr w:type="spellEnd"/>
            <w:r w:rsidRPr="008379A0">
              <w:rPr>
                <w:rFonts w:ascii="Angsana New" w:hAnsi="Angsana New"/>
                <w:sz w:val="30"/>
                <w:szCs w:val="30"/>
                <w:cs/>
              </w:rPr>
              <w:t>เครดิตที่ยังไม่ได้ใช้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81174" w:rsidRPr="00734223" w:rsidRDefault="00262D10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1,106,746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781174" w:rsidRPr="00734223" w:rsidRDefault="00884953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  <w:r w:rsidR="007811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781174" w:rsidRPr="00734223" w:rsidRDefault="00262D10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579,894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1174" w:rsidRPr="00734223" w:rsidRDefault="00781174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781174" w:rsidRPr="00734223" w:rsidRDefault="00884953" w:rsidP="0078117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="007811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</w:tr>
      <w:tr w:rsidR="000A364D" w:rsidRPr="006E4F8A" w:rsidTr="00632F91">
        <w:tc>
          <w:tcPr>
            <w:tcW w:w="3931" w:type="dxa"/>
          </w:tcPr>
          <w:p w:rsidR="000A364D" w:rsidRPr="008379A0" w:rsidRDefault="000A364D" w:rsidP="000A364D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A364D" w:rsidRPr="006E4F8A" w:rsidRDefault="000A364D" w:rsidP="000A364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1,404,120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A364D" w:rsidRPr="00734223" w:rsidRDefault="000A364D" w:rsidP="000A364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0A364D" w:rsidRPr="006E4F8A" w:rsidRDefault="000A364D" w:rsidP="000A364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64,452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A364D" w:rsidRPr="00734223" w:rsidRDefault="000A364D" w:rsidP="000A364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0A364D" w:rsidRPr="006E4F8A" w:rsidRDefault="000A364D" w:rsidP="000A364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113,678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A364D" w:rsidRPr="00734223" w:rsidRDefault="000A364D" w:rsidP="000A364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0A364D" w:rsidRPr="006E4F8A" w:rsidRDefault="000A364D" w:rsidP="000A364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62D10" w:rsidRPr="006E4F8A" w:rsidTr="00632F91">
        <w:tc>
          <w:tcPr>
            <w:tcW w:w="3931" w:type="dxa"/>
          </w:tcPr>
          <w:p w:rsidR="00262D10" w:rsidRPr="008379A0" w:rsidRDefault="00262D10" w:rsidP="00262D10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62D10" w:rsidRPr="006E4F8A" w:rsidRDefault="00262D10" w:rsidP="00262D10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358,645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62D10" w:rsidRPr="00734223" w:rsidRDefault="00262D10" w:rsidP="00262D10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262D10" w:rsidRPr="006E4F8A" w:rsidRDefault="00262D10" w:rsidP="00262D10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351,366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62D10" w:rsidRPr="00734223" w:rsidRDefault="00262D10" w:rsidP="00262D10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262D10" w:rsidRPr="006E4F8A" w:rsidRDefault="00262D10" w:rsidP="00262D10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302,073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62D10" w:rsidRPr="00734223" w:rsidRDefault="00262D10" w:rsidP="00262D10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262D10" w:rsidRPr="006E4F8A" w:rsidRDefault="00262D10" w:rsidP="00262D10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301,148</w:t>
            </w:r>
          </w:p>
        </w:tc>
      </w:tr>
      <w:tr w:rsidR="00262D10" w:rsidRPr="006E4F8A" w:rsidTr="00632F91">
        <w:tc>
          <w:tcPr>
            <w:tcW w:w="3931" w:type="dxa"/>
            <w:vAlign w:val="bottom"/>
          </w:tcPr>
          <w:p w:rsidR="00262D10" w:rsidRPr="006E4F8A" w:rsidRDefault="00262D10" w:rsidP="00262D1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2D10" w:rsidRPr="00734223" w:rsidRDefault="000A364D" w:rsidP="00262D10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2,869,511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62D10" w:rsidRPr="00734223" w:rsidRDefault="00262D10" w:rsidP="00262D10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2D10" w:rsidRPr="00734223" w:rsidRDefault="00262D10" w:rsidP="00262D10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761,939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62D10" w:rsidRPr="008379A0" w:rsidRDefault="00262D10" w:rsidP="00262D10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2D10" w:rsidRPr="008379A0" w:rsidRDefault="000A364D" w:rsidP="000A364D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995,645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62D10" w:rsidRPr="008379A0" w:rsidRDefault="00262D10" w:rsidP="00262D10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2D10" w:rsidRPr="008379A0" w:rsidRDefault="00262D10" w:rsidP="00262D10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424,579</w:t>
            </w:r>
          </w:p>
        </w:tc>
      </w:tr>
    </w:tbl>
    <w:p w:rsidR="00734223" w:rsidRPr="00784400" w:rsidRDefault="00734223" w:rsidP="00BC775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F2DB6" w:rsidRPr="00C0633B" w:rsidRDefault="00FF2DB6" w:rsidP="00C87474">
      <w:pPr>
        <w:pStyle w:val="Caption"/>
        <w:ind w:hanging="900"/>
      </w:pPr>
      <w:r w:rsidRPr="00C0633B">
        <w:rPr>
          <w:cs/>
        </w:rPr>
        <w:t>หนี้สินที่อาจเกิดขึ้น</w:t>
      </w:r>
    </w:p>
    <w:p w:rsidR="002925ED" w:rsidRPr="002925ED" w:rsidRDefault="002925ED" w:rsidP="00632F91">
      <w:pPr>
        <w:pStyle w:val="Bo-Blankline"/>
      </w:pPr>
    </w:p>
    <w:p w:rsidR="00632F91" w:rsidRPr="007C53EF" w:rsidRDefault="00632F91" w:rsidP="00632F91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/>
          <w:sz w:val="30"/>
          <w:szCs w:val="30"/>
          <w:lang w:val="en-US"/>
        </w:rPr>
        <w:t xml:space="preserve">2560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บริษัทมีคดีความที่สำคัญดังนี้</w:t>
      </w:r>
    </w:p>
    <w:p w:rsidR="00632F91" w:rsidRPr="00634F88" w:rsidRDefault="00632F91" w:rsidP="00632F91">
      <w:pPr>
        <w:spacing w:line="240" w:lineRule="auto"/>
        <w:ind w:firstLine="547"/>
        <w:rPr>
          <w:rFonts w:ascii="Angsana New" w:hAnsi="Angsana New"/>
          <w:sz w:val="20"/>
          <w:szCs w:val="20"/>
          <w:lang w:val="en-US"/>
        </w:rPr>
      </w:pPr>
    </w:p>
    <w:p w:rsidR="00632F91" w:rsidRPr="00B21497" w:rsidRDefault="00632F91" w:rsidP="00632F91">
      <w:pPr>
        <w:numPr>
          <w:ilvl w:val="0"/>
          <w:numId w:val="8"/>
        </w:numPr>
        <w:tabs>
          <w:tab w:val="clear" w:pos="720"/>
          <w:tab w:val="num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21497">
        <w:rPr>
          <w:rFonts w:ascii="Angsana New" w:hAnsi="Angsana New" w:hint="cs"/>
          <w:sz w:val="30"/>
          <w:szCs w:val="30"/>
          <w:cs/>
          <w:lang w:val="en-US"/>
        </w:rPr>
        <w:t xml:space="preserve">บริษัท </w:t>
      </w:r>
      <w:r w:rsidRPr="00B21497">
        <w:rPr>
          <w:rFonts w:ascii="Angsana New" w:hAnsi="Angsana New"/>
          <w:sz w:val="30"/>
          <w:szCs w:val="30"/>
          <w:cs/>
          <w:lang w:val="en-US"/>
        </w:rPr>
        <w:t>หน่วยงานของรัฐ และเจ้าหน้าที่ของรัฐ ถูกฟ้อง คดีฟ้องว่าผู้ฟ้องคดีเป็นเจ้าของที่ดินตามหนังสือรับรองการ</w:t>
      </w:r>
      <w:r w:rsidRPr="00B21497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ทำประโยชน์ จำนวน </w:t>
      </w:r>
      <w:r>
        <w:rPr>
          <w:rFonts w:ascii="Angsana New" w:hAnsi="Angsana New"/>
          <w:spacing w:val="-8"/>
          <w:sz w:val="30"/>
          <w:szCs w:val="30"/>
          <w:lang w:val="en-US"/>
        </w:rPr>
        <w:t>8</w:t>
      </w:r>
      <w:r w:rsidR="00C30B55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B21497">
        <w:rPr>
          <w:rFonts w:ascii="Angsana New" w:hAnsi="Angsana New"/>
          <w:spacing w:val="-8"/>
          <w:sz w:val="30"/>
          <w:szCs w:val="30"/>
          <w:cs/>
          <w:lang w:val="en-US"/>
        </w:rPr>
        <w:t>แปลง การออกประทานบัตรของหน่วยงานของรัฐ ไม่ชอบด้วยกฎหมาย เป็นการออกประทานบัตร</w:t>
      </w:r>
      <w:r w:rsidRPr="00B21497">
        <w:rPr>
          <w:rFonts w:ascii="Angsana New" w:hAnsi="Angsana New"/>
          <w:sz w:val="30"/>
          <w:szCs w:val="30"/>
          <w:cs/>
          <w:lang w:val="en-US"/>
        </w:rPr>
        <w:t xml:space="preserve">ทับที่ดินของผู้ฟ้องคดีทั้ง </w:t>
      </w:r>
      <w:r>
        <w:rPr>
          <w:rFonts w:ascii="Angsana New" w:hAnsi="Angsana New"/>
          <w:sz w:val="30"/>
          <w:szCs w:val="30"/>
          <w:lang w:val="en-US"/>
        </w:rPr>
        <w:t>8</w:t>
      </w:r>
      <w:r w:rsidR="00C30B55">
        <w:rPr>
          <w:rFonts w:ascii="Angsana New" w:hAnsi="Angsana New"/>
          <w:sz w:val="30"/>
          <w:szCs w:val="30"/>
          <w:lang w:val="en-US"/>
        </w:rPr>
        <w:t xml:space="preserve"> </w:t>
      </w:r>
      <w:r w:rsidRPr="00B21497">
        <w:rPr>
          <w:rFonts w:ascii="Angsana New" w:hAnsi="Angsana New"/>
          <w:sz w:val="30"/>
          <w:szCs w:val="30"/>
          <w:cs/>
          <w:lang w:val="en-US"/>
        </w:rPr>
        <w:t>แปลง</w:t>
      </w:r>
    </w:p>
    <w:p w:rsidR="00632F91" w:rsidRPr="00B21497" w:rsidRDefault="00632F91" w:rsidP="00632F91">
      <w:pPr>
        <w:pStyle w:val="Bo-Blankline"/>
        <w:rPr>
          <w:lang w:val="en-US"/>
        </w:rPr>
      </w:pPr>
    </w:p>
    <w:p w:rsidR="00632F91" w:rsidRPr="000E2106" w:rsidRDefault="00632F91" w:rsidP="00632F91">
      <w:pPr>
        <w:pStyle w:val="Bo-C1Content"/>
        <w:rPr>
          <w:cs/>
        </w:rPr>
      </w:pPr>
      <w:r w:rsidRPr="000E2106">
        <w:rPr>
          <w:cs/>
        </w:rPr>
        <w:t xml:space="preserve">ศาลปกครองกลางพิจารณาแล้วพิพากษาเมื่อวันที่ </w:t>
      </w:r>
      <w:r>
        <w:t>5</w:t>
      </w:r>
      <w:r>
        <w:rPr>
          <w:rFonts w:hint="cs"/>
          <w:cs/>
        </w:rPr>
        <w:t xml:space="preserve"> </w:t>
      </w:r>
      <w:r w:rsidRPr="000E2106">
        <w:rPr>
          <w:cs/>
        </w:rPr>
        <w:t xml:space="preserve">กรกฎาคม </w:t>
      </w:r>
      <w:r>
        <w:t>2555</w:t>
      </w:r>
      <w:r>
        <w:rPr>
          <w:rFonts w:hint="cs"/>
          <w:cs/>
        </w:rPr>
        <w:t xml:space="preserve"> </w:t>
      </w:r>
      <w:r w:rsidRPr="000E2106">
        <w:rPr>
          <w:cs/>
        </w:rPr>
        <w:t>ว่าการออกประทานบัตรของหน่วยงานของรัฐ ไม่ทับที่ดิน น</w:t>
      </w:r>
      <w:r w:rsidRPr="000E2106">
        <w:t>.</w:t>
      </w:r>
      <w:r w:rsidRPr="000E2106">
        <w:rPr>
          <w:cs/>
        </w:rPr>
        <w:t>ส</w:t>
      </w:r>
      <w:r w:rsidRPr="000E2106">
        <w:t xml:space="preserve">. </w:t>
      </w:r>
      <w:r>
        <w:t>3</w:t>
      </w:r>
      <w:r w:rsidRPr="000E2106">
        <w:rPr>
          <w:cs/>
        </w:rPr>
        <w:t>ก</w:t>
      </w:r>
      <w:r w:rsidRPr="000E2106">
        <w:t xml:space="preserve">. </w:t>
      </w:r>
      <w:r w:rsidRPr="000E2106">
        <w:rPr>
          <w:cs/>
        </w:rPr>
        <w:t>ของผู้ฟ้องคดี พิพากษายกฟ้องคดีอยู่ระหว่างการพิจารณารับอุทธรณ์ของศาลปกครองกลาง</w:t>
      </w:r>
    </w:p>
    <w:p w:rsidR="00632F91" w:rsidRPr="000E2106" w:rsidRDefault="00632F91" w:rsidP="00632F91">
      <w:pPr>
        <w:pStyle w:val="Bo-Blankline"/>
      </w:pPr>
    </w:p>
    <w:p w:rsidR="0057475B" w:rsidRDefault="00632F91" w:rsidP="0057475B">
      <w:pPr>
        <w:pStyle w:val="Bo-C1Content"/>
        <w:rPr>
          <w:cs/>
          <w:lang w:val="en-US"/>
        </w:rPr>
      </w:pPr>
      <w:r w:rsidRPr="000E2106">
        <w:rPr>
          <w:rFonts w:hint="cs"/>
          <w:cs/>
        </w:rPr>
        <w:t xml:space="preserve">ศาลปกครองสูงสุดมีหมายแจ้งกำหนดวันนั่งพิจารณาคดีครั้งแรกเมื่อวันที่ </w:t>
      </w:r>
      <w:r>
        <w:rPr>
          <w:rFonts w:hint="cs"/>
          <w:cs/>
        </w:rPr>
        <w:t>18</w:t>
      </w:r>
      <w:r w:rsidRPr="000E2106">
        <w:rPr>
          <w:rFonts w:hint="cs"/>
          <w:cs/>
        </w:rPr>
        <w:t xml:space="preserve"> พฤษภาคม </w:t>
      </w:r>
      <w:r>
        <w:rPr>
          <w:rFonts w:hint="cs"/>
          <w:cs/>
        </w:rPr>
        <w:t>2560</w:t>
      </w:r>
      <w:r w:rsidRPr="000E2106">
        <w:rPr>
          <w:rFonts w:hint="cs"/>
          <w:cs/>
        </w:rPr>
        <w:t xml:space="preserve"> พร้อมส่งเอกสารให้บริษัทพิจารณา บริษัทพิจารณา</w:t>
      </w:r>
      <w:r>
        <w:rPr>
          <w:rFonts w:hint="cs"/>
          <w:cs/>
        </w:rPr>
        <w:t>แล้วไม่มีกรณีที่ต้องชี้แจงเพิ่ม</w:t>
      </w:r>
      <w:r w:rsidR="00C30B55">
        <w:t xml:space="preserve"> </w:t>
      </w:r>
      <w:r>
        <w:rPr>
          <w:rFonts w:hint="cs"/>
          <w:cs/>
        </w:rPr>
        <w:t xml:space="preserve">ต่อมาศาลปกครองสูงสุดมีคำพิพากษาเมื่อวันที่ </w:t>
      </w:r>
      <w:r>
        <w:rPr>
          <w:lang w:val="en-US"/>
        </w:rPr>
        <w:t xml:space="preserve">21 </w:t>
      </w:r>
      <w:r>
        <w:rPr>
          <w:rFonts w:hint="cs"/>
          <w:cs/>
          <w:lang w:val="en-US"/>
        </w:rPr>
        <w:t xml:space="preserve">กรกฎาคม </w:t>
      </w:r>
      <w:r>
        <w:rPr>
          <w:lang w:val="en-US"/>
        </w:rPr>
        <w:t xml:space="preserve">2560 </w:t>
      </w:r>
      <w:r>
        <w:rPr>
          <w:rFonts w:hint="cs"/>
          <w:cs/>
          <w:lang w:val="en-US"/>
        </w:rPr>
        <w:t>พิพากษายกฟ้องเช่นเดียวกับศาลปกครองกลาง ทำให้คดีดังกล่าวถึงที่สุดโดยการยกฟ้อง</w:t>
      </w:r>
      <w:r w:rsidR="0057475B">
        <w:rPr>
          <w:cs/>
          <w:lang w:val="en-US"/>
        </w:rPr>
        <w:br w:type="page"/>
      </w:r>
    </w:p>
    <w:p w:rsidR="00632F91" w:rsidRPr="000E2106" w:rsidRDefault="00632F91" w:rsidP="00632F91">
      <w:pPr>
        <w:numPr>
          <w:ilvl w:val="0"/>
          <w:numId w:val="8"/>
        </w:numPr>
        <w:tabs>
          <w:tab w:val="clear" w:pos="720"/>
          <w:tab w:val="num" w:pos="540"/>
        </w:tabs>
        <w:ind w:left="540" w:right="-43"/>
        <w:jc w:val="thaiDistribute"/>
        <w:rPr>
          <w:rFonts w:ascii="Angsana New" w:hAnsi="Angsana New"/>
          <w:lang w:val="en-US"/>
        </w:rPr>
      </w:pPr>
      <w:r w:rsidRPr="000E2106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>8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>
        <w:rPr>
          <w:rFonts w:ascii="Angsana New" w:hAnsi="Angsana New"/>
          <w:sz w:val="30"/>
          <w:szCs w:val="30"/>
          <w:lang w:val="en-US"/>
        </w:rPr>
        <w:t>2558</w:t>
      </w:r>
      <w:r w:rsidR="00C30B55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0E2106">
        <w:rPr>
          <w:rFonts w:ascii="Angsana New" w:hAnsi="Angsana New"/>
          <w:sz w:val="30"/>
          <w:szCs w:val="30"/>
          <w:cs/>
          <w:lang w:val="en-US"/>
        </w:rPr>
        <w:t>จังหวัดสระบุรี ได้ยื่นฟ้องบริษัทในคดี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หมา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ยเลขดำที่ </w:t>
      </w:r>
      <w:proofErr w:type="spellStart"/>
      <w:r>
        <w:rPr>
          <w:rFonts w:ascii="Angsana New" w:hAnsi="Angsana New" w:hint="cs"/>
          <w:sz w:val="30"/>
          <w:szCs w:val="30"/>
          <w:cs/>
          <w:lang w:val="en-US"/>
        </w:rPr>
        <w:t>สว</w:t>
      </w:r>
      <w:proofErr w:type="spellEnd"/>
      <w:r>
        <w:rPr>
          <w:rFonts w:ascii="Angsana New" w:hAnsi="Angsana New" w:hint="cs"/>
          <w:sz w:val="30"/>
          <w:szCs w:val="30"/>
          <w:cs/>
          <w:lang w:val="en-US"/>
        </w:rPr>
        <w:t xml:space="preserve">.4/2559 ของศาลแพ่ง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ฐานละเมิด</w:t>
      </w:r>
      <w:r w:rsidRPr="000E2106">
        <w:rPr>
          <w:rFonts w:ascii="Angsana New" w:hAnsi="Angsana New"/>
          <w:sz w:val="30"/>
          <w:szCs w:val="30"/>
          <w:cs/>
          <w:lang w:val="en-US"/>
        </w:rPr>
        <w:t>เกี่ยวกับเรื่องการทำเหมืองแร่นอกเขตประทานบัตร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โดย</w:t>
      </w: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เรียกค่าเสียหายเป็นจำนวนทุนทรัพย์ 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0E2106">
        <w:rPr>
          <w:rFonts w:ascii="Angsana New" w:hAnsi="Angsana New"/>
          <w:sz w:val="30"/>
          <w:szCs w:val="30"/>
          <w:lang w:val="en-US"/>
        </w:rPr>
        <w:t>,</w:t>
      </w:r>
      <w:r>
        <w:rPr>
          <w:rFonts w:ascii="Angsana New" w:hAnsi="Angsana New"/>
          <w:sz w:val="30"/>
          <w:szCs w:val="30"/>
          <w:lang w:val="en-US"/>
        </w:rPr>
        <w:t>067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55111E">
        <w:rPr>
          <w:rFonts w:ascii="Angsana New" w:hAnsi="Angsana New"/>
          <w:sz w:val="30"/>
          <w:szCs w:val="30"/>
          <w:cs/>
          <w:lang w:val="en-US"/>
        </w:rPr>
        <w:t xml:space="preserve">(ต่อมาพนักงานอัยการโจทก์ขอแก้ไขเพิ่มเติมทุนทรัพย์เป็น </w:t>
      </w:r>
      <w:r>
        <w:rPr>
          <w:rFonts w:ascii="Angsana New" w:hAnsi="Angsana New"/>
          <w:sz w:val="30"/>
          <w:szCs w:val="30"/>
          <w:cs/>
          <w:lang w:val="en-US"/>
        </w:rPr>
        <w:t>4</w:t>
      </w:r>
      <w:r w:rsidRPr="0055111E">
        <w:rPr>
          <w:rFonts w:ascii="Angsana New" w:hAnsi="Angsana New"/>
          <w:sz w:val="30"/>
          <w:szCs w:val="30"/>
          <w:lang w:val="en-US"/>
        </w:rPr>
        <w:t>,</w:t>
      </w:r>
      <w:r>
        <w:rPr>
          <w:rFonts w:ascii="Angsana New" w:hAnsi="Angsana New"/>
          <w:sz w:val="30"/>
          <w:szCs w:val="30"/>
          <w:cs/>
          <w:lang w:val="en-US"/>
        </w:rPr>
        <w:t>339</w:t>
      </w:r>
      <w:r w:rsidRPr="0055111E">
        <w:rPr>
          <w:rFonts w:ascii="Angsana New" w:hAnsi="Angsana New"/>
          <w:sz w:val="30"/>
          <w:szCs w:val="30"/>
          <w:cs/>
          <w:lang w:val="en-US"/>
        </w:rPr>
        <w:t xml:space="preserve"> ล้านบาท)</w:t>
      </w:r>
      <w:r w:rsidR="00C30B55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บริษัทเห็นว่าไม่ได้กระทำผิดตามคำฟ้องของพนักงานอัยการ โดย</w:t>
      </w:r>
      <w:r w:rsidRPr="000E2106">
        <w:rPr>
          <w:rFonts w:ascii="Angsana New" w:hAnsi="Angsana New"/>
          <w:sz w:val="30"/>
          <w:szCs w:val="30"/>
          <w:cs/>
          <w:lang w:val="en-US"/>
        </w:rPr>
        <w:t>ที่ดิน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0E2106">
        <w:rPr>
          <w:rFonts w:ascii="Angsana New" w:hAnsi="Angsana New"/>
          <w:sz w:val="30"/>
          <w:szCs w:val="30"/>
          <w:cs/>
          <w:lang w:val="en-US"/>
        </w:rPr>
        <w:t>เป็นที่ดินของบุคคลอื่นซึ่งมีทางสาธารณะผ่าน มิใช่ที่ดินของบริษัท</w:t>
      </w:r>
      <w:r w:rsidR="00C30B55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/>
          <w:sz w:val="30"/>
          <w:szCs w:val="30"/>
          <w:cs/>
          <w:lang w:val="en-US"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BC7750" w:rsidRDefault="00BC7750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</w:p>
    <w:p w:rsidR="00632F91" w:rsidRPr="00494B75" w:rsidRDefault="00632F91" w:rsidP="00632F91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25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 </w:t>
      </w:r>
      <w:r>
        <w:rPr>
          <w:rFonts w:ascii="Angsana New" w:hAnsi="Angsana New" w:hint="cs"/>
          <w:sz w:val="30"/>
          <w:szCs w:val="30"/>
          <w:cs/>
          <w:lang w:val="en-US"/>
        </w:rPr>
        <w:t>2558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โจทก์ยื่นคำร้องขอให้โอนคดีไปยังศาลแพ่ง ต่อมาเมื่อวันที่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30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สิงหาคม </w:t>
      </w:r>
      <w:r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ศาลอุทธรณ์มีคำสั่งให้โอนคดีไปยังแผนกคดีสิ่งแวดล้อม ศาลแพ่ง เนื่องจากคดีดังกล่าวเป็นคดีสิ่งแวดล้อม ต่อมาโจทก์แถลงขอเลื่อนคดี ศาลแพ่งมีคำสั่งอนุญาตให้เลื่อนและรวมการพิจารณาคดีนี้กับคดีหมายเลขดำที่ </w:t>
      </w:r>
      <w:proofErr w:type="spellStart"/>
      <w:r w:rsidRPr="000E2106">
        <w:rPr>
          <w:rFonts w:ascii="Angsana New" w:hAnsi="Angsana New" w:hint="cs"/>
          <w:sz w:val="30"/>
          <w:szCs w:val="30"/>
          <w:cs/>
          <w:lang w:val="en-US"/>
        </w:rPr>
        <w:t>สว</w:t>
      </w:r>
      <w:proofErr w:type="spellEnd"/>
      <w:r w:rsidRPr="000E2106">
        <w:rPr>
          <w:rFonts w:ascii="Angsana New" w:hAnsi="Angsana New" w:hint="cs"/>
          <w:sz w:val="30"/>
          <w:szCs w:val="30"/>
          <w:cs/>
          <w:lang w:val="en-US"/>
        </w:rPr>
        <w:t>.</w:t>
      </w:r>
      <w:r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/</w:t>
      </w:r>
      <w:r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และนัดพร้อมเพื่อ</w:t>
      </w:r>
      <w:r w:rsidRPr="00495E3D">
        <w:rPr>
          <w:rFonts w:ascii="Angsana New" w:hAnsi="Angsana New"/>
          <w:sz w:val="30"/>
          <w:szCs w:val="30"/>
          <w:cs/>
          <w:lang w:val="en-US"/>
        </w:rPr>
        <w:t>ตรวจสอบ</w:t>
      </w:r>
      <w:r w:rsidRPr="00494B75">
        <w:rPr>
          <w:rFonts w:ascii="Angsana New" w:hAnsi="Angsana New"/>
          <w:sz w:val="30"/>
          <w:szCs w:val="30"/>
          <w:cs/>
          <w:lang w:val="en-US"/>
        </w:rPr>
        <w:t xml:space="preserve">แผนที่ในวันที่ </w:t>
      </w:r>
      <w:r w:rsidRPr="00494B75">
        <w:rPr>
          <w:rFonts w:ascii="Angsana New" w:hAnsi="Angsana New"/>
          <w:sz w:val="30"/>
          <w:szCs w:val="30"/>
          <w:lang w:val="en-US"/>
        </w:rPr>
        <w:t xml:space="preserve">31 </w:t>
      </w:r>
      <w:r w:rsidRPr="00494B75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494B75">
        <w:rPr>
          <w:rFonts w:ascii="Angsana New" w:hAnsi="Angsana New"/>
          <w:sz w:val="30"/>
          <w:szCs w:val="30"/>
          <w:cs/>
          <w:lang w:val="en-US"/>
        </w:rPr>
        <w:t>256</w:t>
      </w:r>
      <w:r w:rsidRPr="00494B75">
        <w:rPr>
          <w:rFonts w:ascii="Angsana New" w:hAnsi="Angsana New" w:hint="cs"/>
          <w:sz w:val="30"/>
          <w:szCs w:val="30"/>
          <w:cs/>
          <w:lang w:val="en-US"/>
        </w:rPr>
        <w:t>1 ในวันดังกล่าวศาลได้กำหนดประเด็นพิพาทแห่งคดี และกำหนดวันนัดสืบพยานโจทก์และจำเลย ในช่วงเดือนกันยายนและตุลาคม 2561</w:t>
      </w:r>
    </w:p>
    <w:p w:rsidR="00632F91" w:rsidRPr="000E2106" w:rsidRDefault="00632F91" w:rsidP="00632F91">
      <w:pPr>
        <w:pStyle w:val="Bo-Blankline"/>
      </w:pPr>
    </w:p>
    <w:p w:rsidR="00632F91" w:rsidRPr="000E2106" w:rsidRDefault="00632F91" w:rsidP="00632F9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E2106">
        <w:rPr>
          <w:rFonts w:ascii="Angsana New" w:hAnsi="Angsana New" w:hint="cs"/>
          <w:sz w:val="30"/>
          <w:szCs w:val="30"/>
          <w:cs/>
        </w:rPr>
        <w:t>นอกจากนี้</w:t>
      </w:r>
      <w:r w:rsidRPr="000E210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 xml:space="preserve">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 xml:space="preserve">คดี </w:t>
      </w:r>
      <w:proofErr w:type="spellStart"/>
      <w:r w:rsidRPr="000E2106">
        <w:rPr>
          <w:rFonts w:ascii="Angsana New" w:hAnsi="Angsana New" w:hint="cs"/>
          <w:sz w:val="30"/>
          <w:szCs w:val="30"/>
          <w:cs/>
        </w:rPr>
        <w:t>ในดคี</w:t>
      </w:r>
      <w:proofErr w:type="spellEnd"/>
      <w:r w:rsidRPr="000E2106">
        <w:rPr>
          <w:rFonts w:ascii="Angsana New" w:hAnsi="Angsana New" w:hint="cs"/>
          <w:sz w:val="30"/>
          <w:szCs w:val="30"/>
          <w:cs/>
        </w:rPr>
        <w:t xml:space="preserve">หมายเลขดำที่ </w:t>
      </w:r>
      <w:proofErr w:type="spellStart"/>
      <w:r w:rsidRPr="000E2106">
        <w:rPr>
          <w:rFonts w:ascii="Angsana New" w:hAnsi="Angsana New" w:hint="cs"/>
          <w:sz w:val="30"/>
          <w:szCs w:val="30"/>
          <w:cs/>
        </w:rPr>
        <w:t>สว</w:t>
      </w:r>
      <w:proofErr w:type="spellEnd"/>
      <w:r w:rsidRPr="000E2106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6</w:t>
      </w:r>
      <w:r w:rsidRPr="000E2106">
        <w:rPr>
          <w:rFonts w:ascii="Angsana New" w:hAnsi="Angsana New" w:hint="cs"/>
          <w:sz w:val="30"/>
          <w:szCs w:val="30"/>
          <w:cs/>
        </w:rPr>
        <w:t>/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0E2106">
        <w:rPr>
          <w:rFonts w:ascii="Angsana New" w:hAnsi="Angsana New" w:hint="cs"/>
          <w:sz w:val="30"/>
          <w:szCs w:val="30"/>
          <w:cs/>
        </w:rPr>
        <w:t xml:space="preserve"> และ </w:t>
      </w:r>
      <w:proofErr w:type="spellStart"/>
      <w:r w:rsidRPr="000E2106">
        <w:rPr>
          <w:rFonts w:ascii="Angsana New" w:hAnsi="Angsana New" w:hint="cs"/>
          <w:sz w:val="30"/>
          <w:szCs w:val="30"/>
          <w:cs/>
        </w:rPr>
        <w:t>สว</w:t>
      </w:r>
      <w:proofErr w:type="spellEnd"/>
      <w:r w:rsidRPr="000E2106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5</w:t>
      </w:r>
      <w:r w:rsidRPr="000E2106">
        <w:rPr>
          <w:rFonts w:ascii="Angsana New" w:hAnsi="Angsana New" w:hint="cs"/>
          <w:sz w:val="30"/>
          <w:szCs w:val="30"/>
          <w:cs/>
        </w:rPr>
        <w:t>/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0E2106">
        <w:rPr>
          <w:rFonts w:ascii="Angsana New" w:hAnsi="Angsana New" w:hint="cs"/>
          <w:sz w:val="30"/>
          <w:szCs w:val="30"/>
          <w:cs/>
        </w:rPr>
        <w:t xml:space="preserve"> ของศาลแพ่ง ฐานละเมิดเกี่ยวกับเรื่องการทำเหมืองแร่นอกเขตประทานบัตร โดยเรียกค่าเสียหายเพิ่มเติมจากคดีดังกล่าวข้างต้นเป็นจำนวนทุนทรัพย์อีก </w:t>
      </w:r>
      <w:r>
        <w:rPr>
          <w:rFonts w:ascii="Angsana New" w:hAnsi="Angsana New"/>
          <w:sz w:val="30"/>
          <w:szCs w:val="30"/>
        </w:rPr>
        <w:t>328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E2106">
        <w:rPr>
          <w:rFonts w:ascii="Angsana New" w:hAnsi="Angsana New"/>
          <w:sz w:val="30"/>
          <w:szCs w:val="30"/>
          <w:cs/>
        </w:rPr>
        <w:t>และ</w:t>
      </w:r>
      <w:r w:rsidRPr="000E2106">
        <w:rPr>
          <w:rFonts w:ascii="Angsana New" w:hAnsi="Angsana New" w:hint="cs"/>
          <w:sz w:val="30"/>
          <w:szCs w:val="30"/>
          <w:cs/>
        </w:rPr>
        <w:t>ได้ยื่นฟ้อง</w:t>
      </w:r>
      <w:r w:rsidRPr="000E2106">
        <w:rPr>
          <w:rFonts w:ascii="Angsana New" w:hAnsi="Angsana New"/>
          <w:sz w:val="30"/>
          <w:szCs w:val="30"/>
          <w:cs/>
        </w:rPr>
        <w:t>การทำเหมืองแร่โดยผิดเงื่อนไขในเขตประทานบัตรของบริษัทโดยเรียกค่าเสียหายเป็นจำนว</w:t>
      </w:r>
      <w:r w:rsidRPr="000E2106">
        <w:rPr>
          <w:rFonts w:ascii="Angsana New" w:hAnsi="Angsana New" w:hint="cs"/>
          <w:sz w:val="30"/>
          <w:szCs w:val="30"/>
          <w:cs/>
        </w:rPr>
        <w:t>น</w:t>
      </w:r>
      <w:r w:rsidRPr="000E2106">
        <w:rPr>
          <w:rFonts w:ascii="Angsana New" w:hAnsi="Angsana New"/>
          <w:sz w:val="30"/>
          <w:szCs w:val="30"/>
          <w:cs/>
        </w:rPr>
        <w:t xml:space="preserve">ทุนทรัพย์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0E2106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671</w:t>
      </w:r>
      <w:r w:rsidRPr="000E2106">
        <w:rPr>
          <w:rFonts w:ascii="Angsana New" w:hAnsi="Angsana New" w:hint="cs"/>
          <w:sz w:val="30"/>
          <w:szCs w:val="30"/>
          <w:cs/>
        </w:rPr>
        <w:t xml:space="preserve"> ล้านบาท บริษัทเห็นว่าไม่ได้กระทำผิดตามคำฟ้องของพนักงานอัยการ </w:t>
      </w:r>
      <w:r w:rsidRPr="000E2106">
        <w:rPr>
          <w:rFonts w:ascii="Angsana New" w:hAnsi="Angsana New"/>
          <w:sz w:val="30"/>
          <w:szCs w:val="30"/>
          <w:cs/>
        </w:rPr>
        <w:t>ปัจจุบันผลของคดี</w:t>
      </w:r>
      <w:r w:rsidRPr="000E2106">
        <w:rPr>
          <w:rFonts w:ascii="Angsana New" w:hAnsi="Angsana New" w:hint="cs"/>
          <w:sz w:val="30"/>
          <w:szCs w:val="30"/>
          <w:cs/>
        </w:rPr>
        <w:t>ยัง</w:t>
      </w:r>
      <w:r w:rsidRPr="000E2106">
        <w:rPr>
          <w:rFonts w:ascii="Angsana New" w:hAnsi="Angsana New"/>
          <w:sz w:val="30"/>
          <w:szCs w:val="30"/>
          <w:cs/>
        </w:rPr>
        <w:t>มีความไม่แน่นอน เนื่องจากคดีอยู่ในระหว่างการพิจารณาของศาล</w:t>
      </w:r>
    </w:p>
    <w:p w:rsidR="00632F91" w:rsidRPr="000E2106" w:rsidRDefault="00632F91" w:rsidP="00632F91">
      <w:pPr>
        <w:pStyle w:val="Bo-Blankline"/>
      </w:pPr>
    </w:p>
    <w:p w:rsidR="00632F91" w:rsidRPr="00494B75" w:rsidRDefault="00632F91" w:rsidP="00632F91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14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ศาลอุทธรณ์มีคำสั่งให้โอนคดีไปยังศาลแพ่ง และมีคำสั่งให้รวมการพิจารณาคดีหมายเลขดำที่ </w:t>
      </w:r>
      <w:proofErr w:type="spellStart"/>
      <w:r w:rsidRPr="000E2106">
        <w:rPr>
          <w:rFonts w:ascii="Angsana New" w:hAnsi="Angsana New" w:hint="cs"/>
          <w:sz w:val="30"/>
          <w:szCs w:val="30"/>
          <w:cs/>
          <w:lang w:val="en-US"/>
        </w:rPr>
        <w:t>สว</w:t>
      </w:r>
      <w:proofErr w:type="spellEnd"/>
      <w:r w:rsidRPr="000E2106">
        <w:rPr>
          <w:rFonts w:ascii="Angsana New" w:hAnsi="Angsana New" w:hint="cs"/>
          <w:sz w:val="30"/>
          <w:szCs w:val="30"/>
          <w:cs/>
          <w:lang w:val="en-US"/>
        </w:rPr>
        <w:t>.</w:t>
      </w:r>
      <w:r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/</w:t>
      </w:r>
      <w:r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กับคดีหมายเลขดำที่ </w:t>
      </w:r>
      <w:proofErr w:type="spellStart"/>
      <w:r w:rsidRPr="000E2106">
        <w:rPr>
          <w:rFonts w:ascii="Angsana New" w:hAnsi="Angsana New" w:hint="cs"/>
          <w:sz w:val="30"/>
          <w:szCs w:val="30"/>
          <w:cs/>
          <w:lang w:val="en-US"/>
        </w:rPr>
        <w:t>สว</w:t>
      </w:r>
      <w:proofErr w:type="spellEnd"/>
      <w:r w:rsidRPr="000E2106">
        <w:rPr>
          <w:rFonts w:ascii="Angsana New" w:hAnsi="Angsana New" w:hint="cs"/>
          <w:sz w:val="30"/>
          <w:szCs w:val="30"/>
          <w:cs/>
          <w:lang w:val="en-US"/>
        </w:rPr>
        <w:t>.</w:t>
      </w:r>
      <w:r>
        <w:rPr>
          <w:rFonts w:ascii="Angsana New" w:hAnsi="Angsana New" w:hint="cs"/>
          <w:sz w:val="30"/>
          <w:szCs w:val="30"/>
          <w:cs/>
          <w:lang w:val="en-US"/>
        </w:rPr>
        <w:t>4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/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2559 </w:t>
      </w:r>
      <w:r w:rsidRPr="00495E3D">
        <w:rPr>
          <w:rFonts w:ascii="Angsana New" w:hAnsi="Angsana New"/>
          <w:sz w:val="30"/>
          <w:szCs w:val="30"/>
          <w:cs/>
          <w:lang w:val="en-US"/>
        </w:rPr>
        <w:t>และเลื่อนไปนัดพร้อมเพื่อตรวจสอบแผนที่</w:t>
      </w:r>
      <w:r w:rsidRPr="00494B75">
        <w:rPr>
          <w:rFonts w:ascii="Angsana New" w:hAnsi="Angsana New"/>
          <w:sz w:val="30"/>
          <w:szCs w:val="30"/>
          <w:cs/>
          <w:lang w:val="en-US"/>
        </w:rPr>
        <w:t xml:space="preserve">ในวันที่ </w:t>
      </w:r>
      <w:r w:rsidRPr="00494B75">
        <w:rPr>
          <w:rFonts w:ascii="Angsana New" w:hAnsi="Angsana New"/>
          <w:sz w:val="30"/>
          <w:szCs w:val="30"/>
          <w:lang w:val="en-US"/>
        </w:rPr>
        <w:t xml:space="preserve">31 </w:t>
      </w:r>
      <w:r w:rsidRPr="00494B75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494B75">
        <w:rPr>
          <w:rFonts w:ascii="Angsana New" w:hAnsi="Angsana New"/>
          <w:sz w:val="30"/>
          <w:szCs w:val="30"/>
          <w:cs/>
          <w:lang w:val="en-US"/>
        </w:rPr>
        <w:t>256</w:t>
      </w:r>
      <w:r w:rsidRPr="00494B75">
        <w:rPr>
          <w:rFonts w:ascii="Angsana New" w:hAnsi="Angsana New" w:hint="cs"/>
          <w:sz w:val="30"/>
          <w:szCs w:val="30"/>
          <w:cs/>
          <w:lang w:val="en-US"/>
        </w:rPr>
        <w:t>1 ในวันดังกล่าวศาลได้กำหนดประเด็นพิพาทแห่งคดี และกำหนดว</w:t>
      </w:r>
      <w:r w:rsidR="00377E26" w:rsidRPr="00494B75">
        <w:rPr>
          <w:rFonts w:ascii="Angsana New" w:hAnsi="Angsana New" w:hint="cs"/>
          <w:sz w:val="30"/>
          <w:szCs w:val="30"/>
          <w:cs/>
          <w:lang w:val="en-US"/>
        </w:rPr>
        <w:t>ันนัดสืบพยานโจทก์และจำเลย ใน</w:t>
      </w:r>
      <w:r w:rsidRPr="00494B75">
        <w:rPr>
          <w:rFonts w:ascii="Angsana New" w:hAnsi="Angsana New" w:hint="cs"/>
          <w:sz w:val="30"/>
          <w:szCs w:val="30"/>
          <w:cs/>
          <w:lang w:val="en-US"/>
        </w:rPr>
        <w:t>เดือนกันยายนและตุลาคม 2561</w:t>
      </w:r>
      <w:r w:rsidRPr="00494B75">
        <w:rPr>
          <w:rFonts w:ascii="Angsana New" w:hAnsi="Angsana New"/>
          <w:sz w:val="30"/>
          <w:szCs w:val="30"/>
          <w:lang w:val="en-US"/>
        </w:rPr>
        <w:t xml:space="preserve"> </w:t>
      </w:r>
      <w:r w:rsidRPr="00494B75">
        <w:rPr>
          <w:rFonts w:ascii="Angsana New" w:hAnsi="Angsana New" w:hint="cs"/>
          <w:sz w:val="30"/>
          <w:szCs w:val="30"/>
          <w:cs/>
          <w:lang w:val="en-US"/>
        </w:rPr>
        <w:t xml:space="preserve">ส่วนคดีหมายเลขดำที่ </w:t>
      </w:r>
      <w:proofErr w:type="spellStart"/>
      <w:r w:rsidRPr="00494B75">
        <w:rPr>
          <w:rFonts w:ascii="Angsana New" w:hAnsi="Angsana New" w:hint="cs"/>
          <w:sz w:val="30"/>
          <w:szCs w:val="30"/>
          <w:cs/>
          <w:lang w:val="en-US"/>
        </w:rPr>
        <w:t>สว</w:t>
      </w:r>
      <w:proofErr w:type="spellEnd"/>
      <w:r w:rsidRPr="00494B75">
        <w:rPr>
          <w:rFonts w:ascii="Angsana New" w:hAnsi="Angsana New" w:hint="cs"/>
          <w:sz w:val="30"/>
          <w:szCs w:val="30"/>
          <w:cs/>
          <w:lang w:val="en-US"/>
        </w:rPr>
        <w:t>.5/2559 ศาลได้กำหนดประเด็นพิพาทแห่งคดี และกำหนดวันนัดสืบพยานโจทก์และจำเลย ในช่วงเดือนสิงหาคมและกันยายน 2561</w:t>
      </w:r>
    </w:p>
    <w:p w:rsidR="00632F91" w:rsidRPr="000E2106" w:rsidRDefault="00632F91" w:rsidP="00632F91">
      <w:pPr>
        <w:pStyle w:val="Bo-Blankline"/>
        <w:rPr>
          <w:lang w:val="en-US"/>
        </w:rPr>
      </w:pPr>
    </w:p>
    <w:p w:rsidR="00632F91" w:rsidRPr="00494B75" w:rsidRDefault="00632F91" w:rsidP="0057475B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0E2106">
        <w:rPr>
          <w:rFonts w:ascii="Angsana New" w:hAnsi="Angsana New" w:hint="cs"/>
          <w:sz w:val="30"/>
          <w:szCs w:val="30"/>
          <w:cs/>
        </w:rPr>
        <w:t>นอกจากนี้</w:t>
      </w:r>
      <w:r w:rsidRPr="000E210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="00C30B55">
        <w:rPr>
          <w:rFonts w:ascii="Angsana New" w:hAnsi="Angsana New"/>
          <w:sz w:val="30"/>
          <w:szCs w:val="30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 xml:space="preserve">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</w:t>
      </w:r>
      <w:proofErr w:type="spellStart"/>
      <w:r w:rsidRPr="000E2106">
        <w:rPr>
          <w:rFonts w:ascii="Angsana New" w:hAnsi="Angsana New" w:hint="cs"/>
          <w:sz w:val="30"/>
          <w:szCs w:val="30"/>
          <w:cs/>
        </w:rPr>
        <w:t>สว</w:t>
      </w:r>
      <w:proofErr w:type="spellEnd"/>
      <w:r w:rsidRPr="000E2106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</w:t>
      </w:r>
      <w:r w:rsidRPr="000E2106">
        <w:rPr>
          <w:rFonts w:ascii="Angsana New" w:hAnsi="Angsana New" w:hint="cs"/>
          <w:sz w:val="30"/>
          <w:szCs w:val="30"/>
          <w:cs/>
        </w:rPr>
        <w:t>/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0E2106">
        <w:rPr>
          <w:rFonts w:ascii="Angsana New" w:hAnsi="Angsana New" w:hint="cs"/>
          <w:sz w:val="30"/>
          <w:szCs w:val="30"/>
          <w:cs/>
        </w:rPr>
        <w:t xml:space="preserve"> ของศาลแพ่งฐานละเมิดเกี่ยวกับเรื่อง</w:t>
      </w:r>
      <w:r w:rsidRPr="000E2106">
        <w:rPr>
          <w:rFonts w:ascii="Angsana New" w:hAnsi="Angsana New"/>
          <w:sz w:val="30"/>
          <w:szCs w:val="30"/>
          <w:cs/>
        </w:rPr>
        <w:t>การทำเหมืองแร่โดยผิดเงื่อนไขในเขตประทานบัตรของบริษัท</w:t>
      </w:r>
      <w:r w:rsidRPr="000E2106">
        <w:rPr>
          <w:rFonts w:ascii="Angsana New" w:hAnsi="Angsana New" w:hint="cs"/>
          <w:sz w:val="30"/>
          <w:szCs w:val="30"/>
          <w:cs/>
        </w:rPr>
        <w:t xml:space="preserve"> และการทำเหมืองแร่นอกเขตประทานบัตร โดยเรียกค่าเสียหายเป็นจำนวนทุนทรัพย์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45 </w:t>
      </w:r>
      <w:r w:rsidRPr="000E2106">
        <w:rPr>
          <w:rFonts w:ascii="Angsana New" w:hAnsi="Angsana New" w:hint="cs"/>
          <w:sz w:val="30"/>
          <w:szCs w:val="30"/>
          <w:cs/>
        </w:rPr>
        <w:t xml:space="preserve">ล้านบาท บริษัทเห็นว่าไม่ได้กระทำผิดตามคำฟ้องของพนักงานอัยการ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และศาลกำหนดวัน</w:t>
      </w:r>
      <w:r>
        <w:rPr>
          <w:rFonts w:ascii="Angsana New" w:hAnsi="Angsana New" w:hint="cs"/>
          <w:sz w:val="30"/>
          <w:szCs w:val="30"/>
          <w:cs/>
          <w:lang w:val="en-US"/>
        </w:rPr>
        <w:t>นัดพร้อมเพื่อตรวจสอบแผนที่และชี้สอง</w:t>
      </w:r>
      <w:r w:rsidRPr="000B0103">
        <w:rPr>
          <w:rFonts w:ascii="Angsana New" w:hAnsi="Angsana New" w:hint="cs"/>
          <w:sz w:val="30"/>
          <w:szCs w:val="30"/>
          <w:cs/>
          <w:lang w:val="en-US"/>
        </w:rPr>
        <w:t>สถานใน</w:t>
      </w:r>
      <w:r w:rsidRPr="00494B75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494B75">
        <w:rPr>
          <w:rFonts w:ascii="Angsana New" w:hAnsi="Angsana New"/>
          <w:sz w:val="30"/>
          <w:szCs w:val="30"/>
          <w:lang w:val="en-US"/>
        </w:rPr>
        <w:t xml:space="preserve">19 </w:t>
      </w:r>
      <w:r w:rsidRPr="00494B75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2561 </w:t>
      </w:r>
      <w:r w:rsidR="000B0103" w:rsidRPr="00494B75">
        <w:rPr>
          <w:rFonts w:ascii="Angsana New" w:hAnsi="Angsana New" w:hint="cs"/>
          <w:sz w:val="30"/>
          <w:szCs w:val="30"/>
          <w:cs/>
          <w:lang w:val="en-US"/>
        </w:rPr>
        <w:t xml:space="preserve">ในวันดังกล่าวศาลได้กำหนดประเด็นพิพาทแห่งคดี และกำหนดวันนัดสืบพยานโจทก์และจำเลย ในเดือนพฤศจิกายนและธันวาคม 2561 </w:t>
      </w:r>
      <w:r w:rsidRPr="00494B75">
        <w:rPr>
          <w:rFonts w:ascii="Angsana New" w:hAnsi="Angsana New" w:hint="cs"/>
          <w:sz w:val="30"/>
          <w:szCs w:val="30"/>
          <w:cs/>
          <w:lang w:val="en-US"/>
        </w:rPr>
        <w:t>โดยผลของคดียังมีความไม่แน่นอน เนื่องจาก</w:t>
      </w:r>
      <w:r w:rsidR="0057475B">
        <w:rPr>
          <w:rFonts w:ascii="Angsana New" w:hAnsi="Angsana New" w:hint="cs"/>
          <w:sz w:val="30"/>
          <w:szCs w:val="30"/>
          <w:cs/>
          <w:lang w:val="en-US"/>
        </w:rPr>
        <w:t>คดีอยู่ในระหว่างการพิจารณาของศาล</w:t>
      </w:r>
      <w:r w:rsidR="0057475B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632F91" w:rsidRDefault="00632F91" w:rsidP="00632F91">
      <w:pPr>
        <w:numPr>
          <w:ilvl w:val="0"/>
          <w:numId w:val="8"/>
        </w:numPr>
        <w:tabs>
          <w:tab w:val="clear" w:pos="720"/>
          <w:tab w:val="num" w:pos="540"/>
        </w:tabs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0E2106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2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 w:hint="cs"/>
          <w:sz w:val="30"/>
          <w:szCs w:val="30"/>
          <w:cs/>
          <w:lang w:val="en-US"/>
        </w:rPr>
        <w:t>2560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ศาลปกครองกลางเรียกให้บริษัทเข้าไปเป็นผู้ร้องสอดในคดีที่วัดแห่งหนึ่งฟ้อง</w:t>
      </w:r>
      <w:r w:rsidRPr="000E2106">
        <w:rPr>
          <w:rFonts w:ascii="Angsana New" w:hAnsi="Angsana New"/>
          <w:sz w:val="30"/>
          <w:szCs w:val="30"/>
          <w:cs/>
          <w:lang w:val="en-US"/>
        </w:rPr>
        <w:t>หน่วยงานของรัฐว่า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ออกประทานบัตรให้แก่บริษัท ไม่ชอบด้วยกฎหมาย ขอให้เพิกถอนประทานบัตรดังกล่าว </w:t>
      </w:r>
      <w:r w:rsidRPr="00495E3D">
        <w:rPr>
          <w:rFonts w:ascii="Angsana New" w:hAnsi="Angsana New"/>
          <w:sz w:val="30"/>
          <w:szCs w:val="30"/>
          <w:cs/>
          <w:lang w:val="en-US"/>
        </w:rPr>
        <w:t>บริษัทได้จัดทำคำให้การต่อสู้คดีให้ศาลใน</w:t>
      </w:r>
      <w:r w:rsidRPr="000B0103">
        <w:rPr>
          <w:rFonts w:ascii="Angsana New" w:hAnsi="Angsana New"/>
          <w:sz w:val="30"/>
          <w:szCs w:val="30"/>
          <w:cs/>
          <w:lang w:val="en-US"/>
        </w:rPr>
        <w:t>วันที่ 6 ตุลาคม</w:t>
      </w:r>
      <w:r w:rsidRPr="000B010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B0103">
        <w:rPr>
          <w:rFonts w:ascii="Angsana New" w:hAnsi="Angsana New"/>
          <w:sz w:val="30"/>
          <w:szCs w:val="30"/>
          <w:cs/>
          <w:lang w:val="en-US"/>
        </w:rPr>
        <w:t>2560</w:t>
      </w:r>
      <w:r w:rsidRPr="00495E3D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คดีอยู่ระหว่างการพิจารณาของศาลปกครองกลาง</w:t>
      </w:r>
    </w:p>
    <w:p w:rsidR="000B0103" w:rsidRDefault="000B0103" w:rsidP="000B0103">
      <w:pPr>
        <w:pStyle w:val="Bo-Blankline"/>
        <w:rPr>
          <w:lang w:val="en-US"/>
        </w:rPr>
      </w:pPr>
    </w:p>
    <w:p w:rsidR="000B0103" w:rsidRDefault="000B0103" w:rsidP="008F0C51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สำหรับคดีดังกล่าวข้างต้น ที่ปรึกษา</w:t>
      </w:r>
      <w:r w:rsidR="007122CA">
        <w:rPr>
          <w:rFonts w:ascii="Angsana New" w:hAnsi="Angsana New" w:hint="cs"/>
          <w:sz w:val="30"/>
          <w:szCs w:val="30"/>
          <w:cs/>
          <w:lang w:val="en-US"/>
        </w:rPr>
        <w:t>ทางกฎหมายของบริษัทมีความเห็นว่า</w:t>
      </w:r>
      <w:r>
        <w:rPr>
          <w:rFonts w:ascii="Angsana New" w:hAnsi="Angsana New" w:hint="cs"/>
          <w:sz w:val="30"/>
          <w:szCs w:val="30"/>
          <w:cs/>
          <w:lang w:val="en-US"/>
        </w:rPr>
        <w:t>จากหลักฐานและข้อมูลของบริษ</w:t>
      </w:r>
      <w:r w:rsidR="007122CA">
        <w:rPr>
          <w:rFonts w:ascii="Angsana New" w:hAnsi="Angsana New" w:hint="cs"/>
          <w:sz w:val="30"/>
          <w:szCs w:val="30"/>
          <w:cs/>
          <w:lang w:val="en-US"/>
        </w:rPr>
        <w:t>ัทมีแนวทางต่อสู้ในชั้นศาลได้ ซึ่</w:t>
      </w:r>
      <w:r>
        <w:rPr>
          <w:rFonts w:ascii="Angsana New" w:hAnsi="Angsana New" w:hint="cs"/>
          <w:sz w:val="30"/>
          <w:szCs w:val="30"/>
          <w:cs/>
          <w:lang w:val="en-US"/>
        </w:rPr>
        <w:t>งทั้งนี้ขึ้นอยู่กับการพิจารณาของแต่ละศาล</w:t>
      </w:r>
    </w:p>
    <w:p w:rsidR="0057475B" w:rsidRPr="00C9103C" w:rsidRDefault="0057475B" w:rsidP="0057475B">
      <w:pPr>
        <w:pStyle w:val="Bo-Blankline"/>
        <w:rPr>
          <w:lang w:val="en-US"/>
        </w:rPr>
      </w:pPr>
    </w:p>
    <w:p w:rsidR="00E22862" w:rsidRDefault="00E22862" w:rsidP="00E22862">
      <w:pPr>
        <w:pStyle w:val="Caption"/>
        <w:ind w:hanging="900"/>
      </w:pPr>
      <w:r>
        <w:rPr>
          <w:rFonts w:hint="cs"/>
          <w:cs/>
        </w:rPr>
        <w:t>การจัดประเภทรายการใหม่</w:t>
      </w:r>
    </w:p>
    <w:p w:rsidR="00E22862" w:rsidRPr="00A43684" w:rsidRDefault="00E22862" w:rsidP="00E22862">
      <w:pPr>
        <w:pStyle w:val="Bo-Blankline"/>
        <w:rPr>
          <w:lang w:val="en-US"/>
        </w:rPr>
      </w:pPr>
    </w:p>
    <w:p w:rsidR="00AF3E4B" w:rsidRDefault="00AF3E4B" w:rsidP="00AF3E4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="00884953">
        <w:rPr>
          <w:rFonts w:ascii="Angsana New" w:hAnsi="Angsana New"/>
          <w:sz w:val="30"/>
          <w:szCs w:val="30"/>
        </w:rPr>
        <w:t>31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84953">
        <w:rPr>
          <w:rFonts w:ascii="Angsana New" w:hAnsi="Angsana New"/>
          <w:sz w:val="30"/>
          <w:szCs w:val="30"/>
        </w:rPr>
        <w:t>2559</w:t>
      </w:r>
      <w:r w:rsidRPr="003A577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ซึ่งรวมอยู่ในงบการเงิน</w:t>
      </w:r>
      <w:r w:rsidRPr="003A577E">
        <w:rPr>
          <w:rFonts w:ascii="Angsana New" w:hAnsi="Angsana New"/>
          <w:sz w:val="30"/>
          <w:szCs w:val="30"/>
          <w:cs/>
        </w:rPr>
        <w:t>เพื่อวั</w:t>
      </w:r>
      <w:r>
        <w:rPr>
          <w:rFonts w:ascii="Angsana New" w:hAnsi="Angsana New"/>
          <w:sz w:val="30"/>
          <w:szCs w:val="30"/>
          <w:cs/>
        </w:rPr>
        <w:t>ตถุประสงค์ในการเปรียบเทียบของปี</w:t>
      </w:r>
      <w:r w:rsidRPr="003A577E">
        <w:rPr>
          <w:rFonts w:ascii="Angsana New" w:hAnsi="Angsana New"/>
          <w:sz w:val="30"/>
          <w:szCs w:val="30"/>
          <w:cs/>
        </w:rPr>
        <w:t xml:space="preserve"> </w:t>
      </w:r>
      <w:r w:rsidR="00884953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/>
          <w:sz w:val="30"/>
          <w:szCs w:val="30"/>
          <w:cs/>
        </w:rPr>
        <w:t>งบการเงินสำหรับ</w:t>
      </w:r>
      <w:r w:rsidRPr="003A577E">
        <w:rPr>
          <w:rFonts w:ascii="Angsana New" w:hAnsi="Angsana New"/>
          <w:sz w:val="30"/>
          <w:szCs w:val="30"/>
          <w:cs/>
        </w:rPr>
        <w:t xml:space="preserve">ปี </w:t>
      </w:r>
      <w:r w:rsidR="00884953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</w:rPr>
        <w:t>ดังนี้</w:t>
      </w:r>
    </w:p>
    <w:p w:rsidR="00E22862" w:rsidRPr="00E84EB2" w:rsidRDefault="00E22862" w:rsidP="00E22862">
      <w:pPr>
        <w:pStyle w:val="Bo-Blankline"/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</w:tblGrid>
      <w:tr w:rsidR="00E22862" w:rsidRPr="00956384" w:rsidTr="007523EB">
        <w:trPr>
          <w:tblHeader/>
        </w:trPr>
        <w:tc>
          <w:tcPr>
            <w:tcW w:w="261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shd w:val="clear" w:color="auto" w:fill="auto"/>
          </w:tcPr>
          <w:p w:rsidR="00E22862" w:rsidRPr="00956384" w:rsidRDefault="00884953" w:rsidP="007523EB">
            <w:pPr>
              <w:pStyle w:val="BodyText"/>
              <w:spacing w:after="0" w:line="340" w:lineRule="exact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E22862" w:rsidRPr="00956384" w:rsidTr="007523EB">
        <w:trPr>
          <w:tblHeader/>
        </w:trPr>
        <w:tc>
          <w:tcPr>
            <w:tcW w:w="261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left="-108"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left="-108"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2862" w:rsidRPr="00956384" w:rsidTr="007523EB">
        <w:trPr>
          <w:tblHeader/>
        </w:trPr>
        <w:tc>
          <w:tcPr>
            <w:tcW w:w="261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22862" w:rsidRPr="00956384" w:rsidRDefault="00E22862" w:rsidP="007523E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22862" w:rsidRPr="00956384" w:rsidRDefault="00E22862" w:rsidP="007523EB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22862" w:rsidRPr="00956384" w:rsidTr="007523EB">
        <w:trPr>
          <w:tblHeader/>
        </w:trPr>
        <w:tc>
          <w:tcPr>
            <w:tcW w:w="261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563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22862" w:rsidRPr="00956384" w:rsidTr="007523EB">
        <w:tc>
          <w:tcPr>
            <w:tcW w:w="261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862" w:rsidRPr="00956384" w:rsidTr="007523EB">
        <w:tc>
          <w:tcPr>
            <w:tcW w:w="261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8849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8849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862" w:rsidRPr="00956384" w:rsidTr="007523EB">
        <w:tc>
          <w:tcPr>
            <w:tcW w:w="261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862" w:rsidRPr="00956384" w:rsidTr="007523EB">
        <w:tc>
          <w:tcPr>
            <w:tcW w:w="2610" w:type="dxa"/>
            <w:shd w:val="clear" w:color="auto" w:fill="auto"/>
          </w:tcPr>
          <w:p w:rsidR="00E22862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 (ต่ำกว่า) ทุนอื่น</w:t>
            </w:r>
          </w:p>
        </w:tc>
        <w:tc>
          <w:tcPr>
            <w:tcW w:w="900" w:type="dxa"/>
            <w:shd w:val="clear" w:color="auto" w:fill="auto"/>
          </w:tcPr>
          <w:p w:rsidR="00E22862" w:rsidRDefault="00E22862" w:rsidP="007523EB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22862" w:rsidRPr="009F1ED2" w:rsidRDefault="00884953" w:rsidP="007523EB">
            <w:pPr>
              <w:tabs>
                <w:tab w:val="decimal" w:pos="68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E228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22862" w:rsidRPr="009F1ED2" w:rsidRDefault="00884953" w:rsidP="007523EB">
            <w:pPr>
              <w:tabs>
                <w:tab w:val="decimal" w:pos="6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E228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22862" w:rsidRDefault="00E22862" w:rsidP="007523EB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Default="00E22862" w:rsidP="007523EB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Default="00E22862" w:rsidP="007523EB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862" w:rsidRPr="00956384" w:rsidTr="007523EB">
        <w:tc>
          <w:tcPr>
            <w:tcW w:w="2610" w:type="dxa"/>
            <w:shd w:val="clear" w:color="auto" w:fill="auto"/>
          </w:tcPr>
          <w:p w:rsidR="00E22862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</w:t>
            </w:r>
          </w:p>
          <w:p w:rsidR="00E22862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ส่วนของผู้ถือหุ้น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22862" w:rsidRPr="009F1ED2" w:rsidRDefault="00884953" w:rsidP="007523EB">
            <w:pPr>
              <w:tabs>
                <w:tab w:val="decimal" w:pos="6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 w:rsidR="00E228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862" w:rsidRPr="009F1ED2" w:rsidRDefault="00E22862" w:rsidP="007523EB">
            <w:pPr>
              <w:tabs>
                <w:tab w:val="decimal" w:pos="6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4953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22862" w:rsidRPr="009F1ED2" w:rsidRDefault="00884953" w:rsidP="007523EB">
            <w:pPr>
              <w:tabs>
                <w:tab w:val="decimal" w:pos="6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 w:rsidR="00E228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22862" w:rsidRDefault="00E22862" w:rsidP="007523EB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22862" w:rsidRDefault="00E22862" w:rsidP="007523EB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E22862" w:rsidRDefault="00E22862" w:rsidP="007523EB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22862" w:rsidRDefault="00E22862" w:rsidP="007523EB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Default="00E22862" w:rsidP="007523EB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22862" w:rsidRDefault="00E22862" w:rsidP="007523EB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2862" w:rsidRPr="00956384" w:rsidTr="007523EB">
        <w:trPr>
          <w:trHeight w:val="397"/>
        </w:trPr>
        <w:tc>
          <w:tcPr>
            <w:tcW w:w="261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2862" w:rsidRPr="00843041" w:rsidRDefault="00E22862" w:rsidP="007523EB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2862" w:rsidRPr="00843041" w:rsidRDefault="00E22862" w:rsidP="007523EB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22862" w:rsidRPr="00956384" w:rsidRDefault="00E22862" w:rsidP="007523EB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E22862" w:rsidRPr="00790549" w:rsidRDefault="00E22862" w:rsidP="00E22862">
      <w:pPr>
        <w:pStyle w:val="Bo-Blankline"/>
      </w:pPr>
    </w:p>
    <w:p w:rsidR="00E22862" w:rsidRPr="00D11C35" w:rsidRDefault="00E22862" w:rsidP="00E2286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การจัดประเภทรายการใหม่นี้</w:t>
      </w:r>
      <w:r>
        <w:rPr>
          <w:rFonts w:ascii="Angsana New" w:hAnsi="Angsana New" w:hint="cs"/>
          <w:sz w:val="30"/>
          <w:szCs w:val="30"/>
          <w:cs/>
        </w:rPr>
        <w:t xml:space="preserve">เพื่อให้สอดคล้องกับการจัดประเภทรายการตามประกาศกรมพัฒนาธุรกิจการค้า เรื่อง กำหนดรายการย่อที่ต้องมีในงบการเงิน พ.ศ. </w:t>
      </w:r>
      <w:r w:rsidR="00884953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(ฉบับที่ </w:t>
      </w:r>
      <w:r w:rsidR="00884953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) ลงวันที่ </w:t>
      </w:r>
      <w:r w:rsidR="00884953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884953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ซึ่งมีผลบังคับใช้สำหรับการจัดทำงบการเงินรอบระยะเวลาบัญชีที่เริ่มในหรือหลังวันที่ </w:t>
      </w:r>
      <w:r w:rsidR="0088495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84953">
        <w:rPr>
          <w:rFonts w:ascii="Angsana New" w:hAnsi="Angsana New"/>
          <w:sz w:val="30"/>
          <w:szCs w:val="30"/>
        </w:rPr>
        <w:t>2560</w:t>
      </w:r>
    </w:p>
    <w:p w:rsidR="00E22862" w:rsidRDefault="00E22862" w:rsidP="00E468C3">
      <w:pPr>
        <w:pStyle w:val="Bo-Blankline"/>
      </w:pPr>
    </w:p>
    <w:p w:rsidR="00781174" w:rsidRPr="00DB4565" w:rsidRDefault="00781174" w:rsidP="00CF4F62">
      <w:pPr>
        <w:spacing w:line="240" w:lineRule="auto"/>
        <w:ind w:left="540" w:right="-36"/>
        <w:jc w:val="thaiDistribute"/>
        <w:rPr>
          <w:rFonts w:ascii="Angsana New" w:hAnsi="Angsana New"/>
          <w:sz w:val="16"/>
          <w:szCs w:val="16"/>
          <w:cs/>
        </w:rPr>
      </w:pPr>
    </w:p>
    <w:sectPr w:rsidR="00781174" w:rsidRPr="00DB4565" w:rsidSect="002925ED">
      <w:footerReference w:type="default" r:id="rId23"/>
      <w:pgSz w:w="11909" w:h="16834" w:code="9"/>
      <w:pgMar w:top="691" w:right="1152" w:bottom="720" w:left="1170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19A" w:rsidRDefault="00AE319A">
      <w:r>
        <w:separator/>
      </w:r>
    </w:p>
  </w:endnote>
  <w:endnote w:type="continuationSeparator" w:id="0">
    <w:p w:rsidR="00AE319A" w:rsidRDefault="00AE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2016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4768" w:rsidRDefault="00DD47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66</w:t>
        </w:r>
        <w:r>
          <w:rPr>
            <w:noProof/>
          </w:rPr>
          <w:fldChar w:fldCharType="end"/>
        </w:r>
      </w:p>
    </w:sdtContent>
  </w:sdt>
  <w:p w:rsidR="00DD4768" w:rsidRDefault="00DD4768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Pr="00896DD3" w:rsidRDefault="0059015F" w:rsidP="00E40410">
    <w:pPr>
      <w:pStyle w:val="Footer"/>
      <w:framePr w:w="603" w:wrap="around" w:vAnchor="text" w:hAnchor="page" w:x="5527" w:y="-77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D4768">
      <w:rPr>
        <w:rStyle w:val="PageNumber"/>
        <w:rFonts w:ascii="Angsana New" w:hAnsi="Angsana New" w:cs="Angsana New"/>
        <w:noProof/>
        <w:sz w:val="30"/>
        <w:szCs w:val="30"/>
      </w:rPr>
      <w:t>102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59015F" w:rsidRDefault="0059015F">
    <w:pPr>
      <w:pStyle w:val="Footer"/>
      <w:tabs>
        <w:tab w:val="clear" w:pos="8505"/>
      </w:tabs>
      <w:ind w:right="360"/>
      <w:jc w:val="right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Pr="00896DD3" w:rsidRDefault="0059015F" w:rsidP="00E40410">
    <w:pPr>
      <w:pStyle w:val="Footer"/>
      <w:framePr w:w="649" w:wrap="around" w:vAnchor="text" w:hAnchor="page" w:x="8190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D4768">
      <w:rPr>
        <w:rStyle w:val="PageNumber"/>
        <w:rFonts w:ascii="Angsana New" w:hAnsi="Angsana New" w:cs="Angsana New"/>
        <w:noProof/>
        <w:sz w:val="30"/>
        <w:szCs w:val="30"/>
      </w:rPr>
      <w:t>103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59015F" w:rsidRDefault="0059015F">
    <w:pPr>
      <w:pStyle w:val="Footer"/>
      <w:tabs>
        <w:tab w:val="clear" w:pos="8505"/>
      </w:tabs>
      <w:ind w:right="360"/>
      <w:jc w:val="right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Pr="00896DD3" w:rsidRDefault="0059015F" w:rsidP="00A14E61">
    <w:pPr>
      <w:pStyle w:val="Footer"/>
      <w:framePr w:wrap="around" w:vAnchor="text" w:hAnchor="page" w:x="5883" w:y="6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D4768">
      <w:rPr>
        <w:rStyle w:val="PageNumber"/>
        <w:rFonts w:ascii="Angsana New" w:hAnsi="Angsana New" w:cs="Angsana New"/>
        <w:noProof/>
        <w:sz w:val="30"/>
        <w:szCs w:val="30"/>
      </w:rPr>
      <w:t>125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59015F" w:rsidRDefault="0059015F">
    <w:pPr>
      <w:pStyle w:val="Footer"/>
      <w:tabs>
        <w:tab w:val="clear" w:pos="8505"/>
      </w:tabs>
      <w:ind w:right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Pr="00A14E61" w:rsidRDefault="0059015F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28"/>
        <w:szCs w:val="28"/>
        <w:lang w:val="en-US"/>
      </w:rPr>
    </w:pPr>
    <w:r>
      <w:rPr>
        <w:rStyle w:val="PageNumber"/>
        <w:rFonts w:asci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cs="Angsana New"/>
        <w:sz w:val="28"/>
        <w:szCs w:val="28"/>
        <w:lang w:val="en-US"/>
      </w:rPr>
      <w:instrText xml:space="preserve"> PAGE  </w:instrText>
    </w:r>
    <w:r>
      <w:rPr>
        <w:rStyle w:val="PageNumber"/>
        <w:rFonts w:ascii="Angsana New" w:cs="Angsana New"/>
        <w:sz w:val="28"/>
        <w:szCs w:val="28"/>
        <w:lang w:val="en-US"/>
      </w:rPr>
      <w:fldChar w:fldCharType="separate"/>
    </w:r>
    <w:r w:rsidR="00DD4768">
      <w:rPr>
        <w:rStyle w:val="PageNumber"/>
        <w:rFonts w:ascii="Angsana New" w:cs="Angsana New"/>
        <w:noProof/>
        <w:sz w:val="28"/>
        <w:szCs w:val="28"/>
        <w:lang w:val="en-US"/>
      </w:rPr>
      <w:t>68</w:t>
    </w:r>
    <w:r>
      <w:rPr>
        <w:rStyle w:val="PageNumber"/>
        <w:rFonts w:ascii="Angsana New" w:cs="Angsana New"/>
        <w:sz w:val="28"/>
        <w:szCs w:val="28"/>
        <w:lang w:val="en-US"/>
      </w:rPr>
      <w:fldChar w:fldCharType="end"/>
    </w:r>
  </w:p>
  <w:p w:rsidR="0059015F" w:rsidRDefault="0059015F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Default="0059015F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59015F" w:rsidRDefault="0059015F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Pr="00065DCA" w:rsidRDefault="0059015F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DD4768">
      <w:rPr>
        <w:rStyle w:val="PageNumber"/>
        <w:rFonts w:ascii="Angsana New" w:cs="Angsana New"/>
        <w:noProof/>
        <w:sz w:val="30"/>
        <w:szCs w:val="30"/>
        <w:lang w:val="en-US"/>
      </w:rPr>
      <w:t>72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59015F" w:rsidRPr="00EF2E6A" w:rsidRDefault="0059015F">
    <w:pPr>
      <w:pStyle w:val="Footer"/>
      <w:ind w:right="360"/>
      <w:rPr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60457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59015F" w:rsidRPr="003B73D8" w:rsidRDefault="0059015F" w:rsidP="003B73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73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73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73D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D4768">
          <w:rPr>
            <w:rFonts w:asciiTheme="majorBidi" w:hAnsiTheme="majorBidi" w:cstheme="majorBidi"/>
            <w:noProof/>
            <w:sz w:val="30"/>
            <w:szCs w:val="30"/>
          </w:rPr>
          <w:t>75</w:t>
        </w:r>
        <w:r w:rsidRPr="003B73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Pr="00896DD3" w:rsidRDefault="0059015F" w:rsidP="00065DCA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D4768">
      <w:rPr>
        <w:rStyle w:val="PageNumber"/>
        <w:rFonts w:ascii="Angsana New" w:hAnsi="Angsana New" w:cs="Angsana New"/>
        <w:noProof/>
        <w:sz w:val="30"/>
        <w:szCs w:val="30"/>
      </w:rPr>
      <w:t>77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59015F" w:rsidRDefault="0059015F">
    <w:pPr>
      <w:pStyle w:val="Footer"/>
      <w:tabs>
        <w:tab w:val="clear" w:pos="8505"/>
      </w:tabs>
      <w:ind w:right="360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Pr="00896DD3" w:rsidRDefault="0059015F" w:rsidP="00A14E61">
    <w:pPr>
      <w:pStyle w:val="Footer"/>
      <w:framePr w:w="285" w:wrap="around" w:vAnchor="text" w:hAnchor="page" w:x="848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D4768">
      <w:rPr>
        <w:rStyle w:val="PageNumber"/>
        <w:rFonts w:ascii="Angsana New" w:hAnsi="Angsana New" w:cs="Angsana New"/>
        <w:noProof/>
        <w:sz w:val="30"/>
        <w:szCs w:val="30"/>
      </w:rPr>
      <w:t>83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59015F" w:rsidRDefault="0059015F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Pr="00896DD3" w:rsidRDefault="0059015F" w:rsidP="00E40410">
    <w:pPr>
      <w:pStyle w:val="Footer"/>
      <w:framePr w:w="603" w:wrap="around" w:vAnchor="text" w:hAnchor="page" w:x="5527" w:y="-77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D4768">
      <w:rPr>
        <w:rStyle w:val="PageNumber"/>
        <w:rFonts w:ascii="Angsana New" w:hAnsi="Angsana New" w:cs="Angsana New"/>
        <w:noProof/>
        <w:sz w:val="30"/>
        <w:szCs w:val="30"/>
      </w:rPr>
      <w:t>94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59015F" w:rsidRDefault="0059015F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09618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015F" w:rsidRPr="009C0306" w:rsidRDefault="0059015F" w:rsidP="009C03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4768">
          <w:rPr>
            <w:noProof/>
          </w:rPr>
          <w:t>95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19A" w:rsidRDefault="00AE319A">
      <w:r>
        <w:separator/>
      </w:r>
    </w:p>
  </w:footnote>
  <w:footnote w:type="continuationSeparator" w:id="0">
    <w:p w:rsidR="00AE319A" w:rsidRDefault="00AE3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Pr="0000532C" w:rsidRDefault="0059015F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บริษัท ทีพีไอ โพ</w:t>
    </w:r>
    <w:proofErr w:type="spellStart"/>
    <w:r w:rsidRPr="0000532C">
      <w:rPr>
        <w:rFonts w:ascii="Angsana New" w:hAnsi="Angsana New"/>
        <w:b/>
        <w:bCs/>
        <w:sz w:val="32"/>
        <w:szCs w:val="32"/>
        <w:cs/>
      </w:rPr>
      <w:t>ลีน</w:t>
    </w:r>
    <w:proofErr w:type="spellEnd"/>
    <w:r w:rsidRPr="0000532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9015F" w:rsidRPr="0000532C" w:rsidRDefault="0059015F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59015F" w:rsidRPr="0000532C" w:rsidRDefault="0059015F" w:rsidP="00ED6C5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2560</w:t>
    </w:r>
  </w:p>
  <w:p w:rsidR="0059015F" w:rsidRPr="00CD00B3" w:rsidRDefault="0059015F">
    <w:pPr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Pr="0000532C" w:rsidRDefault="0059015F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บริษัท ทีพีไอ โพ</w:t>
    </w:r>
    <w:proofErr w:type="spellStart"/>
    <w:r w:rsidRPr="0000532C">
      <w:rPr>
        <w:rFonts w:ascii="Angsana New" w:hAnsi="Angsana New"/>
        <w:b/>
        <w:bCs/>
        <w:sz w:val="32"/>
        <w:szCs w:val="32"/>
        <w:cs/>
      </w:rPr>
      <w:t>ลีน</w:t>
    </w:r>
    <w:proofErr w:type="spellEnd"/>
    <w:r w:rsidRPr="0000532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9015F" w:rsidRPr="0000532C" w:rsidRDefault="0059015F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59015F" w:rsidRPr="0000532C" w:rsidRDefault="0059015F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2560</w:t>
    </w:r>
  </w:p>
  <w:p w:rsidR="0059015F" w:rsidRPr="00BC7750" w:rsidRDefault="0059015F" w:rsidP="003345DB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Pr="0000532C" w:rsidRDefault="0059015F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บริษัท ทีพีไอ โพ</w:t>
    </w:r>
    <w:proofErr w:type="spellStart"/>
    <w:r w:rsidRPr="0000532C">
      <w:rPr>
        <w:rFonts w:ascii="Angsana New" w:hAnsi="Angsana New"/>
        <w:b/>
        <w:bCs/>
        <w:sz w:val="32"/>
        <w:szCs w:val="32"/>
        <w:cs/>
      </w:rPr>
      <w:t>ลีน</w:t>
    </w:r>
    <w:proofErr w:type="spellEnd"/>
    <w:r w:rsidRPr="0000532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9015F" w:rsidRPr="0000532C" w:rsidRDefault="0059015F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59015F" w:rsidRPr="0000532C" w:rsidRDefault="0059015F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2560</w:t>
    </w:r>
  </w:p>
  <w:p w:rsidR="0059015F" w:rsidRPr="00D87050" w:rsidRDefault="0059015F" w:rsidP="003345DB">
    <w:pPr>
      <w:rPr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Pr="0000532C" w:rsidRDefault="0059015F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บริษัท ทีพีไอ โพ</w:t>
    </w:r>
    <w:proofErr w:type="spellStart"/>
    <w:r w:rsidRPr="0000532C">
      <w:rPr>
        <w:rFonts w:ascii="Angsana New" w:hAnsi="Angsana New"/>
        <w:b/>
        <w:bCs/>
        <w:sz w:val="32"/>
        <w:szCs w:val="32"/>
        <w:cs/>
      </w:rPr>
      <w:t>ลีน</w:t>
    </w:r>
    <w:proofErr w:type="spellEnd"/>
    <w:r w:rsidRPr="0000532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9015F" w:rsidRPr="0000532C" w:rsidRDefault="0059015F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59015F" w:rsidRPr="0000532C" w:rsidRDefault="0059015F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2560</w:t>
    </w:r>
  </w:p>
  <w:p w:rsidR="0059015F" w:rsidRPr="00262D10" w:rsidRDefault="0059015F" w:rsidP="00D87050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4F74A482"/>
    <w:lvl w:ilvl="0" w:tplc="AA56145A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22984"/>
    <w:multiLevelType w:val="singleLevel"/>
    <w:tmpl w:val="6238697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780785A"/>
    <w:multiLevelType w:val="singleLevel"/>
    <w:tmpl w:val="D81AFE4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A1E622E"/>
    <w:multiLevelType w:val="singleLevel"/>
    <w:tmpl w:val="694ACE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20D3C75"/>
    <w:multiLevelType w:val="singleLevel"/>
    <w:tmpl w:val="E362D9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14454453"/>
    <w:multiLevelType w:val="singleLevel"/>
    <w:tmpl w:val="8AF0BA9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85C3160"/>
    <w:multiLevelType w:val="multilevel"/>
    <w:tmpl w:val="63540F8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B2B0653"/>
    <w:multiLevelType w:val="hybridMultilevel"/>
    <w:tmpl w:val="634CD9E4"/>
    <w:lvl w:ilvl="0" w:tplc="7A0CA494">
      <w:numFmt w:val="bullet"/>
      <w:lvlText w:val="-"/>
      <w:lvlJc w:val="left"/>
      <w:pPr>
        <w:ind w:left="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15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E105681"/>
    <w:multiLevelType w:val="singleLevel"/>
    <w:tmpl w:val="6A18773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04B6D0C"/>
    <w:multiLevelType w:val="hybridMultilevel"/>
    <w:tmpl w:val="75A2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03EC7"/>
    <w:multiLevelType w:val="hybridMultilevel"/>
    <w:tmpl w:val="9AD6B34A"/>
    <w:lvl w:ilvl="0" w:tplc="4B345790">
      <w:numFmt w:val="bullet"/>
      <w:lvlText w:val="•"/>
      <w:lvlJc w:val="left"/>
      <w:pPr>
        <w:ind w:left="2670" w:hanging="23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3318E"/>
    <w:multiLevelType w:val="hybridMultilevel"/>
    <w:tmpl w:val="5FEA13AC"/>
    <w:lvl w:ilvl="0" w:tplc="60F4E6C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7A01D6"/>
    <w:multiLevelType w:val="singleLevel"/>
    <w:tmpl w:val="61AC5E7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7F6712"/>
    <w:multiLevelType w:val="multilevel"/>
    <w:tmpl w:val="CD1E7D46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3DF52A9C"/>
    <w:multiLevelType w:val="singleLevel"/>
    <w:tmpl w:val="A38A5C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EDD58FF"/>
    <w:multiLevelType w:val="singleLevel"/>
    <w:tmpl w:val="CC44070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A155E79"/>
    <w:multiLevelType w:val="singleLevel"/>
    <w:tmpl w:val="5DE8E4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C4F34C2"/>
    <w:multiLevelType w:val="singleLevel"/>
    <w:tmpl w:val="01A0D8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1" w15:restartNumberingAfterBreak="0">
    <w:nsid w:val="5293208A"/>
    <w:multiLevelType w:val="multilevel"/>
    <w:tmpl w:val="DB2CC6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E32D42"/>
    <w:multiLevelType w:val="singleLevel"/>
    <w:tmpl w:val="5368589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DC06459"/>
    <w:multiLevelType w:val="hybridMultilevel"/>
    <w:tmpl w:val="24ECCAE0"/>
    <w:lvl w:ilvl="0" w:tplc="855448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8487152"/>
    <w:multiLevelType w:val="singleLevel"/>
    <w:tmpl w:val="41C6BD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95041F"/>
    <w:multiLevelType w:val="singleLevel"/>
    <w:tmpl w:val="ED6ABDE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1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42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43" w15:restartNumberingAfterBreak="0">
    <w:nsid w:val="790914FD"/>
    <w:multiLevelType w:val="singleLevel"/>
    <w:tmpl w:val="F3A4947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7DF61DBE"/>
    <w:multiLevelType w:val="hybridMultilevel"/>
    <w:tmpl w:val="44F023C8"/>
    <w:lvl w:ilvl="0" w:tplc="FD5669D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11"/>
  </w:num>
  <w:num w:numId="2">
    <w:abstractNumId w:val="30"/>
  </w:num>
  <w:num w:numId="3">
    <w:abstractNumId w:val="37"/>
  </w:num>
  <w:num w:numId="4">
    <w:abstractNumId w:val="41"/>
  </w:num>
  <w:num w:numId="5">
    <w:abstractNumId w:val="9"/>
  </w:num>
  <w:num w:numId="6">
    <w:abstractNumId w:val="7"/>
  </w:num>
  <w:num w:numId="7">
    <w:abstractNumId w:val="40"/>
  </w:num>
  <w:num w:numId="8">
    <w:abstractNumId w:val="22"/>
  </w:num>
  <w:num w:numId="9">
    <w:abstractNumId w:val="24"/>
  </w:num>
  <w:num w:numId="10">
    <w:abstractNumId w:val="2"/>
  </w:num>
  <w:num w:numId="11">
    <w:abstractNumId w:val="45"/>
  </w:num>
  <w:num w:numId="12">
    <w:abstractNumId w:val="42"/>
  </w:num>
  <w:num w:numId="13">
    <w:abstractNumId w:val="27"/>
  </w:num>
  <w:num w:numId="14">
    <w:abstractNumId w:val="19"/>
  </w:num>
  <w:num w:numId="15">
    <w:abstractNumId w:val="15"/>
  </w:num>
  <w:num w:numId="16">
    <w:abstractNumId w:val="0"/>
  </w:num>
  <w:num w:numId="17">
    <w:abstractNumId w:val="2"/>
  </w:num>
  <w:num w:numId="18">
    <w:abstractNumId w:val="13"/>
  </w:num>
  <w:num w:numId="19">
    <w:abstractNumId w:val="24"/>
  </w:num>
  <w:num w:numId="20">
    <w:abstractNumId w:val="18"/>
  </w:num>
  <w:num w:numId="21">
    <w:abstractNumId w:val="35"/>
  </w:num>
  <w:num w:numId="22">
    <w:abstractNumId w:val="31"/>
  </w:num>
  <w:num w:numId="23">
    <w:abstractNumId w:val="6"/>
  </w:num>
  <w:num w:numId="24">
    <w:abstractNumId w:val="12"/>
  </w:num>
  <w:num w:numId="25">
    <w:abstractNumId w:val="23"/>
  </w:num>
  <w:num w:numId="26">
    <w:abstractNumId w:val="33"/>
  </w:num>
  <w:num w:numId="27">
    <w:abstractNumId w:val="43"/>
  </w:num>
  <w:num w:numId="28">
    <w:abstractNumId w:val="38"/>
  </w:num>
  <w:num w:numId="29">
    <w:abstractNumId w:val="21"/>
  </w:num>
  <w:num w:numId="30">
    <w:abstractNumId w:val="26"/>
  </w:num>
  <w:num w:numId="31">
    <w:abstractNumId w:val="44"/>
  </w:num>
  <w:num w:numId="32">
    <w:abstractNumId w:val="3"/>
  </w:num>
  <w:num w:numId="33">
    <w:abstractNumId w:val="34"/>
  </w:num>
  <w:num w:numId="34">
    <w:abstractNumId w:val="5"/>
  </w:num>
  <w:num w:numId="35">
    <w:abstractNumId w:val="29"/>
  </w:num>
  <w:num w:numId="36">
    <w:abstractNumId w:val="20"/>
  </w:num>
  <w:num w:numId="37">
    <w:abstractNumId w:val="17"/>
  </w:num>
  <w:num w:numId="38">
    <w:abstractNumId w:val="4"/>
  </w:num>
  <w:num w:numId="39">
    <w:abstractNumId w:val="8"/>
  </w:num>
  <w:num w:numId="40">
    <w:abstractNumId w:val="25"/>
  </w:num>
  <w:num w:numId="41">
    <w:abstractNumId w:val="39"/>
  </w:num>
  <w:num w:numId="42">
    <w:abstractNumId w:val="28"/>
  </w:num>
  <w:num w:numId="43">
    <w:abstractNumId w:val="36"/>
  </w:num>
  <w:num w:numId="44">
    <w:abstractNumId w:val="10"/>
  </w:num>
  <w:num w:numId="45">
    <w:abstractNumId w:val="16"/>
  </w:num>
  <w:num w:numId="46">
    <w:abstractNumId w:val="32"/>
  </w:num>
  <w:num w:numId="47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82"/>
    <w:rsid w:val="000007C3"/>
    <w:rsid w:val="00000AE0"/>
    <w:rsid w:val="00000EE9"/>
    <w:rsid w:val="00001069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CD7"/>
    <w:rsid w:val="00002F86"/>
    <w:rsid w:val="0000345A"/>
    <w:rsid w:val="00003993"/>
    <w:rsid w:val="00003A89"/>
    <w:rsid w:val="00003C8D"/>
    <w:rsid w:val="000040AB"/>
    <w:rsid w:val="00004CFD"/>
    <w:rsid w:val="00004E64"/>
    <w:rsid w:val="00004F7E"/>
    <w:rsid w:val="00005133"/>
    <w:rsid w:val="0000532C"/>
    <w:rsid w:val="00005FD5"/>
    <w:rsid w:val="00006260"/>
    <w:rsid w:val="0000627B"/>
    <w:rsid w:val="0000699C"/>
    <w:rsid w:val="00006BEB"/>
    <w:rsid w:val="0000702A"/>
    <w:rsid w:val="0000719F"/>
    <w:rsid w:val="00007E4F"/>
    <w:rsid w:val="00010439"/>
    <w:rsid w:val="00010620"/>
    <w:rsid w:val="000116AA"/>
    <w:rsid w:val="00011709"/>
    <w:rsid w:val="00011A40"/>
    <w:rsid w:val="00012953"/>
    <w:rsid w:val="00012E2C"/>
    <w:rsid w:val="000134E4"/>
    <w:rsid w:val="000135E2"/>
    <w:rsid w:val="00013992"/>
    <w:rsid w:val="000139A5"/>
    <w:rsid w:val="000139DA"/>
    <w:rsid w:val="00013A77"/>
    <w:rsid w:val="00013EF3"/>
    <w:rsid w:val="00014323"/>
    <w:rsid w:val="000144EA"/>
    <w:rsid w:val="00014567"/>
    <w:rsid w:val="00014671"/>
    <w:rsid w:val="000151AC"/>
    <w:rsid w:val="00015861"/>
    <w:rsid w:val="000159B5"/>
    <w:rsid w:val="00015D5D"/>
    <w:rsid w:val="00015D79"/>
    <w:rsid w:val="00015EC3"/>
    <w:rsid w:val="00015EE5"/>
    <w:rsid w:val="00015FD0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7A"/>
    <w:rsid w:val="0001734B"/>
    <w:rsid w:val="0001755B"/>
    <w:rsid w:val="00017643"/>
    <w:rsid w:val="00017912"/>
    <w:rsid w:val="0001792F"/>
    <w:rsid w:val="00017EC5"/>
    <w:rsid w:val="000200E6"/>
    <w:rsid w:val="000200E7"/>
    <w:rsid w:val="00020824"/>
    <w:rsid w:val="00020907"/>
    <w:rsid w:val="00020916"/>
    <w:rsid w:val="00020C87"/>
    <w:rsid w:val="00020F5B"/>
    <w:rsid w:val="00020FA0"/>
    <w:rsid w:val="00021409"/>
    <w:rsid w:val="0002142E"/>
    <w:rsid w:val="000214BC"/>
    <w:rsid w:val="0002190A"/>
    <w:rsid w:val="00021C12"/>
    <w:rsid w:val="00021C94"/>
    <w:rsid w:val="00021DDB"/>
    <w:rsid w:val="0002208C"/>
    <w:rsid w:val="0002216B"/>
    <w:rsid w:val="00022EF1"/>
    <w:rsid w:val="00022FDD"/>
    <w:rsid w:val="000232E4"/>
    <w:rsid w:val="00023A3B"/>
    <w:rsid w:val="00024310"/>
    <w:rsid w:val="000244BF"/>
    <w:rsid w:val="0002470F"/>
    <w:rsid w:val="00024824"/>
    <w:rsid w:val="00024C15"/>
    <w:rsid w:val="00024FDF"/>
    <w:rsid w:val="000252BF"/>
    <w:rsid w:val="00025619"/>
    <w:rsid w:val="00025BEB"/>
    <w:rsid w:val="00025CA7"/>
    <w:rsid w:val="00025CE4"/>
    <w:rsid w:val="00025F5D"/>
    <w:rsid w:val="00025F9F"/>
    <w:rsid w:val="00026326"/>
    <w:rsid w:val="00026507"/>
    <w:rsid w:val="000265B8"/>
    <w:rsid w:val="00026C1F"/>
    <w:rsid w:val="00026CE5"/>
    <w:rsid w:val="00026EA3"/>
    <w:rsid w:val="00027B66"/>
    <w:rsid w:val="00027B8E"/>
    <w:rsid w:val="00027BAB"/>
    <w:rsid w:val="00027FEB"/>
    <w:rsid w:val="000304FD"/>
    <w:rsid w:val="00030534"/>
    <w:rsid w:val="0003055B"/>
    <w:rsid w:val="000307C4"/>
    <w:rsid w:val="00030892"/>
    <w:rsid w:val="00030D6E"/>
    <w:rsid w:val="00030F1F"/>
    <w:rsid w:val="000310C3"/>
    <w:rsid w:val="00031553"/>
    <w:rsid w:val="00031C5A"/>
    <w:rsid w:val="00031E80"/>
    <w:rsid w:val="00031F3A"/>
    <w:rsid w:val="0003299A"/>
    <w:rsid w:val="000331AF"/>
    <w:rsid w:val="000333B0"/>
    <w:rsid w:val="00033902"/>
    <w:rsid w:val="00033AAE"/>
    <w:rsid w:val="00034044"/>
    <w:rsid w:val="00034161"/>
    <w:rsid w:val="00034935"/>
    <w:rsid w:val="00034A53"/>
    <w:rsid w:val="00034F54"/>
    <w:rsid w:val="0003573E"/>
    <w:rsid w:val="000361D4"/>
    <w:rsid w:val="000363DC"/>
    <w:rsid w:val="00037204"/>
    <w:rsid w:val="000375D9"/>
    <w:rsid w:val="0003790D"/>
    <w:rsid w:val="000401D1"/>
    <w:rsid w:val="0004100D"/>
    <w:rsid w:val="0004140C"/>
    <w:rsid w:val="000415C9"/>
    <w:rsid w:val="00041729"/>
    <w:rsid w:val="000419E9"/>
    <w:rsid w:val="00041B75"/>
    <w:rsid w:val="00041EB2"/>
    <w:rsid w:val="00042AEE"/>
    <w:rsid w:val="00042C42"/>
    <w:rsid w:val="00042EAE"/>
    <w:rsid w:val="00043565"/>
    <w:rsid w:val="000435DF"/>
    <w:rsid w:val="00043A61"/>
    <w:rsid w:val="00043AA2"/>
    <w:rsid w:val="00043ADC"/>
    <w:rsid w:val="00043F34"/>
    <w:rsid w:val="00044363"/>
    <w:rsid w:val="000445C3"/>
    <w:rsid w:val="00044A42"/>
    <w:rsid w:val="00044BA3"/>
    <w:rsid w:val="00044F34"/>
    <w:rsid w:val="00045048"/>
    <w:rsid w:val="00045397"/>
    <w:rsid w:val="000455CA"/>
    <w:rsid w:val="00045722"/>
    <w:rsid w:val="00045752"/>
    <w:rsid w:val="00045A90"/>
    <w:rsid w:val="00045BDD"/>
    <w:rsid w:val="00046162"/>
    <w:rsid w:val="00046319"/>
    <w:rsid w:val="00046C05"/>
    <w:rsid w:val="00046DDB"/>
    <w:rsid w:val="00047223"/>
    <w:rsid w:val="0004726D"/>
    <w:rsid w:val="00047278"/>
    <w:rsid w:val="000473C9"/>
    <w:rsid w:val="000476BD"/>
    <w:rsid w:val="000479B3"/>
    <w:rsid w:val="00047D29"/>
    <w:rsid w:val="0005003E"/>
    <w:rsid w:val="00050251"/>
    <w:rsid w:val="00050262"/>
    <w:rsid w:val="00050CA2"/>
    <w:rsid w:val="00050DC0"/>
    <w:rsid w:val="00051100"/>
    <w:rsid w:val="00052980"/>
    <w:rsid w:val="00052AF3"/>
    <w:rsid w:val="00052F98"/>
    <w:rsid w:val="000530AE"/>
    <w:rsid w:val="00053145"/>
    <w:rsid w:val="000533B7"/>
    <w:rsid w:val="000540BB"/>
    <w:rsid w:val="0005413E"/>
    <w:rsid w:val="00055284"/>
    <w:rsid w:val="00055503"/>
    <w:rsid w:val="000555AD"/>
    <w:rsid w:val="000557E0"/>
    <w:rsid w:val="00055BFA"/>
    <w:rsid w:val="00055D70"/>
    <w:rsid w:val="00055E3C"/>
    <w:rsid w:val="000560AD"/>
    <w:rsid w:val="00056112"/>
    <w:rsid w:val="00056162"/>
    <w:rsid w:val="00056B0E"/>
    <w:rsid w:val="00056C84"/>
    <w:rsid w:val="00057B11"/>
    <w:rsid w:val="00057B70"/>
    <w:rsid w:val="00057D43"/>
    <w:rsid w:val="00060224"/>
    <w:rsid w:val="000602DE"/>
    <w:rsid w:val="000604EB"/>
    <w:rsid w:val="00060CA2"/>
    <w:rsid w:val="00060E97"/>
    <w:rsid w:val="00061036"/>
    <w:rsid w:val="000611A7"/>
    <w:rsid w:val="00061914"/>
    <w:rsid w:val="00061BBD"/>
    <w:rsid w:val="00062556"/>
    <w:rsid w:val="000629B5"/>
    <w:rsid w:val="00063824"/>
    <w:rsid w:val="000639B2"/>
    <w:rsid w:val="00063A04"/>
    <w:rsid w:val="000640AD"/>
    <w:rsid w:val="000643AD"/>
    <w:rsid w:val="00064A10"/>
    <w:rsid w:val="00064B7B"/>
    <w:rsid w:val="00064BF9"/>
    <w:rsid w:val="00064D40"/>
    <w:rsid w:val="00064F82"/>
    <w:rsid w:val="0006563B"/>
    <w:rsid w:val="00065C9B"/>
    <w:rsid w:val="00065DCA"/>
    <w:rsid w:val="00065E93"/>
    <w:rsid w:val="00065EA1"/>
    <w:rsid w:val="000660D4"/>
    <w:rsid w:val="00066305"/>
    <w:rsid w:val="00066394"/>
    <w:rsid w:val="000663DD"/>
    <w:rsid w:val="00066F02"/>
    <w:rsid w:val="00067073"/>
    <w:rsid w:val="0006741D"/>
    <w:rsid w:val="00067543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2EF3"/>
    <w:rsid w:val="000734A8"/>
    <w:rsid w:val="00073848"/>
    <w:rsid w:val="00073A37"/>
    <w:rsid w:val="00073A92"/>
    <w:rsid w:val="00073C8D"/>
    <w:rsid w:val="000744A1"/>
    <w:rsid w:val="0007456B"/>
    <w:rsid w:val="00074B0F"/>
    <w:rsid w:val="00075496"/>
    <w:rsid w:val="0007576D"/>
    <w:rsid w:val="000757D0"/>
    <w:rsid w:val="00076255"/>
    <w:rsid w:val="00076289"/>
    <w:rsid w:val="00076646"/>
    <w:rsid w:val="00076683"/>
    <w:rsid w:val="0007767E"/>
    <w:rsid w:val="000778BE"/>
    <w:rsid w:val="00077A37"/>
    <w:rsid w:val="00077F93"/>
    <w:rsid w:val="00080AC3"/>
    <w:rsid w:val="00080ECF"/>
    <w:rsid w:val="00080F53"/>
    <w:rsid w:val="00081146"/>
    <w:rsid w:val="000818B2"/>
    <w:rsid w:val="00082B00"/>
    <w:rsid w:val="00082E46"/>
    <w:rsid w:val="00083067"/>
    <w:rsid w:val="0008341D"/>
    <w:rsid w:val="00083920"/>
    <w:rsid w:val="00083DFE"/>
    <w:rsid w:val="000844CC"/>
    <w:rsid w:val="00084F61"/>
    <w:rsid w:val="00084F69"/>
    <w:rsid w:val="000857BA"/>
    <w:rsid w:val="000857C4"/>
    <w:rsid w:val="00085A69"/>
    <w:rsid w:val="00085D23"/>
    <w:rsid w:val="00085D4F"/>
    <w:rsid w:val="00085DA6"/>
    <w:rsid w:val="00085DE0"/>
    <w:rsid w:val="000860EB"/>
    <w:rsid w:val="000869BA"/>
    <w:rsid w:val="00086A7B"/>
    <w:rsid w:val="00086BA0"/>
    <w:rsid w:val="00087526"/>
    <w:rsid w:val="00087692"/>
    <w:rsid w:val="00090310"/>
    <w:rsid w:val="000905CD"/>
    <w:rsid w:val="0009116D"/>
    <w:rsid w:val="000912A8"/>
    <w:rsid w:val="00091831"/>
    <w:rsid w:val="00091A06"/>
    <w:rsid w:val="00091C4F"/>
    <w:rsid w:val="00092292"/>
    <w:rsid w:val="000922A7"/>
    <w:rsid w:val="000926D0"/>
    <w:rsid w:val="00093A5B"/>
    <w:rsid w:val="00094087"/>
    <w:rsid w:val="000944C1"/>
    <w:rsid w:val="00094A2E"/>
    <w:rsid w:val="00095BA4"/>
    <w:rsid w:val="000962FA"/>
    <w:rsid w:val="0009632A"/>
    <w:rsid w:val="00096356"/>
    <w:rsid w:val="0009663B"/>
    <w:rsid w:val="00096B87"/>
    <w:rsid w:val="00096FB9"/>
    <w:rsid w:val="0009773F"/>
    <w:rsid w:val="0009775B"/>
    <w:rsid w:val="00097AD9"/>
    <w:rsid w:val="00097B33"/>
    <w:rsid w:val="000A0087"/>
    <w:rsid w:val="000A00D7"/>
    <w:rsid w:val="000A0198"/>
    <w:rsid w:val="000A027B"/>
    <w:rsid w:val="000A0799"/>
    <w:rsid w:val="000A0922"/>
    <w:rsid w:val="000A09EE"/>
    <w:rsid w:val="000A0AF2"/>
    <w:rsid w:val="000A0BB3"/>
    <w:rsid w:val="000A0BC9"/>
    <w:rsid w:val="000A1C1B"/>
    <w:rsid w:val="000A2350"/>
    <w:rsid w:val="000A2A02"/>
    <w:rsid w:val="000A2A32"/>
    <w:rsid w:val="000A2E90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7163"/>
    <w:rsid w:val="000A7CC9"/>
    <w:rsid w:val="000A7EF4"/>
    <w:rsid w:val="000A7F9E"/>
    <w:rsid w:val="000A7FE7"/>
    <w:rsid w:val="000B0103"/>
    <w:rsid w:val="000B037C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DF"/>
    <w:rsid w:val="000B1EDD"/>
    <w:rsid w:val="000B20C7"/>
    <w:rsid w:val="000B2476"/>
    <w:rsid w:val="000B24A4"/>
    <w:rsid w:val="000B28A1"/>
    <w:rsid w:val="000B2CD6"/>
    <w:rsid w:val="000B3152"/>
    <w:rsid w:val="000B3306"/>
    <w:rsid w:val="000B3394"/>
    <w:rsid w:val="000B3823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414"/>
    <w:rsid w:val="000B6506"/>
    <w:rsid w:val="000B653B"/>
    <w:rsid w:val="000B6632"/>
    <w:rsid w:val="000B6BB9"/>
    <w:rsid w:val="000B7292"/>
    <w:rsid w:val="000B75CD"/>
    <w:rsid w:val="000B76B1"/>
    <w:rsid w:val="000C0152"/>
    <w:rsid w:val="000C022C"/>
    <w:rsid w:val="000C0329"/>
    <w:rsid w:val="000C06CB"/>
    <w:rsid w:val="000C09C2"/>
    <w:rsid w:val="000C138D"/>
    <w:rsid w:val="000C1582"/>
    <w:rsid w:val="000C1645"/>
    <w:rsid w:val="000C17F5"/>
    <w:rsid w:val="000C19C1"/>
    <w:rsid w:val="000C1BB0"/>
    <w:rsid w:val="000C1D81"/>
    <w:rsid w:val="000C23BF"/>
    <w:rsid w:val="000C26B6"/>
    <w:rsid w:val="000C2960"/>
    <w:rsid w:val="000C2AEB"/>
    <w:rsid w:val="000C2EC5"/>
    <w:rsid w:val="000C30B4"/>
    <w:rsid w:val="000C410B"/>
    <w:rsid w:val="000C4294"/>
    <w:rsid w:val="000C4878"/>
    <w:rsid w:val="000C4E04"/>
    <w:rsid w:val="000C5ABA"/>
    <w:rsid w:val="000C5C1A"/>
    <w:rsid w:val="000C60D8"/>
    <w:rsid w:val="000C6339"/>
    <w:rsid w:val="000C67FB"/>
    <w:rsid w:val="000C68EB"/>
    <w:rsid w:val="000C7410"/>
    <w:rsid w:val="000C7825"/>
    <w:rsid w:val="000C7CA5"/>
    <w:rsid w:val="000D0044"/>
    <w:rsid w:val="000D05C5"/>
    <w:rsid w:val="000D08AC"/>
    <w:rsid w:val="000D093F"/>
    <w:rsid w:val="000D0B88"/>
    <w:rsid w:val="000D0C79"/>
    <w:rsid w:val="000D0CE3"/>
    <w:rsid w:val="000D0F7B"/>
    <w:rsid w:val="000D1029"/>
    <w:rsid w:val="000D164D"/>
    <w:rsid w:val="000D18DF"/>
    <w:rsid w:val="000D1F6A"/>
    <w:rsid w:val="000D202D"/>
    <w:rsid w:val="000D2709"/>
    <w:rsid w:val="000D27C6"/>
    <w:rsid w:val="000D2D60"/>
    <w:rsid w:val="000D3476"/>
    <w:rsid w:val="000D384B"/>
    <w:rsid w:val="000D3B86"/>
    <w:rsid w:val="000D3CF9"/>
    <w:rsid w:val="000D3F49"/>
    <w:rsid w:val="000D4170"/>
    <w:rsid w:val="000D4262"/>
    <w:rsid w:val="000D5299"/>
    <w:rsid w:val="000D5C0F"/>
    <w:rsid w:val="000D5E9A"/>
    <w:rsid w:val="000D5EDE"/>
    <w:rsid w:val="000D60F2"/>
    <w:rsid w:val="000D628B"/>
    <w:rsid w:val="000D661B"/>
    <w:rsid w:val="000D6791"/>
    <w:rsid w:val="000D6A9B"/>
    <w:rsid w:val="000D6BE9"/>
    <w:rsid w:val="000D6BFA"/>
    <w:rsid w:val="000D6E89"/>
    <w:rsid w:val="000D70D0"/>
    <w:rsid w:val="000D7295"/>
    <w:rsid w:val="000D730C"/>
    <w:rsid w:val="000D7482"/>
    <w:rsid w:val="000D7603"/>
    <w:rsid w:val="000D7660"/>
    <w:rsid w:val="000D77DB"/>
    <w:rsid w:val="000D7851"/>
    <w:rsid w:val="000D7C31"/>
    <w:rsid w:val="000E0773"/>
    <w:rsid w:val="000E0907"/>
    <w:rsid w:val="000E0951"/>
    <w:rsid w:val="000E0C08"/>
    <w:rsid w:val="000E1EB8"/>
    <w:rsid w:val="000E2116"/>
    <w:rsid w:val="000E2186"/>
    <w:rsid w:val="000E24B5"/>
    <w:rsid w:val="000E2EC3"/>
    <w:rsid w:val="000E3176"/>
    <w:rsid w:val="000E33F9"/>
    <w:rsid w:val="000E3451"/>
    <w:rsid w:val="000E3811"/>
    <w:rsid w:val="000E4127"/>
    <w:rsid w:val="000E4217"/>
    <w:rsid w:val="000E4877"/>
    <w:rsid w:val="000E51EA"/>
    <w:rsid w:val="000E54E1"/>
    <w:rsid w:val="000E55D2"/>
    <w:rsid w:val="000E57D3"/>
    <w:rsid w:val="000E5B02"/>
    <w:rsid w:val="000E5BC4"/>
    <w:rsid w:val="000E5D5C"/>
    <w:rsid w:val="000E5F00"/>
    <w:rsid w:val="000E5F5D"/>
    <w:rsid w:val="000E61C3"/>
    <w:rsid w:val="000E6259"/>
    <w:rsid w:val="000E6301"/>
    <w:rsid w:val="000E649A"/>
    <w:rsid w:val="000E6757"/>
    <w:rsid w:val="000E6EA5"/>
    <w:rsid w:val="000E70DF"/>
    <w:rsid w:val="000E7176"/>
    <w:rsid w:val="000E7232"/>
    <w:rsid w:val="000E76AC"/>
    <w:rsid w:val="000E7C8D"/>
    <w:rsid w:val="000E7E84"/>
    <w:rsid w:val="000E7F3C"/>
    <w:rsid w:val="000F0E11"/>
    <w:rsid w:val="000F10D9"/>
    <w:rsid w:val="000F1243"/>
    <w:rsid w:val="000F1614"/>
    <w:rsid w:val="000F16CB"/>
    <w:rsid w:val="000F19D1"/>
    <w:rsid w:val="000F1FB3"/>
    <w:rsid w:val="000F242F"/>
    <w:rsid w:val="000F2639"/>
    <w:rsid w:val="000F2A9A"/>
    <w:rsid w:val="000F2CE1"/>
    <w:rsid w:val="000F3074"/>
    <w:rsid w:val="000F3EFE"/>
    <w:rsid w:val="000F4377"/>
    <w:rsid w:val="000F4859"/>
    <w:rsid w:val="000F5A8E"/>
    <w:rsid w:val="000F62BB"/>
    <w:rsid w:val="000F6DF2"/>
    <w:rsid w:val="000F7D57"/>
    <w:rsid w:val="001005B5"/>
    <w:rsid w:val="001011A0"/>
    <w:rsid w:val="001016AE"/>
    <w:rsid w:val="001016DC"/>
    <w:rsid w:val="00101BD2"/>
    <w:rsid w:val="00101F50"/>
    <w:rsid w:val="001020AB"/>
    <w:rsid w:val="0010278C"/>
    <w:rsid w:val="001027A7"/>
    <w:rsid w:val="00103ADB"/>
    <w:rsid w:val="00103DD9"/>
    <w:rsid w:val="00104453"/>
    <w:rsid w:val="00104C15"/>
    <w:rsid w:val="00104ED3"/>
    <w:rsid w:val="00105101"/>
    <w:rsid w:val="00105738"/>
    <w:rsid w:val="00105F4F"/>
    <w:rsid w:val="00105FFD"/>
    <w:rsid w:val="00106321"/>
    <w:rsid w:val="00106A9B"/>
    <w:rsid w:val="00106E62"/>
    <w:rsid w:val="001072C1"/>
    <w:rsid w:val="001074D8"/>
    <w:rsid w:val="001076DD"/>
    <w:rsid w:val="001076E3"/>
    <w:rsid w:val="00107C47"/>
    <w:rsid w:val="00110019"/>
    <w:rsid w:val="001116A5"/>
    <w:rsid w:val="00113158"/>
    <w:rsid w:val="001132B4"/>
    <w:rsid w:val="00113653"/>
    <w:rsid w:val="001139B0"/>
    <w:rsid w:val="001139EB"/>
    <w:rsid w:val="001139FF"/>
    <w:rsid w:val="00113C95"/>
    <w:rsid w:val="00113D5F"/>
    <w:rsid w:val="001141F6"/>
    <w:rsid w:val="00114648"/>
    <w:rsid w:val="0011469B"/>
    <w:rsid w:val="001146D9"/>
    <w:rsid w:val="00114760"/>
    <w:rsid w:val="0011478E"/>
    <w:rsid w:val="001148D7"/>
    <w:rsid w:val="00114A57"/>
    <w:rsid w:val="00114D25"/>
    <w:rsid w:val="00114DD8"/>
    <w:rsid w:val="00115214"/>
    <w:rsid w:val="001152D8"/>
    <w:rsid w:val="00115419"/>
    <w:rsid w:val="0011588E"/>
    <w:rsid w:val="00115CB8"/>
    <w:rsid w:val="00116314"/>
    <w:rsid w:val="001163DA"/>
    <w:rsid w:val="0011680B"/>
    <w:rsid w:val="00116CCB"/>
    <w:rsid w:val="00116ECD"/>
    <w:rsid w:val="00116EDC"/>
    <w:rsid w:val="00116FC1"/>
    <w:rsid w:val="00117076"/>
    <w:rsid w:val="00117642"/>
    <w:rsid w:val="001179C5"/>
    <w:rsid w:val="00117CDD"/>
    <w:rsid w:val="001201F9"/>
    <w:rsid w:val="0012031B"/>
    <w:rsid w:val="001204ED"/>
    <w:rsid w:val="0012081E"/>
    <w:rsid w:val="00120A38"/>
    <w:rsid w:val="00120B63"/>
    <w:rsid w:val="00120C41"/>
    <w:rsid w:val="00120E49"/>
    <w:rsid w:val="001212BE"/>
    <w:rsid w:val="00121C77"/>
    <w:rsid w:val="0012229E"/>
    <w:rsid w:val="0012241D"/>
    <w:rsid w:val="00122682"/>
    <w:rsid w:val="0012302E"/>
    <w:rsid w:val="0012423D"/>
    <w:rsid w:val="00124B54"/>
    <w:rsid w:val="00124EB8"/>
    <w:rsid w:val="0012553F"/>
    <w:rsid w:val="001255A8"/>
    <w:rsid w:val="001258EC"/>
    <w:rsid w:val="00126640"/>
    <w:rsid w:val="001267F8"/>
    <w:rsid w:val="00126AA1"/>
    <w:rsid w:val="0012735B"/>
    <w:rsid w:val="0012758B"/>
    <w:rsid w:val="00127ED5"/>
    <w:rsid w:val="00127F47"/>
    <w:rsid w:val="00130268"/>
    <w:rsid w:val="00130639"/>
    <w:rsid w:val="00130E17"/>
    <w:rsid w:val="00130E7E"/>
    <w:rsid w:val="00131135"/>
    <w:rsid w:val="001312C9"/>
    <w:rsid w:val="001319A0"/>
    <w:rsid w:val="00131AAF"/>
    <w:rsid w:val="00131F55"/>
    <w:rsid w:val="00132F9A"/>
    <w:rsid w:val="001332CB"/>
    <w:rsid w:val="0013438A"/>
    <w:rsid w:val="00134E9F"/>
    <w:rsid w:val="001357B0"/>
    <w:rsid w:val="00135A8F"/>
    <w:rsid w:val="00135B88"/>
    <w:rsid w:val="001362FD"/>
    <w:rsid w:val="00136853"/>
    <w:rsid w:val="0013696E"/>
    <w:rsid w:val="00136BE5"/>
    <w:rsid w:val="001374E1"/>
    <w:rsid w:val="00137A29"/>
    <w:rsid w:val="00137C0B"/>
    <w:rsid w:val="001404FC"/>
    <w:rsid w:val="001408CF"/>
    <w:rsid w:val="0014094B"/>
    <w:rsid w:val="00140ABA"/>
    <w:rsid w:val="00141213"/>
    <w:rsid w:val="0014154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1D"/>
    <w:rsid w:val="00144A25"/>
    <w:rsid w:val="00144C8B"/>
    <w:rsid w:val="00144CDE"/>
    <w:rsid w:val="00144F7F"/>
    <w:rsid w:val="001451AA"/>
    <w:rsid w:val="00145424"/>
    <w:rsid w:val="00145440"/>
    <w:rsid w:val="00145BA8"/>
    <w:rsid w:val="00145BEE"/>
    <w:rsid w:val="00145D56"/>
    <w:rsid w:val="00146678"/>
    <w:rsid w:val="00146C24"/>
    <w:rsid w:val="00146F7E"/>
    <w:rsid w:val="00146FF1"/>
    <w:rsid w:val="00147011"/>
    <w:rsid w:val="00147414"/>
    <w:rsid w:val="00147836"/>
    <w:rsid w:val="00147B66"/>
    <w:rsid w:val="00147CA4"/>
    <w:rsid w:val="00150740"/>
    <w:rsid w:val="001509F1"/>
    <w:rsid w:val="00150FAD"/>
    <w:rsid w:val="001512E9"/>
    <w:rsid w:val="00151365"/>
    <w:rsid w:val="00151785"/>
    <w:rsid w:val="001525C0"/>
    <w:rsid w:val="001527D6"/>
    <w:rsid w:val="001530E7"/>
    <w:rsid w:val="00153283"/>
    <w:rsid w:val="0015385C"/>
    <w:rsid w:val="00153E8D"/>
    <w:rsid w:val="0015416B"/>
    <w:rsid w:val="00154216"/>
    <w:rsid w:val="001543A0"/>
    <w:rsid w:val="00155056"/>
    <w:rsid w:val="001550C9"/>
    <w:rsid w:val="001551D2"/>
    <w:rsid w:val="00155A31"/>
    <w:rsid w:val="00155C8B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E4A"/>
    <w:rsid w:val="0016029D"/>
    <w:rsid w:val="001607E8"/>
    <w:rsid w:val="0016095B"/>
    <w:rsid w:val="00160A54"/>
    <w:rsid w:val="00160C87"/>
    <w:rsid w:val="00160EF7"/>
    <w:rsid w:val="00161CEE"/>
    <w:rsid w:val="00161D09"/>
    <w:rsid w:val="00161EE0"/>
    <w:rsid w:val="00161FD7"/>
    <w:rsid w:val="0016289C"/>
    <w:rsid w:val="00162B0A"/>
    <w:rsid w:val="00162B31"/>
    <w:rsid w:val="00162BFE"/>
    <w:rsid w:val="00162E09"/>
    <w:rsid w:val="001631E6"/>
    <w:rsid w:val="00163A43"/>
    <w:rsid w:val="00163C43"/>
    <w:rsid w:val="0016418A"/>
    <w:rsid w:val="0016465E"/>
    <w:rsid w:val="00164815"/>
    <w:rsid w:val="00164BA5"/>
    <w:rsid w:val="00164E0C"/>
    <w:rsid w:val="00165003"/>
    <w:rsid w:val="00165407"/>
    <w:rsid w:val="0016543C"/>
    <w:rsid w:val="00165450"/>
    <w:rsid w:val="001655C0"/>
    <w:rsid w:val="001655C2"/>
    <w:rsid w:val="00165903"/>
    <w:rsid w:val="00165AF4"/>
    <w:rsid w:val="00165ED4"/>
    <w:rsid w:val="00165FF8"/>
    <w:rsid w:val="0016655F"/>
    <w:rsid w:val="00166EF3"/>
    <w:rsid w:val="00167650"/>
    <w:rsid w:val="001676F0"/>
    <w:rsid w:val="001678E1"/>
    <w:rsid w:val="0017007D"/>
    <w:rsid w:val="0017008A"/>
    <w:rsid w:val="001703A0"/>
    <w:rsid w:val="001707AC"/>
    <w:rsid w:val="00170AF0"/>
    <w:rsid w:val="00171049"/>
    <w:rsid w:val="00171264"/>
    <w:rsid w:val="001713EE"/>
    <w:rsid w:val="00172290"/>
    <w:rsid w:val="001730DE"/>
    <w:rsid w:val="001733EF"/>
    <w:rsid w:val="00173C2E"/>
    <w:rsid w:val="00173D5A"/>
    <w:rsid w:val="00174265"/>
    <w:rsid w:val="001748AB"/>
    <w:rsid w:val="00174A83"/>
    <w:rsid w:val="00175397"/>
    <w:rsid w:val="00175993"/>
    <w:rsid w:val="001764AE"/>
    <w:rsid w:val="001766CA"/>
    <w:rsid w:val="0017688F"/>
    <w:rsid w:val="00177477"/>
    <w:rsid w:val="0017754D"/>
    <w:rsid w:val="0018096D"/>
    <w:rsid w:val="00180DF9"/>
    <w:rsid w:val="001812D5"/>
    <w:rsid w:val="00181642"/>
    <w:rsid w:val="00181AE2"/>
    <w:rsid w:val="00181B43"/>
    <w:rsid w:val="00181F46"/>
    <w:rsid w:val="001821E2"/>
    <w:rsid w:val="00182395"/>
    <w:rsid w:val="0018269B"/>
    <w:rsid w:val="00182A3E"/>
    <w:rsid w:val="00182B95"/>
    <w:rsid w:val="0018336E"/>
    <w:rsid w:val="00183760"/>
    <w:rsid w:val="001839E2"/>
    <w:rsid w:val="00184026"/>
    <w:rsid w:val="0018402E"/>
    <w:rsid w:val="001842C5"/>
    <w:rsid w:val="00184A21"/>
    <w:rsid w:val="00184B2F"/>
    <w:rsid w:val="00184C69"/>
    <w:rsid w:val="00184F39"/>
    <w:rsid w:val="00185973"/>
    <w:rsid w:val="001861F9"/>
    <w:rsid w:val="00186445"/>
    <w:rsid w:val="00186985"/>
    <w:rsid w:val="00186DD6"/>
    <w:rsid w:val="00187508"/>
    <w:rsid w:val="00187D86"/>
    <w:rsid w:val="001901E0"/>
    <w:rsid w:val="00190EE8"/>
    <w:rsid w:val="00191009"/>
    <w:rsid w:val="00191791"/>
    <w:rsid w:val="001917F4"/>
    <w:rsid w:val="00192181"/>
    <w:rsid w:val="00192420"/>
    <w:rsid w:val="0019281F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D73"/>
    <w:rsid w:val="0019541F"/>
    <w:rsid w:val="0019545D"/>
    <w:rsid w:val="00196176"/>
    <w:rsid w:val="001962FE"/>
    <w:rsid w:val="0019638B"/>
    <w:rsid w:val="00196492"/>
    <w:rsid w:val="00196E8B"/>
    <w:rsid w:val="00197152"/>
    <w:rsid w:val="00197492"/>
    <w:rsid w:val="001978BA"/>
    <w:rsid w:val="00197919"/>
    <w:rsid w:val="0019795D"/>
    <w:rsid w:val="00197B00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926"/>
    <w:rsid w:val="001A2025"/>
    <w:rsid w:val="001A203F"/>
    <w:rsid w:val="001A26D8"/>
    <w:rsid w:val="001A2B0D"/>
    <w:rsid w:val="001A2BCC"/>
    <w:rsid w:val="001A2DA8"/>
    <w:rsid w:val="001A322D"/>
    <w:rsid w:val="001A3963"/>
    <w:rsid w:val="001A3A4A"/>
    <w:rsid w:val="001A3ABD"/>
    <w:rsid w:val="001A434B"/>
    <w:rsid w:val="001A461E"/>
    <w:rsid w:val="001A474A"/>
    <w:rsid w:val="001A49D8"/>
    <w:rsid w:val="001A49E4"/>
    <w:rsid w:val="001A4FA3"/>
    <w:rsid w:val="001A5DFD"/>
    <w:rsid w:val="001A5F1D"/>
    <w:rsid w:val="001A603A"/>
    <w:rsid w:val="001A6CDD"/>
    <w:rsid w:val="001A6F47"/>
    <w:rsid w:val="001A7558"/>
    <w:rsid w:val="001A7714"/>
    <w:rsid w:val="001A7994"/>
    <w:rsid w:val="001A7F31"/>
    <w:rsid w:val="001B0684"/>
    <w:rsid w:val="001B0A9E"/>
    <w:rsid w:val="001B1B16"/>
    <w:rsid w:val="001B2B07"/>
    <w:rsid w:val="001B2D00"/>
    <w:rsid w:val="001B2D57"/>
    <w:rsid w:val="001B36EC"/>
    <w:rsid w:val="001B3F8A"/>
    <w:rsid w:val="001B48C7"/>
    <w:rsid w:val="001B4927"/>
    <w:rsid w:val="001B4A4E"/>
    <w:rsid w:val="001B4B94"/>
    <w:rsid w:val="001B4EAB"/>
    <w:rsid w:val="001B4F5C"/>
    <w:rsid w:val="001B5780"/>
    <w:rsid w:val="001B5822"/>
    <w:rsid w:val="001B5C85"/>
    <w:rsid w:val="001B5D4F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B7DC8"/>
    <w:rsid w:val="001C00D7"/>
    <w:rsid w:val="001C02DE"/>
    <w:rsid w:val="001C0600"/>
    <w:rsid w:val="001C07C6"/>
    <w:rsid w:val="001C0B22"/>
    <w:rsid w:val="001C0B84"/>
    <w:rsid w:val="001C109A"/>
    <w:rsid w:val="001C1D9D"/>
    <w:rsid w:val="001C1DAA"/>
    <w:rsid w:val="001C2DE0"/>
    <w:rsid w:val="001C3014"/>
    <w:rsid w:val="001C37CA"/>
    <w:rsid w:val="001C3AFE"/>
    <w:rsid w:val="001C3BBD"/>
    <w:rsid w:val="001C40EA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722"/>
    <w:rsid w:val="001D0943"/>
    <w:rsid w:val="001D0A52"/>
    <w:rsid w:val="001D0AC5"/>
    <w:rsid w:val="001D0B3D"/>
    <w:rsid w:val="001D0B74"/>
    <w:rsid w:val="001D0D6F"/>
    <w:rsid w:val="001D13CA"/>
    <w:rsid w:val="001D172A"/>
    <w:rsid w:val="001D1AFA"/>
    <w:rsid w:val="001D1DA9"/>
    <w:rsid w:val="001D266E"/>
    <w:rsid w:val="001D2A5A"/>
    <w:rsid w:val="001D2BA4"/>
    <w:rsid w:val="001D2BCF"/>
    <w:rsid w:val="001D2C76"/>
    <w:rsid w:val="001D2CB5"/>
    <w:rsid w:val="001D32FF"/>
    <w:rsid w:val="001D3535"/>
    <w:rsid w:val="001D361A"/>
    <w:rsid w:val="001D397C"/>
    <w:rsid w:val="001D39D6"/>
    <w:rsid w:val="001D3ADC"/>
    <w:rsid w:val="001D3B84"/>
    <w:rsid w:val="001D4D40"/>
    <w:rsid w:val="001D550C"/>
    <w:rsid w:val="001D5D0B"/>
    <w:rsid w:val="001D606A"/>
    <w:rsid w:val="001D62F7"/>
    <w:rsid w:val="001D66B8"/>
    <w:rsid w:val="001D6FA9"/>
    <w:rsid w:val="001D70FD"/>
    <w:rsid w:val="001D711A"/>
    <w:rsid w:val="001D7377"/>
    <w:rsid w:val="001D766C"/>
    <w:rsid w:val="001D785A"/>
    <w:rsid w:val="001D7BDD"/>
    <w:rsid w:val="001D7C2D"/>
    <w:rsid w:val="001D7EFB"/>
    <w:rsid w:val="001E002C"/>
    <w:rsid w:val="001E06AE"/>
    <w:rsid w:val="001E0F53"/>
    <w:rsid w:val="001E17DF"/>
    <w:rsid w:val="001E1D30"/>
    <w:rsid w:val="001E2B1E"/>
    <w:rsid w:val="001E319B"/>
    <w:rsid w:val="001E32C6"/>
    <w:rsid w:val="001E346C"/>
    <w:rsid w:val="001E365F"/>
    <w:rsid w:val="001E381B"/>
    <w:rsid w:val="001E3DDC"/>
    <w:rsid w:val="001E45F1"/>
    <w:rsid w:val="001E4CE8"/>
    <w:rsid w:val="001E4EE4"/>
    <w:rsid w:val="001E5A41"/>
    <w:rsid w:val="001E64A7"/>
    <w:rsid w:val="001E6708"/>
    <w:rsid w:val="001E67C3"/>
    <w:rsid w:val="001E6A0C"/>
    <w:rsid w:val="001E6C88"/>
    <w:rsid w:val="001E6E78"/>
    <w:rsid w:val="001E7312"/>
    <w:rsid w:val="001E744F"/>
    <w:rsid w:val="001E7586"/>
    <w:rsid w:val="001E762E"/>
    <w:rsid w:val="001F0372"/>
    <w:rsid w:val="001F0448"/>
    <w:rsid w:val="001F0F8A"/>
    <w:rsid w:val="001F10CC"/>
    <w:rsid w:val="001F1215"/>
    <w:rsid w:val="001F17B3"/>
    <w:rsid w:val="001F18EE"/>
    <w:rsid w:val="001F2188"/>
    <w:rsid w:val="001F2BD0"/>
    <w:rsid w:val="001F2C2E"/>
    <w:rsid w:val="001F2E65"/>
    <w:rsid w:val="001F31AB"/>
    <w:rsid w:val="001F3283"/>
    <w:rsid w:val="001F44C6"/>
    <w:rsid w:val="001F4F4B"/>
    <w:rsid w:val="001F5243"/>
    <w:rsid w:val="001F5254"/>
    <w:rsid w:val="001F55D2"/>
    <w:rsid w:val="001F5895"/>
    <w:rsid w:val="001F6146"/>
    <w:rsid w:val="001F625F"/>
    <w:rsid w:val="001F6806"/>
    <w:rsid w:val="001F68AC"/>
    <w:rsid w:val="001F6E71"/>
    <w:rsid w:val="001F70E4"/>
    <w:rsid w:val="001F7559"/>
    <w:rsid w:val="001F7909"/>
    <w:rsid w:val="001F79BF"/>
    <w:rsid w:val="002001F3"/>
    <w:rsid w:val="002002E5"/>
    <w:rsid w:val="00201688"/>
    <w:rsid w:val="00201E9F"/>
    <w:rsid w:val="00202402"/>
    <w:rsid w:val="00202639"/>
    <w:rsid w:val="00202BF8"/>
    <w:rsid w:val="00202EDB"/>
    <w:rsid w:val="00202F2C"/>
    <w:rsid w:val="0020320A"/>
    <w:rsid w:val="00203531"/>
    <w:rsid w:val="002039BB"/>
    <w:rsid w:val="00203EEF"/>
    <w:rsid w:val="00203FF7"/>
    <w:rsid w:val="002043EA"/>
    <w:rsid w:val="00204829"/>
    <w:rsid w:val="00204A38"/>
    <w:rsid w:val="00204CFE"/>
    <w:rsid w:val="002050D2"/>
    <w:rsid w:val="0020565E"/>
    <w:rsid w:val="00205BC4"/>
    <w:rsid w:val="00205D92"/>
    <w:rsid w:val="00206470"/>
    <w:rsid w:val="0020649C"/>
    <w:rsid w:val="00206A5F"/>
    <w:rsid w:val="002077B5"/>
    <w:rsid w:val="002077F9"/>
    <w:rsid w:val="00207840"/>
    <w:rsid w:val="00207ABD"/>
    <w:rsid w:val="00207FF0"/>
    <w:rsid w:val="0021006F"/>
    <w:rsid w:val="002101E7"/>
    <w:rsid w:val="00211234"/>
    <w:rsid w:val="002116E6"/>
    <w:rsid w:val="002118E1"/>
    <w:rsid w:val="00211A6B"/>
    <w:rsid w:val="00211B9A"/>
    <w:rsid w:val="00211BF2"/>
    <w:rsid w:val="002123D7"/>
    <w:rsid w:val="0021287A"/>
    <w:rsid w:val="00212B79"/>
    <w:rsid w:val="00212D1A"/>
    <w:rsid w:val="0021325C"/>
    <w:rsid w:val="00213B7C"/>
    <w:rsid w:val="00214593"/>
    <w:rsid w:val="0021459F"/>
    <w:rsid w:val="00214638"/>
    <w:rsid w:val="00214873"/>
    <w:rsid w:val="00214C6E"/>
    <w:rsid w:val="00214E30"/>
    <w:rsid w:val="00214F22"/>
    <w:rsid w:val="0021593C"/>
    <w:rsid w:val="00215A1E"/>
    <w:rsid w:val="00215A34"/>
    <w:rsid w:val="002162A6"/>
    <w:rsid w:val="002164C4"/>
    <w:rsid w:val="002165D6"/>
    <w:rsid w:val="00216B27"/>
    <w:rsid w:val="00217380"/>
    <w:rsid w:val="002177AB"/>
    <w:rsid w:val="00217FD2"/>
    <w:rsid w:val="00220131"/>
    <w:rsid w:val="002204A7"/>
    <w:rsid w:val="002206AB"/>
    <w:rsid w:val="00220732"/>
    <w:rsid w:val="00220F80"/>
    <w:rsid w:val="00221016"/>
    <w:rsid w:val="0022123E"/>
    <w:rsid w:val="00221FBC"/>
    <w:rsid w:val="002224AF"/>
    <w:rsid w:val="002224EB"/>
    <w:rsid w:val="00222B85"/>
    <w:rsid w:val="00222C32"/>
    <w:rsid w:val="00222CDE"/>
    <w:rsid w:val="00224189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45"/>
    <w:rsid w:val="00227564"/>
    <w:rsid w:val="00227766"/>
    <w:rsid w:val="00227802"/>
    <w:rsid w:val="00227D0F"/>
    <w:rsid w:val="00230147"/>
    <w:rsid w:val="002304F9"/>
    <w:rsid w:val="00230783"/>
    <w:rsid w:val="00230CC0"/>
    <w:rsid w:val="00231511"/>
    <w:rsid w:val="00231751"/>
    <w:rsid w:val="002317F3"/>
    <w:rsid w:val="002322C8"/>
    <w:rsid w:val="00232959"/>
    <w:rsid w:val="0023295D"/>
    <w:rsid w:val="00232A11"/>
    <w:rsid w:val="00232FB6"/>
    <w:rsid w:val="002333F3"/>
    <w:rsid w:val="002338AF"/>
    <w:rsid w:val="00233B5B"/>
    <w:rsid w:val="00233DB4"/>
    <w:rsid w:val="002349CD"/>
    <w:rsid w:val="00234B62"/>
    <w:rsid w:val="00234D20"/>
    <w:rsid w:val="00234FF9"/>
    <w:rsid w:val="0023504B"/>
    <w:rsid w:val="00235202"/>
    <w:rsid w:val="002353BC"/>
    <w:rsid w:val="002359E6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F34"/>
    <w:rsid w:val="0024017E"/>
    <w:rsid w:val="0024080D"/>
    <w:rsid w:val="0024086F"/>
    <w:rsid w:val="00240B23"/>
    <w:rsid w:val="00241161"/>
    <w:rsid w:val="002411D6"/>
    <w:rsid w:val="002412C5"/>
    <w:rsid w:val="00242094"/>
    <w:rsid w:val="00242972"/>
    <w:rsid w:val="00242BD5"/>
    <w:rsid w:val="00242EA4"/>
    <w:rsid w:val="00243476"/>
    <w:rsid w:val="002436E1"/>
    <w:rsid w:val="00243A6B"/>
    <w:rsid w:val="00243E24"/>
    <w:rsid w:val="00243EDE"/>
    <w:rsid w:val="00244721"/>
    <w:rsid w:val="002448F5"/>
    <w:rsid w:val="00244927"/>
    <w:rsid w:val="00244EB7"/>
    <w:rsid w:val="002450B2"/>
    <w:rsid w:val="002453D3"/>
    <w:rsid w:val="002457DB"/>
    <w:rsid w:val="002457F6"/>
    <w:rsid w:val="00245D7C"/>
    <w:rsid w:val="00245EC6"/>
    <w:rsid w:val="00245F15"/>
    <w:rsid w:val="00245F2F"/>
    <w:rsid w:val="00246718"/>
    <w:rsid w:val="00246D64"/>
    <w:rsid w:val="00246DD1"/>
    <w:rsid w:val="00246F5E"/>
    <w:rsid w:val="0024780F"/>
    <w:rsid w:val="00247B42"/>
    <w:rsid w:val="0025073A"/>
    <w:rsid w:val="0025077E"/>
    <w:rsid w:val="00250C83"/>
    <w:rsid w:val="00250F42"/>
    <w:rsid w:val="00250FBE"/>
    <w:rsid w:val="00251143"/>
    <w:rsid w:val="002515D7"/>
    <w:rsid w:val="00251737"/>
    <w:rsid w:val="002517C0"/>
    <w:rsid w:val="0025196B"/>
    <w:rsid w:val="00251EFD"/>
    <w:rsid w:val="0025243D"/>
    <w:rsid w:val="002524B3"/>
    <w:rsid w:val="0025279C"/>
    <w:rsid w:val="00252869"/>
    <w:rsid w:val="002528E6"/>
    <w:rsid w:val="00252AC8"/>
    <w:rsid w:val="00252BFB"/>
    <w:rsid w:val="00253713"/>
    <w:rsid w:val="00253EA0"/>
    <w:rsid w:val="002540DA"/>
    <w:rsid w:val="0025458D"/>
    <w:rsid w:val="00254723"/>
    <w:rsid w:val="00254A2A"/>
    <w:rsid w:val="0025532B"/>
    <w:rsid w:val="00255763"/>
    <w:rsid w:val="00255933"/>
    <w:rsid w:val="00255C96"/>
    <w:rsid w:val="00256120"/>
    <w:rsid w:val="002561EB"/>
    <w:rsid w:val="00256379"/>
    <w:rsid w:val="002565FA"/>
    <w:rsid w:val="00256626"/>
    <w:rsid w:val="00256C0E"/>
    <w:rsid w:val="00256F57"/>
    <w:rsid w:val="00257840"/>
    <w:rsid w:val="00257A32"/>
    <w:rsid w:val="00257B20"/>
    <w:rsid w:val="00257C6E"/>
    <w:rsid w:val="002606AC"/>
    <w:rsid w:val="00260741"/>
    <w:rsid w:val="00260B16"/>
    <w:rsid w:val="00260C53"/>
    <w:rsid w:val="00260D02"/>
    <w:rsid w:val="00260DC7"/>
    <w:rsid w:val="00260E9F"/>
    <w:rsid w:val="00260F15"/>
    <w:rsid w:val="0026148F"/>
    <w:rsid w:val="00261C1E"/>
    <w:rsid w:val="00261E63"/>
    <w:rsid w:val="00262750"/>
    <w:rsid w:val="00262B60"/>
    <w:rsid w:val="00262D10"/>
    <w:rsid w:val="00262DBF"/>
    <w:rsid w:val="00263383"/>
    <w:rsid w:val="002633F3"/>
    <w:rsid w:val="002636AA"/>
    <w:rsid w:val="00263A84"/>
    <w:rsid w:val="0026420D"/>
    <w:rsid w:val="0026433C"/>
    <w:rsid w:val="00265067"/>
    <w:rsid w:val="002658C6"/>
    <w:rsid w:val="00265A1F"/>
    <w:rsid w:val="00265F7E"/>
    <w:rsid w:val="00266101"/>
    <w:rsid w:val="002662B2"/>
    <w:rsid w:val="0026641D"/>
    <w:rsid w:val="00266755"/>
    <w:rsid w:val="00266825"/>
    <w:rsid w:val="00266A03"/>
    <w:rsid w:val="00266A6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624"/>
    <w:rsid w:val="00272942"/>
    <w:rsid w:val="002730F0"/>
    <w:rsid w:val="002732E0"/>
    <w:rsid w:val="00273584"/>
    <w:rsid w:val="00273734"/>
    <w:rsid w:val="002737B4"/>
    <w:rsid w:val="00273A87"/>
    <w:rsid w:val="00273ECC"/>
    <w:rsid w:val="00274068"/>
    <w:rsid w:val="002744BB"/>
    <w:rsid w:val="0027493C"/>
    <w:rsid w:val="00274AA3"/>
    <w:rsid w:val="00274C26"/>
    <w:rsid w:val="00275B76"/>
    <w:rsid w:val="00275DAE"/>
    <w:rsid w:val="0027650F"/>
    <w:rsid w:val="00276601"/>
    <w:rsid w:val="00276936"/>
    <w:rsid w:val="002769E8"/>
    <w:rsid w:val="00276C8B"/>
    <w:rsid w:val="00277920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80D"/>
    <w:rsid w:val="00282D31"/>
    <w:rsid w:val="002830C1"/>
    <w:rsid w:val="00283176"/>
    <w:rsid w:val="002845AF"/>
    <w:rsid w:val="00284626"/>
    <w:rsid w:val="002849EF"/>
    <w:rsid w:val="00285191"/>
    <w:rsid w:val="002853F7"/>
    <w:rsid w:val="002855E5"/>
    <w:rsid w:val="002857DA"/>
    <w:rsid w:val="00285AA2"/>
    <w:rsid w:val="00285E22"/>
    <w:rsid w:val="00286480"/>
    <w:rsid w:val="00286B4F"/>
    <w:rsid w:val="00286F85"/>
    <w:rsid w:val="00287D47"/>
    <w:rsid w:val="002902DF"/>
    <w:rsid w:val="002904B5"/>
    <w:rsid w:val="002905D2"/>
    <w:rsid w:val="00290C36"/>
    <w:rsid w:val="00290E62"/>
    <w:rsid w:val="002914C9"/>
    <w:rsid w:val="002916C5"/>
    <w:rsid w:val="0029175C"/>
    <w:rsid w:val="00291CB3"/>
    <w:rsid w:val="00291D77"/>
    <w:rsid w:val="00291E47"/>
    <w:rsid w:val="00292082"/>
    <w:rsid w:val="0029251B"/>
    <w:rsid w:val="002925ED"/>
    <w:rsid w:val="00292E08"/>
    <w:rsid w:val="002933B7"/>
    <w:rsid w:val="0029358E"/>
    <w:rsid w:val="00293A4D"/>
    <w:rsid w:val="00293EC8"/>
    <w:rsid w:val="0029433B"/>
    <w:rsid w:val="002949A9"/>
    <w:rsid w:val="002952F9"/>
    <w:rsid w:val="00295617"/>
    <w:rsid w:val="00295A02"/>
    <w:rsid w:val="00295B2B"/>
    <w:rsid w:val="002961C0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B2D"/>
    <w:rsid w:val="002A14C6"/>
    <w:rsid w:val="002A1CB5"/>
    <w:rsid w:val="002A1CF2"/>
    <w:rsid w:val="002A22DD"/>
    <w:rsid w:val="002A28DA"/>
    <w:rsid w:val="002A2C40"/>
    <w:rsid w:val="002A2FC1"/>
    <w:rsid w:val="002A3209"/>
    <w:rsid w:val="002A3933"/>
    <w:rsid w:val="002A48BA"/>
    <w:rsid w:val="002A5535"/>
    <w:rsid w:val="002A560C"/>
    <w:rsid w:val="002A5903"/>
    <w:rsid w:val="002A68B6"/>
    <w:rsid w:val="002A6BFE"/>
    <w:rsid w:val="002A6CC1"/>
    <w:rsid w:val="002A7715"/>
    <w:rsid w:val="002A7747"/>
    <w:rsid w:val="002B0329"/>
    <w:rsid w:val="002B03DF"/>
    <w:rsid w:val="002B03F8"/>
    <w:rsid w:val="002B07C0"/>
    <w:rsid w:val="002B0F62"/>
    <w:rsid w:val="002B0F99"/>
    <w:rsid w:val="002B12D5"/>
    <w:rsid w:val="002B1357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A09"/>
    <w:rsid w:val="002B2F13"/>
    <w:rsid w:val="002B2F28"/>
    <w:rsid w:val="002B32D5"/>
    <w:rsid w:val="002B32D8"/>
    <w:rsid w:val="002B36E5"/>
    <w:rsid w:val="002B42DB"/>
    <w:rsid w:val="002B4DCC"/>
    <w:rsid w:val="002B5428"/>
    <w:rsid w:val="002B5EBB"/>
    <w:rsid w:val="002B5EC1"/>
    <w:rsid w:val="002B6FCF"/>
    <w:rsid w:val="002B7B99"/>
    <w:rsid w:val="002B7BBC"/>
    <w:rsid w:val="002C07C2"/>
    <w:rsid w:val="002C0CD8"/>
    <w:rsid w:val="002C13F8"/>
    <w:rsid w:val="002C16B7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C98"/>
    <w:rsid w:val="002C314E"/>
    <w:rsid w:val="002C3155"/>
    <w:rsid w:val="002C36B5"/>
    <w:rsid w:val="002C3B6A"/>
    <w:rsid w:val="002C3E60"/>
    <w:rsid w:val="002C486C"/>
    <w:rsid w:val="002C495A"/>
    <w:rsid w:val="002C4E0B"/>
    <w:rsid w:val="002C50AE"/>
    <w:rsid w:val="002C55E8"/>
    <w:rsid w:val="002C581E"/>
    <w:rsid w:val="002C5DCE"/>
    <w:rsid w:val="002C5F3D"/>
    <w:rsid w:val="002C632A"/>
    <w:rsid w:val="002C6724"/>
    <w:rsid w:val="002C6782"/>
    <w:rsid w:val="002C6BC8"/>
    <w:rsid w:val="002C6C34"/>
    <w:rsid w:val="002C6D09"/>
    <w:rsid w:val="002C6EE6"/>
    <w:rsid w:val="002C6FE2"/>
    <w:rsid w:val="002C7489"/>
    <w:rsid w:val="002C758C"/>
    <w:rsid w:val="002C75AE"/>
    <w:rsid w:val="002C78C4"/>
    <w:rsid w:val="002C7B7D"/>
    <w:rsid w:val="002D03BE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907"/>
    <w:rsid w:val="002D5A45"/>
    <w:rsid w:val="002D5AF9"/>
    <w:rsid w:val="002D5C09"/>
    <w:rsid w:val="002D6758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F5B"/>
    <w:rsid w:val="002E153D"/>
    <w:rsid w:val="002E15F3"/>
    <w:rsid w:val="002E1B47"/>
    <w:rsid w:val="002E1E09"/>
    <w:rsid w:val="002E1FD1"/>
    <w:rsid w:val="002E25F6"/>
    <w:rsid w:val="002E28DC"/>
    <w:rsid w:val="002E2D0C"/>
    <w:rsid w:val="002E3252"/>
    <w:rsid w:val="002E3625"/>
    <w:rsid w:val="002E3ED0"/>
    <w:rsid w:val="002E41FD"/>
    <w:rsid w:val="002E4339"/>
    <w:rsid w:val="002E43F5"/>
    <w:rsid w:val="002E48BC"/>
    <w:rsid w:val="002E48BE"/>
    <w:rsid w:val="002E5756"/>
    <w:rsid w:val="002E5D1A"/>
    <w:rsid w:val="002E5E5C"/>
    <w:rsid w:val="002E5FE1"/>
    <w:rsid w:val="002E6DB4"/>
    <w:rsid w:val="002E7301"/>
    <w:rsid w:val="002E74C7"/>
    <w:rsid w:val="002E75B3"/>
    <w:rsid w:val="002E776A"/>
    <w:rsid w:val="002F0508"/>
    <w:rsid w:val="002F0D82"/>
    <w:rsid w:val="002F1AEA"/>
    <w:rsid w:val="002F291B"/>
    <w:rsid w:val="002F2CE2"/>
    <w:rsid w:val="002F3294"/>
    <w:rsid w:val="002F37B3"/>
    <w:rsid w:val="002F4550"/>
    <w:rsid w:val="002F4DEB"/>
    <w:rsid w:val="002F505F"/>
    <w:rsid w:val="002F531B"/>
    <w:rsid w:val="002F5A62"/>
    <w:rsid w:val="002F5FC6"/>
    <w:rsid w:val="002F64F2"/>
    <w:rsid w:val="002F6D39"/>
    <w:rsid w:val="002F7076"/>
    <w:rsid w:val="002F71F2"/>
    <w:rsid w:val="002F7597"/>
    <w:rsid w:val="002F7669"/>
    <w:rsid w:val="002F79A5"/>
    <w:rsid w:val="002F7B13"/>
    <w:rsid w:val="00300404"/>
    <w:rsid w:val="003008E7"/>
    <w:rsid w:val="00300E48"/>
    <w:rsid w:val="0030104F"/>
    <w:rsid w:val="003011D6"/>
    <w:rsid w:val="00301392"/>
    <w:rsid w:val="0030177A"/>
    <w:rsid w:val="00301E8F"/>
    <w:rsid w:val="0030237C"/>
    <w:rsid w:val="003024B0"/>
    <w:rsid w:val="003024CA"/>
    <w:rsid w:val="003025D6"/>
    <w:rsid w:val="003029B8"/>
    <w:rsid w:val="00302A55"/>
    <w:rsid w:val="003037E4"/>
    <w:rsid w:val="00303869"/>
    <w:rsid w:val="00303D79"/>
    <w:rsid w:val="00303DD6"/>
    <w:rsid w:val="00303EE9"/>
    <w:rsid w:val="00304C11"/>
    <w:rsid w:val="0030527C"/>
    <w:rsid w:val="003052A6"/>
    <w:rsid w:val="00305896"/>
    <w:rsid w:val="00306194"/>
    <w:rsid w:val="003063F4"/>
    <w:rsid w:val="003068D3"/>
    <w:rsid w:val="0030714F"/>
    <w:rsid w:val="003077D4"/>
    <w:rsid w:val="00307A2A"/>
    <w:rsid w:val="003101E8"/>
    <w:rsid w:val="0031051A"/>
    <w:rsid w:val="003106F6"/>
    <w:rsid w:val="00310B91"/>
    <w:rsid w:val="00311024"/>
    <w:rsid w:val="00311411"/>
    <w:rsid w:val="00311C49"/>
    <w:rsid w:val="00311E00"/>
    <w:rsid w:val="00311E03"/>
    <w:rsid w:val="00311F54"/>
    <w:rsid w:val="00312041"/>
    <w:rsid w:val="00312F19"/>
    <w:rsid w:val="00312F66"/>
    <w:rsid w:val="0031326E"/>
    <w:rsid w:val="003133C7"/>
    <w:rsid w:val="00313CB7"/>
    <w:rsid w:val="00314228"/>
    <w:rsid w:val="00314396"/>
    <w:rsid w:val="0031477C"/>
    <w:rsid w:val="00314B09"/>
    <w:rsid w:val="003155F1"/>
    <w:rsid w:val="00315E02"/>
    <w:rsid w:val="00316108"/>
    <w:rsid w:val="00316193"/>
    <w:rsid w:val="003164B4"/>
    <w:rsid w:val="00316A0A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2EB"/>
    <w:rsid w:val="003204CA"/>
    <w:rsid w:val="00320F2F"/>
    <w:rsid w:val="00320F64"/>
    <w:rsid w:val="0032192D"/>
    <w:rsid w:val="00322666"/>
    <w:rsid w:val="00322AA5"/>
    <w:rsid w:val="00322C8A"/>
    <w:rsid w:val="00322F33"/>
    <w:rsid w:val="0032309F"/>
    <w:rsid w:val="003230A3"/>
    <w:rsid w:val="00323723"/>
    <w:rsid w:val="00323756"/>
    <w:rsid w:val="00323F49"/>
    <w:rsid w:val="00323FE0"/>
    <w:rsid w:val="003242F9"/>
    <w:rsid w:val="0032440E"/>
    <w:rsid w:val="00324642"/>
    <w:rsid w:val="00325D90"/>
    <w:rsid w:val="00325DD1"/>
    <w:rsid w:val="00325EF5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F93"/>
    <w:rsid w:val="003303BC"/>
    <w:rsid w:val="00330829"/>
    <w:rsid w:val="00330867"/>
    <w:rsid w:val="00330A9E"/>
    <w:rsid w:val="00330C42"/>
    <w:rsid w:val="00330C86"/>
    <w:rsid w:val="00330DA3"/>
    <w:rsid w:val="0033130C"/>
    <w:rsid w:val="003326B7"/>
    <w:rsid w:val="0033283B"/>
    <w:rsid w:val="00332856"/>
    <w:rsid w:val="00332E00"/>
    <w:rsid w:val="0033399B"/>
    <w:rsid w:val="00333B75"/>
    <w:rsid w:val="00333DBC"/>
    <w:rsid w:val="00333ED7"/>
    <w:rsid w:val="00333F88"/>
    <w:rsid w:val="00333FA0"/>
    <w:rsid w:val="0033407F"/>
    <w:rsid w:val="00334110"/>
    <w:rsid w:val="003345DB"/>
    <w:rsid w:val="00334C21"/>
    <w:rsid w:val="00335B2A"/>
    <w:rsid w:val="00335D11"/>
    <w:rsid w:val="00335F7C"/>
    <w:rsid w:val="00335FF7"/>
    <w:rsid w:val="00336C15"/>
    <w:rsid w:val="00336CC9"/>
    <w:rsid w:val="00336D0D"/>
    <w:rsid w:val="00337361"/>
    <w:rsid w:val="0033768D"/>
    <w:rsid w:val="00337D5F"/>
    <w:rsid w:val="003400E5"/>
    <w:rsid w:val="00340311"/>
    <w:rsid w:val="00340410"/>
    <w:rsid w:val="003408DB"/>
    <w:rsid w:val="00340D60"/>
    <w:rsid w:val="00340D6C"/>
    <w:rsid w:val="0034162E"/>
    <w:rsid w:val="00341DAC"/>
    <w:rsid w:val="00342079"/>
    <w:rsid w:val="003424A1"/>
    <w:rsid w:val="003426F8"/>
    <w:rsid w:val="00342B69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323"/>
    <w:rsid w:val="003504CC"/>
    <w:rsid w:val="00350AC9"/>
    <w:rsid w:val="00350B94"/>
    <w:rsid w:val="00350BB2"/>
    <w:rsid w:val="00350BC0"/>
    <w:rsid w:val="00350E78"/>
    <w:rsid w:val="00350E90"/>
    <w:rsid w:val="00351044"/>
    <w:rsid w:val="00351A0D"/>
    <w:rsid w:val="00351FAB"/>
    <w:rsid w:val="00352524"/>
    <w:rsid w:val="00352D19"/>
    <w:rsid w:val="00352ECF"/>
    <w:rsid w:val="00352ED0"/>
    <w:rsid w:val="003532AE"/>
    <w:rsid w:val="00353A6B"/>
    <w:rsid w:val="00353F98"/>
    <w:rsid w:val="0035402A"/>
    <w:rsid w:val="00354303"/>
    <w:rsid w:val="0035444E"/>
    <w:rsid w:val="00354BB4"/>
    <w:rsid w:val="00354D8D"/>
    <w:rsid w:val="003552C6"/>
    <w:rsid w:val="003553BF"/>
    <w:rsid w:val="0035568A"/>
    <w:rsid w:val="003556B1"/>
    <w:rsid w:val="003559C8"/>
    <w:rsid w:val="00355B6E"/>
    <w:rsid w:val="00355BCB"/>
    <w:rsid w:val="00355CB9"/>
    <w:rsid w:val="00355D3A"/>
    <w:rsid w:val="0035728D"/>
    <w:rsid w:val="00357373"/>
    <w:rsid w:val="003574C5"/>
    <w:rsid w:val="00357660"/>
    <w:rsid w:val="00357DA7"/>
    <w:rsid w:val="00360422"/>
    <w:rsid w:val="0036055E"/>
    <w:rsid w:val="003607FE"/>
    <w:rsid w:val="003608F6"/>
    <w:rsid w:val="00360B24"/>
    <w:rsid w:val="00360D2B"/>
    <w:rsid w:val="003617EF"/>
    <w:rsid w:val="00361AF6"/>
    <w:rsid w:val="00361BEE"/>
    <w:rsid w:val="00361F0D"/>
    <w:rsid w:val="0036275B"/>
    <w:rsid w:val="003627A8"/>
    <w:rsid w:val="003629E6"/>
    <w:rsid w:val="00362A7B"/>
    <w:rsid w:val="00362A9F"/>
    <w:rsid w:val="003634EE"/>
    <w:rsid w:val="00363CDE"/>
    <w:rsid w:val="00364054"/>
    <w:rsid w:val="00364A47"/>
    <w:rsid w:val="00365004"/>
    <w:rsid w:val="00365564"/>
    <w:rsid w:val="003656D0"/>
    <w:rsid w:val="00365B4D"/>
    <w:rsid w:val="00365D84"/>
    <w:rsid w:val="003661E3"/>
    <w:rsid w:val="003662FA"/>
    <w:rsid w:val="003663E9"/>
    <w:rsid w:val="003663FF"/>
    <w:rsid w:val="00367857"/>
    <w:rsid w:val="00367A08"/>
    <w:rsid w:val="00367D2D"/>
    <w:rsid w:val="003700DF"/>
    <w:rsid w:val="00370865"/>
    <w:rsid w:val="00370CC3"/>
    <w:rsid w:val="00371242"/>
    <w:rsid w:val="003713EA"/>
    <w:rsid w:val="003713F5"/>
    <w:rsid w:val="003718F3"/>
    <w:rsid w:val="00371FAB"/>
    <w:rsid w:val="00371FF4"/>
    <w:rsid w:val="00372B99"/>
    <w:rsid w:val="00373155"/>
    <w:rsid w:val="00373CB0"/>
    <w:rsid w:val="00373F4D"/>
    <w:rsid w:val="003740D2"/>
    <w:rsid w:val="00374382"/>
    <w:rsid w:val="0037452C"/>
    <w:rsid w:val="00374ABD"/>
    <w:rsid w:val="00374C37"/>
    <w:rsid w:val="0037559A"/>
    <w:rsid w:val="00375D79"/>
    <w:rsid w:val="003763A2"/>
    <w:rsid w:val="00376E0C"/>
    <w:rsid w:val="00377286"/>
    <w:rsid w:val="0037743A"/>
    <w:rsid w:val="003776E4"/>
    <w:rsid w:val="003776F3"/>
    <w:rsid w:val="00377E26"/>
    <w:rsid w:val="00380A70"/>
    <w:rsid w:val="00380D5A"/>
    <w:rsid w:val="0038141C"/>
    <w:rsid w:val="00381592"/>
    <w:rsid w:val="003816EB"/>
    <w:rsid w:val="0038177F"/>
    <w:rsid w:val="00381F0F"/>
    <w:rsid w:val="00382427"/>
    <w:rsid w:val="0038250C"/>
    <w:rsid w:val="003828BE"/>
    <w:rsid w:val="003831E6"/>
    <w:rsid w:val="003833E3"/>
    <w:rsid w:val="003837AF"/>
    <w:rsid w:val="003838FC"/>
    <w:rsid w:val="00383A00"/>
    <w:rsid w:val="00384018"/>
    <w:rsid w:val="00384096"/>
    <w:rsid w:val="003848C9"/>
    <w:rsid w:val="00385448"/>
    <w:rsid w:val="00385B64"/>
    <w:rsid w:val="003861D5"/>
    <w:rsid w:val="00386514"/>
    <w:rsid w:val="00386F1F"/>
    <w:rsid w:val="00387312"/>
    <w:rsid w:val="003873B6"/>
    <w:rsid w:val="00390493"/>
    <w:rsid w:val="00390F02"/>
    <w:rsid w:val="0039141F"/>
    <w:rsid w:val="0039153C"/>
    <w:rsid w:val="00391705"/>
    <w:rsid w:val="0039186F"/>
    <w:rsid w:val="003919FC"/>
    <w:rsid w:val="00391AED"/>
    <w:rsid w:val="00391E6E"/>
    <w:rsid w:val="0039267C"/>
    <w:rsid w:val="0039316B"/>
    <w:rsid w:val="003934E3"/>
    <w:rsid w:val="003938DB"/>
    <w:rsid w:val="003938E2"/>
    <w:rsid w:val="00393F27"/>
    <w:rsid w:val="003941D8"/>
    <w:rsid w:val="00394338"/>
    <w:rsid w:val="003945D7"/>
    <w:rsid w:val="00394674"/>
    <w:rsid w:val="00394717"/>
    <w:rsid w:val="00394A59"/>
    <w:rsid w:val="00394D1C"/>
    <w:rsid w:val="003951C9"/>
    <w:rsid w:val="003957A6"/>
    <w:rsid w:val="00395BB1"/>
    <w:rsid w:val="00396307"/>
    <w:rsid w:val="003967BC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167B"/>
    <w:rsid w:val="003A1854"/>
    <w:rsid w:val="003A1ECB"/>
    <w:rsid w:val="003A1EFB"/>
    <w:rsid w:val="003A286B"/>
    <w:rsid w:val="003A2AB2"/>
    <w:rsid w:val="003A2AC8"/>
    <w:rsid w:val="003A2FA0"/>
    <w:rsid w:val="003A3146"/>
    <w:rsid w:val="003A3596"/>
    <w:rsid w:val="003A36FF"/>
    <w:rsid w:val="003A373A"/>
    <w:rsid w:val="003A38A7"/>
    <w:rsid w:val="003A3E64"/>
    <w:rsid w:val="003A4055"/>
    <w:rsid w:val="003A471C"/>
    <w:rsid w:val="003A4A74"/>
    <w:rsid w:val="003A5707"/>
    <w:rsid w:val="003A5ABD"/>
    <w:rsid w:val="003A5EBF"/>
    <w:rsid w:val="003A646A"/>
    <w:rsid w:val="003A65A9"/>
    <w:rsid w:val="003A6E38"/>
    <w:rsid w:val="003A6EF5"/>
    <w:rsid w:val="003A720A"/>
    <w:rsid w:val="003A734A"/>
    <w:rsid w:val="003A73D2"/>
    <w:rsid w:val="003A74B3"/>
    <w:rsid w:val="003A7713"/>
    <w:rsid w:val="003B030D"/>
    <w:rsid w:val="003B0D93"/>
    <w:rsid w:val="003B0DD5"/>
    <w:rsid w:val="003B15BC"/>
    <w:rsid w:val="003B194E"/>
    <w:rsid w:val="003B1C1C"/>
    <w:rsid w:val="003B1D07"/>
    <w:rsid w:val="003B27C6"/>
    <w:rsid w:val="003B291D"/>
    <w:rsid w:val="003B2EE4"/>
    <w:rsid w:val="003B2F3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743"/>
    <w:rsid w:val="003B4A0F"/>
    <w:rsid w:val="003B52FD"/>
    <w:rsid w:val="003B575A"/>
    <w:rsid w:val="003B597E"/>
    <w:rsid w:val="003B6507"/>
    <w:rsid w:val="003B6B50"/>
    <w:rsid w:val="003B6F9A"/>
    <w:rsid w:val="003B733C"/>
    <w:rsid w:val="003B73D2"/>
    <w:rsid w:val="003B73D8"/>
    <w:rsid w:val="003B7480"/>
    <w:rsid w:val="003B7857"/>
    <w:rsid w:val="003C05AF"/>
    <w:rsid w:val="003C07CF"/>
    <w:rsid w:val="003C09C8"/>
    <w:rsid w:val="003C0C86"/>
    <w:rsid w:val="003C0DB9"/>
    <w:rsid w:val="003C19F7"/>
    <w:rsid w:val="003C1A84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3F66"/>
    <w:rsid w:val="003C450C"/>
    <w:rsid w:val="003C4B57"/>
    <w:rsid w:val="003C4BA1"/>
    <w:rsid w:val="003C4CF5"/>
    <w:rsid w:val="003C4FD1"/>
    <w:rsid w:val="003C575D"/>
    <w:rsid w:val="003C62B6"/>
    <w:rsid w:val="003C678C"/>
    <w:rsid w:val="003C6BBF"/>
    <w:rsid w:val="003C7245"/>
    <w:rsid w:val="003C7291"/>
    <w:rsid w:val="003C72A3"/>
    <w:rsid w:val="003C734D"/>
    <w:rsid w:val="003C748C"/>
    <w:rsid w:val="003C7BC9"/>
    <w:rsid w:val="003C7DCF"/>
    <w:rsid w:val="003D0BF5"/>
    <w:rsid w:val="003D0E4A"/>
    <w:rsid w:val="003D110B"/>
    <w:rsid w:val="003D13A6"/>
    <w:rsid w:val="003D14C2"/>
    <w:rsid w:val="003D1D58"/>
    <w:rsid w:val="003D1DE2"/>
    <w:rsid w:val="003D23D2"/>
    <w:rsid w:val="003D266F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A74"/>
    <w:rsid w:val="003D3BB3"/>
    <w:rsid w:val="003D3C99"/>
    <w:rsid w:val="003D3F80"/>
    <w:rsid w:val="003D41CB"/>
    <w:rsid w:val="003D4256"/>
    <w:rsid w:val="003D48A8"/>
    <w:rsid w:val="003D5B1A"/>
    <w:rsid w:val="003D5DBA"/>
    <w:rsid w:val="003D5F15"/>
    <w:rsid w:val="003D65CC"/>
    <w:rsid w:val="003D66AF"/>
    <w:rsid w:val="003D6B91"/>
    <w:rsid w:val="003D7CF9"/>
    <w:rsid w:val="003D7D0E"/>
    <w:rsid w:val="003D7D5B"/>
    <w:rsid w:val="003E03AD"/>
    <w:rsid w:val="003E0482"/>
    <w:rsid w:val="003E0819"/>
    <w:rsid w:val="003E0C21"/>
    <w:rsid w:val="003E129F"/>
    <w:rsid w:val="003E1354"/>
    <w:rsid w:val="003E1551"/>
    <w:rsid w:val="003E18DB"/>
    <w:rsid w:val="003E1BDE"/>
    <w:rsid w:val="003E1EE7"/>
    <w:rsid w:val="003E21E1"/>
    <w:rsid w:val="003E22D2"/>
    <w:rsid w:val="003E243B"/>
    <w:rsid w:val="003E2690"/>
    <w:rsid w:val="003E27C5"/>
    <w:rsid w:val="003E3115"/>
    <w:rsid w:val="003E3363"/>
    <w:rsid w:val="003E35C1"/>
    <w:rsid w:val="003E3690"/>
    <w:rsid w:val="003E3AD7"/>
    <w:rsid w:val="003E3BA1"/>
    <w:rsid w:val="003E3DBA"/>
    <w:rsid w:val="003E4273"/>
    <w:rsid w:val="003E4538"/>
    <w:rsid w:val="003E45A2"/>
    <w:rsid w:val="003E4F07"/>
    <w:rsid w:val="003E5A45"/>
    <w:rsid w:val="003E5D93"/>
    <w:rsid w:val="003E5F33"/>
    <w:rsid w:val="003E6137"/>
    <w:rsid w:val="003E65E2"/>
    <w:rsid w:val="003E6E69"/>
    <w:rsid w:val="003E7132"/>
    <w:rsid w:val="003E7B84"/>
    <w:rsid w:val="003F0724"/>
    <w:rsid w:val="003F0F54"/>
    <w:rsid w:val="003F1945"/>
    <w:rsid w:val="003F1ADA"/>
    <w:rsid w:val="003F1D96"/>
    <w:rsid w:val="003F2896"/>
    <w:rsid w:val="003F2B9E"/>
    <w:rsid w:val="003F2DE8"/>
    <w:rsid w:val="003F3C7E"/>
    <w:rsid w:val="003F4470"/>
    <w:rsid w:val="003F47CD"/>
    <w:rsid w:val="003F4A40"/>
    <w:rsid w:val="003F505A"/>
    <w:rsid w:val="003F56E7"/>
    <w:rsid w:val="003F6155"/>
    <w:rsid w:val="003F6EFA"/>
    <w:rsid w:val="003F6F21"/>
    <w:rsid w:val="003F7137"/>
    <w:rsid w:val="003F7822"/>
    <w:rsid w:val="003F79D2"/>
    <w:rsid w:val="00400029"/>
    <w:rsid w:val="004001A1"/>
    <w:rsid w:val="00400254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EEC"/>
    <w:rsid w:val="004030F1"/>
    <w:rsid w:val="0040333E"/>
    <w:rsid w:val="0040389D"/>
    <w:rsid w:val="00403A59"/>
    <w:rsid w:val="00403D9F"/>
    <w:rsid w:val="004047B3"/>
    <w:rsid w:val="004051DB"/>
    <w:rsid w:val="004052F1"/>
    <w:rsid w:val="004055E3"/>
    <w:rsid w:val="00405F01"/>
    <w:rsid w:val="00405F60"/>
    <w:rsid w:val="00406082"/>
    <w:rsid w:val="004062F8"/>
    <w:rsid w:val="004063DF"/>
    <w:rsid w:val="00406D34"/>
    <w:rsid w:val="00406DF5"/>
    <w:rsid w:val="0040714C"/>
    <w:rsid w:val="0040733B"/>
    <w:rsid w:val="004073BB"/>
    <w:rsid w:val="0040749C"/>
    <w:rsid w:val="00407BA1"/>
    <w:rsid w:val="0041019F"/>
    <w:rsid w:val="00410235"/>
    <w:rsid w:val="0041072E"/>
    <w:rsid w:val="00410864"/>
    <w:rsid w:val="00410E0B"/>
    <w:rsid w:val="00411168"/>
    <w:rsid w:val="00411467"/>
    <w:rsid w:val="00411D5F"/>
    <w:rsid w:val="00411D90"/>
    <w:rsid w:val="004127D6"/>
    <w:rsid w:val="004129E2"/>
    <w:rsid w:val="00412BED"/>
    <w:rsid w:val="0041305F"/>
    <w:rsid w:val="00413C56"/>
    <w:rsid w:val="004144F3"/>
    <w:rsid w:val="00414544"/>
    <w:rsid w:val="00414606"/>
    <w:rsid w:val="00414995"/>
    <w:rsid w:val="00414E87"/>
    <w:rsid w:val="004153CE"/>
    <w:rsid w:val="00415928"/>
    <w:rsid w:val="00415B89"/>
    <w:rsid w:val="0041617A"/>
    <w:rsid w:val="004161C7"/>
    <w:rsid w:val="0041645D"/>
    <w:rsid w:val="00416508"/>
    <w:rsid w:val="00416EBE"/>
    <w:rsid w:val="00417550"/>
    <w:rsid w:val="00417690"/>
    <w:rsid w:val="004178F5"/>
    <w:rsid w:val="00417A74"/>
    <w:rsid w:val="00417AA3"/>
    <w:rsid w:val="00417F81"/>
    <w:rsid w:val="004202D0"/>
    <w:rsid w:val="00420519"/>
    <w:rsid w:val="00420CB5"/>
    <w:rsid w:val="00420D9E"/>
    <w:rsid w:val="00421B8F"/>
    <w:rsid w:val="00422946"/>
    <w:rsid w:val="00422DB0"/>
    <w:rsid w:val="00423178"/>
    <w:rsid w:val="00423B61"/>
    <w:rsid w:val="00423C3A"/>
    <w:rsid w:val="00423F4E"/>
    <w:rsid w:val="004240E0"/>
    <w:rsid w:val="00424887"/>
    <w:rsid w:val="00424967"/>
    <w:rsid w:val="00424B1C"/>
    <w:rsid w:val="00424E04"/>
    <w:rsid w:val="00424E17"/>
    <w:rsid w:val="004253CA"/>
    <w:rsid w:val="004257D8"/>
    <w:rsid w:val="004259E8"/>
    <w:rsid w:val="00425FF8"/>
    <w:rsid w:val="0042626D"/>
    <w:rsid w:val="00426873"/>
    <w:rsid w:val="004268E3"/>
    <w:rsid w:val="004270D0"/>
    <w:rsid w:val="00427948"/>
    <w:rsid w:val="00427AC6"/>
    <w:rsid w:val="00430147"/>
    <w:rsid w:val="00430DFD"/>
    <w:rsid w:val="004313E8"/>
    <w:rsid w:val="00431D63"/>
    <w:rsid w:val="0043230D"/>
    <w:rsid w:val="0043270E"/>
    <w:rsid w:val="004330AA"/>
    <w:rsid w:val="00433146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321"/>
    <w:rsid w:val="004353C4"/>
    <w:rsid w:val="0043574F"/>
    <w:rsid w:val="004359D3"/>
    <w:rsid w:val="00435C04"/>
    <w:rsid w:val="00435C38"/>
    <w:rsid w:val="00435D80"/>
    <w:rsid w:val="00435FA5"/>
    <w:rsid w:val="0043637C"/>
    <w:rsid w:val="00436693"/>
    <w:rsid w:val="00436CBC"/>
    <w:rsid w:val="00437B94"/>
    <w:rsid w:val="004410AF"/>
    <w:rsid w:val="00441224"/>
    <w:rsid w:val="004418A8"/>
    <w:rsid w:val="00441AF7"/>
    <w:rsid w:val="0044231A"/>
    <w:rsid w:val="0044255C"/>
    <w:rsid w:val="00442EF4"/>
    <w:rsid w:val="00443099"/>
    <w:rsid w:val="004433ED"/>
    <w:rsid w:val="00443522"/>
    <w:rsid w:val="00443944"/>
    <w:rsid w:val="00443AD2"/>
    <w:rsid w:val="00443B02"/>
    <w:rsid w:val="00444241"/>
    <w:rsid w:val="00444840"/>
    <w:rsid w:val="00444887"/>
    <w:rsid w:val="00445221"/>
    <w:rsid w:val="004455C9"/>
    <w:rsid w:val="00445D2B"/>
    <w:rsid w:val="00445E6D"/>
    <w:rsid w:val="00445F88"/>
    <w:rsid w:val="004464F5"/>
    <w:rsid w:val="0044657D"/>
    <w:rsid w:val="00446806"/>
    <w:rsid w:val="00446B9E"/>
    <w:rsid w:val="0045022E"/>
    <w:rsid w:val="00450397"/>
    <w:rsid w:val="00450A29"/>
    <w:rsid w:val="00450A57"/>
    <w:rsid w:val="00450B5D"/>
    <w:rsid w:val="00450D75"/>
    <w:rsid w:val="004511F2"/>
    <w:rsid w:val="004515D0"/>
    <w:rsid w:val="004518A4"/>
    <w:rsid w:val="00451E6C"/>
    <w:rsid w:val="004526D2"/>
    <w:rsid w:val="00452A3A"/>
    <w:rsid w:val="00452B9C"/>
    <w:rsid w:val="00452E24"/>
    <w:rsid w:val="00453159"/>
    <w:rsid w:val="00453245"/>
    <w:rsid w:val="00453C8E"/>
    <w:rsid w:val="004544D5"/>
    <w:rsid w:val="0045464B"/>
    <w:rsid w:val="004546A6"/>
    <w:rsid w:val="00454852"/>
    <w:rsid w:val="00454EC6"/>
    <w:rsid w:val="0045522B"/>
    <w:rsid w:val="00455231"/>
    <w:rsid w:val="00455291"/>
    <w:rsid w:val="00455A18"/>
    <w:rsid w:val="00455AE8"/>
    <w:rsid w:val="00455EB1"/>
    <w:rsid w:val="004565FF"/>
    <w:rsid w:val="00456A21"/>
    <w:rsid w:val="00456AAB"/>
    <w:rsid w:val="00456C57"/>
    <w:rsid w:val="00456CDA"/>
    <w:rsid w:val="004577B1"/>
    <w:rsid w:val="00457E43"/>
    <w:rsid w:val="00457FAC"/>
    <w:rsid w:val="00460239"/>
    <w:rsid w:val="004607BA"/>
    <w:rsid w:val="00460838"/>
    <w:rsid w:val="00460C78"/>
    <w:rsid w:val="00460F7F"/>
    <w:rsid w:val="004611CD"/>
    <w:rsid w:val="00461B8C"/>
    <w:rsid w:val="0046250C"/>
    <w:rsid w:val="00462593"/>
    <w:rsid w:val="00462782"/>
    <w:rsid w:val="0046313F"/>
    <w:rsid w:val="00463410"/>
    <w:rsid w:val="00463618"/>
    <w:rsid w:val="00463A2C"/>
    <w:rsid w:val="004644ED"/>
    <w:rsid w:val="004645C8"/>
    <w:rsid w:val="00464B01"/>
    <w:rsid w:val="00464D20"/>
    <w:rsid w:val="00464E27"/>
    <w:rsid w:val="00465AC8"/>
    <w:rsid w:val="00465BFE"/>
    <w:rsid w:val="00465C7D"/>
    <w:rsid w:val="00465D0C"/>
    <w:rsid w:val="004665D2"/>
    <w:rsid w:val="0046684B"/>
    <w:rsid w:val="004669AA"/>
    <w:rsid w:val="00466BD5"/>
    <w:rsid w:val="00466E00"/>
    <w:rsid w:val="0046707B"/>
    <w:rsid w:val="004670C1"/>
    <w:rsid w:val="004672B7"/>
    <w:rsid w:val="004677FC"/>
    <w:rsid w:val="00467913"/>
    <w:rsid w:val="00467A19"/>
    <w:rsid w:val="00467AC3"/>
    <w:rsid w:val="00467F11"/>
    <w:rsid w:val="004702D8"/>
    <w:rsid w:val="004702ED"/>
    <w:rsid w:val="00470B69"/>
    <w:rsid w:val="00470C49"/>
    <w:rsid w:val="00470E15"/>
    <w:rsid w:val="00470EA6"/>
    <w:rsid w:val="00471117"/>
    <w:rsid w:val="004714B5"/>
    <w:rsid w:val="004716C4"/>
    <w:rsid w:val="004716EA"/>
    <w:rsid w:val="0047198F"/>
    <w:rsid w:val="00472390"/>
    <w:rsid w:val="00472C3D"/>
    <w:rsid w:val="00472D0D"/>
    <w:rsid w:val="00472FD7"/>
    <w:rsid w:val="00473819"/>
    <w:rsid w:val="00473BBB"/>
    <w:rsid w:val="00473FAA"/>
    <w:rsid w:val="00474333"/>
    <w:rsid w:val="004743B4"/>
    <w:rsid w:val="004744FB"/>
    <w:rsid w:val="00474DC4"/>
    <w:rsid w:val="004750BC"/>
    <w:rsid w:val="0047512B"/>
    <w:rsid w:val="0047532A"/>
    <w:rsid w:val="00475A30"/>
    <w:rsid w:val="00475CE7"/>
    <w:rsid w:val="004768FB"/>
    <w:rsid w:val="00476BA1"/>
    <w:rsid w:val="00476C49"/>
    <w:rsid w:val="00476DEF"/>
    <w:rsid w:val="004771C2"/>
    <w:rsid w:val="00477268"/>
    <w:rsid w:val="004772CD"/>
    <w:rsid w:val="004778FC"/>
    <w:rsid w:val="00477AFC"/>
    <w:rsid w:val="00477D3C"/>
    <w:rsid w:val="00477D6D"/>
    <w:rsid w:val="00480B86"/>
    <w:rsid w:val="00480C1F"/>
    <w:rsid w:val="00481691"/>
    <w:rsid w:val="0048187D"/>
    <w:rsid w:val="00482367"/>
    <w:rsid w:val="00482C2C"/>
    <w:rsid w:val="004831B5"/>
    <w:rsid w:val="00483B4D"/>
    <w:rsid w:val="00483D03"/>
    <w:rsid w:val="004845C3"/>
    <w:rsid w:val="00484F78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62B"/>
    <w:rsid w:val="00490C12"/>
    <w:rsid w:val="004913F4"/>
    <w:rsid w:val="0049146D"/>
    <w:rsid w:val="0049155D"/>
    <w:rsid w:val="004922D3"/>
    <w:rsid w:val="00492557"/>
    <w:rsid w:val="0049293B"/>
    <w:rsid w:val="00492BC4"/>
    <w:rsid w:val="00492C70"/>
    <w:rsid w:val="004932E3"/>
    <w:rsid w:val="00493505"/>
    <w:rsid w:val="004936D1"/>
    <w:rsid w:val="004937B4"/>
    <w:rsid w:val="00494102"/>
    <w:rsid w:val="0049414A"/>
    <w:rsid w:val="0049424D"/>
    <w:rsid w:val="00494457"/>
    <w:rsid w:val="00494B75"/>
    <w:rsid w:val="00494B97"/>
    <w:rsid w:val="00494E42"/>
    <w:rsid w:val="00495053"/>
    <w:rsid w:val="00495748"/>
    <w:rsid w:val="00495A00"/>
    <w:rsid w:val="00496E1E"/>
    <w:rsid w:val="00497537"/>
    <w:rsid w:val="004975F2"/>
    <w:rsid w:val="00497602"/>
    <w:rsid w:val="004A0106"/>
    <w:rsid w:val="004A0338"/>
    <w:rsid w:val="004A043A"/>
    <w:rsid w:val="004A07AF"/>
    <w:rsid w:val="004A09D3"/>
    <w:rsid w:val="004A0EA6"/>
    <w:rsid w:val="004A11DD"/>
    <w:rsid w:val="004A1239"/>
    <w:rsid w:val="004A1600"/>
    <w:rsid w:val="004A17C5"/>
    <w:rsid w:val="004A1A09"/>
    <w:rsid w:val="004A1F6D"/>
    <w:rsid w:val="004A2264"/>
    <w:rsid w:val="004A288C"/>
    <w:rsid w:val="004A2E64"/>
    <w:rsid w:val="004A2F5E"/>
    <w:rsid w:val="004A34FF"/>
    <w:rsid w:val="004A3EB5"/>
    <w:rsid w:val="004A4418"/>
    <w:rsid w:val="004A4432"/>
    <w:rsid w:val="004A49A4"/>
    <w:rsid w:val="004A4A89"/>
    <w:rsid w:val="004A4F09"/>
    <w:rsid w:val="004A5110"/>
    <w:rsid w:val="004A51A4"/>
    <w:rsid w:val="004A51B5"/>
    <w:rsid w:val="004A53CE"/>
    <w:rsid w:val="004A5751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51D"/>
    <w:rsid w:val="004B10ED"/>
    <w:rsid w:val="004B135B"/>
    <w:rsid w:val="004B137B"/>
    <w:rsid w:val="004B1EA3"/>
    <w:rsid w:val="004B212C"/>
    <w:rsid w:val="004B221A"/>
    <w:rsid w:val="004B24DD"/>
    <w:rsid w:val="004B2635"/>
    <w:rsid w:val="004B268E"/>
    <w:rsid w:val="004B28E9"/>
    <w:rsid w:val="004B2A36"/>
    <w:rsid w:val="004B3093"/>
    <w:rsid w:val="004B3590"/>
    <w:rsid w:val="004B35C8"/>
    <w:rsid w:val="004B376B"/>
    <w:rsid w:val="004B3EA7"/>
    <w:rsid w:val="004B4877"/>
    <w:rsid w:val="004B4CA0"/>
    <w:rsid w:val="004B6930"/>
    <w:rsid w:val="004B6A02"/>
    <w:rsid w:val="004B6A06"/>
    <w:rsid w:val="004B6AC4"/>
    <w:rsid w:val="004B6C68"/>
    <w:rsid w:val="004B6CE7"/>
    <w:rsid w:val="004B6D78"/>
    <w:rsid w:val="004B6F57"/>
    <w:rsid w:val="004B7A8D"/>
    <w:rsid w:val="004C0168"/>
    <w:rsid w:val="004C0223"/>
    <w:rsid w:val="004C02A5"/>
    <w:rsid w:val="004C070B"/>
    <w:rsid w:val="004C080E"/>
    <w:rsid w:val="004C0AFA"/>
    <w:rsid w:val="004C0D22"/>
    <w:rsid w:val="004C1058"/>
    <w:rsid w:val="004C129F"/>
    <w:rsid w:val="004C1347"/>
    <w:rsid w:val="004C14E1"/>
    <w:rsid w:val="004C1986"/>
    <w:rsid w:val="004C1C8B"/>
    <w:rsid w:val="004C1DE1"/>
    <w:rsid w:val="004C231F"/>
    <w:rsid w:val="004C2543"/>
    <w:rsid w:val="004C2826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B9B"/>
    <w:rsid w:val="004C4EB7"/>
    <w:rsid w:val="004C5188"/>
    <w:rsid w:val="004C531E"/>
    <w:rsid w:val="004C54CD"/>
    <w:rsid w:val="004C579D"/>
    <w:rsid w:val="004C597F"/>
    <w:rsid w:val="004C5E5A"/>
    <w:rsid w:val="004C6138"/>
    <w:rsid w:val="004C62CD"/>
    <w:rsid w:val="004C667E"/>
    <w:rsid w:val="004C69B1"/>
    <w:rsid w:val="004C6B30"/>
    <w:rsid w:val="004C6FEE"/>
    <w:rsid w:val="004C7810"/>
    <w:rsid w:val="004C7823"/>
    <w:rsid w:val="004D0961"/>
    <w:rsid w:val="004D0B93"/>
    <w:rsid w:val="004D0BBD"/>
    <w:rsid w:val="004D0BFB"/>
    <w:rsid w:val="004D0C5D"/>
    <w:rsid w:val="004D0DAD"/>
    <w:rsid w:val="004D0DB7"/>
    <w:rsid w:val="004D0E34"/>
    <w:rsid w:val="004D17F7"/>
    <w:rsid w:val="004D18D6"/>
    <w:rsid w:val="004D196F"/>
    <w:rsid w:val="004D1E29"/>
    <w:rsid w:val="004D2464"/>
    <w:rsid w:val="004D2C14"/>
    <w:rsid w:val="004D2CC9"/>
    <w:rsid w:val="004D2EF0"/>
    <w:rsid w:val="004D307D"/>
    <w:rsid w:val="004D3900"/>
    <w:rsid w:val="004D3955"/>
    <w:rsid w:val="004D3C6D"/>
    <w:rsid w:val="004D3D6A"/>
    <w:rsid w:val="004D48DA"/>
    <w:rsid w:val="004D4A06"/>
    <w:rsid w:val="004D4E18"/>
    <w:rsid w:val="004D525B"/>
    <w:rsid w:val="004D52B3"/>
    <w:rsid w:val="004D535B"/>
    <w:rsid w:val="004D5938"/>
    <w:rsid w:val="004D5D87"/>
    <w:rsid w:val="004D5DCD"/>
    <w:rsid w:val="004D624B"/>
    <w:rsid w:val="004D65FC"/>
    <w:rsid w:val="004D660A"/>
    <w:rsid w:val="004D69CD"/>
    <w:rsid w:val="004D7198"/>
    <w:rsid w:val="004D71C7"/>
    <w:rsid w:val="004D75FE"/>
    <w:rsid w:val="004D79E1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2175"/>
    <w:rsid w:val="004E293D"/>
    <w:rsid w:val="004E2E28"/>
    <w:rsid w:val="004E38C0"/>
    <w:rsid w:val="004E3D83"/>
    <w:rsid w:val="004E40A3"/>
    <w:rsid w:val="004E410B"/>
    <w:rsid w:val="004E4983"/>
    <w:rsid w:val="004E4AFB"/>
    <w:rsid w:val="004E4FE0"/>
    <w:rsid w:val="004E5DA6"/>
    <w:rsid w:val="004E5DD3"/>
    <w:rsid w:val="004E649B"/>
    <w:rsid w:val="004E712A"/>
    <w:rsid w:val="004E7184"/>
    <w:rsid w:val="004E7344"/>
    <w:rsid w:val="004E7AC9"/>
    <w:rsid w:val="004E7E39"/>
    <w:rsid w:val="004F0788"/>
    <w:rsid w:val="004F0FB1"/>
    <w:rsid w:val="004F10E8"/>
    <w:rsid w:val="004F13BD"/>
    <w:rsid w:val="004F1C14"/>
    <w:rsid w:val="004F2108"/>
    <w:rsid w:val="004F2666"/>
    <w:rsid w:val="004F2676"/>
    <w:rsid w:val="004F26FF"/>
    <w:rsid w:val="004F291E"/>
    <w:rsid w:val="004F2BA9"/>
    <w:rsid w:val="004F2C78"/>
    <w:rsid w:val="004F2CDC"/>
    <w:rsid w:val="004F2D46"/>
    <w:rsid w:val="004F2D7A"/>
    <w:rsid w:val="004F2F13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E5F"/>
    <w:rsid w:val="004F505E"/>
    <w:rsid w:val="004F5069"/>
    <w:rsid w:val="004F52E6"/>
    <w:rsid w:val="004F5708"/>
    <w:rsid w:val="004F5E3A"/>
    <w:rsid w:val="004F5EE5"/>
    <w:rsid w:val="004F6889"/>
    <w:rsid w:val="004F6A7F"/>
    <w:rsid w:val="004F6AB4"/>
    <w:rsid w:val="004F6FC9"/>
    <w:rsid w:val="004F790E"/>
    <w:rsid w:val="004F7CD5"/>
    <w:rsid w:val="0050043F"/>
    <w:rsid w:val="005005F2"/>
    <w:rsid w:val="00500E2C"/>
    <w:rsid w:val="0050117C"/>
    <w:rsid w:val="005016D0"/>
    <w:rsid w:val="005018DE"/>
    <w:rsid w:val="00501A3C"/>
    <w:rsid w:val="00501E47"/>
    <w:rsid w:val="00501F84"/>
    <w:rsid w:val="00502DAC"/>
    <w:rsid w:val="00502F4A"/>
    <w:rsid w:val="005030F3"/>
    <w:rsid w:val="00503D08"/>
    <w:rsid w:val="00504C31"/>
    <w:rsid w:val="00504CCD"/>
    <w:rsid w:val="00504CD7"/>
    <w:rsid w:val="00505088"/>
    <w:rsid w:val="00505476"/>
    <w:rsid w:val="005057EC"/>
    <w:rsid w:val="00505821"/>
    <w:rsid w:val="00505CA2"/>
    <w:rsid w:val="00505F5B"/>
    <w:rsid w:val="0050635B"/>
    <w:rsid w:val="005064FB"/>
    <w:rsid w:val="00506C3F"/>
    <w:rsid w:val="00507901"/>
    <w:rsid w:val="00507A84"/>
    <w:rsid w:val="00507B2E"/>
    <w:rsid w:val="00507E55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39"/>
    <w:rsid w:val="00511B5B"/>
    <w:rsid w:val="005129B7"/>
    <w:rsid w:val="00512B3A"/>
    <w:rsid w:val="005132B9"/>
    <w:rsid w:val="005139BD"/>
    <w:rsid w:val="00513BE3"/>
    <w:rsid w:val="00514239"/>
    <w:rsid w:val="0051449D"/>
    <w:rsid w:val="00514753"/>
    <w:rsid w:val="005148F2"/>
    <w:rsid w:val="005151E1"/>
    <w:rsid w:val="0051536C"/>
    <w:rsid w:val="00515494"/>
    <w:rsid w:val="00515507"/>
    <w:rsid w:val="00515A79"/>
    <w:rsid w:val="00515D84"/>
    <w:rsid w:val="0051614E"/>
    <w:rsid w:val="00516250"/>
    <w:rsid w:val="00516B8D"/>
    <w:rsid w:val="00516C42"/>
    <w:rsid w:val="00517305"/>
    <w:rsid w:val="00517418"/>
    <w:rsid w:val="005175D8"/>
    <w:rsid w:val="0051776A"/>
    <w:rsid w:val="005179D3"/>
    <w:rsid w:val="005203F1"/>
    <w:rsid w:val="00520813"/>
    <w:rsid w:val="005208CA"/>
    <w:rsid w:val="005208F8"/>
    <w:rsid w:val="005209A1"/>
    <w:rsid w:val="00520D7A"/>
    <w:rsid w:val="005215B3"/>
    <w:rsid w:val="00521743"/>
    <w:rsid w:val="00521F2B"/>
    <w:rsid w:val="005222E5"/>
    <w:rsid w:val="0052232F"/>
    <w:rsid w:val="0052241B"/>
    <w:rsid w:val="00522C88"/>
    <w:rsid w:val="00522DF6"/>
    <w:rsid w:val="00522FDA"/>
    <w:rsid w:val="00523518"/>
    <w:rsid w:val="00523B7F"/>
    <w:rsid w:val="00523FD3"/>
    <w:rsid w:val="00524895"/>
    <w:rsid w:val="00525172"/>
    <w:rsid w:val="0052557E"/>
    <w:rsid w:val="005255A4"/>
    <w:rsid w:val="00525A06"/>
    <w:rsid w:val="00525A8B"/>
    <w:rsid w:val="00525CE6"/>
    <w:rsid w:val="00525D3E"/>
    <w:rsid w:val="00525F40"/>
    <w:rsid w:val="0052621C"/>
    <w:rsid w:val="00526FF2"/>
    <w:rsid w:val="005271BB"/>
    <w:rsid w:val="005272FC"/>
    <w:rsid w:val="00527380"/>
    <w:rsid w:val="0052774B"/>
    <w:rsid w:val="00527B8E"/>
    <w:rsid w:val="00527E74"/>
    <w:rsid w:val="0053066A"/>
    <w:rsid w:val="00530AED"/>
    <w:rsid w:val="00530C04"/>
    <w:rsid w:val="00530DD7"/>
    <w:rsid w:val="0053224B"/>
    <w:rsid w:val="0053245A"/>
    <w:rsid w:val="005326EF"/>
    <w:rsid w:val="00532D4A"/>
    <w:rsid w:val="00533425"/>
    <w:rsid w:val="00533DFA"/>
    <w:rsid w:val="00535322"/>
    <w:rsid w:val="005365A8"/>
    <w:rsid w:val="005368A9"/>
    <w:rsid w:val="005369A8"/>
    <w:rsid w:val="00536F43"/>
    <w:rsid w:val="005371E9"/>
    <w:rsid w:val="00537402"/>
    <w:rsid w:val="005374C0"/>
    <w:rsid w:val="005378DB"/>
    <w:rsid w:val="005378FE"/>
    <w:rsid w:val="00540611"/>
    <w:rsid w:val="005406A9"/>
    <w:rsid w:val="00540857"/>
    <w:rsid w:val="00540C8E"/>
    <w:rsid w:val="005420D9"/>
    <w:rsid w:val="00542649"/>
    <w:rsid w:val="005431B5"/>
    <w:rsid w:val="0054331D"/>
    <w:rsid w:val="00543480"/>
    <w:rsid w:val="005435DD"/>
    <w:rsid w:val="00543CA4"/>
    <w:rsid w:val="00543D00"/>
    <w:rsid w:val="00543ECD"/>
    <w:rsid w:val="0054407D"/>
    <w:rsid w:val="0054414F"/>
    <w:rsid w:val="0054464B"/>
    <w:rsid w:val="005446C7"/>
    <w:rsid w:val="005448BA"/>
    <w:rsid w:val="00545011"/>
    <w:rsid w:val="005451AF"/>
    <w:rsid w:val="0054527D"/>
    <w:rsid w:val="00545328"/>
    <w:rsid w:val="00545915"/>
    <w:rsid w:val="00545B90"/>
    <w:rsid w:val="00545BA2"/>
    <w:rsid w:val="0054600C"/>
    <w:rsid w:val="0054611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7AE"/>
    <w:rsid w:val="00551790"/>
    <w:rsid w:val="00552424"/>
    <w:rsid w:val="005525B0"/>
    <w:rsid w:val="005527E5"/>
    <w:rsid w:val="00552821"/>
    <w:rsid w:val="0055297E"/>
    <w:rsid w:val="00552BC4"/>
    <w:rsid w:val="005535EF"/>
    <w:rsid w:val="0055369C"/>
    <w:rsid w:val="005538A2"/>
    <w:rsid w:val="00553A56"/>
    <w:rsid w:val="00553B68"/>
    <w:rsid w:val="00553F05"/>
    <w:rsid w:val="005547F0"/>
    <w:rsid w:val="00554937"/>
    <w:rsid w:val="00554E6C"/>
    <w:rsid w:val="0055544D"/>
    <w:rsid w:val="005561E5"/>
    <w:rsid w:val="005563E4"/>
    <w:rsid w:val="00556632"/>
    <w:rsid w:val="0055708C"/>
    <w:rsid w:val="005575D0"/>
    <w:rsid w:val="005579CA"/>
    <w:rsid w:val="00557AC4"/>
    <w:rsid w:val="00557ADA"/>
    <w:rsid w:val="0056067F"/>
    <w:rsid w:val="00560DE2"/>
    <w:rsid w:val="00560FEF"/>
    <w:rsid w:val="00561E55"/>
    <w:rsid w:val="00562054"/>
    <w:rsid w:val="00562869"/>
    <w:rsid w:val="00562B97"/>
    <w:rsid w:val="00562D19"/>
    <w:rsid w:val="005631AC"/>
    <w:rsid w:val="00563569"/>
    <w:rsid w:val="0056392B"/>
    <w:rsid w:val="00564A24"/>
    <w:rsid w:val="00564EE9"/>
    <w:rsid w:val="005652F1"/>
    <w:rsid w:val="00565406"/>
    <w:rsid w:val="005655AE"/>
    <w:rsid w:val="00565CE2"/>
    <w:rsid w:val="00565E79"/>
    <w:rsid w:val="0056619C"/>
    <w:rsid w:val="0056621E"/>
    <w:rsid w:val="005665F9"/>
    <w:rsid w:val="00566696"/>
    <w:rsid w:val="00566935"/>
    <w:rsid w:val="00566CCE"/>
    <w:rsid w:val="00566CF8"/>
    <w:rsid w:val="00566E82"/>
    <w:rsid w:val="00567C35"/>
    <w:rsid w:val="005700FF"/>
    <w:rsid w:val="005701EF"/>
    <w:rsid w:val="00570311"/>
    <w:rsid w:val="00570734"/>
    <w:rsid w:val="005707DD"/>
    <w:rsid w:val="005709E2"/>
    <w:rsid w:val="00570F52"/>
    <w:rsid w:val="00570FB1"/>
    <w:rsid w:val="00571230"/>
    <w:rsid w:val="005713AE"/>
    <w:rsid w:val="00571569"/>
    <w:rsid w:val="0057161F"/>
    <w:rsid w:val="005718B0"/>
    <w:rsid w:val="00571A54"/>
    <w:rsid w:val="00571CC5"/>
    <w:rsid w:val="00571F26"/>
    <w:rsid w:val="00571FD7"/>
    <w:rsid w:val="005720AF"/>
    <w:rsid w:val="00572465"/>
    <w:rsid w:val="00572B03"/>
    <w:rsid w:val="00572B5E"/>
    <w:rsid w:val="00572D0E"/>
    <w:rsid w:val="005733D5"/>
    <w:rsid w:val="0057345A"/>
    <w:rsid w:val="00573914"/>
    <w:rsid w:val="00573C54"/>
    <w:rsid w:val="00573EC5"/>
    <w:rsid w:val="00573F72"/>
    <w:rsid w:val="00574187"/>
    <w:rsid w:val="0057424F"/>
    <w:rsid w:val="0057475B"/>
    <w:rsid w:val="00574C2A"/>
    <w:rsid w:val="00574CCE"/>
    <w:rsid w:val="00574F3D"/>
    <w:rsid w:val="00575325"/>
    <w:rsid w:val="0057543B"/>
    <w:rsid w:val="005758E0"/>
    <w:rsid w:val="005759FB"/>
    <w:rsid w:val="00575BEF"/>
    <w:rsid w:val="00575C9C"/>
    <w:rsid w:val="00575D53"/>
    <w:rsid w:val="00575EC1"/>
    <w:rsid w:val="00576293"/>
    <w:rsid w:val="005762D5"/>
    <w:rsid w:val="0057649F"/>
    <w:rsid w:val="005776DE"/>
    <w:rsid w:val="005779E0"/>
    <w:rsid w:val="00577F9F"/>
    <w:rsid w:val="0058012A"/>
    <w:rsid w:val="00580520"/>
    <w:rsid w:val="00580727"/>
    <w:rsid w:val="005808BF"/>
    <w:rsid w:val="00580D4C"/>
    <w:rsid w:val="005811E5"/>
    <w:rsid w:val="0058136D"/>
    <w:rsid w:val="005815C9"/>
    <w:rsid w:val="00582284"/>
    <w:rsid w:val="00582761"/>
    <w:rsid w:val="00582D7D"/>
    <w:rsid w:val="00582E10"/>
    <w:rsid w:val="00582F44"/>
    <w:rsid w:val="0058326C"/>
    <w:rsid w:val="00583951"/>
    <w:rsid w:val="00583ACF"/>
    <w:rsid w:val="00583BF9"/>
    <w:rsid w:val="005841B6"/>
    <w:rsid w:val="005841DF"/>
    <w:rsid w:val="005842E6"/>
    <w:rsid w:val="0058492B"/>
    <w:rsid w:val="00584C45"/>
    <w:rsid w:val="00584E57"/>
    <w:rsid w:val="00584F04"/>
    <w:rsid w:val="0058514E"/>
    <w:rsid w:val="00585448"/>
    <w:rsid w:val="005859F2"/>
    <w:rsid w:val="00585D08"/>
    <w:rsid w:val="00585DEC"/>
    <w:rsid w:val="0058634F"/>
    <w:rsid w:val="00586918"/>
    <w:rsid w:val="00586C5B"/>
    <w:rsid w:val="00586CCE"/>
    <w:rsid w:val="00586F89"/>
    <w:rsid w:val="0058722E"/>
    <w:rsid w:val="0058749A"/>
    <w:rsid w:val="00587A4B"/>
    <w:rsid w:val="00587C51"/>
    <w:rsid w:val="00587CEA"/>
    <w:rsid w:val="00587D02"/>
    <w:rsid w:val="0059015F"/>
    <w:rsid w:val="0059048A"/>
    <w:rsid w:val="00590EFE"/>
    <w:rsid w:val="005910C0"/>
    <w:rsid w:val="0059123E"/>
    <w:rsid w:val="00591299"/>
    <w:rsid w:val="00591C70"/>
    <w:rsid w:val="00591CCD"/>
    <w:rsid w:val="00592694"/>
    <w:rsid w:val="0059289F"/>
    <w:rsid w:val="00592955"/>
    <w:rsid w:val="00592A8F"/>
    <w:rsid w:val="00592AC3"/>
    <w:rsid w:val="00592E06"/>
    <w:rsid w:val="00593558"/>
    <w:rsid w:val="00593576"/>
    <w:rsid w:val="00593B52"/>
    <w:rsid w:val="00593BF6"/>
    <w:rsid w:val="00593F78"/>
    <w:rsid w:val="00594128"/>
    <w:rsid w:val="005941DD"/>
    <w:rsid w:val="0059439F"/>
    <w:rsid w:val="00594597"/>
    <w:rsid w:val="0059481B"/>
    <w:rsid w:val="00594862"/>
    <w:rsid w:val="00594B3D"/>
    <w:rsid w:val="00594B52"/>
    <w:rsid w:val="00594D6B"/>
    <w:rsid w:val="00595AAC"/>
    <w:rsid w:val="00595BF1"/>
    <w:rsid w:val="00596078"/>
    <w:rsid w:val="0059612D"/>
    <w:rsid w:val="00596363"/>
    <w:rsid w:val="00596D3D"/>
    <w:rsid w:val="00596FEF"/>
    <w:rsid w:val="00597348"/>
    <w:rsid w:val="005973F2"/>
    <w:rsid w:val="00597464"/>
    <w:rsid w:val="00597492"/>
    <w:rsid w:val="00597570"/>
    <w:rsid w:val="005977B0"/>
    <w:rsid w:val="005978D4"/>
    <w:rsid w:val="00597ACA"/>
    <w:rsid w:val="005A0201"/>
    <w:rsid w:val="005A080D"/>
    <w:rsid w:val="005A0F8D"/>
    <w:rsid w:val="005A1DF3"/>
    <w:rsid w:val="005A211C"/>
    <w:rsid w:val="005A22C5"/>
    <w:rsid w:val="005A27BA"/>
    <w:rsid w:val="005A28D9"/>
    <w:rsid w:val="005A29B7"/>
    <w:rsid w:val="005A2CDC"/>
    <w:rsid w:val="005A2CE9"/>
    <w:rsid w:val="005A3039"/>
    <w:rsid w:val="005A337F"/>
    <w:rsid w:val="005A3D54"/>
    <w:rsid w:val="005A3E45"/>
    <w:rsid w:val="005A453D"/>
    <w:rsid w:val="005A46C9"/>
    <w:rsid w:val="005A473C"/>
    <w:rsid w:val="005A480E"/>
    <w:rsid w:val="005A482D"/>
    <w:rsid w:val="005A4C4B"/>
    <w:rsid w:val="005A4DDD"/>
    <w:rsid w:val="005A5114"/>
    <w:rsid w:val="005A5420"/>
    <w:rsid w:val="005A55CE"/>
    <w:rsid w:val="005A5AB1"/>
    <w:rsid w:val="005A613A"/>
    <w:rsid w:val="005A629B"/>
    <w:rsid w:val="005A6485"/>
    <w:rsid w:val="005A65CF"/>
    <w:rsid w:val="005A6886"/>
    <w:rsid w:val="005A68FC"/>
    <w:rsid w:val="005A6F4C"/>
    <w:rsid w:val="005A72CE"/>
    <w:rsid w:val="005A746F"/>
    <w:rsid w:val="005A78FB"/>
    <w:rsid w:val="005A7D6D"/>
    <w:rsid w:val="005B02F1"/>
    <w:rsid w:val="005B047D"/>
    <w:rsid w:val="005B0957"/>
    <w:rsid w:val="005B0AA0"/>
    <w:rsid w:val="005B0BD4"/>
    <w:rsid w:val="005B125D"/>
    <w:rsid w:val="005B14E6"/>
    <w:rsid w:val="005B1878"/>
    <w:rsid w:val="005B2287"/>
    <w:rsid w:val="005B254A"/>
    <w:rsid w:val="005B2643"/>
    <w:rsid w:val="005B2A02"/>
    <w:rsid w:val="005B2D9D"/>
    <w:rsid w:val="005B3018"/>
    <w:rsid w:val="005B385F"/>
    <w:rsid w:val="005B4932"/>
    <w:rsid w:val="005B4F42"/>
    <w:rsid w:val="005B587F"/>
    <w:rsid w:val="005B6905"/>
    <w:rsid w:val="005B6C16"/>
    <w:rsid w:val="005B6C45"/>
    <w:rsid w:val="005B6D78"/>
    <w:rsid w:val="005B72F7"/>
    <w:rsid w:val="005B79D0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2082"/>
    <w:rsid w:val="005C23BB"/>
    <w:rsid w:val="005C2C10"/>
    <w:rsid w:val="005C32F2"/>
    <w:rsid w:val="005C335B"/>
    <w:rsid w:val="005C40EE"/>
    <w:rsid w:val="005C4557"/>
    <w:rsid w:val="005C47F3"/>
    <w:rsid w:val="005C4CD1"/>
    <w:rsid w:val="005C529E"/>
    <w:rsid w:val="005C5A8B"/>
    <w:rsid w:val="005C5E17"/>
    <w:rsid w:val="005C5E63"/>
    <w:rsid w:val="005C5FED"/>
    <w:rsid w:val="005C603A"/>
    <w:rsid w:val="005C6504"/>
    <w:rsid w:val="005C6813"/>
    <w:rsid w:val="005C758C"/>
    <w:rsid w:val="005C786F"/>
    <w:rsid w:val="005C7E6D"/>
    <w:rsid w:val="005C7F7A"/>
    <w:rsid w:val="005D0080"/>
    <w:rsid w:val="005D0375"/>
    <w:rsid w:val="005D0797"/>
    <w:rsid w:val="005D125C"/>
    <w:rsid w:val="005D187B"/>
    <w:rsid w:val="005D1CFE"/>
    <w:rsid w:val="005D1EC3"/>
    <w:rsid w:val="005D21AC"/>
    <w:rsid w:val="005D24AE"/>
    <w:rsid w:val="005D2773"/>
    <w:rsid w:val="005D3032"/>
    <w:rsid w:val="005D315B"/>
    <w:rsid w:val="005D3255"/>
    <w:rsid w:val="005D3804"/>
    <w:rsid w:val="005D3912"/>
    <w:rsid w:val="005D3D00"/>
    <w:rsid w:val="005D4310"/>
    <w:rsid w:val="005D4903"/>
    <w:rsid w:val="005D497E"/>
    <w:rsid w:val="005D498A"/>
    <w:rsid w:val="005D4AE5"/>
    <w:rsid w:val="005D72EB"/>
    <w:rsid w:val="005D7E96"/>
    <w:rsid w:val="005E01CA"/>
    <w:rsid w:val="005E02D7"/>
    <w:rsid w:val="005E0774"/>
    <w:rsid w:val="005E0D20"/>
    <w:rsid w:val="005E0D6D"/>
    <w:rsid w:val="005E10E6"/>
    <w:rsid w:val="005E1382"/>
    <w:rsid w:val="005E14CC"/>
    <w:rsid w:val="005E17DE"/>
    <w:rsid w:val="005E19DB"/>
    <w:rsid w:val="005E1B79"/>
    <w:rsid w:val="005E2126"/>
    <w:rsid w:val="005E237E"/>
    <w:rsid w:val="005E2395"/>
    <w:rsid w:val="005E2408"/>
    <w:rsid w:val="005E2597"/>
    <w:rsid w:val="005E2621"/>
    <w:rsid w:val="005E2838"/>
    <w:rsid w:val="005E295A"/>
    <w:rsid w:val="005E2BBF"/>
    <w:rsid w:val="005E3524"/>
    <w:rsid w:val="005E3E65"/>
    <w:rsid w:val="005E4131"/>
    <w:rsid w:val="005E44AA"/>
    <w:rsid w:val="005E585C"/>
    <w:rsid w:val="005E58F9"/>
    <w:rsid w:val="005E596F"/>
    <w:rsid w:val="005E6186"/>
    <w:rsid w:val="005E6348"/>
    <w:rsid w:val="005E6ED1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3E"/>
    <w:rsid w:val="005F11D2"/>
    <w:rsid w:val="005F1236"/>
    <w:rsid w:val="005F1426"/>
    <w:rsid w:val="005F17A0"/>
    <w:rsid w:val="005F18C7"/>
    <w:rsid w:val="005F21E5"/>
    <w:rsid w:val="005F2766"/>
    <w:rsid w:val="005F2A8F"/>
    <w:rsid w:val="005F311E"/>
    <w:rsid w:val="005F38B6"/>
    <w:rsid w:val="005F3A6D"/>
    <w:rsid w:val="005F3B29"/>
    <w:rsid w:val="005F3C93"/>
    <w:rsid w:val="005F3D09"/>
    <w:rsid w:val="005F3D22"/>
    <w:rsid w:val="005F4C57"/>
    <w:rsid w:val="005F5A48"/>
    <w:rsid w:val="005F647D"/>
    <w:rsid w:val="005F64E2"/>
    <w:rsid w:val="005F67E4"/>
    <w:rsid w:val="005F6807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601"/>
    <w:rsid w:val="00601888"/>
    <w:rsid w:val="00601C4A"/>
    <w:rsid w:val="00602254"/>
    <w:rsid w:val="00602E98"/>
    <w:rsid w:val="00602F21"/>
    <w:rsid w:val="0060309B"/>
    <w:rsid w:val="00603198"/>
    <w:rsid w:val="00603277"/>
    <w:rsid w:val="00603456"/>
    <w:rsid w:val="00603A85"/>
    <w:rsid w:val="00604627"/>
    <w:rsid w:val="0060471A"/>
    <w:rsid w:val="00604A9B"/>
    <w:rsid w:val="00604C23"/>
    <w:rsid w:val="00604D42"/>
    <w:rsid w:val="00605FF7"/>
    <w:rsid w:val="006061D5"/>
    <w:rsid w:val="0060641C"/>
    <w:rsid w:val="00606692"/>
    <w:rsid w:val="00606C11"/>
    <w:rsid w:val="00607155"/>
    <w:rsid w:val="00607291"/>
    <w:rsid w:val="00607FBC"/>
    <w:rsid w:val="006100FC"/>
    <w:rsid w:val="00610483"/>
    <w:rsid w:val="00610EAE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539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0A3"/>
    <w:rsid w:val="006171B1"/>
    <w:rsid w:val="00617695"/>
    <w:rsid w:val="00617B54"/>
    <w:rsid w:val="00620BAA"/>
    <w:rsid w:val="00620D51"/>
    <w:rsid w:val="00620F1A"/>
    <w:rsid w:val="00621395"/>
    <w:rsid w:val="0062145F"/>
    <w:rsid w:val="00621779"/>
    <w:rsid w:val="00621A28"/>
    <w:rsid w:val="00622191"/>
    <w:rsid w:val="006224A7"/>
    <w:rsid w:val="00622580"/>
    <w:rsid w:val="0062281B"/>
    <w:rsid w:val="00622BF1"/>
    <w:rsid w:val="00622C25"/>
    <w:rsid w:val="0062367D"/>
    <w:rsid w:val="006238D8"/>
    <w:rsid w:val="00623F18"/>
    <w:rsid w:val="0062404C"/>
    <w:rsid w:val="00624112"/>
    <w:rsid w:val="0062489E"/>
    <w:rsid w:val="00624F76"/>
    <w:rsid w:val="00625087"/>
    <w:rsid w:val="00625547"/>
    <w:rsid w:val="006256A2"/>
    <w:rsid w:val="00625A17"/>
    <w:rsid w:val="00625BD4"/>
    <w:rsid w:val="00625C3A"/>
    <w:rsid w:val="00626008"/>
    <w:rsid w:val="00626274"/>
    <w:rsid w:val="0062680C"/>
    <w:rsid w:val="00626CD0"/>
    <w:rsid w:val="006273BD"/>
    <w:rsid w:val="006273BF"/>
    <w:rsid w:val="006273EF"/>
    <w:rsid w:val="006274BB"/>
    <w:rsid w:val="0062757E"/>
    <w:rsid w:val="006276F4"/>
    <w:rsid w:val="00627859"/>
    <w:rsid w:val="00627F51"/>
    <w:rsid w:val="0063026A"/>
    <w:rsid w:val="00630838"/>
    <w:rsid w:val="0063131E"/>
    <w:rsid w:val="00631E79"/>
    <w:rsid w:val="0063220C"/>
    <w:rsid w:val="0063246B"/>
    <w:rsid w:val="006328F2"/>
    <w:rsid w:val="00632C66"/>
    <w:rsid w:val="00632DF3"/>
    <w:rsid w:val="00632F91"/>
    <w:rsid w:val="00633E08"/>
    <w:rsid w:val="0063497B"/>
    <w:rsid w:val="00634AAE"/>
    <w:rsid w:val="00634CA2"/>
    <w:rsid w:val="00634DFF"/>
    <w:rsid w:val="00634F88"/>
    <w:rsid w:val="006354F4"/>
    <w:rsid w:val="00636680"/>
    <w:rsid w:val="006367F7"/>
    <w:rsid w:val="00636950"/>
    <w:rsid w:val="00636EAE"/>
    <w:rsid w:val="00636F56"/>
    <w:rsid w:val="00637CAF"/>
    <w:rsid w:val="00637CC2"/>
    <w:rsid w:val="00637CD6"/>
    <w:rsid w:val="00637E21"/>
    <w:rsid w:val="006402F8"/>
    <w:rsid w:val="00640653"/>
    <w:rsid w:val="0064119C"/>
    <w:rsid w:val="006417E4"/>
    <w:rsid w:val="00641825"/>
    <w:rsid w:val="00641E54"/>
    <w:rsid w:val="00641FC4"/>
    <w:rsid w:val="006420F4"/>
    <w:rsid w:val="0064262E"/>
    <w:rsid w:val="006429CE"/>
    <w:rsid w:val="00642FCA"/>
    <w:rsid w:val="00643A87"/>
    <w:rsid w:val="00643E1A"/>
    <w:rsid w:val="00644802"/>
    <w:rsid w:val="0064480A"/>
    <w:rsid w:val="00644ADD"/>
    <w:rsid w:val="00644B40"/>
    <w:rsid w:val="00644C77"/>
    <w:rsid w:val="00644E8F"/>
    <w:rsid w:val="00645E06"/>
    <w:rsid w:val="00645FB5"/>
    <w:rsid w:val="00646728"/>
    <w:rsid w:val="00646B28"/>
    <w:rsid w:val="00646E08"/>
    <w:rsid w:val="006470CE"/>
    <w:rsid w:val="0064710D"/>
    <w:rsid w:val="0064757A"/>
    <w:rsid w:val="006479D0"/>
    <w:rsid w:val="00650BAA"/>
    <w:rsid w:val="0065146C"/>
    <w:rsid w:val="006518E0"/>
    <w:rsid w:val="006522B5"/>
    <w:rsid w:val="0065236D"/>
    <w:rsid w:val="00652446"/>
    <w:rsid w:val="006524F0"/>
    <w:rsid w:val="0065278D"/>
    <w:rsid w:val="00652871"/>
    <w:rsid w:val="00652983"/>
    <w:rsid w:val="00652F31"/>
    <w:rsid w:val="00653198"/>
    <w:rsid w:val="00653934"/>
    <w:rsid w:val="00653958"/>
    <w:rsid w:val="00653AA0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55F"/>
    <w:rsid w:val="006563C8"/>
    <w:rsid w:val="00656E1C"/>
    <w:rsid w:val="006570C2"/>
    <w:rsid w:val="0065747F"/>
    <w:rsid w:val="006607F5"/>
    <w:rsid w:val="00660811"/>
    <w:rsid w:val="00660890"/>
    <w:rsid w:val="0066098C"/>
    <w:rsid w:val="0066127F"/>
    <w:rsid w:val="00661E28"/>
    <w:rsid w:val="0066233C"/>
    <w:rsid w:val="006627D3"/>
    <w:rsid w:val="00662850"/>
    <w:rsid w:val="0066295F"/>
    <w:rsid w:val="00662CFA"/>
    <w:rsid w:val="00663246"/>
    <w:rsid w:val="00663621"/>
    <w:rsid w:val="00663795"/>
    <w:rsid w:val="00663C52"/>
    <w:rsid w:val="00664FD2"/>
    <w:rsid w:val="00665FFA"/>
    <w:rsid w:val="006665FE"/>
    <w:rsid w:val="006666A4"/>
    <w:rsid w:val="0066692B"/>
    <w:rsid w:val="00666C6C"/>
    <w:rsid w:val="00666E60"/>
    <w:rsid w:val="00666F46"/>
    <w:rsid w:val="0066710A"/>
    <w:rsid w:val="00667519"/>
    <w:rsid w:val="006679D1"/>
    <w:rsid w:val="00667F7A"/>
    <w:rsid w:val="006702B3"/>
    <w:rsid w:val="00670476"/>
    <w:rsid w:val="006709B1"/>
    <w:rsid w:val="00670E20"/>
    <w:rsid w:val="00670EF1"/>
    <w:rsid w:val="00671008"/>
    <w:rsid w:val="00671448"/>
    <w:rsid w:val="00671879"/>
    <w:rsid w:val="0067307A"/>
    <w:rsid w:val="00673C6C"/>
    <w:rsid w:val="00673D53"/>
    <w:rsid w:val="00673EF2"/>
    <w:rsid w:val="00673FFB"/>
    <w:rsid w:val="00674A68"/>
    <w:rsid w:val="0067500A"/>
    <w:rsid w:val="00675A4F"/>
    <w:rsid w:val="00675D2A"/>
    <w:rsid w:val="006763F4"/>
    <w:rsid w:val="0067650D"/>
    <w:rsid w:val="006768DD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491"/>
    <w:rsid w:val="006775AB"/>
    <w:rsid w:val="006802E2"/>
    <w:rsid w:val="00680481"/>
    <w:rsid w:val="00680714"/>
    <w:rsid w:val="00680814"/>
    <w:rsid w:val="00680BB5"/>
    <w:rsid w:val="006810C3"/>
    <w:rsid w:val="00681336"/>
    <w:rsid w:val="006818A7"/>
    <w:rsid w:val="00681BE3"/>
    <w:rsid w:val="00681C1E"/>
    <w:rsid w:val="00682994"/>
    <w:rsid w:val="00682C5A"/>
    <w:rsid w:val="00682EF9"/>
    <w:rsid w:val="00683346"/>
    <w:rsid w:val="006833B6"/>
    <w:rsid w:val="006833D7"/>
    <w:rsid w:val="00683465"/>
    <w:rsid w:val="006834A0"/>
    <w:rsid w:val="0068438D"/>
    <w:rsid w:val="006844A5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335"/>
    <w:rsid w:val="006868D4"/>
    <w:rsid w:val="00686A8B"/>
    <w:rsid w:val="00686EB1"/>
    <w:rsid w:val="00686FD8"/>
    <w:rsid w:val="00687071"/>
    <w:rsid w:val="006870BE"/>
    <w:rsid w:val="00687243"/>
    <w:rsid w:val="006877E0"/>
    <w:rsid w:val="00687805"/>
    <w:rsid w:val="00687C6F"/>
    <w:rsid w:val="00690705"/>
    <w:rsid w:val="0069090F"/>
    <w:rsid w:val="00690A94"/>
    <w:rsid w:val="00690AFD"/>
    <w:rsid w:val="00691748"/>
    <w:rsid w:val="00691809"/>
    <w:rsid w:val="0069238D"/>
    <w:rsid w:val="006925E6"/>
    <w:rsid w:val="00692BAF"/>
    <w:rsid w:val="00692C1E"/>
    <w:rsid w:val="00692EE4"/>
    <w:rsid w:val="006934DE"/>
    <w:rsid w:val="0069355A"/>
    <w:rsid w:val="006937B8"/>
    <w:rsid w:val="006937DB"/>
    <w:rsid w:val="006943EA"/>
    <w:rsid w:val="00694805"/>
    <w:rsid w:val="00694916"/>
    <w:rsid w:val="00694E39"/>
    <w:rsid w:val="00695235"/>
    <w:rsid w:val="00695407"/>
    <w:rsid w:val="00695971"/>
    <w:rsid w:val="0069650C"/>
    <w:rsid w:val="006966E3"/>
    <w:rsid w:val="00696990"/>
    <w:rsid w:val="006970CF"/>
    <w:rsid w:val="00697147"/>
    <w:rsid w:val="0069718E"/>
    <w:rsid w:val="0069744A"/>
    <w:rsid w:val="006977A1"/>
    <w:rsid w:val="00697CD4"/>
    <w:rsid w:val="006A0612"/>
    <w:rsid w:val="006A089B"/>
    <w:rsid w:val="006A0F87"/>
    <w:rsid w:val="006A109F"/>
    <w:rsid w:val="006A1F8A"/>
    <w:rsid w:val="006A1FC9"/>
    <w:rsid w:val="006A21C7"/>
    <w:rsid w:val="006A2213"/>
    <w:rsid w:val="006A22CD"/>
    <w:rsid w:val="006A2358"/>
    <w:rsid w:val="006A2542"/>
    <w:rsid w:val="006A26A5"/>
    <w:rsid w:val="006A2AF4"/>
    <w:rsid w:val="006A2ECA"/>
    <w:rsid w:val="006A3083"/>
    <w:rsid w:val="006A374C"/>
    <w:rsid w:val="006A428E"/>
    <w:rsid w:val="006A4718"/>
    <w:rsid w:val="006A4DED"/>
    <w:rsid w:val="006A4F03"/>
    <w:rsid w:val="006A4FCC"/>
    <w:rsid w:val="006A5058"/>
    <w:rsid w:val="006A513A"/>
    <w:rsid w:val="006A524C"/>
    <w:rsid w:val="006A5491"/>
    <w:rsid w:val="006A588E"/>
    <w:rsid w:val="006A59A9"/>
    <w:rsid w:val="006A5D9B"/>
    <w:rsid w:val="006A5E7F"/>
    <w:rsid w:val="006A601E"/>
    <w:rsid w:val="006A662F"/>
    <w:rsid w:val="006A7379"/>
    <w:rsid w:val="006A74FF"/>
    <w:rsid w:val="006A7CF5"/>
    <w:rsid w:val="006A7EFD"/>
    <w:rsid w:val="006B004F"/>
    <w:rsid w:val="006B00FE"/>
    <w:rsid w:val="006B0724"/>
    <w:rsid w:val="006B09EB"/>
    <w:rsid w:val="006B0B4E"/>
    <w:rsid w:val="006B0CDB"/>
    <w:rsid w:val="006B127A"/>
    <w:rsid w:val="006B142B"/>
    <w:rsid w:val="006B166E"/>
    <w:rsid w:val="006B1E2F"/>
    <w:rsid w:val="006B229E"/>
    <w:rsid w:val="006B23F8"/>
    <w:rsid w:val="006B26FF"/>
    <w:rsid w:val="006B281D"/>
    <w:rsid w:val="006B2AA2"/>
    <w:rsid w:val="006B334F"/>
    <w:rsid w:val="006B33DA"/>
    <w:rsid w:val="006B3561"/>
    <w:rsid w:val="006B3893"/>
    <w:rsid w:val="006B38AC"/>
    <w:rsid w:val="006B3A65"/>
    <w:rsid w:val="006B4605"/>
    <w:rsid w:val="006B4658"/>
    <w:rsid w:val="006B4B53"/>
    <w:rsid w:val="006B4C28"/>
    <w:rsid w:val="006B4D2C"/>
    <w:rsid w:val="006B5625"/>
    <w:rsid w:val="006B56D9"/>
    <w:rsid w:val="006B5783"/>
    <w:rsid w:val="006B57F2"/>
    <w:rsid w:val="006B5929"/>
    <w:rsid w:val="006B5C0E"/>
    <w:rsid w:val="006B6160"/>
    <w:rsid w:val="006B63D7"/>
    <w:rsid w:val="006B658A"/>
    <w:rsid w:val="006B68C5"/>
    <w:rsid w:val="006B704E"/>
    <w:rsid w:val="006B7808"/>
    <w:rsid w:val="006B79A9"/>
    <w:rsid w:val="006B7AD8"/>
    <w:rsid w:val="006B7CE4"/>
    <w:rsid w:val="006B7D95"/>
    <w:rsid w:val="006B7F08"/>
    <w:rsid w:val="006B7F85"/>
    <w:rsid w:val="006C03F4"/>
    <w:rsid w:val="006C061A"/>
    <w:rsid w:val="006C068A"/>
    <w:rsid w:val="006C0C3C"/>
    <w:rsid w:val="006C11EC"/>
    <w:rsid w:val="006C1328"/>
    <w:rsid w:val="006C173B"/>
    <w:rsid w:val="006C1F05"/>
    <w:rsid w:val="006C21DD"/>
    <w:rsid w:val="006C249D"/>
    <w:rsid w:val="006C2715"/>
    <w:rsid w:val="006C2828"/>
    <w:rsid w:val="006C2980"/>
    <w:rsid w:val="006C2E0E"/>
    <w:rsid w:val="006C3201"/>
    <w:rsid w:val="006C352B"/>
    <w:rsid w:val="006C35B8"/>
    <w:rsid w:val="006C3801"/>
    <w:rsid w:val="006C3B22"/>
    <w:rsid w:val="006C460C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A6"/>
    <w:rsid w:val="006C6142"/>
    <w:rsid w:val="006C64EB"/>
    <w:rsid w:val="006C6E30"/>
    <w:rsid w:val="006C6EE0"/>
    <w:rsid w:val="006C71FD"/>
    <w:rsid w:val="006C74E6"/>
    <w:rsid w:val="006C7776"/>
    <w:rsid w:val="006C79B0"/>
    <w:rsid w:val="006C7CB7"/>
    <w:rsid w:val="006C7D66"/>
    <w:rsid w:val="006D09C1"/>
    <w:rsid w:val="006D0B94"/>
    <w:rsid w:val="006D10D7"/>
    <w:rsid w:val="006D1B35"/>
    <w:rsid w:val="006D1BA1"/>
    <w:rsid w:val="006D1C5A"/>
    <w:rsid w:val="006D2369"/>
    <w:rsid w:val="006D24C8"/>
    <w:rsid w:val="006D26F5"/>
    <w:rsid w:val="006D2D43"/>
    <w:rsid w:val="006D2DC9"/>
    <w:rsid w:val="006D2E48"/>
    <w:rsid w:val="006D3A77"/>
    <w:rsid w:val="006D3EA2"/>
    <w:rsid w:val="006D421F"/>
    <w:rsid w:val="006D4D25"/>
    <w:rsid w:val="006D5E47"/>
    <w:rsid w:val="006D5F83"/>
    <w:rsid w:val="006D61CD"/>
    <w:rsid w:val="006D62E2"/>
    <w:rsid w:val="006D6773"/>
    <w:rsid w:val="006D6817"/>
    <w:rsid w:val="006D7813"/>
    <w:rsid w:val="006D7B7C"/>
    <w:rsid w:val="006E0FBD"/>
    <w:rsid w:val="006E1092"/>
    <w:rsid w:val="006E1215"/>
    <w:rsid w:val="006E149F"/>
    <w:rsid w:val="006E15D1"/>
    <w:rsid w:val="006E1920"/>
    <w:rsid w:val="006E1AAA"/>
    <w:rsid w:val="006E1B5B"/>
    <w:rsid w:val="006E1FB9"/>
    <w:rsid w:val="006E2260"/>
    <w:rsid w:val="006E22F7"/>
    <w:rsid w:val="006E25A0"/>
    <w:rsid w:val="006E284F"/>
    <w:rsid w:val="006E29D5"/>
    <w:rsid w:val="006E2B7F"/>
    <w:rsid w:val="006E2DC8"/>
    <w:rsid w:val="006E30CA"/>
    <w:rsid w:val="006E328F"/>
    <w:rsid w:val="006E391B"/>
    <w:rsid w:val="006E4288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B27"/>
    <w:rsid w:val="006E5CA1"/>
    <w:rsid w:val="006E600A"/>
    <w:rsid w:val="006E64AF"/>
    <w:rsid w:val="006E69D1"/>
    <w:rsid w:val="006E6B4C"/>
    <w:rsid w:val="006E7889"/>
    <w:rsid w:val="006E7BB7"/>
    <w:rsid w:val="006E7BF3"/>
    <w:rsid w:val="006E7E92"/>
    <w:rsid w:val="006F03C0"/>
    <w:rsid w:val="006F05BA"/>
    <w:rsid w:val="006F08BE"/>
    <w:rsid w:val="006F13D0"/>
    <w:rsid w:val="006F178B"/>
    <w:rsid w:val="006F1AEB"/>
    <w:rsid w:val="006F2336"/>
    <w:rsid w:val="006F25AC"/>
    <w:rsid w:val="006F25F4"/>
    <w:rsid w:val="006F2697"/>
    <w:rsid w:val="006F2893"/>
    <w:rsid w:val="006F2A9C"/>
    <w:rsid w:val="006F3056"/>
    <w:rsid w:val="006F33D4"/>
    <w:rsid w:val="006F432C"/>
    <w:rsid w:val="006F4941"/>
    <w:rsid w:val="006F4B18"/>
    <w:rsid w:val="006F4C63"/>
    <w:rsid w:val="006F4CC8"/>
    <w:rsid w:val="006F5D32"/>
    <w:rsid w:val="006F65F2"/>
    <w:rsid w:val="006F69A1"/>
    <w:rsid w:val="006F6C49"/>
    <w:rsid w:val="006F7210"/>
    <w:rsid w:val="006F7791"/>
    <w:rsid w:val="006F7991"/>
    <w:rsid w:val="006F7EF0"/>
    <w:rsid w:val="0070039B"/>
    <w:rsid w:val="0070068E"/>
    <w:rsid w:val="00700AB8"/>
    <w:rsid w:val="00700C2F"/>
    <w:rsid w:val="00700E21"/>
    <w:rsid w:val="007014E7"/>
    <w:rsid w:val="007015C9"/>
    <w:rsid w:val="007024B4"/>
    <w:rsid w:val="00702737"/>
    <w:rsid w:val="00702872"/>
    <w:rsid w:val="00702925"/>
    <w:rsid w:val="00702AEE"/>
    <w:rsid w:val="00702BCD"/>
    <w:rsid w:val="007031C8"/>
    <w:rsid w:val="007032CA"/>
    <w:rsid w:val="00703907"/>
    <w:rsid w:val="00703A6C"/>
    <w:rsid w:val="00703DAF"/>
    <w:rsid w:val="00703DB4"/>
    <w:rsid w:val="00703F07"/>
    <w:rsid w:val="00703FA5"/>
    <w:rsid w:val="007049FA"/>
    <w:rsid w:val="00704CB3"/>
    <w:rsid w:val="00704CD7"/>
    <w:rsid w:val="00705299"/>
    <w:rsid w:val="0070538B"/>
    <w:rsid w:val="00705797"/>
    <w:rsid w:val="00705A25"/>
    <w:rsid w:val="00705CCE"/>
    <w:rsid w:val="00705DF6"/>
    <w:rsid w:val="00706102"/>
    <w:rsid w:val="0070678C"/>
    <w:rsid w:val="00706A28"/>
    <w:rsid w:val="00706FF1"/>
    <w:rsid w:val="0070786C"/>
    <w:rsid w:val="00707C68"/>
    <w:rsid w:val="00707C77"/>
    <w:rsid w:val="00707D1D"/>
    <w:rsid w:val="0071017B"/>
    <w:rsid w:val="00710545"/>
    <w:rsid w:val="00710817"/>
    <w:rsid w:val="00710A04"/>
    <w:rsid w:val="00710A40"/>
    <w:rsid w:val="00710E5D"/>
    <w:rsid w:val="00710FBF"/>
    <w:rsid w:val="0071160C"/>
    <w:rsid w:val="007121E8"/>
    <w:rsid w:val="0071220F"/>
    <w:rsid w:val="007122CA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1D9"/>
    <w:rsid w:val="007154F8"/>
    <w:rsid w:val="00715B77"/>
    <w:rsid w:val="00715BDD"/>
    <w:rsid w:val="007161F7"/>
    <w:rsid w:val="00716458"/>
    <w:rsid w:val="00716467"/>
    <w:rsid w:val="00716475"/>
    <w:rsid w:val="00716542"/>
    <w:rsid w:val="00716C89"/>
    <w:rsid w:val="00716F7F"/>
    <w:rsid w:val="00716F9D"/>
    <w:rsid w:val="00717569"/>
    <w:rsid w:val="00717845"/>
    <w:rsid w:val="00717B83"/>
    <w:rsid w:val="00717B84"/>
    <w:rsid w:val="007204C0"/>
    <w:rsid w:val="00720BCD"/>
    <w:rsid w:val="007213D6"/>
    <w:rsid w:val="007218CA"/>
    <w:rsid w:val="00721A72"/>
    <w:rsid w:val="00721C8A"/>
    <w:rsid w:val="0072229F"/>
    <w:rsid w:val="007224A4"/>
    <w:rsid w:val="007225B3"/>
    <w:rsid w:val="007226E6"/>
    <w:rsid w:val="007230D1"/>
    <w:rsid w:val="007237B2"/>
    <w:rsid w:val="00724072"/>
    <w:rsid w:val="007243FA"/>
    <w:rsid w:val="0072448E"/>
    <w:rsid w:val="007247D1"/>
    <w:rsid w:val="007248E6"/>
    <w:rsid w:val="00725CB3"/>
    <w:rsid w:val="00725CFC"/>
    <w:rsid w:val="0072630E"/>
    <w:rsid w:val="007263BC"/>
    <w:rsid w:val="00726604"/>
    <w:rsid w:val="007267E0"/>
    <w:rsid w:val="00726916"/>
    <w:rsid w:val="00726E50"/>
    <w:rsid w:val="007272C3"/>
    <w:rsid w:val="007276AA"/>
    <w:rsid w:val="007276F9"/>
    <w:rsid w:val="00727704"/>
    <w:rsid w:val="00727892"/>
    <w:rsid w:val="00727965"/>
    <w:rsid w:val="00727C0B"/>
    <w:rsid w:val="00730624"/>
    <w:rsid w:val="00730BA6"/>
    <w:rsid w:val="007318C2"/>
    <w:rsid w:val="00731A53"/>
    <w:rsid w:val="00731DCF"/>
    <w:rsid w:val="007323A5"/>
    <w:rsid w:val="0073247D"/>
    <w:rsid w:val="007327DB"/>
    <w:rsid w:val="00732855"/>
    <w:rsid w:val="0073327A"/>
    <w:rsid w:val="00733624"/>
    <w:rsid w:val="00733713"/>
    <w:rsid w:val="00733F0A"/>
    <w:rsid w:val="00734223"/>
    <w:rsid w:val="00734499"/>
    <w:rsid w:val="0073463D"/>
    <w:rsid w:val="007346EF"/>
    <w:rsid w:val="00734BD1"/>
    <w:rsid w:val="0073581C"/>
    <w:rsid w:val="00735FE8"/>
    <w:rsid w:val="00736463"/>
    <w:rsid w:val="007364A1"/>
    <w:rsid w:val="00736600"/>
    <w:rsid w:val="00736A09"/>
    <w:rsid w:val="00736BAE"/>
    <w:rsid w:val="00736D73"/>
    <w:rsid w:val="00736EF4"/>
    <w:rsid w:val="0073757F"/>
    <w:rsid w:val="00737858"/>
    <w:rsid w:val="00737DB8"/>
    <w:rsid w:val="00740528"/>
    <w:rsid w:val="00740F02"/>
    <w:rsid w:val="00741408"/>
    <w:rsid w:val="00741645"/>
    <w:rsid w:val="00741904"/>
    <w:rsid w:val="007424D6"/>
    <w:rsid w:val="007429FC"/>
    <w:rsid w:val="00742DC1"/>
    <w:rsid w:val="00742FBB"/>
    <w:rsid w:val="00743077"/>
    <w:rsid w:val="007430C4"/>
    <w:rsid w:val="0074318C"/>
    <w:rsid w:val="007435F2"/>
    <w:rsid w:val="00743874"/>
    <w:rsid w:val="007440CE"/>
    <w:rsid w:val="0074463A"/>
    <w:rsid w:val="007447EB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1DB"/>
    <w:rsid w:val="00747303"/>
    <w:rsid w:val="00747A5B"/>
    <w:rsid w:val="00747A7D"/>
    <w:rsid w:val="00750408"/>
    <w:rsid w:val="00750483"/>
    <w:rsid w:val="0075066D"/>
    <w:rsid w:val="00750CB6"/>
    <w:rsid w:val="00750D1A"/>
    <w:rsid w:val="00750F72"/>
    <w:rsid w:val="007515AF"/>
    <w:rsid w:val="00751D3B"/>
    <w:rsid w:val="0075237B"/>
    <w:rsid w:val="007523EB"/>
    <w:rsid w:val="007524A3"/>
    <w:rsid w:val="007529BC"/>
    <w:rsid w:val="00752EC4"/>
    <w:rsid w:val="00753E06"/>
    <w:rsid w:val="0075408F"/>
    <w:rsid w:val="0075429D"/>
    <w:rsid w:val="00754885"/>
    <w:rsid w:val="00754CE7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4E"/>
    <w:rsid w:val="007566EE"/>
    <w:rsid w:val="00756AF5"/>
    <w:rsid w:val="00756BCC"/>
    <w:rsid w:val="00756BF9"/>
    <w:rsid w:val="00757634"/>
    <w:rsid w:val="007576A6"/>
    <w:rsid w:val="00757A76"/>
    <w:rsid w:val="00757C00"/>
    <w:rsid w:val="00760387"/>
    <w:rsid w:val="00760D49"/>
    <w:rsid w:val="00760DCB"/>
    <w:rsid w:val="00761B78"/>
    <w:rsid w:val="007625A9"/>
    <w:rsid w:val="00762AFC"/>
    <w:rsid w:val="00762F3A"/>
    <w:rsid w:val="00763301"/>
    <w:rsid w:val="007634DF"/>
    <w:rsid w:val="00763B90"/>
    <w:rsid w:val="007640D9"/>
    <w:rsid w:val="0076427C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115"/>
    <w:rsid w:val="00766150"/>
    <w:rsid w:val="007663A4"/>
    <w:rsid w:val="007663CD"/>
    <w:rsid w:val="007667F9"/>
    <w:rsid w:val="0076695B"/>
    <w:rsid w:val="00766A9A"/>
    <w:rsid w:val="00766A9E"/>
    <w:rsid w:val="00766B33"/>
    <w:rsid w:val="00766E07"/>
    <w:rsid w:val="00766F63"/>
    <w:rsid w:val="00767B89"/>
    <w:rsid w:val="00767F68"/>
    <w:rsid w:val="00767FFE"/>
    <w:rsid w:val="00770F56"/>
    <w:rsid w:val="007711AB"/>
    <w:rsid w:val="007715B8"/>
    <w:rsid w:val="0077176D"/>
    <w:rsid w:val="00771811"/>
    <w:rsid w:val="00771F32"/>
    <w:rsid w:val="007723F7"/>
    <w:rsid w:val="007726A7"/>
    <w:rsid w:val="0077273D"/>
    <w:rsid w:val="007727C5"/>
    <w:rsid w:val="00772A78"/>
    <w:rsid w:val="0077301B"/>
    <w:rsid w:val="00773D30"/>
    <w:rsid w:val="007743A5"/>
    <w:rsid w:val="00774962"/>
    <w:rsid w:val="00774E45"/>
    <w:rsid w:val="0077510C"/>
    <w:rsid w:val="00775623"/>
    <w:rsid w:val="00775AFB"/>
    <w:rsid w:val="007762F0"/>
    <w:rsid w:val="0077694F"/>
    <w:rsid w:val="00776A60"/>
    <w:rsid w:val="00776E58"/>
    <w:rsid w:val="00776EF6"/>
    <w:rsid w:val="0077778D"/>
    <w:rsid w:val="00780594"/>
    <w:rsid w:val="007807F2"/>
    <w:rsid w:val="00781174"/>
    <w:rsid w:val="00781523"/>
    <w:rsid w:val="0078152C"/>
    <w:rsid w:val="00781D14"/>
    <w:rsid w:val="00781DB6"/>
    <w:rsid w:val="0078224C"/>
    <w:rsid w:val="0078249D"/>
    <w:rsid w:val="0078255F"/>
    <w:rsid w:val="007827F8"/>
    <w:rsid w:val="00782A5E"/>
    <w:rsid w:val="0078386A"/>
    <w:rsid w:val="00783B05"/>
    <w:rsid w:val="00783B6D"/>
    <w:rsid w:val="00783E88"/>
    <w:rsid w:val="00784018"/>
    <w:rsid w:val="0078435F"/>
    <w:rsid w:val="007843CA"/>
    <w:rsid w:val="00784400"/>
    <w:rsid w:val="00784562"/>
    <w:rsid w:val="0078469C"/>
    <w:rsid w:val="00784B0D"/>
    <w:rsid w:val="00784F64"/>
    <w:rsid w:val="00785091"/>
    <w:rsid w:val="00785BB0"/>
    <w:rsid w:val="00785F2C"/>
    <w:rsid w:val="007864AC"/>
    <w:rsid w:val="00786770"/>
    <w:rsid w:val="00786939"/>
    <w:rsid w:val="00786E65"/>
    <w:rsid w:val="00786F2E"/>
    <w:rsid w:val="00787A9A"/>
    <w:rsid w:val="00787C7A"/>
    <w:rsid w:val="00787D8A"/>
    <w:rsid w:val="00787FD5"/>
    <w:rsid w:val="007905E1"/>
    <w:rsid w:val="007906C5"/>
    <w:rsid w:val="00790827"/>
    <w:rsid w:val="00790BFF"/>
    <w:rsid w:val="00790DA7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31C"/>
    <w:rsid w:val="00795422"/>
    <w:rsid w:val="00795842"/>
    <w:rsid w:val="007958C3"/>
    <w:rsid w:val="00795D49"/>
    <w:rsid w:val="0079607B"/>
    <w:rsid w:val="00796132"/>
    <w:rsid w:val="007965EE"/>
    <w:rsid w:val="0079674D"/>
    <w:rsid w:val="0079686E"/>
    <w:rsid w:val="0079697E"/>
    <w:rsid w:val="007976FE"/>
    <w:rsid w:val="00797EF2"/>
    <w:rsid w:val="00797F62"/>
    <w:rsid w:val="007A04F2"/>
    <w:rsid w:val="007A056B"/>
    <w:rsid w:val="007A06F0"/>
    <w:rsid w:val="007A08FF"/>
    <w:rsid w:val="007A0ABE"/>
    <w:rsid w:val="007A0E35"/>
    <w:rsid w:val="007A10B2"/>
    <w:rsid w:val="007A16EB"/>
    <w:rsid w:val="007A1DA2"/>
    <w:rsid w:val="007A1E8E"/>
    <w:rsid w:val="007A22EA"/>
    <w:rsid w:val="007A2EF3"/>
    <w:rsid w:val="007A3722"/>
    <w:rsid w:val="007A3BDD"/>
    <w:rsid w:val="007A45D0"/>
    <w:rsid w:val="007A475B"/>
    <w:rsid w:val="007A47AF"/>
    <w:rsid w:val="007A4C74"/>
    <w:rsid w:val="007A4D5C"/>
    <w:rsid w:val="007A4DDE"/>
    <w:rsid w:val="007A53FB"/>
    <w:rsid w:val="007A562A"/>
    <w:rsid w:val="007A5BE8"/>
    <w:rsid w:val="007A6180"/>
    <w:rsid w:val="007A641D"/>
    <w:rsid w:val="007A6458"/>
    <w:rsid w:val="007A6725"/>
    <w:rsid w:val="007A6CA0"/>
    <w:rsid w:val="007A6EFA"/>
    <w:rsid w:val="007A72F6"/>
    <w:rsid w:val="007A75EF"/>
    <w:rsid w:val="007A75F7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82"/>
    <w:rsid w:val="007B2EC8"/>
    <w:rsid w:val="007B32EC"/>
    <w:rsid w:val="007B33B9"/>
    <w:rsid w:val="007B3F70"/>
    <w:rsid w:val="007B40C0"/>
    <w:rsid w:val="007B4F14"/>
    <w:rsid w:val="007B50FB"/>
    <w:rsid w:val="007B538D"/>
    <w:rsid w:val="007B5563"/>
    <w:rsid w:val="007B5727"/>
    <w:rsid w:val="007B5A68"/>
    <w:rsid w:val="007B5B9E"/>
    <w:rsid w:val="007B5DC3"/>
    <w:rsid w:val="007B6443"/>
    <w:rsid w:val="007B6647"/>
    <w:rsid w:val="007B68C8"/>
    <w:rsid w:val="007B6BB7"/>
    <w:rsid w:val="007B7006"/>
    <w:rsid w:val="007B700C"/>
    <w:rsid w:val="007B7645"/>
    <w:rsid w:val="007B76BA"/>
    <w:rsid w:val="007C02CE"/>
    <w:rsid w:val="007C0404"/>
    <w:rsid w:val="007C0543"/>
    <w:rsid w:val="007C0630"/>
    <w:rsid w:val="007C074F"/>
    <w:rsid w:val="007C09B3"/>
    <w:rsid w:val="007C15BC"/>
    <w:rsid w:val="007C17F5"/>
    <w:rsid w:val="007C1CBB"/>
    <w:rsid w:val="007C1F84"/>
    <w:rsid w:val="007C24D2"/>
    <w:rsid w:val="007C2656"/>
    <w:rsid w:val="007C2670"/>
    <w:rsid w:val="007C2C37"/>
    <w:rsid w:val="007C2C77"/>
    <w:rsid w:val="007C2D67"/>
    <w:rsid w:val="007C3096"/>
    <w:rsid w:val="007C31CA"/>
    <w:rsid w:val="007C36E7"/>
    <w:rsid w:val="007C3C83"/>
    <w:rsid w:val="007C423B"/>
    <w:rsid w:val="007C42CE"/>
    <w:rsid w:val="007C4395"/>
    <w:rsid w:val="007C439E"/>
    <w:rsid w:val="007C4611"/>
    <w:rsid w:val="007C4908"/>
    <w:rsid w:val="007C4CB0"/>
    <w:rsid w:val="007C51EA"/>
    <w:rsid w:val="007C5449"/>
    <w:rsid w:val="007C5808"/>
    <w:rsid w:val="007C5A80"/>
    <w:rsid w:val="007C6D06"/>
    <w:rsid w:val="007C71EB"/>
    <w:rsid w:val="007C7373"/>
    <w:rsid w:val="007C764E"/>
    <w:rsid w:val="007C79C2"/>
    <w:rsid w:val="007D02B8"/>
    <w:rsid w:val="007D0A77"/>
    <w:rsid w:val="007D0A8B"/>
    <w:rsid w:val="007D1595"/>
    <w:rsid w:val="007D1773"/>
    <w:rsid w:val="007D1B4B"/>
    <w:rsid w:val="007D1F00"/>
    <w:rsid w:val="007D1FB1"/>
    <w:rsid w:val="007D1FB9"/>
    <w:rsid w:val="007D21B8"/>
    <w:rsid w:val="007D242F"/>
    <w:rsid w:val="007D257F"/>
    <w:rsid w:val="007D299E"/>
    <w:rsid w:val="007D347C"/>
    <w:rsid w:val="007D38A7"/>
    <w:rsid w:val="007D3A08"/>
    <w:rsid w:val="007D42B8"/>
    <w:rsid w:val="007D460E"/>
    <w:rsid w:val="007D4F06"/>
    <w:rsid w:val="007D503D"/>
    <w:rsid w:val="007D50DB"/>
    <w:rsid w:val="007D50FA"/>
    <w:rsid w:val="007D5175"/>
    <w:rsid w:val="007D52FE"/>
    <w:rsid w:val="007D53E6"/>
    <w:rsid w:val="007D59EB"/>
    <w:rsid w:val="007D5C53"/>
    <w:rsid w:val="007D62B2"/>
    <w:rsid w:val="007D65D4"/>
    <w:rsid w:val="007D6852"/>
    <w:rsid w:val="007D6F1C"/>
    <w:rsid w:val="007D7F6E"/>
    <w:rsid w:val="007D7FD0"/>
    <w:rsid w:val="007D7FD6"/>
    <w:rsid w:val="007E010C"/>
    <w:rsid w:val="007E0935"/>
    <w:rsid w:val="007E0B38"/>
    <w:rsid w:val="007E1B43"/>
    <w:rsid w:val="007E1CC1"/>
    <w:rsid w:val="007E1D60"/>
    <w:rsid w:val="007E1F47"/>
    <w:rsid w:val="007E259A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53E4"/>
    <w:rsid w:val="007E5472"/>
    <w:rsid w:val="007E550B"/>
    <w:rsid w:val="007E61D6"/>
    <w:rsid w:val="007E6469"/>
    <w:rsid w:val="007E665C"/>
    <w:rsid w:val="007E78B9"/>
    <w:rsid w:val="007E7DEF"/>
    <w:rsid w:val="007F0327"/>
    <w:rsid w:val="007F0814"/>
    <w:rsid w:val="007F085A"/>
    <w:rsid w:val="007F0A95"/>
    <w:rsid w:val="007F0D38"/>
    <w:rsid w:val="007F0EB4"/>
    <w:rsid w:val="007F166D"/>
    <w:rsid w:val="007F1919"/>
    <w:rsid w:val="007F1922"/>
    <w:rsid w:val="007F1D46"/>
    <w:rsid w:val="007F2174"/>
    <w:rsid w:val="007F2350"/>
    <w:rsid w:val="007F24DC"/>
    <w:rsid w:val="007F25C0"/>
    <w:rsid w:val="007F2E05"/>
    <w:rsid w:val="007F3DFA"/>
    <w:rsid w:val="007F421E"/>
    <w:rsid w:val="007F4432"/>
    <w:rsid w:val="007F44E9"/>
    <w:rsid w:val="007F4A1A"/>
    <w:rsid w:val="007F52A9"/>
    <w:rsid w:val="007F554D"/>
    <w:rsid w:val="007F5A1A"/>
    <w:rsid w:val="007F5C82"/>
    <w:rsid w:val="007F5CDE"/>
    <w:rsid w:val="007F5FA9"/>
    <w:rsid w:val="007F63D2"/>
    <w:rsid w:val="007F63FA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15F4"/>
    <w:rsid w:val="0080164C"/>
    <w:rsid w:val="00801724"/>
    <w:rsid w:val="00801869"/>
    <w:rsid w:val="00801CC2"/>
    <w:rsid w:val="00801E2A"/>
    <w:rsid w:val="00801FE1"/>
    <w:rsid w:val="00802009"/>
    <w:rsid w:val="00802774"/>
    <w:rsid w:val="008029EC"/>
    <w:rsid w:val="00803289"/>
    <w:rsid w:val="0080336F"/>
    <w:rsid w:val="00804183"/>
    <w:rsid w:val="00804282"/>
    <w:rsid w:val="008043B1"/>
    <w:rsid w:val="0080473E"/>
    <w:rsid w:val="00804DF5"/>
    <w:rsid w:val="00804F2B"/>
    <w:rsid w:val="00804F5C"/>
    <w:rsid w:val="008052EE"/>
    <w:rsid w:val="00805ACB"/>
    <w:rsid w:val="0080649C"/>
    <w:rsid w:val="00806620"/>
    <w:rsid w:val="00806956"/>
    <w:rsid w:val="008071A7"/>
    <w:rsid w:val="00807A0C"/>
    <w:rsid w:val="0081038A"/>
    <w:rsid w:val="008105CD"/>
    <w:rsid w:val="008107D4"/>
    <w:rsid w:val="00810C7B"/>
    <w:rsid w:val="008114E8"/>
    <w:rsid w:val="008123B6"/>
    <w:rsid w:val="00813C9F"/>
    <w:rsid w:val="00813D1F"/>
    <w:rsid w:val="00813E94"/>
    <w:rsid w:val="00814B2F"/>
    <w:rsid w:val="0081592D"/>
    <w:rsid w:val="00815C29"/>
    <w:rsid w:val="00816236"/>
    <w:rsid w:val="0081660A"/>
    <w:rsid w:val="00816A40"/>
    <w:rsid w:val="00816CE1"/>
    <w:rsid w:val="0081732C"/>
    <w:rsid w:val="0081736F"/>
    <w:rsid w:val="0081738C"/>
    <w:rsid w:val="0081789E"/>
    <w:rsid w:val="00817FE2"/>
    <w:rsid w:val="0082036A"/>
    <w:rsid w:val="008206A4"/>
    <w:rsid w:val="008208F3"/>
    <w:rsid w:val="00820E1C"/>
    <w:rsid w:val="0082140D"/>
    <w:rsid w:val="00821578"/>
    <w:rsid w:val="008220D2"/>
    <w:rsid w:val="008223B0"/>
    <w:rsid w:val="008226B9"/>
    <w:rsid w:val="00822841"/>
    <w:rsid w:val="00822865"/>
    <w:rsid w:val="00822B7A"/>
    <w:rsid w:val="00823462"/>
    <w:rsid w:val="008234CA"/>
    <w:rsid w:val="00823A97"/>
    <w:rsid w:val="00823D30"/>
    <w:rsid w:val="00823F6F"/>
    <w:rsid w:val="0082406F"/>
    <w:rsid w:val="00824687"/>
    <w:rsid w:val="008255D4"/>
    <w:rsid w:val="008255DA"/>
    <w:rsid w:val="00825615"/>
    <w:rsid w:val="00825946"/>
    <w:rsid w:val="00825C5C"/>
    <w:rsid w:val="00825F2E"/>
    <w:rsid w:val="00825F3D"/>
    <w:rsid w:val="008261C5"/>
    <w:rsid w:val="00826699"/>
    <w:rsid w:val="0082797D"/>
    <w:rsid w:val="00827C90"/>
    <w:rsid w:val="00827EA8"/>
    <w:rsid w:val="008306F8"/>
    <w:rsid w:val="0083071E"/>
    <w:rsid w:val="008308C6"/>
    <w:rsid w:val="008309D8"/>
    <w:rsid w:val="008313A0"/>
    <w:rsid w:val="00831B8D"/>
    <w:rsid w:val="00831D1F"/>
    <w:rsid w:val="00831E05"/>
    <w:rsid w:val="00832271"/>
    <w:rsid w:val="008328D7"/>
    <w:rsid w:val="00832AA0"/>
    <w:rsid w:val="00832EE1"/>
    <w:rsid w:val="00833008"/>
    <w:rsid w:val="00833360"/>
    <w:rsid w:val="00833397"/>
    <w:rsid w:val="00833A26"/>
    <w:rsid w:val="00833CA2"/>
    <w:rsid w:val="00833DD3"/>
    <w:rsid w:val="00834704"/>
    <w:rsid w:val="00834B73"/>
    <w:rsid w:val="00834CEE"/>
    <w:rsid w:val="00834E12"/>
    <w:rsid w:val="008354FF"/>
    <w:rsid w:val="0083558A"/>
    <w:rsid w:val="00835648"/>
    <w:rsid w:val="0083569C"/>
    <w:rsid w:val="008358A9"/>
    <w:rsid w:val="00835C80"/>
    <w:rsid w:val="00835EF5"/>
    <w:rsid w:val="00835F2A"/>
    <w:rsid w:val="00835FDA"/>
    <w:rsid w:val="0083669C"/>
    <w:rsid w:val="00836B1D"/>
    <w:rsid w:val="00836EFE"/>
    <w:rsid w:val="0083768C"/>
    <w:rsid w:val="008376FB"/>
    <w:rsid w:val="008379A0"/>
    <w:rsid w:val="00837B26"/>
    <w:rsid w:val="008407ED"/>
    <w:rsid w:val="0084083E"/>
    <w:rsid w:val="00840A01"/>
    <w:rsid w:val="00841867"/>
    <w:rsid w:val="00841EB8"/>
    <w:rsid w:val="00842007"/>
    <w:rsid w:val="008428D5"/>
    <w:rsid w:val="00842E99"/>
    <w:rsid w:val="00843E7F"/>
    <w:rsid w:val="00844223"/>
    <w:rsid w:val="00844690"/>
    <w:rsid w:val="00844ABE"/>
    <w:rsid w:val="00844B7C"/>
    <w:rsid w:val="00844FC5"/>
    <w:rsid w:val="00845313"/>
    <w:rsid w:val="008454BB"/>
    <w:rsid w:val="00845DB5"/>
    <w:rsid w:val="00845F9C"/>
    <w:rsid w:val="00846214"/>
    <w:rsid w:val="00846552"/>
    <w:rsid w:val="0084665B"/>
    <w:rsid w:val="00846698"/>
    <w:rsid w:val="00847572"/>
    <w:rsid w:val="00847670"/>
    <w:rsid w:val="0084779A"/>
    <w:rsid w:val="00847C0A"/>
    <w:rsid w:val="008503B1"/>
    <w:rsid w:val="008503BF"/>
    <w:rsid w:val="00850C88"/>
    <w:rsid w:val="00850F45"/>
    <w:rsid w:val="0085106C"/>
    <w:rsid w:val="008510BE"/>
    <w:rsid w:val="00851426"/>
    <w:rsid w:val="008516EE"/>
    <w:rsid w:val="008527A2"/>
    <w:rsid w:val="0085302E"/>
    <w:rsid w:val="00853094"/>
    <w:rsid w:val="008530FE"/>
    <w:rsid w:val="0085323C"/>
    <w:rsid w:val="00853687"/>
    <w:rsid w:val="008536DB"/>
    <w:rsid w:val="00853979"/>
    <w:rsid w:val="00853C1C"/>
    <w:rsid w:val="0085445A"/>
    <w:rsid w:val="0085456B"/>
    <w:rsid w:val="008549F6"/>
    <w:rsid w:val="008551EE"/>
    <w:rsid w:val="008552D9"/>
    <w:rsid w:val="00855591"/>
    <w:rsid w:val="00856679"/>
    <w:rsid w:val="0085725D"/>
    <w:rsid w:val="00857C54"/>
    <w:rsid w:val="0086065F"/>
    <w:rsid w:val="00860741"/>
    <w:rsid w:val="00860B42"/>
    <w:rsid w:val="00860E3F"/>
    <w:rsid w:val="00861279"/>
    <w:rsid w:val="008613F7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EC3"/>
    <w:rsid w:val="00864AD8"/>
    <w:rsid w:val="008655C2"/>
    <w:rsid w:val="0086594F"/>
    <w:rsid w:val="00865D81"/>
    <w:rsid w:val="00865EBD"/>
    <w:rsid w:val="00866195"/>
    <w:rsid w:val="00866217"/>
    <w:rsid w:val="0086691A"/>
    <w:rsid w:val="00866B60"/>
    <w:rsid w:val="00866BE1"/>
    <w:rsid w:val="00866D21"/>
    <w:rsid w:val="00866E11"/>
    <w:rsid w:val="00867299"/>
    <w:rsid w:val="00867B32"/>
    <w:rsid w:val="00867D63"/>
    <w:rsid w:val="00870DB3"/>
    <w:rsid w:val="0087136F"/>
    <w:rsid w:val="008717FB"/>
    <w:rsid w:val="00871890"/>
    <w:rsid w:val="008719D4"/>
    <w:rsid w:val="00871BB7"/>
    <w:rsid w:val="00871C28"/>
    <w:rsid w:val="00871DAF"/>
    <w:rsid w:val="00872025"/>
    <w:rsid w:val="00872F7B"/>
    <w:rsid w:val="0087366F"/>
    <w:rsid w:val="008738D7"/>
    <w:rsid w:val="00874B60"/>
    <w:rsid w:val="00874D14"/>
    <w:rsid w:val="00874FF4"/>
    <w:rsid w:val="00875675"/>
    <w:rsid w:val="0087620E"/>
    <w:rsid w:val="008763F7"/>
    <w:rsid w:val="008765C0"/>
    <w:rsid w:val="008766C0"/>
    <w:rsid w:val="00876B82"/>
    <w:rsid w:val="00876DCE"/>
    <w:rsid w:val="0087725D"/>
    <w:rsid w:val="00877262"/>
    <w:rsid w:val="00877277"/>
    <w:rsid w:val="008772E5"/>
    <w:rsid w:val="008773AC"/>
    <w:rsid w:val="0087779F"/>
    <w:rsid w:val="00877DC5"/>
    <w:rsid w:val="00880563"/>
    <w:rsid w:val="00880D0F"/>
    <w:rsid w:val="00880EAC"/>
    <w:rsid w:val="00881689"/>
    <w:rsid w:val="008817FA"/>
    <w:rsid w:val="00881875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FA3"/>
    <w:rsid w:val="00882FA5"/>
    <w:rsid w:val="00883623"/>
    <w:rsid w:val="00883A51"/>
    <w:rsid w:val="00883D25"/>
    <w:rsid w:val="00883E6F"/>
    <w:rsid w:val="0088415A"/>
    <w:rsid w:val="00884317"/>
    <w:rsid w:val="00884953"/>
    <w:rsid w:val="00884B6A"/>
    <w:rsid w:val="00884B99"/>
    <w:rsid w:val="0088539C"/>
    <w:rsid w:val="00885B5C"/>
    <w:rsid w:val="00885BDB"/>
    <w:rsid w:val="00886278"/>
    <w:rsid w:val="008864A3"/>
    <w:rsid w:val="00886ED9"/>
    <w:rsid w:val="008870FB"/>
    <w:rsid w:val="00887285"/>
    <w:rsid w:val="008879F0"/>
    <w:rsid w:val="00887F44"/>
    <w:rsid w:val="00887FDB"/>
    <w:rsid w:val="0089019E"/>
    <w:rsid w:val="008901EF"/>
    <w:rsid w:val="008905FD"/>
    <w:rsid w:val="0089069D"/>
    <w:rsid w:val="008907A6"/>
    <w:rsid w:val="00890BC6"/>
    <w:rsid w:val="0089125F"/>
    <w:rsid w:val="00891260"/>
    <w:rsid w:val="00891937"/>
    <w:rsid w:val="00891AC9"/>
    <w:rsid w:val="00891E28"/>
    <w:rsid w:val="00892513"/>
    <w:rsid w:val="008930F2"/>
    <w:rsid w:val="008934C6"/>
    <w:rsid w:val="008937AE"/>
    <w:rsid w:val="00893F0D"/>
    <w:rsid w:val="00893F45"/>
    <w:rsid w:val="00893FF2"/>
    <w:rsid w:val="0089404B"/>
    <w:rsid w:val="008944B8"/>
    <w:rsid w:val="008946DA"/>
    <w:rsid w:val="008950D5"/>
    <w:rsid w:val="00895511"/>
    <w:rsid w:val="008959A8"/>
    <w:rsid w:val="008965B7"/>
    <w:rsid w:val="00896B9D"/>
    <w:rsid w:val="00896C18"/>
    <w:rsid w:val="00896DD3"/>
    <w:rsid w:val="008973F1"/>
    <w:rsid w:val="008A0372"/>
    <w:rsid w:val="008A0DE6"/>
    <w:rsid w:val="008A1278"/>
    <w:rsid w:val="008A1E19"/>
    <w:rsid w:val="008A2105"/>
    <w:rsid w:val="008A2F4C"/>
    <w:rsid w:val="008A33C4"/>
    <w:rsid w:val="008A35B9"/>
    <w:rsid w:val="008A3C18"/>
    <w:rsid w:val="008A3D0B"/>
    <w:rsid w:val="008A4647"/>
    <w:rsid w:val="008A4A56"/>
    <w:rsid w:val="008A4FB3"/>
    <w:rsid w:val="008A5695"/>
    <w:rsid w:val="008A5A8F"/>
    <w:rsid w:val="008A5AAD"/>
    <w:rsid w:val="008A6294"/>
    <w:rsid w:val="008A6425"/>
    <w:rsid w:val="008A6BF0"/>
    <w:rsid w:val="008A6CD3"/>
    <w:rsid w:val="008A6CF3"/>
    <w:rsid w:val="008A6E26"/>
    <w:rsid w:val="008A72E5"/>
    <w:rsid w:val="008A77DE"/>
    <w:rsid w:val="008A78B1"/>
    <w:rsid w:val="008A7B39"/>
    <w:rsid w:val="008A7C9E"/>
    <w:rsid w:val="008A7FE4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40EC"/>
    <w:rsid w:val="008B4144"/>
    <w:rsid w:val="008B4258"/>
    <w:rsid w:val="008B4884"/>
    <w:rsid w:val="008B48D2"/>
    <w:rsid w:val="008B5000"/>
    <w:rsid w:val="008B526F"/>
    <w:rsid w:val="008B52FA"/>
    <w:rsid w:val="008B552E"/>
    <w:rsid w:val="008B5836"/>
    <w:rsid w:val="008B65EB"/>
    <w:rsid w:val="008B6AD6"/>
    <w:rsid w:val="008B6F38"/>
    <w:rsid w:val="008B70E1"/>
    <w:rsid w:val="008B71FF"/>
    <w:rsid w:val="008B7469"/>
    <w:rsid w:val="008B747D"/>
    <w:rsid w:val="008B766C"/>
    <w:rsid w:val="008B78D2"/>
    <w:rsid w:val="008B7B5F"/>
    <w:rsid w:val="008C012D"/>
    <w:rsid w:val="008C01B0"/>
    <w:rsid w:val="008C05DB"/>
    <w:rsid w:val="008C099B"/>
    <w:rsid w:val="008C0B06"/>
    <w:rsid w:val="008C1166"/>
    <w:rsid w:val="008C17FD"/>
    <w:rsid w:val="008C1B35"/>
    <w:rsid w:val="008C1BD6"/>
    <w:rsid w:val="008C1D38"/>
    <w:rsid w:val="008C1E81"/>
    <w:rsid w:val="008C251A"/>
    <w:rsid w:val="008C25CF"/>
    <w:rsid w:val="008C2ECE"/>
    <w:rsid w:val="008C34C8"/>
    <w:rsid w:val="008C3603"/>
    <w:rsid w:val="008C41AD"/>
    <w:rsid w:val="008C4204"/>
    <w:rsid w:val="008C461D"/>
    <w:rsid w:val="008C4A29"/>
    <w:rsid w:val="008C505B"/>
    <w:rsid w:val="008C542D"/>
    <w:rsid w:val="008C5762"/>
    <w:rsid w:val="008C5D73"/>
    <w:rsid w:val="008C687F"/>
    <w:rsid w:val="008C6A1B"/>
    <w:rsid w:val="008C6BC0"/>
    <w:rsid w:val="008C6FCE"/>
    <w:rsid w:val="008C764D"/>
    <w:rsid w:val="008C76A0"/>
    <w:rsid w:val="008C78EB"/>
    <w:rsid w:val="008C7914"/>
    <w:rsid w:val="008C7F63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E31"/>
    <w:rsid w:val="008D32AA"/>
    <w:rsid w:val="008D3570"/>
    <w:rsid w:val="008D4B89"/>
    <w:rsid w:val="008D5292"/>
    <w:rsid w:val="008D55A7"/>
    <w:rsid w:val="008D55D5"/>
    <w:rsid w:val="008D5647"/>
    <w:rsid w:val="008D59E4"/>
    <w:rsid w:val="008D5B04"/>
    <w:rsid w:val="008D618A"/>
    <w:rsid w:val="008D6519"/>
    <w:rsid w:val="008D6629"/>
    <w:rsid w:val="008D6767"/>
    <w:rsid w:val="008D7479"/>
    <w:rsid w:val="008D7B95"/>
    <w:rsid w:val="008E0218"/>
    <w:rsid w:val="008E0260"/>
    <w:rsid w:val="008E0855"/>
    <w:rsid w:val="008E0ACF"/>
    <w:rsid w:val="008E0CBC"/>
    <w:rsid w:val="008E18BF"/>
    <w:rsid w:val="008E1A6E"/>
    <w:rsid w:val="008E1E4B"/>
    <w:rsid w:val="008E1E81"/>
    <w:rsid w:val="008E1F4A"/>
    <w:rsid w:val="008E20C4"/>
    <w:rsid w:val="008E2168"/>
    <w:rsid w:val="008E2184"/>
    <w:rsid w:val="008E293F"/>
    <w:rsid w:val="008E2B87"/>
    <w:rsid w:val="008E2E69"/>
    <w:rsid w:val="008E3C86"/>
    <w:rsid w:val="008E3DD2"/>
    <w:rsid w:val="008E44EF"/>
    <w:rsid w:val="008E4680"/>
    <w:rsid w:val="008E4CEB"/>
    <w:rsid w:val="008E4E33"/>
    <w:rsid w:val="008E53BD"/>
    <w:rsid w:val="008E5F7E"/>
    <w:rsid w:val="008E6112"/>
    <w:rsid w:val="008E615B"/>
    <w:rsid w:val="008E620F"/>
    <w:rsid w:val="008E635F"/>
    <w:rsid w:val="008E652B"/>
    <w:rsid w:val="008E669D"/>
    <w:rsid w:val="008E6B0B"/>
    <w:rsid w:val="008E6D54"/>
    <w:rsid w:val="008E6DBB"/>
    <w:rsid w:val="008E7432"/>
    <w:rsid w:val="008E759B"/>
    <w:rsid w:val="008E768D"/>
    <w:rsid w:val="008E76D1"/>
    <w:rsid w:val="008E7A51"/>
    <w:rsid w:val="008E7B7D"/>
    <w:rsid w:val="008E7DB5"/>
    <w:rsid w:val="008E7F74"/>
    <w:rsid w:val="008F0233"/>
    <w:rsid w:val="008F0778"/>
    <w:rsid w:val="008F0C51"/>
    <w:rsid w:val="008F12C5"/>
    <w:rsid w:val="008F12EE"/>
    <w:rsid w:val="008F148B"/>
    <w:rsid w:val="008F1739"/>
    <w:rsid w:val="008F2425"/>
    <w:rsid w:val="008F2639"/>
    <w:rsid w:val="008F269F"/>
    <w:rsid w:val="008F26A3"/>
    <w:rsid w:val="008F38B0"/>
    <w:rsid w:val="008F4441"/>
    <w:rsid w:val="008F485B"/>
    <w:rsid w:val="008F513C"/>
    <w:rsid w:val="008F526B"/>
    <w:rsid w:val="008F555E"/>
    <w:rsid w:val="008F5595"/>
    <w:rsid w:val="008F58F3"/>
    <w:rsid w:val="008F5974"/>
    <w:rsid w:val="008F59E4"/>
    <w:rsid w:val="008F5CC4"/>
    <w:rsid w:val="008F6176"/>
    <w:rsid w:val="008F6207"/>
    <w:rsid w:val="008F645B"/>
    <w:rsid w:val="008F6721"/>
    <w:rsid w:val="008F702C"/>
    <w:rsid w:val="008F7094"/>
    <w:rsid w:val="008F79B7"/>
    <w:rsid w:val="008F7C46"/>
    <w:rsid w:val="009001EC"/>
    <w:rsid w:val="0090097B"/>
    <w:rsid w:val="00900B56"/>
    <w:rsid w:val="00900C63"/>
    <w:rsid w:val="00901063"/>
    <w:rsid w:val="00901235"/>
    <w:rsid w:val="0090182F"/>
    <w:rsid w:val="0090220E"/>
    <w:rsid w:val="009029BB"/>
    <w:rsid w:val="00902C0B"/>
    <w:rsid w:val="00902C4C"/>
    <w:rsid w:val="00903541"/>
    <w:rsid w:val="00903AA7"/>
    <w:rsid w:val="00904724"/>
    <w:rsid w:val="00904CAE"/>
    <w:rsid w:val="00904EF5"/>
    <w:rsid w:val="009057FB"/>
    <w:rsid w:val="0090605F"/>
    <w:rsid w:val="00906248"/>
    <w:rsid w:val="00906746"/>
    <w:rsid w:val="00906A28"/>
    <w:rsid w:val="00906D1B"/>
    <w:rsid w:val="0090719F"/>
    <w:rsid w:val="009074B5"/>
    <w:rsid w:val="00907506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C4D"/>
    <w:rsid w:val="00911DF2"/>
    <w:rsid w:val="009122B1"/>
    <w:rsid w:val="0091234D"/>
    <w:rsid w:val="00912B61"/>
    <w:rsid w:val="00912BC0"/>
    <w:rsid w:val="009131B7"/>
    <w:rsid w:val="009132C0"/>
    <w:rsid w:val="009132D9"/>
    <w:rsid w:val="00913593"/>
    <w:rsid w:val="009139A2"/>
    <w:rsid w:val="00913CBA"/>
    <w:rsid w:val="00913FC2"/>
    <w:rsid w:val="0091489C"/>
    <w:rsid w:val="00915360"/>
    <w:rsid w:val="009154B5"/>
    <w:rsid w:val="00915691"/>
    <w:rsid w:val="009157F5"/>
    <w:rsid w:val="0091630C"/>
    <w:rsid w:val="00916358"/>
    <w:rsid w:val="00916A2A"/>
    <w:rsid w:val="00916C51"/>
    <w:rsid w:val="00916F41"/>
    <w:rsid w:val="00916F9A"/>
    <w:rsid w:val="0091740E"/>
    <w:rsid w:val="00917699"/>
    <w:rsid w:val="0091773A"/>
    <w:rsid w:val="00917D0F"/>
    <w:rsid w:val="009200C4"/>
    <w:rsid w:val="00920952"/>
    <w:rsid w:val="0092108E"/>
    <w:rsid w:val="0092188C"/>
    <w:rsid w:val="00921ECC"/>
    <w:rsid w:val="00921F28"/>
    <w:rsid w:val="00922ADE"/>
    <w:rsid w:val="00922BE5"/>
    <w:rsid w:val="009232DE"/>
    <w:rsid w:val="00923B0B"/>
    <w:rsid w:val="009243D1"/>
    <w:rsid w:val="00924C36"/>
    <w:rsid w:val="00924DA7"/>
    <w:rsid w:val="0092514C"/>
    <w:rsid w:val="0092580B"/>
    <w:rsid w:val="0092606D"/>
    <w:rsid w:val="00926687"/>
    <w:rsid w:val="00926808"/>
    <w:rsid w:val="00927768"/>
    <w:rsid w:val="0092799A"/>
    <w:rsid w:val="00927C99"/>
    <w:rsid w:val="00927E85"/>
    <w:rsid w:val="009306B9"/>
    <w:rsid w:val="0093084C"/>
    <w:rsid w:val="0093086F"/>
    <w:rsid w:val="009312F1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3FAC"/>
    <w:rsid w:val="009343CB"/>
    <w:rsid w:val="00934545"/>
    <w:rsid w:val="0093528C"/>
    <w:rsid w:val="0093536B"/>
    <w:rsid w:val="00935919"/>
    <w:rsid w:val="009359D6"/>
    <w:rsid w:val="0093606A"/>
    <w:rsid w:val="00936336"/>
    <w:rsid w:val="00936374"/>
    <w:rsid w:val="00936641"/>
    <w:rsid w:val="00936F4D"/>
    <w:rsid w:val="00937745"/>
    <w:rsid w:val="0093776F"/>
    <w:rsid w:val="009379E2"/>
    <w:rsid w:val="009405F6"/>
    <w:rsid w:val="009407C0"/>
    <w:rsid w:val="00940F7F"/>
    <w:rsid w:val="00941363"/>
    <w:rsid w:val="00941A0E"/>
    <w:rsid w:val="00941D5C"/>
    <w:rsid w:val="00941EFA"/>
    <w:rsid w:val="00941FD0"/>
    <w:rsid w:val="0094242A"/>
    <w:rsid w:val="0094242D"/>
    <w:rsid w:val="00942584"/>
    <w:rsid w:val="00943154"/>
    <w:rsid w:val="0094343F"/>
    <w:rsid w:val="0094364A"/>
    <w:rsid w:val="009439E2"/>
    <w:rsid w:val="00943B08"/>
    <w:rsid w:val="0094418C"/>
    <w:rsid w:val="00945127"/>
    <w:rsid w:val="00945483"/>
    <w:rsid w:val="0094568F"/>
    <w:rsid w:val="00945863"/>
    <w:rsid w:val="00945B31"/>
    <w:rsid w:val="00946FD8"/>
    <w:rsid w:val="009470C0"/>
    <w:rsid w:val="0094720D"/>
    <w:rsid w:val="009473B0"/>
    <w:rsid w:val="0094742F"/>
    <w:rsid w:val="009475F5"/>
    <w:rsid w:val="00947C9D"/>
    <w:rsid w:val="00950179"/>
    <w:rsid w:val="0095022C"/>
    <w:rsid w:val="0095025F"/>
    <w:rsid w:val="00950B14"/>
    <w:rsid w:val="00951654"/>
    <w:rsid w:val="00951668"/>
    <w:rsid w:val="0095185A"/>
    <w:rsid w:val="00951D1F"/>
    <w:rsid w:val="00951E28"/>
    <w:rsid w:val="00951EE2"/>
    <w:rsid w:val="00951F10"/>
    <w:rsid w:val="00952072"/>
    <w:rsid w:val="009520A3"/>
    <w:rsid w:val="009524ED"/>
    <w:rsid w:val="00952C07"/>
    <w:rsid w:val="00952D22"/>
    <w:rsid w:val="00953C0A"/>
    <w:rsid w:val="00953DAE"/>
    <w:rsid w:val="00954D3A"/>
    <w:rsid w:val="00954DBF"/>
    <w:rsid w:val="0095569A"/>
    <w:rsid w:val="00955B10"/>
    <w:rsid w:val="00955B11"/>
    <w:rsid w:val="00955E00"/>
    <w:rsid w:val="00955FBA"/>
    <w:rsid w:val="009566A9"/>
    <w:rsid w:val="009567BE"/>
    <w:rsid w:val="00956C8C"/>
    <w:rsid w:val="009571C9"/>
    <w:rsid w:val="00957317"/>
    <w:rsid w:val="009574F9"/>
    <w:rsid w:val="0095762B"/>
    <w:rsid w:val="0095787E"/>
    <w:rsid w:val="00957B80"/>
    <w:rsid w:val="00957EBF"/>
    <w:rsid w:val="00960CB0"/>
    <w:rsid w:val="0096151D"/>
    <w:rsid w:val="009615CF"/>
    <w:rsid w:val="00961988"/>
    <w:rsid w:val="00961F75"/>
    <w:rsid w:val="00962319"/>
    <w:rsid w:val="0096234F"/>
    <w:rsid w:val="009625B5"/>
    <w:rsid w:val="00962C79"/>
    <w:rsid w:val="00962F8C"/>
    <w:rsid w:val="009637BB"/>
    <w:rsid w:val="00963F4F"/>
    <w:rsid w:val="00964080"/>
    <w:rsid w:val="009643CF"/>
    <w:rsid w:val="00964597"/>
    <w:rsid w:val="0096484D"/>
    <w:rsid w:val="00964CE7"/>
    <w:rsid w:val="00964DFB"/>
    <w:rsid w:val="00965619"/>
    <w:rsid w:val="0096567D"/>
    <w:rsid w:val="00965758"/>
    <w:rsid w:val="009657D3"/>
    <w:rsid w:val="00965A20"/>
    <w:rsid w:val="00965B90"/>
    <w:rsid w:val="00965ED7"/>
    <w:rsid w:val="009661FD"/>
    <w:rsid w:val="009662D0"/>
    <w:rsid w:val="009663E1"/>
    <w:rsid w:val="009676A1"/>
    <w:rsid w:val="00967881"/>
    <w:rsid w:val="00967AEF"/>
    <w:rsid w:val="0097014E"/>
    <w:rsid w:val="00970154"/>
    <w:rsid w:val="009709F8"/>
    <w:rsid w:val="00970A39"/>
    <w:rsid w:val="00970C1A"/>
    <w:rsid w:val="00970C66"/>
    <w:rsid w:val="00970FF0"/>
    <w:rsid w:val="00971230"/>
    <w:rsid w:val="009715D8"/>
    <w:rsid w:val="00971B60"/>
    <w:rsid w:val="00971D77"/>
    <w:rsid w:val="00972D2C"/>
    <w:rsid w:val="00972DE2"/>
    <w:rsid w:val="0097424F"/>
    <w:rsid w:val="00974424"/>
    <w:rsid w:val="00974FAC"/>
    <w:rsid w:val="009751F1"/>
    <w:rsid w:val="0097521F"/>
    <w:rsid w:val="0097563B"/>
    <w:rsid w:val="009758F8"/>
    <w:rsid w:val="00975FB3"/>
    <w:rsid w:val="0097658D"/>
    <w:rsid w:val="009769FB"/>
    <w:rsid w:val="00976A21"/>
    <w:rsid w:val="00976AA0"/>
    <w:rsid w:val="00976AA5"/>
    <w:rsid w:val="00976C79"/>
    <w:rsid w:val="00976CC5"/>
    <w:rsid w:val="0097761B"/>
    <w:rsid w:val="00977C6A"/>
    <w:rsid w:val="00977CD6"/>
    <w:rsid w:val="0098036F"/>
    <w:rsid w:val="009804D6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2B3E"/>
    <w:rsid w:val="0098307A"/>
    <w:rsid w:val="00983290"/>
    <w:rsid w:val="00983377"/>
    <w:rsid w:val="00983541"/>
    <w:rsid w:val="00984481"/>
    <w:rsid w:val="009845D2"/>
    <w:rsid w:val="00984A77"/>
    <w:rsid w:val="00984C7F"/>
    <w:rsid w:val="00984DF7"/>
    <w:rsid w:val="00984FE5"/>
    <w:rsid w:val="00985194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922"/>
    <w:rsid w:val="00987D5E"/>
    <w:rsid w:val="00987E2D"/>
    <w:rsid w:val="00987F1A"/>
    <w:rsid w:val="00987F87"/>
    <w:rsid w:val="009901B4"/>
    <w:rsid w:val="00990E4E"/>
    <w:rsid w:val="00990E4F"/>
    <w:rsid w:val="00990E55"/>
    <w:rsid w:val="00990FA9"/>
    <w:rsid w:val="009912E6"/>
    <w:rsid w:val="00991AEC"/>
    <w:rsid w:val="00991B12"/>
    <w:rsid w:val="00991BE0"/>
    <w:rsid w:val="00991D12"/>
    <w:rsid w:val="00991EED"/>
    <w:rsid w:val="00991FE5"/>
    <w:rsid w:val="009920FA"/>
    <w:rsid w:val="0099221B"/>
    <w:rsid w:val="009927E9"/>
    <w:rsid w:val="00992896"/>
    <w:rsid w:val="00992E0D"/>
    <w:rsid w:val="00992F4A"/>
    <w:rsid w:val="009930FC"/>
    <w:rsid w:val="00993809"/>
    <w:rsid w:val="009939A4"/>
    <w:rsid w:val="00993A83"/>
    <w:rsid w:val="00993C43"/>
    <w:rsid w:val="0099406D"/>
    <w:rsid w:val="00994204"/>
    <w:rsid w:val="00994550"/>
    <w:rsid w:val="00994AF8"/>
    <w:rsid w:val="00994EAA"/>
    <w:rsid w:val="00994FB8"/>
    <w:rsid w:val="0099511E"/>
    <w:rsid w:val="00995A7B"/>
    <w:rsid w:val="00995BEE"/>
    <w:rsid w:val="00995E89"/>
    <w:rsid w:val="00996217"/>
    <w:rsid w:val="009977BF"/>
    <w:rsid w:val="009977C1"/>
    <w:rsid w:val="009A0025"/>
    <w:rsid w:val="009A059C"/>
    <w:rsid w:val="009A07D9"/>
    <w:rsid w:val="009A08E7"/>
    <w:rsid w:val="009A0CC4"/>
    <w:rsid w:val="009A1E2D"/>
    <w:rsid w:val="009A1EC0"/>
    <w:rsid w:val="009A2F64"/>
    <w:rsid w:val="009A2FA7"/>
    <w:rsid w:val="009A30EC"/>
    <w:rsid w:val="009A32A2"/>
    <w:rsid w:val="009A3701"/>
    <w:rsid w:val="009A3B7D"/>
    <w:rsid w:val="009A3D81"/>
    <w:rsid w:val="009A3EDB"/>
    <w:rsid w:val="009A41FE"/>
    <w:rsid w:val="009A4B8E"/>
    <w:rsid w:val="009A5925"/>
    <w:rsid w:val="009A5A2A"/>
    <w:rsid w:val="009A5ADF"/>
    <w:rsid w:val="009A5CFD"/>
    <w:rsid w:val="009A64D3"/>
    <w:rsid w:val="009A6E01"/>
    <w:rsid w:val="009A7610"/>
    <w:rsid w:val="009B040E"/>
    <w:rsid w:val="009B081C"/>
    <w:rsid w:val="009B151F"/>
    <w:rsid w:val="009B15F6"/>
    <w:rsid w:val="009B21C5"/>
    <w:rsid w:val="009B22D7"/>
    <w:rsid w:val="009B22EC"/>
    <w:rsid w:val="009B26EE"/>
    <w:rsid w:val="009B2A75"/>
    <w:rsid w:val="009B2D04"/>
    <w:rsid w:val="009B2DC7"/>
    <w:rsid w:val="009B2E53"/>
    <w:rsid w:val="009B35E2"/>
    <w:rsid w:val="009B3DC8"/>
    <w:rsid w:val="009B3E42"/>
    <w:rsid w:val="009B40D7"/>
    <w:rsid w:val="009B46D7"/>
    <w:rsid w:val="009B491E"/>
    <w:rsid w:val="009B49C5"/>
    <w:rsid w:val="009B4EF3"/>
    <w:rsid w:val="009B4F19"/>
    <w:rsid w:val="009B599B"/>
    <w:rsid w:val="009B59FA"/>
    <w:rsid w:val="009B5C2B"/>
    <w:rsid w:val="009B5C4B"/>
    <w:rsid w:val="009B5F25"/>
    <w:rsid w:val="009B60EB"/>
    <w:rsid w:val="009B65AD"/>
    <w:rsid w:val="009B6EDB"/>
    <w:rsid w:val="009B711A"/>
    <w:rsid w:val="009B7BC1"/>
    <w:rsid w:val="009C0306"/>
    <w:rsid w:val="009C0427"/>
    <w:rsid w:val="009C0515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798"/>
    <w:rsid w:val="009C2E64"/>
    <w:rsid w:val="009C2FDE"/>
    <w:rsid w:val="009C2FFC"/>
    <w:rsid w:val="009C3B63"/>
    <w:rsid w:val="009C3BDA"/>
    <w:rsid w:val="009C3CB1"/>
    <w:rsid w:val="009C41B4"/>
    <w:rsid w:val="009C4AA8"/>
    <w:rsid w:val="009C4D19"/>
    <w:rsid w:val="009C66EF"/>
    <w:rsid w:val="009C6947"/>
    <w:rsid w:val="009C6C46"/>
    <w:rsid w:val="009C6E88"/>
    <w:rsid w:val="009C72B8"/>
    <w:rsid w:val="009C7B09"/>
    <w:rsid w:val="009C7CEF"/>
    <w:rsid w:val="009C7D64"/>
    <w:rsid w:val="009D05A3"/>
    <w:rsid w:val="009D05DA"/>
    <w:rsid w:val="009D0889"/>
    <w:rsid w:val="009D0F59"/>
    <w:rsid w:val="009D1068"/>
    <w:rsid w:val="009D108F"/>
    <w:rsid w:val="009D2294"/>
    <w:rsid w:val="009D2779"/>
    <w:rsid w:val="009D2BD6"/>
    <w:rsid w:val="009D30DE"/>
    <w:rsid w:val="009D371C"/>
    <w:rsid w:val="009D3AF4"/>
    <w:rsid w:val="009D3CA2"/>
    <w:rsid w:val="009D41F7"/>
    <w:rsid w:val="009D4456"/>
    <w:rsid w:val="009D4937"/>
    <w:rsid w:val="009D4A5F"/>
    <w:rsid w:val="009D4B61"/>
    <w:rsid w:val="009D4D26"/>
    <w:rsid w:val="009D5014"/>
    <w:rsid w:val="009D5ED1"/>
    <w:rsid w:val="009D60F7"/>
    <w:rsid w:val="009D62E9"/>
    <w:rsid w:val="009D665E"/>
    <w:rsid w:val="009D66D5"/>
    <w:rsid w:val="009D7B86"/>
    <w:rsid w:val="009D7C81"/>
    <w:rsid w:val="009E0A19"/>
    <w:rsid w:val="009E0A58"/>
    <w:rsid w:val="009E0BFA"/>
    <w:rsid w:val="009E1258"/>
    <w:rsid w:val="009E15FD"/>
    <w:rsid w:val="009E1A8C"/>
    <w:rsid w:val="009E284A"/>
    <w:rsid w:val="009E2AF6"/>
    <w:rsid w:val="009E3103"/>
    <w:rsid w:val="009E375C"/>
    <w:rsid w:val="009E3AD9"/>
    <w:rsid w:val="009E40DA"/>
    <w:rsid w:val="009E43DE"/>
    <w:rsid w:val="009E4490"/>
    <w:rsid w:val="009E45C9"/>
    <w:rsid w:val="009E45CA"/>
    <w:rsid w:val="009E4B28"/>
    <w:rsid w:val="009E53AE"/>
    <w:rsid w:val="009E5D6D"/>
    <w:rsid w:val="009E62F8"/>
    <w:rsid w:val="009E63C0"/>
    <w:rsid w:val="009E6559"/>
    <w:rsid w:val="009E6A46"/>
    <w:rsid w:val="009E6B2C"/>
    <w:rsid w:val="009E6D31"/>
    <w:rsid w:val="009E6E7D"/>
    <w:rsid w:val="009E70E5"/>
    <w:rsid w:val="009E74CF"/>
    <w:rsid w:val="009E753B"/>
    <w:rsid w:val="009E757F"/>
    <w:rsid w:val="009E7E5F"/>
    <w:rsid w:val="009F0875"/>
    <w:rsid w:val="009F0976"/>
    <w:rsid w:val="009F0F82"/>
    <w:rsid w:val="009F164C"/>
    <w:rsid w:val="009F1CA5"/>
    <w:rsid w:val="009F1CD3"/>
    <w:rsid w:val="009F20DB"/>
    <w:rsid w:val="009F2760"/>
    <w:rsid w:val="009F2820"/>
    <w:rsid w:val="009F2C4C"/>
    <w:rsid w:val="009F2CB8"/>
    <w:rsid w:val="009F36C7"/>
    <w:rsid w:val="009F3C22"/>
    <w:rsid w:val="009F406E"/>
    <w:rsid w:val="009F4DA9"/>
    <w:rsid w:val="009F5C81"/>
    <w:rsid w:val="009F5C9E"/>
    <w:rsid w:val="009F5CC7"/>
    <w:rsid w:val="009F65BE"/>
    <w:rsid w:val="009F674D"/>
    <w:rsid w:val="009F6782"/>
    <w:rsid w:val="009F6BB9"/>
    <w:rsid w:val="009F6D77"/>
    <w:rsid w:val="009F7362"/>
    <w:rsid w:val="009F79EB"/>
    <w:rsid w:val="009F7C48"/>
    <w:rsid w:val="009F7E9A"/>
    <w:rsid w:val="00A0003D"/>
    <w:rsid w:val="00A006E5"/>
    <w:rsid w:val="00A00CD8"/>
    <w:rsid w:val="00A00DF1"/>
    <w:rsid w:val="00A01194"/>
    <w:rsid w:val="00A01243"/>
    <w:rsid w:val="00A01DDC"/>
    <w:rsid w:val="00A025CE"/>
    <w:rsid w:val="00A02A13"/>
    <w:rsid w:val="00A02AD1"/>
    <w:rsid w:val="00A02D55"/>
    <w:rsid w:val="00A02DD3"/>
    <w:rsid w:val="00A0312C"/>
    <w:rsid w:val="00A03566"/>
    <w:rsid w:val="00A03FF7"/>
    <w:rsid w:val="00A04195"/>
    <w:rsid w:val="00A04227"/>
    <w:rsid w:val="00A042C1"/>
    <w:rsid w:val="00A04415"/>
    <w:rsid w:val="00A044E2"/>
    <w:rsid w:val="00A0456E"/>
    <w:rsid w:val="00A0464B"/>
    <w:rsid w:val="00A05054"/>
    <w:rsid w:val="00A0551F"/>
    <w:rsid w:val="00A05647"/>
    <w:rsid w:val="00A05E06"/>
    <w:rsid w:val="00A06418"/>
    <w:rsid w:val="00A068F3"/>
    <w:rsid w:val="00A06B93"/>
    <w:rsid w:val="00A07037"/>
    <w:rsid w:val="00A1048D"/>
    <w:rsid w:val="00A105B1"/>
    <w:rsid w:val="00A105F0"/>
    <w:rsid w:val="00A10936"/>
    <w:rsid w:val="00A10BB1"/>
    <w:rsid w:val="00A1107D"/>
    <w:rsid w:val="00A115F6"/>
    <w:rsid w:val="00A1168E"/>
    <w:rsid w:val="00A11729"/>
    <w:rsid w:val="00A119DD"/>
    <w:rsid w:val="00A11AB5"/>
    <w:rsid w:val="00A11B96"/>
    <w:rsid w:val="00A11C65"/>
    <w:rsid w:val="00A11E35"/>
    <w:rsid w:val="00A11EDA"/>
    <w:rsid w:val="00A121E8"/>
    <w:rsid w:val="00A1274B"/>
    <w:rsid w:val="00A12970"/>
    <w:rsid w:val="00A12AE7"/>
    <w:rsid w:val="00A13115"/>
    <w:rsid w:val="00A133F4"/>
    <w:rsid w:val="00A13513"/>
    <w:rsid w:val="00A137D2"/>
    <w:rsid w:val="00A14655"/>
    <w:rsid w:val="00A147D5"/>
    <w:rsid w:val="00A14950"/>
    <w:rsid w:val="00A14E61"/>
    <w:rsid w:val="00A15854"/>
    <w:rsid w:val="00A15EA0"/>
    <w:rsid w:val="00A15F5D"/>
    <w:rsid w:val="00A167DF"/>
    <w:rsid w:val="00A168D0"/>
    <w:rsid w:val="00A16B0C"/>
    <w:rsid w:val="00A17145"/>
    <w:rsid w:val="00A200F0"/>
    <w:rsid w:val="00A204EC"/>
    <w:rsid w:val="00A209A2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95D"/>
    <w:rsid w:val="00A22FBE"/>
    <w:rsid w:val="00A239A4"/>
    <w:rsid w:val="00A239B3"/>
    <w:rsid w:val="00A239B8"/>
    <w:rsid w:val="00A23A58"/>
    <w:rsid w:val="00A23E9D"/>
    <w:rsid w:val="00A240D1"/>
    <w:rsid w:val="00A248C5"/>
    <w:rsid w:val="00A24A33"/>
    <w:rsid w:val="00A25140"/>
    <w:rsid w:val="00A252D5"/>
    <w:rsid w:val="00A2594A"/>
    <w:rsid w:val="00A25CEE"/>
    <w:rsid w:val="00A25DFB"/>
    <w:rsid w:val="00A26480"/>
    <w:rsid w:val="00A26CD8"/>
    <w:rsid w:val="00A26F82"/>
    <w:rsid w:val="00A2738D"/>
    <w:rsid w:val="00A274AA"/>
    <w:rsid w:val="00A2786B"/>
    <w:rsid w:val="00A27E60"/>
    <w:rsid w:val="00A27FC4"/>
    <w:rsid w:val="00A304F5"/>
    <w:rsid w:val="00A305C5"/>
    <w:rsid w:val="00A30723"/>
    <w:rsid w:val="00A30EDE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3335"/>
    <w:rsid w:val="00A334AB"/>
    <w:rsid w:val="00A33676"/>
    <w:rsid w:val="00A33A21"/>
    <w:rsid w:val="00A3413B"/>
    <w:rsid w:val="00A341C9"/>
    <w:rsid w:val="00A34683"/>
    <w:rsid w:val="00A34BBD"/>
    <w:rsid w:val="00A355DD"/>
    <w:rsid w:val="00A35630"/>
    <w:rsid w:val="00A357A8"/>
    <w:rsid w:val="00A3588D"/>
    <w:rsid w:val="00A36399"/>
    <w:rsid w:val="00A365ED"/>
    <w:rsid w:val="00A3686A"/>
    <w:rsid w:val="00A368BE"/>
    <w:rsid w:val="00A36F91"/>
    <w:rsid w:val="00A370DA"/>
    <w:rsid w:val="00A37317"/>
    <w:rsid w:val="00A3760D"/>
    <w:rsid w:val="00A37801"/>
    <w:rsid w:val="00A37802"/>
    <w:rsid w:val="00A379A5"/>
    <w:rsid w:val="00A37E9B"/>
    <w:rsid w:val="00A4007C"/>
    <w:rsid w:val="00A402FC"/>
    <w:rsid w:val="00A40437"/>
    <w:rsid w:val="00A40512"/>
    <w:rsid w:val="00A406C3"/>
    <w:rsid w:val="00A40EB5"/>
    <w:rsid w:val="00A4191C"/>
    <w:rsid w:val="00A419A3"/>
    <w:rsid w:val="00A41F68"/>
    <w:rsid w:val="00A437C8"/>
    <w:rsid w:val="00A43B04"/>
    <w:rsid w:val="00A4410D"/>
    <w:rsid w:val="00A443E1"/>
    <w:rsid w:val="00A447C9"/>
    <w:rsid w:val="00A44894"/>
    <w:rsid w:val="00A45021"/>
    <w:rsid w:val="00A460D8"/>
    <w:rsid w:val="00A46498"/>
    <w:rsid w:val="00A4653B"/>
    <w:rsid w:val="00A46779"/>
    <w:rsid w:val="00A470A6"/>
    <w:rsid w:val="00A50213"/>
    <w:rsid w:val="00A50F04"/>
    <w:rsid w:val="00A51026"/>
    <w:rsid w:val="00A525A6"/>
    <w:rsid w:val="00A528D3"/>
    <w:rsid w:val="00A52A8C"/>
    <w:rsid w:val="00A52B86"/>
    <w:rsid w:val="00A5334B"/>
    <w:rsid w:val="00A53393"/>
    <w:rsid w:val="00A54246"/>
    <w:rsid w:val="00A54831"/>
    <w:rsid w:val="00A54DF5"/>
    <w:rsid w:val="00A54F0A"/>
    <w:rsid w:val="00A550C4"/>
    <w:rsid w:val="00A55504"/>
    <w:rsid w:val="00A5580C"/>
    <w:rsid w:val="00A55C19"/>
    <w:rsid w:val="00A560F4"/>
    <w:rsid w:val="00A561D1"/>
    <w:rsid w:val="00A564EA"/>
    <w:rsid w:val="00A566E2"/>
    <w:rsid w:val="00A56AD8"/>
    <w:rsid w:val="00A570DA"/>
    <w:rsid w:val="00A57256"/>
    <w:rsid w:val="00A57776"/>
    <w:rsid w:val="00A57EF9"/>
    <w:rsid w:val="00A601D6"/>
    <w:rsid w:val="00A60326"/>
    <w:rsid w:val="00A60422"/>
    <w:rsid w:val="00A60B22"/>
    <w:rsid w:val="00A6102D"/>
    <w:rsid w:val="00A61836"/>
    <w:rsid w:val="00A6184D"/>
    <w:rsid w:val="00A61AFA"/>
    <w:rsid w:val="00A61C57"/>
    <w:rsid w:val="00A61DA2"/>
    <w:rsid w:val="00A61DDD"/>
    <w:rsid w:val="00A62125"/>
    <w:rsid w:val="00A62221"/>
    <w:rsid w:val="00A62305"/>
    <w:rsid w:val="00A628CD"/>
    <w:rsid w:val="00A63264"/>
    <w:rsid w:val="00A635B3"/>
    <w:rsid w:val="00A63A40"/>
    <w:rsid w:val="00A63A67"/>
    <w:rsid w:val="00A63B63"/>
    <w:rsid w:val="00A63BEC"/>
    <w:rsid w:val="00A63DD2"/>
    <w:rsid w:val="00A6441E"/>
    <w:rsid w:val="00A6466F"/>
    <w:rsid w:val="00A6472E"/>
    <w:rsid w:val="00A64771"/>
    <w:rsid w:val="00A64C6E"/>
    <w:rsid w:val="00A64DCB"/>
    <w:rsid w:val="00A64E07"/>
    <w:rsid w:val="00A651CB"/>
    <w:rsid w:val="00A65669"/>
    <w:rsid w:val="00A65DF5"/>
    <w:rsid w:val="00A65E67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122C"/>
    <w:rsid w:val="00A7142F"/>
    <w:rsid w:val="00A718EF"/>
    <w:rsid w:val="00A71950"/>
    <w:rsid w:val="00A71BB5"/>
    <w:rsid w:val="00A7218A"/>
    <w:rsid w:val="00A7269D"/>
    <w:rsid w:val="00A72970"/>
    <w:rsid w:val="00A72C7F"/>
    <w:rsid w:val="00A72DCA"/>
    <w:rsid w:val="00A731AA"/>
    <w:rsid w:val="00A7342C"/>
    <w:rsid w:val="00A736CD"/>
    <w:rsid w:val="00A73893"/>
    <w:rsid w:val="00A73C6D"/>
    <w:rsid w:val="00A73CC7"/>
    <w:rsid w:val="00A7451B"/>
    <w:rsid w:val="00A7468E"/>
    <w:rsid w:val="00A74D89"/>
    <w:rsid w:val="00A750B1"/>
    <w:rsid w:val="00A751D9"/>
    <w:rsid w:val="00A75A4E"/>
    <w:rsid w:val="00A75BA8"/>
    <w:rsid w:val="00A760E0"/>
    <w:rsid w:val="00A764A5"/>
    <w:rsid w:val="00A7698F"/>
    <w:rsid w:val="00A76B47"/>
    <w:rsid w:val="00A76BBD"/>
    <w:rsid w:val="00A76DF7"/>
    <w:rsid w:val="00A80153"/>
    <w:rsid w:val="00A804C3"/>
    <w:rsid w:val="00A8084B"/>
    <w:rsid w:val="00A80A0B"/>
    <w:rsid w:val="00A81DDF"/>
    <w:rsid w:val="00A81FDF"/>
    <w:rsid w:val="00A820C0"/>
    <w:rsid w:val="00A8222E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CDF"/>
    <w:rsid w:val="00A83D9A"/>
    <w:rsid w:val="00A8410F"/>
    <w:rsid w:val="00A84288"/>
    <w:rsid w:val="00A84901"/>
    <w:rsid w:val="00A84ADE"/>
    <w:rsid w:val="00A84BBD"/>
    <w:rsid w:val="00A84E96"/>
    <w:rsid w:val="00A84EA6"/>
    <w:rsid w:val="00A84FE1"/>
    <w:rsid w:val="00A85222"/>
    <w:rsid w:val="00A8528F"/>
    <w:rsid w:val="00A854F3"/>
    <w:rsid w:val="00A85555"/>
    <w:rsid w:val="00A86074"/>
    <w:rsid w:val="00A86129"/>
    <w:rsid w:val="00A861CE"/>
    <w:rsid w:val="00A8697E"/>
    <w:rsid w:val="00A86A2C"/>
    <w:rsid w:val="00A87303"/>
    <w:rsid w:val="00A875F7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C55"/>
    <w:rsid w:val="00A92D60"/>
    <w:rsid w:val="00A92F92"/>
    <w:rsid w:val="00A93245"/>
    <w:rsid w:val="00A93551"/>
    <w:rsid w:val="00A94497"/>
    <w:rsid w:val="00A94FF4"/>
    <w:rsid w:val="00A96194"/>
    <w:rsid w:val="00A9686C"/>
    <w:rsid w:val="00A96B85"/>
    <w:rsid w:val="00A96D94"/>
    <w:rsid w:val="00A97B1E"/>
    <w:rsid w:val="00AA0132"/>
    <w:rsid w:val="00AA0AFA"/>
    <w:rsid w:val="00AA0C0E"/>
    <w:rsid w:val="00AA1C2F"/>
    <w:rsid w:val="00AA21DA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A80"/>
    <w:rsid w:val="00AA55EE"/>
    <w:rsid w:val="00AA5A4F"/>
    <w:rsid w:val="00AA60A3"/>
    <w:rsid w:val="00AA6B0A"/>
    <w:rsid w:val="00AA6C9E"/>
    <w:rsid w:val="00AA6F74"/>
    <w:rsid w:val="00AA749E"/>
    <w:rsid w:val="00AA777B"/>
    <w:rsid w:val="00AA7875"/>
    <w:rsid w:val="00AA7A37"/>
    <w:rsid w:val="00AA7AC1"/>
    <w:rsid w:val="00AA7BD6"/>
    <w:rsid w:val="00AA7C92"/>
    <w:rsid w:val="00AA7E27"/>
    <w:rsid w:val="00AB0905"/>
    <w:rsid w:val="00AB095B"/>
    <w:rsid w:val="00AB1312"/>
    <w:rsid w:val="00AB2508"/>
    <w:rsid w:val="00AB25A8"/>
    <w:rsid w:val="00AB2953"/>
    <w:rsid w:val="00AB2EDD"/>
    <w:rsid w:val="00AB32A4"/>
    <w:rsid w:val="00AB345C"/>
    <w:rsid w:val="00AB3559"/>
    <w:rsid w:val="00AB3D2C"/>
    <w:rsid w:val="00AB4059"/>
    <w:rsid w:val="00AB41B0"/>
    <w:rsid w:val="00AB45E1"/>
    <w:rsid w:val="00AB49B1"/>
    <w:rsid w:val="00AB51FC"/>
    <w:rsid w:val="00AB545F"/>
    <w:rsid w:val="00AB5497"/>
    <w:rsid w:val="00AB559F"/>
    <w:rsid w:val="00AB5614"/>
    <w:rsid w:val="00AB5CFB"/>
    <w:rsid w:val="00AB61DA"/>
    <w:rsid w:val="00AB6247"/>
    <w:rsid w:val="00AB625E"/>
    <w:rsid w:val="00AB69EA"/>
    <w:rsid w:val="00AB6B0C"/>
    <w:rsid w:val="00AB6C64"/>
    <w:rsid w:val="00AB6DE6"/>
    <w:rsid w:val="00AB6F45"/>
    <w:rsid w:val="00AB7211"/>
    <w:rsid w:val="00AB78B2"/>
    <w:rsid w:val="00AC0028"/>
    <w:rsid w:val="00AC08B7"/>
    <w:rsid w:val="00AC18E4"/>
    <w:rsid w:val="00AC1E86"/>
    <w:rsid w:val="00AC1FC7"/>
    <w:rsid w:val="00AC2509"/>
    <w:rsid w:val="00AC28FB"/>
    <w:rsid w:val="00AC2E06"/>
    <w:rsid w:val="00AC30B8"/>
    <w:rsid w:val="00AC30EB"/>
    <w:rsid w:val="00AC3179"/>
    <w:rsid w:val="00AC333B"/>
    <w:rsid w:val="00AC3398"/>
    <w:rsid w:val="00AC3C9A"/>
    <w:rsid w:val="00AC4335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ACD"/>
    <w:rsid w:val="00AC6BCB"/>
    <w:rsid w:val="00AC6C4F"/>
    <w:rsid w:val="00AC6C75"/>
    <w:rsid w:val="00AC6C7B"/>
    <w:rsid w:val="00AC73BC"/>
    <w:rsid w:val="00AC7CBC"/>
    <w:rsid w:val="00AC7E2E"/>
    <w:rsid w:val="00AD014C"/>
    <w:rsid w:val="00AD06B0"/>
    <w:rsid w:val="00AD0D24"/>
    <w:rsid w:val="00AD12EC"/>
    <w:rsid w:val="00AD1408"/>
    <w:rsid w:val="00AD1569"/>
    <w:rsid w:val="00AD17ED"/>
    <w:rsid w:val="00AD1E5C"/>
    <w:rsid w:val="00AD1F11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4235"/>
    <w:rsid w:val="00AD4BEC"/>
    <w:rsid w:val="00AD5722"/>
    <w:rsid w:val="00AD5BE7"/>
    <w:rsid w:val="00AD5D80"/>
    <w:rsid w:val="00AD5E92"/>
    <w:rsid w:val="00AD6B78"/>
    <w:rsid w:val="00AD786F"/>
    <w:rsid w:val="00AD7ABF"/>
    <w:rsid w:val="00AD7CB7"/>
    <w:rsid w:val="00AE0907"/>
    <w:rsid w:val="00AE0A16"/>
    <w:rsid w:val="00AE0ACF"/>
    <w:rsid w:val="00AE2495"/>
    <w:rsid w:val="00AE276D"/>
    <w:rsid w:val="00AE2FAE"/>
    <w:rsid w:val="00AE2FD7"/>
    <w:rsid w:val="00AE3132"/>
    <w:rsid w:val="00AE319A"/>
    <w:rsid w:val="00AE37E6"/>
    <w:rsid w:val="00AE41D3"/>
    <w:rsid w:val="00AE4ED8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70D9"/>
    <w:rsid w:val="00AE7175"/>
    <w:rsid w:val="00AE72AD"/>
    <w:rsid w:val="00AE7D37"/>
    <w:rsid w:val="00AF03D8"/>
    <w:rsid w:val="00AF0769"/>
    <w:rsid w:val="00AF0ACA"/>
    <w:rsid w:val="00AF13B4"/>
    <w:rsid w:val="00AF1561"/>
    <w:rsid w:val="00AF166D"/>
    <w:rsid w:val="00AF16F0"/>
    <w:rsid w:val="00AF1B7A"/>
    <w:rsid w:val="00AF1B7D"/>
    <w:rsid w:val="00AF22E3"/>
    <w:rsid w:val="00AF2680"/>
    <w:rsid w:val="00AF2D6E"/>
    <w:rsid w:val="00AF2E29"/>
    <w:rsid w:val="00AF325D"/>
    <w:rsid w:val="00AF328B"/>
    <w:rsid w:val="00AF3408"/>
    <w:rsid w:val="00AF3429"/>
    <w:rsid w:val="00AF3745"/>
    <w:rsid w:val="00AF3A24"/>
    <w:rsid w:val="00AF3E4B"/>
    <w:rsid w:val="00AF4173"/>
    <w:rsid w:val="00AF4528"/>
    <w:rsid w:val="00AF4F48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DF7"/>
    <w:rsid w:val="00AF77A4"/>
    <w:rsid w:val="00B00354"/>
    <w:rsid w:val="00B005F1"/>
    <w:rsid w:val="00B007B1"/>
    <w:rsid w:val="00B00A7D"/>
    <w:rsid w:val="00B00AB8"/>
    <w:rsid w:val="00B01559"/>
    <w:rsid w:val="00B016D9"/>
    <w:rsid w:val="00B0180D"/>
    <w:rsid w:val="00B01ABB"/>
    <w:rsid w:val="00B01CB7"/>
    <w:rsid w:val="00B01DF8"/>
    <w:rsid w:val="00B01E55"/>
    <w:rsid w:val="00B02179"/>
    <w:rsid w:val="00B02562"/>
    <w:rsid w:val="00B0266B"/>
    <w:rsid w:val="00B0274B"/>
    <w:rsid w:val="00B027E3"/>
    <w:rsid w:val="00B02FAB"/>
    <w:rsid w:val="00B03037"/>
    <w:rsid w:val="00B030FC"/>
    <w:rsid w:val="00B03721"/>
    <w:rsid w:val="00B03C28"/>
    <w:rsid w:val="00B03F73"/>
    <w:rsid w:val="00B0447C"/>
    <w:rsid w:val="00B04AB0"/>
    <w:rsid w:val="00B04C80"/>
    <w:rsid w:val="00B052B8"/>
    <w:rsid w:val="00B05BA4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07EDD"/>
    <w:rsid w:val="00B10A1D"/>
    <w:rsid w:val="00B113DA"/>
    <w:rsid w:val="00B117DD"/>
    <w:rsid w:val="00B11969"/>
    <w:rsid w:val="00B119F0"/>
    <w:rsid w:val="00B12271"/>
    <w:rsid w:val="00B12397"/>
    <w:rsid w:val="00B12C0B"/>
    <w:rsid w:val="00B12E47"/>
    <w:rsid w:val="00B1302A"/>
    <w:rsid w:val="00B1330F"/>
    <w:rsid w:val="00B138C4"/>
    <w:rsid w:val="00B13FB6"/>
    <w:rsid w:val="00B14709"/>
    <w:rsid w:val="00B1475A"/>
    <w:rsid w:val="00B14A5A"/>
    <w:rsid w:val="00B14E3D"/>
    <w:rsid w:val="00B14F8C"/>
    <w:rsid w:val="00B154D6"/>
    <w:rsid w:val="00B15523"/>
    <w:rsid w:val="00B15B5F"/>
    <w:rsid w:val="00B164DB"/>
    <w:rsid w:val="00B166FC"/>
    <w:rsid w:val="00B16718"/>
    <w:rsid w:val="00B16746"/>
    <w:rsid w:val="00B1700A"/>
    <w:rsid w:val="00B1773D"/>
    <w:rsid w:val="00B177D3"/>
    <w:rsid w:val="00B17A25"/>
    <w:rsid w:val="00B2003F"/>
    <w:rsid w:val="00B20405"/>
    <w:rsid w:val="00B20792"/>
    <w:rsid w:val="00B20BB2"/>
    <w:rsid w:val="00B21117"/>
    <w:rsid w:val="00B2151A"/>
    <w:rsid w:val="00B218C9"/>
    <w:rsid w:val="00B2266B"/>
    <w:rsid w:val="00B228B8"/>
    <w:rsid w:val="00B22939"/>
    <w:rsid w:val="00B22D93"/>
    <w:rsid w:val="00B22F79"/>
    <w:rsid w:val="00B23549"/>
    <w:rsid w:val="00B2362D"/>
    <w:rsid w:val="00B2366E"/>
    <w:rsid w:val="00B23908"/>
    <w:rsid w:val="00B2394A"/>
    <w:rsid w:val="00B23D17"/>
    <w:rsid w:val="00B23DA1"/>
    <w:rsid w:val="00B23F73"/>
    <w:rsid w:val="00B2486D"/>
    <w:rsid w:val="00B25263"/>
    <w:rsid w:val="00B2569E"/>
    <w:rsid w:val="00B2573F"/>
    <w:rsid w:val="00B266C9"/>
    <w:rsid w:val="00B26AEA"/>
    <w:rsid w:val="00B26D73"/>
    <w:rsid w:val="00B27857"/>
    <w:rsid w:val="00B27AFC"/>
    <w:rsid w:val="00B3035F"/>
    <w:rsid w:val="00B30B8E"/>
    <w:rsid w:val="00B31647"/>
    <w:rsid w:val="00B319AA"/>
    <w:rsid w:val="00B319F6"/>
    <w:rsid w:val="00B3239C"/>
    <w:rsid w:val="00B32972"/>
    <w:rsid w:val="00B3297D"/>
    <w:rsid w:val="00B33265"/>
    <w:rsid w:val="00B33321"/>
    <w:rsid w:val="00B3352E"/>
    <w:rsid w:val="00B338BA"/>
    <w:rsid w:val="00B33DC7"/>
    <w:rsid w:val="00B347C3"/>
    <w:rsid w:val="00B34A5D"/>
    <w:rsid w:val="00B34AC2"/>
    <w:rsid w:val="00B34C4D"/>
    <w:rsid w:val="00B3514A"/>
    <w:rsid w:val="00B351C7"/>
    <w:rsid w:val="00B35457"/>
    <w:rsid w:val="00B3583C"/>
    <w:rsid w:val="00B35E6B"/>
    <w:rsid w:val="00B35F0A"/>
    <w:rsid w:val="00B360F5"/>
    <w:rsid w:val="00B368F9"/>
    <w:rsid w:val="00B36A05"/>
    <w:rsid w:val="00B36A4D"/>
    <w:rsid w:val="00B36B60"/>
    <w:rsid w:val="00B4028E"/>
    <w:rsid w:val="00B40432"/>
    <w:rsid w:val="00B40761"/>
    <w:rsid w:val="00B40772"/>
    <w:rsid w:val="00B40892"/>
    <w:rsid w:val="00B414E2"/>
    <w:rsid w:val="00B41D01"/>
    <w:rsid w:val="00B4290C"/>
    <w:rsid w:val="00B42FF5"/>
    <w:rsid w:val="00B43037"/>
    <w:rsid w:val="00B432BF"/>
    <w:rsid w:val="00B43D2D"/>
    <w:rsid w:val="00B43D45"/>
    <w:rsid w:val="00B43DAB"/>
    <w:rsid w:val="00B4442A"/>
    <w:rsid w:val="00B44653"/>
    <w:rsid w:val="00B446DD"/>
    <w:rsid w:val="00B44718"/>
    <w:rsid w:val="00B4478D"/>
    <w:rsid w:val="00B4479E"/>
    <w:rsid w:val="00B44990"/>
    <w:rsid w:val="00B44BD6"/>
    <w:rsid w:val="00B44FAC"/>
    <w:rsid w:val="00B45936"/>
    <w:rsid w:val="00B4595E"/>
    <w:rsid w:val="00B45F38"/>
    <w:rsid w:val="00B46D09"/>
    <w:rsid w:val="00B46F6B"/>
    <w:rsid w:val="00B47CDE"/>
    <w:rsid w:val="00B47ECA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376"/>
    <w:rsid w:val="00B52485"/>
    <w:rsid w:val="00B52546"/>
    <w:rsid w:val="00B52F70"/>
    <w:rsid w:val="00B52FBC"/>
    <w:rsid w:val="00B53F97"/>
    <w:rsid w:val="00B54067"/>
    <w:rsid w:val="00B54716"/>
    <w:rsid w:val="00B54D9D"/>
    <w:rsid w:val="00B554B4"/>
    <w:rsid w:val="00B55862"/>
    <w:rsid w:val="00B55B18"/>
    <w:rsid w:val="00B56131"/>
    <w:rsid w:val="00B56598"/>
    <w:rsid w:val="00B56650"/>
    <w:rsid w:val="00B56688"/>
    <w:rsid w:val="00B56753"/>
    <w:rsid w:val="00B56A76"/>
    <w:rsid w:val="00B56C11"/>
    <w:rsid w:val="00B5705F"/>
    <w:rsid w:val="00B57BD5"/>
    <w:rsid w:val="00B60199"/>
    <w:rsid w:val="00B602A7"/>
    <w:rsid w:val="00B61524"/>
    <w:rsid w:val="00B615A0"/>
    <w:rsid w:val="00B61959"/>
    <w:rsid w:val="00B619B3"/>
    <w:rsid w:val="00B61DC2"/>
    <w:rsid w:val="00B61DFA"/>
    <w:rsid w:val="00B61E42"/>
    <w:rsid w:val="00B62F4C"/>
    <w:rsid w:val="00B62F70"/>
    <w:rsid w:val="00B630D2"/>
    <w:rsid w:val="00B63272"/>
    <w:rsid w:val="00B637C1"/>
    <w:rsid w:val="00B63EF4"/>
    <w:rsid w:val="00B645C0"/>
    <w:rsid w:val="00B65311"/>
    <w:rsid w:val="00B6562F"/>
    <w:rsid w:val="00B65812"/>
    <w:rsid w:val="00B66069"/>
    <w:rsid w:val="00B66F41"/>
    <w:rsid w:val="00B671F1"/>
    <w:rsid w:val="00B67AC7"/>
    <w:rsid w:val="00B67B4C"/>
    <w:rsid w:val="00B67B6F"/>
    <w:rsid w:val="00B67DED"/>
    <w:rsid w:val="00B67F66"/>
    <w:rsid w:val="00B67FEB"/>
    <w:rsid w:val="00B70249"/>
    <w:rsid w:val="00B70979"/>
    <w:rsid w:val="00B70C08"/>
    <w:rsid w:val="00B70C93"/>
    <w:rsid w:val="00B71040"/>
    <w:rsid w:val="00B711CD"/>
    <w:rsid w:val="00B71410"/>
    <w:rsid w:val="00B71F25"/>
    <w:rsid w:val="00B71F66"/>
    <w:rsid w:val="00B720F1"/>
    <w:rsid w:val="00B7221A"/>
    <w:rsid w:val="00B72379"/>
    <w:rsid w:val="00B7260F"/>
    <w:rsid w:val="00B729D6"/>
    <w:rsid w:val="00B72DBD"/>
    <w:rsid w:val="00B72F86"/>
    <w:rsid w:val="00B73429"/>
    <w:rsid w:val="00B73B0B"/>
    <w:rsid w:val="00B73E3C"/>
    <w:rsid w:val="00B74433"/>
    <w:rsid w:val="00B74954"/>
    <w:rsid w:val="00B75218"/>
    <w:rsid w:val="00B75228"/>
    <w:rsid w:val="00B752AE"/>
    <w:rsid w:val="00B761AF"/>
    <w:rsid w:val="00B76235"/>
    <w:rsid w:val="00B76BE1"/>
    <w:rsid w:val="00B76DDC"/>
    <w:rsid w:val="00B77272"/>
    <w:rsid w:val="00B77277"/>
    <w:rsid w:val="00B77534"/>
    <w:rsid w:val="00B77AFD"/>
    <w:rsid w:val="00B77C97"/>
    <w:rsid w:val="00B77D64"/>
    <w:rsid w:val="00B804F7"/>
    <w:rsid w:val="00B8065F"/>
    <w:rsid w:val="00B80FE1"/>
    <w:rsid w:val="00B810DC"/>
    <w:rsid w:val="00B813D9"/>
    <w:rsid w:val="00B81463"/>
    <w:rsid w:val="00B81B09"/>
    <w:rsid w:val="00B8230B"/>
    <w:rsid w:val="00B82A52"/>
    <w:rsid w:val="00B838A7"/>
    <w:rsid w:val="00B84224"/>
    <w:rsid w:val="00B84404"/>
    <w:rsid w:val="00B84CE7"/>
    <w:rsid w:val="00B85161"/>
    <w:rsid w:val="00B85B0A"/>
    <w:rsid w:val="00B85BD5"/>
    <w:rsid w:val="00B863C9"/>
    <w:rsid w:val="00B86714"/>
    <w:rsid w:val="00B86D89"/>
    <w:rsid w:val="00B875F2"/>
    <w:rsid w:val="00B87A64"/>
    <w:rsid w:val="00B901B5"/>
    <w:rsid w:val="00B90D12"/>
    <w:rsid w:val="00B90F6C"/>
    <w:rsid w:val="00B90FDF"/>
    <w:rsid w:val="00B91555"/>
    <w:rsid w:val="00B918BC"/>
    <w:rsid w:val="00B91B47"/>
    <w:rsid w:val="00B91D75"/>
    <w:rsid w:val="00B922C8"/>
    <w:rsid w:val="00B9259D"/>
    <w:rsid w:val="00B929E4"/>
    <w:rsid w:val="00B93C5F"/>
    <w:rsid w:val="00B94B8F"/>
    <w:rsid w:val="00B950A1"/>
    <w:rsid w:val="00B950B1"/>
    <w:rsid w:val="00B954C6"/>
    <w:rsid w:val="00B9571D"/>
    <w:rsid w:val="00B95CD2"/>
    <w:rsid w:val="00B95DF6"/>
    <w:rsid w:val="00B95EF6"/>
    <w:rsid w:val="00B9690C"/>
    <w:rsid w:val="00B96B7A"/>
    <w:rsid w:val="00B96DE4"/>
    <w:rsid w:val="00B96F40"/>
    <w:rsid w:val="00B96FDD"/>
    <w:rsid w:val="00B97147"/>
    <w:rsid w:val="00B9740B"/>
    <w:rsid w:val="00B979C2"/>
    <w:rsid w:val="00B97F6F"/>
    <w:rsid w:val="00BA0298"/>
    <w:rsid w:val="00BA02CC"/>
    <w:rsid w:val="00BA05B8"/>
    <w:rsid w:val="00BA077E"/>
    <w:rsid w:val="00BA0997"/>
    <w:rsid w:val="00BA0BED"/>
    <w:rsid w:val="00BA10EB"/>
    <w:rsid w:val="00BA12CA"/>
    <w:rsid w:val="00BA1325"/>
    <w:rsid w:val="00BA135A"/>
    <w:rsid w:val="00BA1558"/>
    <w:rsid w:val="00BA1633"/>
    <w:rsid w:val="00BA1AAB"/>
    <w:rsid w:val="00BA1BA0"/>
    <w:rsid w:val="00BA2BCF"/>
    <w:rsid w:val="00BA30A2"/>
    <w:rsid w:val="00BA30C8"/>
    <w:rsid w:val="00BA36D9"/>
    <w:rsid w:val="00BA3BD2"/>
    <w:rsid w:val="00BA431E"/>
    <w:rsid w:val="00BA4852"/>
    <w:rsid w:val="00BA4B10"/>
    <w:rsid w:val="00BA4C61"/>
    <w:rsid w:val="00BA5120"/>
    <w:rsid w:val="00BA5402"/>
    <w:rsid w:val="00BA553A"/>
    <w:rsid w:val="00BA5CB7"/>
    <w:rsid w:val="00BA60EE"/>
    <w:rsid w:val="00BA6187"/>
    <w:rsid w:val="00BA74CD"/>
    <w:rsid w:val="00BA79EF"/>
    <w:rsid w:val="00BA7F9E"/>
    <w:rsid w:val="00BB1643"/>
    <w:rsid w:val="00BB1A96"/>
    <w:rsid w:val="00BB1C61"/>
    <w:rsid w:val="00BB220B"/>
    <w:rsid w:val="00BB229D"/>
    <w:rsid w:val="00BB26A0"/>
    <w:rsid w:val="00BB2A7E"/>
    <w:rsid w:val="00BB2D40"/>
    <w:rsid w:val="00BB30E7"/>
    <w:rsid w:val="00BB3170"/>
    <w:rsid w:val="00BB32B0"/>
    <w:rsid w:val="00BB376F"/>
    <w:rsid w:val="00BB401C"/>
    <w:rsid w:val="00BB47A3"/>
    <w:rsid w:val="00BB484F"/>
    <w:rsid w:val="00BB4F4D"/>
    <w:rsid w:val="00BB5103"/>
    <w:rsid w:val="00BB53A6"/>
    <w:rsid w:val="00BB556E"/>
    <w:rsid w:val="00BB6458"/>
    <w:rsid w:val="00BB69CA"/>
    <w:rsid w:val="00BB6A31"/>
    <w:rsid w:val="00BB6F40"/>
    <w:rsid w:val="00BB6FC9"/>
    <w:rsid w:val="00BB744D"/>
    <w:rsid w:val="00BB75AF"/>
    <w:rsid w:val="00BB7657"/>
    <w:rsid w:val="00BB778D"/>
    <w:rsid w:val="00BB7A6E"/>
    <w:rsid w:val="00BC08D8"/>
    <w:rsid w:val="00BC0D3C"/>
    <w:rsid w:val="00BC0E74"/>
    <w:rsid w:val="00BC173E"/>
    <w:rsid w:val="00BC175A"/>
    <w:rsid w:val="00BC1982"/>
    <w:rsid w:val="00BC25E2"/>
    <w:rsid w:val="00BC2D4A"/>
    <w:rsid w:val="00BC2E7B"/>
    <w:rsid w:val="00BC33B0"/>
    <w:rsid w:val="00BC3515"/>
    <w:rsid w:val="00BC352A"/>
    <w:rsid w:val="00BC374C"/>
    <w:rsid w:val="00BC3912"/>
    <w:rsid w:val="00BC3D2B"/>
    <w:rsid w:val="00BC3D7C"/>
    <w:rsid w:val="00BC41B1"/>
    <w:rsid w:val="00BC423E"/>
    <w:rsid w:val="00BC42AD"/>
    <w:rsid w:val="00BC431D"/>
    <w:rsid w:val="00BC44CB"/>
    <w:rsid w:val="00BC45C3"/>
    <w:rsid w:val="00BC481B"/>
    <w:rsid w:val="00BC4905"/>
    <w:rsid w:val="00BC49CA"/>
    <w:rsid w:val="00BC5363"/>
    <w:rsid w:val="00BC5382"/>
    <w:rsid w:val="00BC591E"/>
    <w:rsid w:val="00BC5A06"/>
    <w:rsid w:val="00BC6031"/>
    <w:rsid w:val="00BC6275"/>
    <w:rsid w:val="00BC6502"/>
    <w:rsid w:val="00BC6918"/>
    <w:rsid w:val="00BC6F05"/>
    <w:rsid w:val="00BC768C"/>
    <w:rsid w:val="00BC769B"/>
    <w:rsid w:val="00BC772F"/>
    <w:rsid w:val="00BC7750"/>
    <w:rsid w:val="00BC776A"/>
    <w:rsid w:val="00BC7833"/>
    <w:rsid w:val="00BD0448"/>
    <w:rsid w:val="00BD11F2"/>
    <w:rsid w:val="00BD1429"/>
    <w:rsid w:val="00BD1A60"/>
    <w:rsid w:val="00BD1C73"/>
    <w:rsid w:val="00BD1EAF"/>
    <w:rsid w:val="00BD26ED"/>
    <w:rsid w:val="00BD2B4B"/>
    <w:rsid w:val="00BD2D63"/>
    <w:rsid w:val="00BD2DA6"/>
    <w:rsid w:val="00BD2E51"/>
    <w:rsid w:val="00BD3063"/>
    <w:rsid w:val="00BD3235"/>
    <w:rsid w:val="00BD33AD"/>
    <w:rsid w:val="00BD3BE3"/>
    <w:rsid w:val="00BD3D06"/>
    <w:rsid w:val="00BD44EE"/>
    <w:rsid w:val="00BD5239"/>
    <w:rsid w:val="00BD585C"/>
    <w:rsid w:val="00BD58B0"/>
    <w:rsid w:val="00BD5FDC"/>
    <w:rsid w:val="00BD604D"/>
    <w:rsid w:val="00BD6352"/>
    <w:rsid w:val="00BD63C3"/>
    <w:rsid w:val="00BD64EB"/>
    <w:rsid w:val="00BD6633"/>
    <w:rsid w:val="00BD6811"/>
    <w:rsid w:val="00BD6A24"/>
    <w:rsid w:val="00BD6C3B"/>
    <w:rsid w:val="00BD7434"/>
    <w:rsid w:val="00BD763C"/>
    <w:rsid w:val="00BE0695"/>
    <w:rsid w:val="00BE0AD8"/>
    <w:rsid w:val="00BE0BCE"/>
    <w:rsid w:val="00BE0CCE"/>
    <w:rsid w:val="00BE1116"/>
    <w:rsid w:val="00BE1341"/>
    <w:rsid w:val="00BE17AE"/>
    <w:rsid w:val="00BE2712"/>
    <w:rsid w:val="00BE2998"/>
    <w:rsid w:val="00BE2D73"/>
    <w:rsid w:val="00BE2EFD"/>
    <w:rsid w:val="00BE3888"/>
    <w:rsid w:val="00BE39B8"/>
    <w:rsid w:val="00BE3E48"/>
    <w:rsid w:val="00BE4DD9"/>
    <w:rsid w:val="00BE58B3"/>
    <w:rsid w:val="00BE6434"/>
    <w:rsid w:val="00BE65D7"/>
    <w:rsid w:val="00BE6735"/>
    <w:rsid w:val="00BE67AA"/>
    <w:rsid w:val="00BE6F68"/>
    <w:rsid w:val="00BE719F"/>
    <w:rsid w:val="00BE7ADA"/>
    <w:rsid w:val="00BE7F5A"/>
    <w:rsid w:val="00BF0978"/>
    <w:rsid w:val="00BF13E7"/>
    <w:rsid w:val="00BF1533"/>
    <w:rsid w:val="00BF162A"/>
    <w:rsid w:val="00BF1B63"/>
    <w:rsid w:val="00BF1EB2"/>
    <w:rsid w:val="00BF26F0"/>
    <w:rsid w:val="00BF2D72"/>
    <w:rsid w:val="00BF325B"/>
    <w:rsid w:val="00BF3711"/>
    <w:rsid w:val="00BF37E0"/>
    <w:rsid w:val="00BF3E46"/>
    <w:rsid w:val="00BF3E8C"/>
    <w:rsid w:val="00BF3F4A"/>
    <w:rsid w:val="00BF3FFF"/>
    <w:rsid w:val="00BF43A5"/>
    <w:rsid w:val="00BF46B7"/>
    <w:rsid w:val="00BF4A25"/>
    <w:rsid w:val="00BF4F22"/>
    <w:rsid w:val="00BF4FC6"/>
    <w:rsid w:val="00BF541B"/>
    <w:rsid w:val="00BF5C1D"/>
    <w:rsid w:val="00BF6D6A"/>
    <w:rsid w:val="00BF72B7"/>
    <w:rsid w:val="00BF7384"/>
    <w:rsid w:val="00BF775F"/>
    <w:rsid w:val="00BF7E78"/>
    <w:rsid w:val="00BF7F12"/>
    <w:rsid w:val="00C0126D"/>
    <w:rsid w:val="00C01382"/>
    <w:rsid w:val="00C017FB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C1C"/>
    <w:rsid w:val="00C04DF3"/>
    <w:rsid w:val="00C04E10"/>
    <w:rsid w:val="00C0523A"/>
    <w:rsid w:val="00C05B72"/>
    <w:rsid w:val="00C05CE0"/>
    <w:rsid w:val="00C05EDC"/>
    <w:rsid w:val="00C0633B"/>
    <w:rsid w:val="00C064C6"/>
    <w:rsid w:val="00C0650D"/>
    <w:rsid w:val="00C065EA"/>
    <w:rsid w:val="00C066E0"/>
    <w:rsid w:val="00C067DD"/>
    <w:rsid w:val="00C06BA6"/>
    <w:rsid w:val="00C06F2A"/>
    <w:rsid w:val="00C07DB9"/>
    <w:rsid w:val="00C106AB"/>
    <w:rsid w:val="00C1071F"/>
    <w:rsid w:val="00C107AC"/>
    <w:rsid w:val="00C10A6C"/>
    <w:rsid w:val="00C10DFE"/>
    <w:rsid w:val="00C1199B"/>
    <w:rsid w:val="00C11AB8"/>
    <w:rsid w:val="00C11CCF"/>
    <w:rsid w:val="00C11D58"/>
    <w:rsid w:val="00C11E7E"/>
    <w:rsid w:val="00C121DF"/>
    <w:rsid w:val="00C1222B"/>
    <w:rsid w:val="00C127D6"/>
    <w:rsid w:val="00C128CB"/>
    <w:rsid w:val="00C12C7D"/>
    <w:rsid w:val="00C12E5C"/>
    <w:rsid w:val="00C12FA3"/>
    <w:rsid w:val="00C1302A"/>
    <w:rsid w:val="00C13A62"/>
    <w:rsid w:val="00C1424D"/>
    <w:rsid w:val="00C14E87"/>
    <w:rsid w:val="00C150C1"/>
    <w:rsid w:val="00C1519B"/>
    <w:rsid w:val="00C15426"/>
    <w:rsid w:val="00C15B68"/>
    <w:rsid w:val="00C15DC1"/>
    <w:rsid w:val="00C16CF5"/>
    <w:rsid w:val="00C16EE2"/>
    <w:rsid w:val="00C17346"/>
    <w:rsid w:val="00C174DC"/>
    <w:rsid w:val="00C1755A"/>
    <w:rsid w:val="00C178A4"/>
    <w:rsid w:val="00C20F93"/>
    <w:rsid w:val="00C21404"/>
    <w:rsid w:val="00C214B2"/>
    <w:rsid w:val="00C218FE"/>
    <w:rsid w:val="00C21A24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539"/>
    <w:rsid w:val="00C237EA"/>
    <w:rsid w:val="00C23951"/>
    <w:rsid w:val="00C23D40"/>
    <w:rsid w:val="00C241B7"/>
    <w:rsid w:val="00C24637"/>
    <w:rsid w:val="00C248C3"/>
    <w:rsid w:val="00C25751"/>
    <w:rsid w:val="00C25E57"/>
    <w:rsid w:val="00C26CCA"/>
    <w:rsid w:val="00C27971"/>
    <w:rsid w:val="00C301F9"/>
    <w:rsid w:val="00C30501"/>
    <w:rsid w:val="00C30904"/>
    <w:rsid w:val="00C30AB0"/>
    <w:rsid w:val="00C30B55"/>
    <w:rsid w:val="00C310F4"/>
    <w:rsid w:val="00C313BC"/>
    <w:rsid w:val="00C315A0"/>
    <w:rsid w:val="00C31ACC"/>
    <w:rsid w:val="00C32184"/>
    <w:rsid w:val="00C324E2"/>
    <w:rsid w:val="00C32672"/>
    <w:rsid w:val="00C328A0"/>
    <w:rsid w:val="00C32CFF"/>
    <w:rsid w:val="00C337C3"/>
    <w:rsid w:val="00C33C13"/>
    <w:rsid w:val="00C343EA"/>
    <w:rsid w:val="00C345CF"/>
    <w:rsid w:val="00C34B41"/>
    <w:rsid w:val="00C3508D"/>
    <w:rsid w:val="00C351CA"/>
    <w:rsid w:val="00C3529D"/>
    <w:rsid w:val="00C3582D"/>
    <w:rsid w:val="00C361C4"/>
    <w:rsid w:val="00C3647F"/>
    <w:rsid w:val="00C36647"/>
    <w:rsid w:val="00C36C80"/>
    <w:rsid w:val="00C36E07"/>
    <w:rsid w:val="00C36FAE"/>
    <w:rsid w:val="00C3710D"/>
    <w:rsid w:val="00C3730C"/>
    <w:rsid w:val="00C379CB"/>
    <w:rsid w:val="00C40884"/>
    <w:rsid w:val="00C40E69"/>
    <w:rsid w:val="00C413CE"/>
    <w:rsid w:val="00C41962"/>
    <w:rsid w:val="00C41B46"/>
    <w:rsid w:val="00C41FE4"/>
    <w:rsid w:val="00C4243E"/>
    <w:rsid w:val="00C43349"/>
    <w:rsid w:val="00C43F7F"/>
    <w:rsid w:val="00C43FC7"/>
    <w:rsid w:val="00C44137"/>
    <w:rsid w:val="00C447E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78D"/>
    <w:rsid w:val="00C477AE"/>
    <w:rsid w:val="00C47821"/>
    <w:rsid w:val="00C478D9"/>
    <w:rsid w:val="00C47AC3"/>
    <w:rsid w:val="00C47D13"/>
    <w:rsid w:val="00C47DD7"/>
    <w:rsid w:val="00C507D2"/>
    <w:rsid w:val="00C5110D"/>
    <w:rsid w:val="00C51488"/>
    <w:rsid w:val="00C51607"/>
    <w:rsid w:val="00C51950"/>
    <w:rsid w:val="00C51EB2"/>
    <w:rsid w:val="00C5285D"/>
    <w:rsid w:val="00C528B7"/>
    <w:rsid w:val="00C52DB7"/>
    <w:rsid w:val="00C53029"/>
    <w:rsid w:val="00C5354B"/>
    <w:rsid w:val="00C53A90"/>
    <w:rsid w:val="00C542DD"/>
    <w:rsid w:val="00C54AEE"/>
    <w:rsid w:val="00C55569"/>
    <w:rsid w:val="00C55697"/>
    <w:rsid w:val="00C55A8E"/>
    <w:rsid w:val="00C55AF0"/>
    <w:rsid w:val="00C55C5B"/>
    <w:rsid w:val="00C55EF1"/>
    <w:rsid w:val="00C56266"/>
    <w:rsid w:val="00C56360"/>
    <w:rsid w:val="00C566B2"/>
    <w:rsid w:val="00C56B5F"/>
    <w:rsid w:val="00C5754B"/>
    <w:rsid w:val="00C57914"/>
    <w:rsid w:val="00C57B90"/>
    <w:rsid w:val="00C6037C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C8"/>
    <w:rsid w:val="00C62E4F"/>
    <w:rsid w:val="00C62E50"/>
    <w:rsid w:val="00C63B76"/>
    <w:rsid w:val="00C63EBA"/>
    <w:rsid w:val="00C648DB"/>
    <w:rsid w:val="00C650E2"/>
    <w:rsid w:val="00C65240"/>
    <w:rsid w:val="00C65445"/>
    <w:rsid w:val="00C656B0"/>
    <w:rsid w:val="00C65EA5"/>
    <w:rsid w:val="00C65F4A"/>
    <w:rsid w:val="00C66609"/>
    <w:rsid w:val="00C66CC8"/>
    <w:rsid w:val="00C66D9E"/>
    <w:rsid w:val="00C66DCA"/>
    <w:rsid w:val="00C6747F"/>
    <w:rsid w:val="00C67751"/>
    <w:rsid w:val="00C67DB8"/>
    <w:rsid w:val="00C70259"/>
    <w:rsid w:val="00C707B3"/>
    <w:rsid w:val="00C70CC0"/>
    <w:rsid w:val="00C70EF8"/>
    <w:rsid w:val="00C7118F"/>
    <w:rsid w:val="00C711F3"/>
    <w:rsid w:val="00C7127E"/>
    <w:rsid w:val="00C717EF"/>
    <w:rsid w:val="00C720C2"/>
    <w:rsid w:val="00C726BF"/>
    <w:rsid w:val="00C7284F"/>
    <w:rsid w:val="00C72874"/>
    <w:rsid w:val="00C72A1C"/>
    <w:rsid w:val="00C72D65"/>
    <w:rsid w:val="00C72EC9"/>
    <w:rsid w:val="00C72EDA"/>
    <w:rsid w:val="00C7349E"/>
    <w:rsid w:val="00C73B65"/>
    <w:rsid w:val="00C73ED7"/>
    <w:rsid w:val="00C73F41"/>
    <w:rsid w:val="00C73FA1"/>
    <w:rsid w:val="00C741B3"/>
    <w:rsid w:val="00C74343"/>
    <w:rsid w:val="00C744F2"/>
    <w:rsid w:val="00C74633"/>
    <w:rsid w:val="00C7482E"/>
    <w:rsid w:val="00C74C43"/>
    <w:rsid w:val="00C74C5B"/>
    <w:rsid w:val="00C74DAE"/>
    <w:rsid w:val="00C74E7C"/>
    <w:rsid w:val="00C750C9"/>
    <w:rsid w:val="00C75311"/>
    <w:rsid w:val="00C75658"/>
    <w:rsid w:val="00C7589D"/>
    <w:rsid w:val="00C75969"/>
    <w:rsid w:val="00C75B45"/>
    <w:rsid w:val="00C75FCA"/>
    <w:rsid w:val="00C76110"/>
    <w:rsid w:val="00C76782"/>
    <w:rsid w:val="00C76AA0"/>
    <w:rsid w:val="00C76C79"/>
    <w:rsid w:val="00C76CFE"/>
    <w:rsid w:val="00C77387"/>
    <w:rsid w:val="00C77735"/>
    <w:rsid w:val="00C77F6C"/>
    <w:rsid w:val="00C80002"/>
    <w:rsid w:val="00C803FB"/>
    <w:rsid w:val="00C8086E"/>
    <w:rsid w:val="00C80DE4"/>
    <w:rsid w:val="00C810EE"/>
    <w:rsid w:val="00C8134A"/>
    <w:rsid w:val="00C81ACC"/>
    <w:rsid w:val="00C82053"/>
    <w:rsid w:val="00C8205F"/>
    <w:rsid w:val="00C82179"/>
    <w:rsid w:val="00C824B9"/>
    <w:rsid w:val="00C825A7"/>
    <w:rsid w:val="00C82F60"/>
    <w:rsid w:val="00C8346C"/>
    <w:rsid w:val="00C83500"/>
    <w:rsid w:val="00C835AB"/>
    <w:rsid w:val="00C83787"/>
    <w:rsid w:val="00C83C72"/>
    <w:rsid w:val="00C8429A"/>
    <w:rsid w:val="00C846E3"/>
    <w:rsid w:val="00C847F5"/>
    <w:rsid w:val="00C84F29"/>
    <w:rsid w:val="00C850DC"/>
    <w:rsid w:val="00C855BB"/>
    <w:rsid w:val="00C85763"/>
    <w:rsid w:val="00C8592E"/>
    <w:rsid w:val="00C85C82"/>
    <w:rsid w:val="00C85D89"/>
    <w:rsid w:val="00C863C6"/>
    <w:rsid w:val="00C86D35"/>
    <w:rsid w:val="00C86D73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B16"/>
    <w:rsid w:val="00C90F0B"/>
    <w:rsid w:val="00C9103C"/>
    <w:rsid w:val="00C91248"/>
    <w:rsid w:val="00C915BD"/>
    <w:rsid w:val="00C91DCD"/>
    <w:rsid w:val="00C91FA7"/>
    <w:rsid w:val="00C93B86"/>
    <w:rsid w:val="00C93C8E"/>
    <w:rsid w:val="00C94292"/>
    <w:rsid w:val="00C9460C"/>
    <w:rsid w:val="00C94F61"/>
    <w:rsid w:val="00C953C2"/>
    <w:rsid w:val="00C954BC"/>
    <w:rsid w:val="00C95E81"/>
    <w:rsid w:val="00C9602B"/>
    <w:rsid w:val="00C9619E"/>
    <w:rsid w:val="00C968DA"/>
    <w:rsid w:val="00C9729C"/>
    <w:rsid w:val="00C979AF"/>
    <w:rsid w:val="00C97A3B"/>
    <w:rsid w:val="00C97DCF"/>
    <w:rsid w:val="00CA0C15"/>
    <w:rsid w:val="00CA10F7"/>
    <w:rsid w:val="00CA13D6"/>
    <w:rsid w:val="00CA155F"/>
    <w:rsid w:val="00CA1604"/>
    <w:rsid w:val="00CA1830"/>
    <w:rsid w:val="00CA21C6"/>
    <w:rsid w:val="00CA22F2"/>
    <w:rsid w:val="00CA237F"/>
    <w:rsid w:val="00CA2D78"/>
    <w:rsid w:val="00CA3030"/>
    <w:rsid w:val="00CA34C8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F65"/>
    <w:rsid w:val="00CA64C9"/>
    <w:rsid w:val="00CA6D7D"/>
    <w:rsid w:val="00CA74A4"/>
    <w:rsid w:val="00CA7D15"/>
    <w:rsid w:val="00CB000E"/>
    <w:rsid w:val="00CB0797"/>
    <w:rsid w:val="00CB0879"/>
    <w:rsid w:val="00CB08F9"/>
    <w:rsid w:val="00CB0902"/>
    <w:rsid w:val="00CB159D"/>
    <w:rsid w:val="00CB16CC"/>
    <w:rsid w:val="00CB1752"/>
    <w:rsid w:val="00CB18BB"/>
    <w:rsid w:val="00CB196C"/>
    <w:rsid w:val="00CB1FE2"/>
    <w:rsid w:val="00CB2001"/>
    <w:rsid w:val="00CB2153"/>
    <w:rsid w:val="00CB2161"/>
    <w:rsid w:val="00CB21AB"/>
    <w:rsid w:val="00CB2912"/>
    <w:rsid w:val="00CB2E78"/>
    <w:rsid w:val="00CB2E7D"/>
    <w:rsid w:val="00CB2F30"/>
    <w:rsid w:val="00CB30E4"/>
    <w:rsid w:val="00CB348B"/>
    <w:rsid w:val="00CB351A"/>
    <w:rsid w:val="00CB3CD2"/>
    <w:rsid w:val="00CB4592"/>
    <w:rsid w:val="00CB4B98"/>
    <w:rsid w:val="00CB4EC2"/>
    <w:rsid w:val="00CB4FA4"/>
    <w:rsid w:val="00CB5D33"/>
    <w:rsid w:val="00CB5E55"/>
    <w:rsid w:val="00CB642C"/>
    <w:rsid w:val="00CB6DA6"/>
    <w:rsid w:val="00CB7B3F"/>
    <w:rsid w:val="00CB7C53"/>
    <w:rsid w:val="00CB7CFB"/>
    <w:rsid w:val="00CB7D80"/>
    <w:rsid w:val="00CC0312"/>
    <w:rsid w:val="00CC0E30"/>
    <w:rsid w:val="00CC16C0"/>
    <w:rsid w:val="00CC1ACE"/>
    <w:rsid w:val="00CC1CB4"/>
    <w:rsid w:val="00CC1CC0"/>
    <w:rsid w:val="00CC2053"/>
    <w:rsid w:val="00CC29E4"/>
    <w:rsid w:val="00CC30A0"/>
    <w:rsid w:val="00CC3C21"/>
    <w:rsid w:val="00CC3D39"/>
    <w:rsid w:val="00CC4027"/>
    <w:rsid w:val="00CC4235"/>
    <w:rsid w:val="00CC453E"/>
    <w:rsid w:val="00CC45AD"/>
    <w:rsid w:val="00CC4621"/>
    <w:rsid w:val="00CC475A"/>
    <w:rsid w:val="00CC4767"/>
    <w:rsid w:val="00CC47A0"/>
    <w:rsid w:val="00CC499D"/>
    <w:rsid w:val="00CC4CBB"/>
    <w:rsid w:val="00CC4D6E"/>
    <w:rsid w:val="00CC4FE0"/>
    <w:rsid w:val="00CC5236"/>
    <w:rsid w:val="00CC549E"/>
    <w:rsid w:val="00CC5A6A"/>
    <w:rsid w:val="00CC5F00"/>
    <w:rsid w:val="00CC6080"/>
    <w:rsid w:val="00CC6425"/>
    <w:rsid w:val="00CC64F7"/>
    <w:rsid w:val="00CC7C47"/>
    <w:rsid w:val="00CC7EBC"/>
    <w:rsid w:val="00CD00B3"/>
    <w:rsid w:val="00CD0124"/>
    <w:rsid w:val="00CD0D0D"/>
    <w:rsid w:val="00CD0D8E"/>
    <w:rsid w:val="00CD1470"/>
    <w:rsid w:val="00CD170C"/>
    <w:rsid w:val="00CD1881"/>
    <w:rsid w:val="00CD1F05"/>
    <w:rsid w:val="00CD25D4"/>
    <w:rsid w:val="00CD283E"/>
    <w:rsid w:val="00CD313E"/>
    <w:rsid w:val="00CD34D6"/>
    <w:rsid w:val="00CD356A"/>
    <w:rsid w:val="00CD3592"/>
    <w:rsid w:val="00CD3C03"/>
    <w:rsid w:val="00CD3CAB"/>
    <w:rsid w:val="00CD3DB9"/>
    <w:rsid w:val="00CD3FF2"/>
    <w:rsid w:val="00CD47EF"/>
    <w:rsid w:val="00CD496F"/>
    <w:rsid w:val="00CD4D59"/>
    <w:rsid w:val="00CD5548"/>
    <w:rsid w:val="00CD5703"/>
    <w:rsid w:val="00CD597F"/>
    <w:rsid w:val="00CD5CED"/>
    <w:rsid w:val="00CD655D"/>
    <w:rsid w:val="00CD65BD"/>
    <w:rsid w:val="00CD6620"/>
    <w:rsid w:val="00CD6B54"/>
    <w:rsid w:val="00CD6D84"/>
    <w:rsid w:val="00CD6E8E"/>
    <w:rsid w:val="00CD6FF3"/>
    <w:rsid w:val="00CD7343"/>
    <w:rsid w:val="00CE07AE"/>
    <w:rsid w:val="00CE09AE"/>
    <w:rsid w:val="00CE0DBE"/>
    <w:rsid w:val="00CE2529"/>
    <w:rsid w:val="00CE27D8"/>
    <w:rsid w:val="00CE29AD"/>
    <w:rsid w:val="00CE2B71"/>
    <w:rsid w:val="00CE2D1C"/>
    <w:rsid w:val="00CE38AD"/>
    <w:rsid w:val="00CE3CED"/>
    <w:rsid w:val="00CE4236"/>
    <w:rsid w:val="00CE48A4"/>
    <w:rsid w:val="00CE48C4"/>
    <w:rsid w:val="00CE4A03"/>
    <w:rsid w:val="00CE5973"/>
    <w:rsid w:val="00CE5CD2"/>
    <w:rsid w:val="00CE5D9A"/>
    <w:rsid w:val="00CE6883"/>
    <w:rsid w:val="00CE7405"/>
    <w:rsid w:val="00CE798B"/>
    <w:rsid w:val="00CE7C4B"/>
    <w:rsid w:val="00CE7D55"/>
    <w:rsid w:val="00CE7F4F"/>
    <w:rsid w:val="00CF064F"/>
    <w:rsid w:val="00CF0AF5"/>
    <w:rsid w:val="00CF0B07"/>
    <w:rsid w:val="00CF109E"/>
    <w:rsid w:val="00CF10F1"/>
    <w:rsid w:val="00CF1246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631"/>
    <w:rsid w:val="00CF396E"/>
    <w:rsid w:val="00CF3EF1"/>
    <w:rsid w:val="00CF3F23"/>
    <w:rsid w:val="00CF4480"/>
    <w:rsid w:val="00CF4E44"/>
    <w:rsid w:val="00CF4F62"/>
    <w:rsid w:val="00CF5D0E"/>
    <w:rsid w:val="00CF6029"/>
    <w:rsid w:val="00CF61FE"/>
    <w:rsid w:val="00CF63FB"/>
    <w:rsid w:val="00CF6EE0"/>
    <w:rsid w:val="00CF7498"/>
    <w:rsid w:val="00CF797E"/>
    <w:rsid w:val="00CF7FDA"/>
    <w:rsid w:val="00D001A4"/>
    <w:rsid w:val="00D0035D"/>
    <w:rsid w:val="00D00F57"/>
    <w:rsid w:val="00D00F7C"/>
    <w:rsid w:val="00D016C8"/>
    <w:rsid w:val="00D022CD"/>
    <w:rsid w:val="00D02362"/>
    <w:rsid w:val="00D02424"/>
    <w:rsid w:val="00D0286B"/>
    <w:rsid w:val="00D02B1C"/>
    <w:rsid w:val="00D03061"/>
    <w:rsid w:val="00D03891"/>
    <w:rsid w:val="00D039CD"/>
    <w:rsid w:val="00D03DC5"/>
    <w:rsid w:val="00D04106"/>
    <w:rsid w:val="00D04C77"/>
    <w:rsid w:val="00D04FD0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F4A"/>
    <w:rsid w:val="00D12670"/>
    <w:rsid w:val="00D12AAD"/>
    <w:rsid w:val="00D12C31"/>
    <w:rsid w:val="00D133B7"/>
    <w:rsid w:val="00D1399A"/>
    <w:rsid w:val="00D13A07"/>
    <w:rsid w:val="00D13ADE"/>
    <w:rsid w:val="00D141B7"/>
    <w:rsid w:val="00D14C6D"/>
    <w:rsid w:val="00D14CB8"/>
    <w:rsid w:val="00D15C46"/>
    <w:rsid w:val="00D15CB9"/>
    <w:rsid w:val="00D161BD"/>
    <w:rsid w:val="00D1667D"/>
    <w:rsid w:val="00D168F7"/>
    <w:rsid w:val="00D1694E"/>
    <w:rsid w:val="00D17276"/>
    <w:rsid w:val="00D178D5"/>
    <w:rsid w:val="00D17902"/>
    <w:rsid w:val="00D17D15"/>
    <w:rsid w:val="00D17D74"/>
    <w:rsid w:val="00D202BB"/>
    <w:rsid w:val="00D202BC"/>
    <w:rsid w:val="00D20680"/>
    <w:rsid w:val="00D20BC1"/>
    <w:rsid w:val="00D21124"/>
    <w:rsid w:val="00D21332"/>
    <w:rsid w:val="00D22752"/>
    <w:rsid w:val="00D22F60"/>
    <w:rsid w:val="00D2355B"/>
    <w:rsid w:val="00D23B9C"/>
    <w:rsid w:val="00D23FFD"/>
    <w:rsid w:val="00D240E3"/>
    <w:rsid w:val="00D241E3"/>
    <w:rsid w:val="00D247CA"/>
    <w:rsid w:val="00D248B9"/>
    <w:rsid w:val="00D248F4"/>
    <w:rsid w:val="00D24A67"/>
    <w:rsid w:val="00D24B47"/>
    <w:rsid w:val="00D24CF4"/>
    <w:rsid w:val="00D24E28"/>
    <w:rsid w:val="00D259A2"/>
    <w:rsid w:val="00D2611B"/>
    <w:rsid w:val="00D2681A"/>
    <w:rsid w:val="00D2698E"/>
    <w:rsid w:val="00D26F01"/>
    <w:rsid w:val="00D2752F"/>
    <w:rsid w:val="00D275D9"/>
    <w:rsid w:val="00D302DA"/>
    <w:rsid w:val="00D30309"/>
    <w:rsid w:val="00D30340"/>
    <w:rsid w:val="00D30A70"/>
    <w:rsid w:val="00D30B2F"/>
    <w:rsid w:val="00D30C84"/>
    <w:rsid w:val="00D30D07"/>
    <w:rsid w:val="00D31200"/>
    <w:rsid w:val="00D317A6"/>
    <w:rsid w:val="00D317CD"/>
    <w:rsid w:val="00D319F6"/>
    <w:rsid w:val="00D31A40"/>
    <w:rsid w:val="00D32328"/>
    <w:rsid w:val="00D32765"/>
    <w:rsid w:val="00D32769"/>
    <w:rsid w:val="00D32FF8"/>
    <w:rsid w:val="00D3335A"/>
    <w:rsid w:val="00D34408"/>
    <w:rsid w:val="00D349C2"/>
    <w:rsid w:val="00D34C53"/>
    <w:rsid w:val="00D355F5"/>
    <w:rsid w:val="00D358AA"/>
    <w:rsid w:val="00D358ED"/>
    <w:rsid w:val="00D36AB2"/>
    <w:rsid w:val="00D36F54"/>
    <w:rsid w:val="00D373D4"/>
    <w:rsid w:val="00D37B33"/>
    <w:rsid w:val="00D37BD0"/>
    <w:rsid w:val="00D37C6F"/>
    <w:rsid w:val="00D403FC"/>
    <w:rsid w:val="00D40887"/>
    <w:rsid w:val="00D409D6"/>
    <w:rsid w:val="00D40A37"/>
    <w:rsid w:val="00D4106F"/>
    <w:rsid w:val="00D4139B"/>
    <w:rsid w:val="00D41766"/>
    <w:rsid w:val="00D41B4A"/>
    <w:rsid w:val="00D41E3B"/>
    <w:rsid w:val="00D420A7"/>
    <w:rsid w:val="00D428AF"/>
    <w:rsid w:val="00D42F01"/>
    <w:rsid w:val="00D433D1"/>
    <w:rsid w:val="00D436B6"/>
    <w:rsid w:val="00D437A5"/>
    <w:rsid w:val="00D43989"/>
    <w:rsid w:val="00D43B86"/>
    <w:rsid w:val="00D43B9C"/>
    <w:rsid w:val="00D43F28"/>
    <w:rsid w:val="00D4409E"/>
    <w:rsid w:val="00D44622"/>
    <w:rsid w:val="00D44B0F"/>
    <w:rsid w:val="00D44C1C"/>
    <w:rsid w:val="00D44C8D"/>
    <w:rsid w:val="00D45112"/>
    <w:rsid w:val="00D456F0"/>
    <w:rsid w:val="00D45FFD"/>
    <w:rsid w:val="00D460C8"/>
    <w:rsid w:val="00D46D73"/>
    <w:rsid w:val="00D47709"/>
    <w:rsid w:val="00D47E36"/>
    <w:rsid w:val="00D50A02"/>
    <w:rsid w:val="00D50B51"/>
    <w:rsid w:val="00D51214"/>
    <w:rsid w:val="00D5157C"/>
    <w:rsid w:val="00D51E0B"/>
    <w:rsid w:val="00D5213E"/>
    <w:rsid w:val="00D5289E"/>
    <w:rsid w:val="00D53288"/>
    <w:rsid w:val="00D536E4"/>
    <w:rsid w:val="00D5398A"/>
    <w:rsid w:val="00D53FF9"/>
    <w:rsid w:val="00D542B3"/>
    <w:rsid w:val="00D546F2"/>
    <w:rsid w:val="00D546FD"/>
    <w:rsid w:val="00D54A11"/>
    <w:rsid w:val="00D55905"/>
    <w:rsid w:val="00D5591D"/>
    <w:rsid w:val="00D56268"/>
    <w:rsid w:val="00D562CC"/>
    <w:rsid w:val="00D563F5"/>
    <w:rsid w:val="00D56995"/>
    <w:rsid w:val="00D56D3A"/>
    <w:rsid w:val="00D57505"/>
    <w:rsid w:val="00D576DE"/>
    <w:rsid w:val="00D57F45"/>
    <w:rsid w:val="00D60019"/>
    <w:rsid w:val="00D6053F"/>
    <w:rsid w:val="00D60884"/>
    <w:rsid w:val="00D60BEF"/>
    <w:rsid w:val="00D60DCB"/>
    <w:rsid w:val="00D60F8D"/>
    <w:rsid w:val="00D61411"/>
    <w:rsid w:val="00D614C1"/>
    <w:rsid w:val="00D6173F"/>
    <w:rsid w:val="00D61D61"/>
    <w:rsid w:val="00D61E2D"/>
    <w:rsid w:val="00D62179"/>
    <w:rsid w:val="00D621C1"/>
    <w:rsid w:val="00D623A7"/>
    <w:rsid w:val="00D62A48"/>
    <w:rsid w:val="00D62CFF"/>
    <w:rsid w:val="00D63F71"/>
    <w:rsid w:val="00D63FD9"/>
    <w:rsid w:val="00D64C2D"/>
    <w:rsid w:val="00D65433"/>
    <w:rsid w:val="00D65AB0"/>
    <w:rsid w:val="00D66434"/>
    <w:rsid w:val="00D665FA"/>
    <w:rsid w:val="00D667B7"/>
    <w:rsid w:val="00D669D3"/>
    <w:rsid w:val="00D675BB"/>
    <w:rsid w:val="00D70047"/>
    <w:rsid w:val="00D700B7"/>
    <w:rsid w:val="00D70D02"/>
    <w:rsid w:val="00D70E68"/>
    <w:rsid w:val="00D71061"/>
    <w:rsid w:val="00D7118E"/>
    <w:rsid w:val="00D713D2"/>
    <w:rsid w:val="00D71E2B"/>
    <w:rsid w:val="00D72038"/>
    <w:rsid w:val="00D72848"/>
    <w:rsid w:val="00D72B5F"/>
    <w:rsid w:val="00D73A5A"/>
    <w:rsid w:val="00D73B64"/>
    <w:rsid w:val="00D73EBE"/>
    <w:rsid w:val="00D73F72"/>
    <w:rsid w:val="00D74798"/>
    <w:rsid w:val="00D74A5D"/>
    <w:rsid w:val="00D75105"/>
    <w:rsid w:val="00D75163"/>
    <w:rsid w:val="00D755C5"/>
    <w:rsid w:val="00D757E6"/>
    <w:rsid w:val="00D75CBC"/>
    <w:rsid w:val="00D75CBE"/>
    <w:rsid w:val="00D75D79"/>
    <w:rsid w:val="00D7645D"/>
    <w:rsid w:val="00D7653A"/>
    <w:rsid w:val="00D76546"/>
    <w:rsid w:val="00D76CA2"/>
    <w:rsid w:val="00D76CF8"/>
    <w:rsid w:val="00D7722F"/>
    <w:rsid w:val="00D77291"/>
    <w:rsid w:val="00D7766C"/>
    <w:rsid w:val="00D77CA1"/>
    <w:rsid w:val="00D809B5"/>
    <w:rsid w:val="00D817F9"/>
    <w:rsid w:val="00D8215B"/>
    <w:rsid w:val="00D82452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431D"/>
    <w:rsid w:val="00D84B70"/>
    <w:rsid w:val="00D84D90"/>
    <w:rsid w:val="00D85171"/>
    <w:rsid w:val="00D852BE"/>
    <w:rsid w:val="00D8540F"/>
    <w:rsid w:val="00D85AB5"/>
    <w:rsid w:val="00D861D7"/>
    <w:rsid w:val="00D8656D"/>
    <w:rsid w:val="00D866AC"/>
    <w:rsid w:val="00D86783"/>
    <w:rsid w:val="00D868EA"/>
    <w:rsid w:val="00D87050"/>
    <w:rsid w:val="00D8710E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BA"/>
    <w:rsid w:val="00D90BB1"/>
    <w:rsid w:val="00D90FC6"/>
    <w:rsid w:val="00D91405"/>
    <w:rsid w:val="00D91730"/>
    <w:rsid w:val="00D91E43"/>
    <w:rsid w:val="00D91E98"/>
    <w:rsid w:val="00D930D2"/>
    <w:rsid w:val="00D93531"/>
    <w:rsid w:val="00D936D8"/>
    <w:rsid w:val="00D9380D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AAD"/>
    <w:rsid w:val="00D94CD8"/>
    <w:rsid w:val="00D94F8A"/>
    <w:rsid w:val="00D9529B"/>
    <w:rsid w:val="00D95354"/>
    <w:rsid w:val="00D9561F"/>
    <w:rsid w:val="00D959D5"/>
    <w:rsid w:val="00D95E6A"/>
    <w:rsid w:val="00D96043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3E1"/>
    <w:rsid w:val="00DA04F4"/>
    <w:rsid w:val="00DA0500"/>
    <w:rsid w:val="00DA0C55"/>
    <w:rsid w:val="00DA127B"/>
    <w:rsid w:val="00DA1BB3"/>
    <w:rsid w:val="00DA21FF"/>
    <w:rsid w:val="00DA2621"/>
    <w:rsid w:val="00DA2736"/>
    <w:rsid w:val="00DA278E"/>
    <w:rsid w:val="00DA2C9A"/>
    <w:rsid w:val="00DA3206"/>
    <w:rsid w:val="00DA3251"/>
    <w:rsid w:val="00DA39DF"/>
    <w:rsid w:val="00DA3D68"/>
    <w:rsid w:val="00DA498F"/>
    <w:rsid w:val="00DA4A73"/>
    <w:rsid w:val="00DA4B3A"/>
    <w:rsid w:val="00DA4E2D"/>
    <w:rsid w:val="00DA4FBD"/>
    <w:rsid w:val="00DA4FD0"/>
    <w:rsid w:val="00DA4FEF"/>
    <w:rsid w:val="00DA5B4E"/>
    <w:rsid w:val="00DA5F14"/>
    <w:rsid w:val="00DA62CE"/>
    <w:rsid w:val="00DA6CEA"/>
    <w:rsid w:val="00DA6E81"/>
    <w:rsid w:val="00DA7000"/>
    <w:rsid w:val="00DA717C"/>
    <w:rsid w:val="00DA732C"/>
    <w:rsid w:val="00DA7355"/>
    <w:rsid w:val="00DA738E"/>
    <w:rsid w:val="00DA74CC"/>
    <w:rsid w:val="00DA7587"/>
    <w:rsid w:val="00DA7A35"/>
    <w:rsid w:val="00DA7BC7"/>
    <w:rsid w:val="00DA7E94"/>
    <w:rsid w:val="00DB017E"/>
    <w:rsid w:val="00DB13FA"/>
    <w:rsid w:val="00DB150F"/>
    <w:rsid w:val="00DB1BDA"/>
    <w:rsid w:val="00DB1DF3"/>
    <w:rsid w:val="00DB268C"/>
    <w:rsid w:val="00DB2CBE"/>
    <w:rsid w:val="00DB2F42"/>
    <w:rsid w:val="00DB3C15"/>
    <w:rsid w:val="00DB3C20"/>
    <w:rsid w:val="00DB4489"/>
    <w:rsid w:val="00DB4525"/>
    <w:rsid w:val="00DB4565"/>
    <w:rsid w:val="00DB45B2"/>
    <w:rsid w:val="00DB4C97"/>
    <w:rsid w:val="00DB4CD2"/>
    <w:rsid w:val="00DB5208"/>
    <w:rsid w:val="00DB52EF"/>
    <w:rsid w:val="00DB532D"/>
    <w:rsid w:val="00DB5549"/>
    <w:rsid w:val="00DB572B"/>
    <w:rsid w:val="00DB586A"/>
    <w:rsid w:val="00DB59EE"/>
    <w:rsid w:val="00DB5A7C"/>
    <w:rsid w:val="00DB5B86"/>
    <w:rsid w:val="00DB5DF0"/>
    <w:rsid w:val="00DB5EA6"/>
    <w:rsid w:val="00DB5F0E"/>
    <w:rsid w:val="00DB699B"/>
    <w:rsid w:val="00DB6E2C"/>
    <w:rsid w:val="00DB71E0"/>
    <w:rsid w:val="00DB722A"/>
    <w:rsid w:val="00DB7707"/>
    <w:rsid w:val="00DB7885"/>
    <w:rsid w:val="00DB7E6C"/>
    <w:rsid w:val="00DC007C"/>
    <w:rsid w:val="00DC00B8"/>
    <w:rsid w:val="00DC00C9"/>
    <w:rsid w:val="00DC065D"/>
    <w:rsid w:val="00DC0724"/>
    <w:rsid w:val="00DC0CF8"/>
    <w:rsid w:val="00DC0D12"/>
    <w:rsid w:val="00DC0DE4"/>
    <w:rsid w:val="00DC1306"/>
    <w:rsid w:val="00DC15E2"/>
    <w:rsid w:val="00DC1715"/>
    <w:rsid w:val="00DC17FB"/>
    <w:rsid w:val="00DC18CB"/>
    <w:rsid w:val="00DC1906"/>
    <w:rsid w:val="00DC1A0D"/>
    <w:rsid w:val="00DC2725"/>
    <w:rsid w:val="00DC2784"/>
    <w:rsid w:val="00DC2CA5"/>
    <w:rsid w:val="00DC2F45"/>
    <w:rsid w:val="00DC2F7C"/>
    <w:rsid w:val="00DC3A12"/>
    <w:rsid w:val="00DC3C0C"/>
    <w:rsid w:val="00DC3CD4"/>
    <w:rsid w:val="00DC3CFB"/>
    <w:rsid w:val="00DC4035"/>
    <w:rsid w:val="00DC411A"/>
    <w:rsid w:val="00DC4134"/>
    <w:rsid w:val="00DC4766"/>
    <w:rsid w:val="00DC488F"/>
    <w:rsid w:val="00DC4D71"/>
    <w:rsid w:val="00DC5022"/>
    <w:rsid w:val="00DC5B34"/>
    <w:rsid w:val="00DC5C9E"/>
    <w:rsid w:val="00DC604D"/>
    <w:rsid w:val="00DC7309"/>
    <w:rsid w:val="00DC7A56"/>
    <w:rsid w:val="00DC7DEB"/>
    <w:rsid w:val="00DD0475"/>
    <w:rsid w:val="00DD055F"/>
    <w:rsid w:val="00DD0D7D"/>
    <w:rsid w:val="00DD1216"/>
    <w:rsid w:val="00DD156E"/>
    <w:rsid w:val="00DD1C0F"/>
    <w:rsid w:val="00DD22C1"/>
    <w:rsid w:val="00DD22FD"/>
    <w:rsid w:val="00DD2310"/>
    <w:rsid w:val="00DD251A"/>
    <w:rsid w:val="00DD2B98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4DB"/>
    <w:rsid w:val="00DD4768"/>
    <w:rsid w:val="00DD4A08"/>
    <w:rsid w:val="00DD4A2A"/>
    <w:rsid w:val="00DD4B37"/>
    <w:rsid w:val="00DD4FC2"/>
    <w:rsid w:val="00DD5484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12D"/>
    <w:rsid w:val="00DD77C7"/>
    <w:rsid w:val="00DD77E4"/>
    <w:rsid w:val="00DE02CB"/>
    <w:rsid w:val="00DE0E23"/>
    <w:rsid w:val="00DE121D"/>
    <w:rsid w:val="00DE1337"/>
    <w:rsid w:val="00DE1414"/>
    <w:rsid w:val="00DE15C6"/>
    <w:rsid w:val="00DE182F"/>
    <w:rsid w:val="00DE187B"/>
    <w:rsid w:val="00DE18B2"/>
    <w:rsid w:val="00DE2061"/>
    <w:rsid w:val="00DE226E"/>
    <w:rsid w:val="00DE31FC"/>
    <w:rsid w:val="00DE36C8"/>
    <w:rsid w:val="00DE377B"/>
    <w:rsid w:val="00DE3B72"/>
    <w:rsid w:val="00DE3CD7"/>
    <w:rsid w:val="00DE4008"/>
    <w:rsid w:val="00DE4B27"/>
    <w:rsid w:val="00DE4F25"/>
    <w:rsid w:val="00DE5222"/>
    <w:rsid w:val="00DE525D"/>
    <w:rsid w:val="00DE5792"/>
    <w:rsid w:val="00DE6454"/>
    <w:rsid w:val="00DE646E"/>
    <w:rsid w:val="00DE6EFF"/>
    <w:rsid w:val="00DE7164"/>
    <w:rsid w:val="00DE7FE2"/>
    <w:rsid w:val="00DF0457"/>
    <w:rsid w:val="00DF0AEF"/>
    <w:rsid w:val="00DF133F"/>
    <w:rsid w:val="00DF1988"/>
    <w:rsid w:val="00DF1AD1"/>
    <w:rsid w:val="00DF1F60"/>
    <w:rsid w:val="00DF2385"/>
    <w:rsid w:val="00DF2978"/>
    <w:rsid w:val="00DF2AD9"/>
    <w:rsid w:val="00DF2CEF"/>
    <w:rsid w:val="00DF342A"/>
    <w:rsid w:val="00DF3B21"/>
    <w:rsid w:val="00DF402C"/>
    <w:rsid w:val="00DF4996"/>
    <w:rsid w:val="00DF4DA1"/>
    <w:rsid w:val="00DF56A5"/>
    <w:rsid w:val="00DF632B"/>
    <w:rsid w:val="00DF642C"/>
    <w:rsid w:val="00DF662A"/>
    <w:rsid w:val="00DF6641"/>
    <w:rsid w:val="00DF6B30"/>
    <w:rsid w:val="00DF6B36"/>
    <w:rsid w:val="00DF6CCB"/>
    <w:rsid w:val="00DF6E65"/>
    <w:rsid w:val="00DF711A"/>
    <w:rsid w:val="00DF718E"/>
    <w:rsid w:val="00DF76A8"/>
    <w:rsid w:val="00DF78C8"/>
    <w:rsid w:val="00DF78F0"/>
    <w:rsid w:val="00DF7A9E"/>
    <w:rsid w:val="00DF7EA5"/>
    <w:rsid w:val="00E00398"/>
    <w:rsid w:val="00E01988"/>
    <w:rsid w:val="00E0213D"/>
    <w:rsid w:val="00E02CE1"/>
    <w:rsid w:val="00E031FE"/>
    <w:rsid w:val="00E038B4"/>
    <w:rsid w:val="00E03D7B"/>
    <w:rsid w:val="00E03E2B"/>
    <w:rsid w:val="00E0448D"/>
    <w:rsid w:val="00E04AF9"/>
    <w:rsid w:val="00E04DFC"/>
    <w:rsid w:val="00E05B01"/>
    <w:rsid w:val="00E06188"/>
    <w:rsid w:val="00E06AEF"/>
    <w:rsid w:val="00E06DE1"/>
    <w:rsid w:val="00E06DE8"/>
    <w:rsid w:val="00E07118"/>
    <w:rsid w:val="00E07273"/>
    <w:rsid w:val="00E07702"/>
    <w:rsid w:val="00E07A5C"/>
    <w:rsid w:val="00E07BF9"/>
    <w:rsid w:val="00E10049"/>
    <w:rsid w:val="00E1072D"/>
    <w:rsid w:val="00E10A77"/>
    <w:rsid w:val="00E10AD2"/>
    <w:rsid w:val="00E10D5D"/>
    <w:rsid w:val="00E11099"/>
    <w:rsid w:val="00E11645"/>
    <w:rsid w:val="00E124B0"/>
    <w:rsid w:val="00E12721"/>
    <w:rsid w:val="00E12A4B"/>
    <w:rsid w:val="00E12FF1"/>
    <w:rsid w:val="00E13027"/>
    <w:rsid w:val="00E1380A"/>
    <w:rsid w:val="00E13BA2"/>
    <w:rsid w:val="00E14813"/>
    <w:rsid w:val="00E14E26"/>
    <w:rsid w:val="00E15598"/>
    <w:rsid w:val="00E15A17"/>
    <w:rsid w:val="00E15DB7"/>
    <w:rsid w:val="00E16ACF"/>
    <w:rsid w:val="00E16B29"/>
    <w:rsid w:val="00E16B6A"/>
    <w:rsid w:val="00E16D30"/>
    <w:rsid w:val="00E16F04"/>
    <w:rsid w:val="00E172CC"/>
    <w:rsid w:val="00E17370"/>
    <w:rsid w:val="00E20064"/>
    <w:rsid w:val="00E20420"/>
    <w:rsid w:val="00E2049C"/>
    <w:rsid w:val="00E208F0"/>
    <w:rsid w:val="00E20F47"/>
    <w:rsid w:val="00E21507"/>
    <w:rsid w:val="00E21829"/>
    <w:rsid w:val="00E2192D"/>
    <w:rsid w:val="00E21C6F"/>
    <w:rsid w:val="00E21FAB"/>
    <w:rsid w:val="00E2235C"/>
    <w:rsid w:val="00E22769"/>
    <w:rsid w:val="00E22862"/>
    <w:rsid w:val="00E22AE0"/>
    <w:rsid w:val="00E22BD2"/>
    <w:rsid w:val="00E22D76"/>
    <w:rsid w:val="00E23569"/>
    <w:rsid w:val="00E23B5D"/>
    <w:rsid w:val="00E23CCC"/>
    <w:rsid w:val="00E23D46"/>
    <w:rsid w:val="00E23F5B"/>
    <w:rsid w:val="00E24646"/>
    <w:rsid w:val="00E24772"/>
    <w:rsid w:val="00E252C0"/>
    <w:rsid w:val="00E256E4"/>
    <w:rsid w:val="00E257F6"/>
    <w:rsid w:val="00E258CF"/>
    <w:rsid w:val="00E25C00"/>
    <w:rsid w:val="00E25D72"/>
    <w:rsid w:val="00E261B0"/>
    <w:rsid w:val="00E26746"/>
    <w:rsid w:val="00E2694A"/>
    <w:rsid w:val="00E26AFD"/>
    <w:rsid w:val="00E26D00"/>
    <w:rsid w:val="00E2768C"/>
    <w:rsid w:val="00E27870"/>
    <w:rsid w:val="00E27A4F"/>
    <w:rsid w:val="00E300EC"/>
    <w:rsid w:val="00E30188"/>
    <w:rsid w:val="00E313A7"/>
    <w:rsid w:val="00E315BC"/>
    <w:rsid w:val="00E31B98"/>
    <w:rsid w:val="00E31FB0"/>
    <w:rsid w:val="00E322AB"/>
    <w:rsid w:val="00E32407"/>
    <w:rsid w:val="00E3273B"/>
    <w:rsid w:val="00E3284A"/>
    <w:rsid w:val="00E32C9A"/>
    <w:rsid w:val="00E33149"/>
    <w:rsid w:val="00E33301"/>
    <w:rsid w:val="00E333A2"/>
    <w:rsid w:val="00E3353D"/>
    <w:rsid w:val="00E338FD"/>
    <w:rsid w:val="00E33EC1"/>
    <w:rsid w:val="00E34678"/>
    <w:rsid w:val="00E346A2"/>
    <w:rsid w:val="00E34B5B"/>
    <w:rsid w:val="00E35851"/>
    <w:rsid w:val="00E35F51"/>
    <w:rsid w:val="00E3602C"/>
    <w:rsid w:val="00E363AC"/>
    <w:rsid w:val="00E363E4"/>
    <w:rsid w:val="00E36774"/>
    <w:rsid w:val="00E36D45"/>
    <w:rsid w:val="00E36DE3"/>
    <w:rsid w:val="00E36EC5"/>
    <w:rsid w:val="00E37A6F"/>
    <w:rsid w:val="00E4036E"/>
    <w:rsid w:val="00E40410"/>
    <w:rsid w:val="00E404B1"/>
    <w:rsid w:val="00E40DC8"/>
    <w:rsid w:val="00E41518"/>
    <w:rsid w:val="00E418AA"/>
    <w:rsid w:val="00E41B75"/>
    <w:rsid w:val="00E41DA0"/>
    <w:rsid w:val="00E42205"/>
    <w:rsid w:val="00E422A6"/>
    <w:rsid w:val="00E423CF"/>
    <w:rsid w:val="00E424CE"/>
    <w:rsid w:val="00E42811"/>
    <w:rsid w:val="00E42B4F"/>
    <w:rsid w:val="00E43398"/>
    <w:rsid w:val="00E43841"/>
    <w:rsid w:val="00E43F64"/>
    <w:rsid w:val="00E4435B"/>
    <w:rsid w:val="00E44B44"/>
    <w:rsid w:val="00E44EFF"/>
    <w:rsid w:val="00E44FBA"/>
    <w:rsid w:val="00E45B30"/>
    <w:rsid w:val="00E45F5E"/>
    <w:rsid w:val="00E45FBE"/>
    <w:rsid w:val="00E4630C"/>
    <w:rsid w:val="00E465E5"/>
    <w:rsid w:val="00E4662E"/>
    <w:rsid w:val="00E468C3"/>
    <w:rsid w:val="00E469DB"/>
    <w:rsid w:val="00E46BEC"/>
    <w:rsid w:val="00E46C8B"/>
    <w:rsid w:val="00E4741D"/>
    <w:rsid w:val="00E474CA"/>
    <w:rsid w:val="00E4756E"/>
    <w:rsid w:val="00E47878"/>
    <w:rsid w:val="00E47E3A"/>
    <w:rsid w:val="00E50422"/>
    <w:rsid w:val="00E50B4D"/>
    <w:rsid w:val="00E50E0E"/>
    <w:rsid w:val="00E51841"/>
    <w:rsid w:val="00E51F14"/>
    <w:rsid w:val="00E51F1B"/>
    <w:rsid w:val="00E52269"/>
    <w:rsid w:val="00E523F9"/>
    <w:rsid w:val="00E52620"/>
    <w:rsid w:val="00E52914"/>
    <w:rsid w:val="00E5322E"/>
    <w:rsid w:val="00E537AC"/>
    <w:rsid w:val="00E53E0A"/>
    <w:rsid w:val="00E54197"/>
    <w:rsid w:val="00E5426E"/>
    <w:rsid w:val="00E54791"/>
    <w:rsid w:val="00E54FEE"/>
    <w:rsid w:val="00E553FD"/>
    <w:rsid w:val="00E55A96"/>
    <w:rsid w:val="00E5658D"/>
    <w:rsid w:val="00E5671A"/>
    <w:rsid w:val="00E568A5"/>
    <w:rsid w:val="00E56DE6"/>
    <w:rsid w:val="00E573DB"/>
    <w:rsid w:val="00E57F52"/>
    <w:rsid w:val="00E601EC"/>
    <w:rsid w:val="00E605E3"/>
    <w:rsid w:val="00E6098D"/>
    <w:rsid w:val="00E60AB2"/>
    <w:rsid w:val="00E60FC2"/>
    <w:rsid w:val="00E6157C"/>
    <w:rsid w:val="00E616CB"/>
    <w:rsid w:val="00E61913"/>
    <w:rsid w:val="00E6204D"/>
    <w:rsid w:val="00E62BE9"/>
    <w:rsid w:val="00E62EAF"/>
    <w:rsid w:val="00E63854"/>
    <w:rsid w:val="00E6423B"/>
    <w:rsid w:val="00E64515"/>
    <w:rsid w:val="00E646B7"/>
    <w:rsid w:val="00E6473F"/>
    <w:rsid w:val="00E6492E"/>
    <w:rsid w:val="00E64B36"/>
    <w:rsid w:val="00E64F6E"/>
    <w:rsid w:val="00E65C1F"/>
    <w:rsid w:val="00E65DCD"/>
    <w:rsid w:val="00E663CA"/>
    <w:rsid w:val="00E664D3"/>
    <w:rsid w:val="00E666DF"/>
    <w:rsid w:val="00E668F2"/>
    <w:rsid w:val="00E66A66"/>
    <w:rsid w:val="00E66F60"/>
    <w:rsid w:val="00E673FD"/>
    <w:rsid w:val="00E67B2B"/>
    <w:rsid w:val="00E67DE3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EFE"/>
    <w:rsid w:val="00E73010"/>
    <w:rsid w:val="00E73222"/>
    <w:rsid w:val="00E73579"/>
    <w:rsid w:val="00E74145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9F5"/>
    <w:rsid w:val="00E75B2D"/>
    <w:rsid w:val="00E766D9"/>
    <w:rsid w:val="00E7697C"/>
    <w:rsid w:val="00E7704B"/>
    <w:rsid w:val="00E7710D"/>
    <w:rsid w:val="00E77495"/>
    <w:rsid w:val="00E7792D"/>
    <w:rsid w:val="00E77C82"/>
    <w:rsid w:val="00E77E2E"/>
    <w:rsid w:val="00E77E39"/>
    <w:rsid w:val="00E8017D"/>
    <w:rsid w:val="00E80415"/>
    <w:rsid w:val="00E8041C"/>
    <w:rsid w:val="00E8045E"/>
    <w:rsid w:val="00E81ECD"/>
    <w:rsid w:val="00E82349"/>
    <w:rsid w:val="00E82781"/>
    <w:rsid w:val="00E831E4"/>
    <w:rsid w:val="00E8340A"/>
    <w:rsid w:val="00E8346E"/>
    <w:rsid w:val="00E83A85"/>
    <w:rsid w:val="00E83CA2"/>
    <w:rsid w:val="00E84123"/>
    <w:rsid w:val="00E841C2"/>
    <w:rsid w:val="00E84594"/>
    <w:rsid w:val="00E8470F"/>
    <w:rsid w:val="00E84E03"/>
    <w:rsid w:val="00E857DC"/>
    <w:rsid w:val="00E85D43"/>
    <w:rsid w:val="00E85F42"/>
    <w:rsid w:val="00E85FBC"/>
    <w:rsid w:val="00E86443"/>
    <w:rsid w:val="00E86492"/>
    <w:rsid w:val="00E86697"/>
    <w:rsid w:val="00E868A3"/>
    <w:rsid w:val="00E87036"/>
    <w:rsid w:val="00E8714B"/>
    <w:rsid w:val="00E87BFF"/>
    <w:rsid w:val="00E905DF"/>
    <w:rsid w:val="00E913AB"/>
    <w:rsid w:val="00E91420"/>
    <w:rsid w:val="00E915A0"/>
    <w:rsid w:val="00E91906"/>
    <w:rsid w:val="00E91A18"/>
    <w:rsid w:val="00E92771"/>
    <w:rsid w:val="00E9280B"/>
    <w:rsid w:val="00E929CA"/>
    <w:rsid w:val="00E9326A"/>
    <w:rsid w:val="00E93366"/>
    <w:rsid w:val="00E93A97"/>
    <w:rsid w:val="00E93BA2"/>
    <w:rsid w:val="00E940B3"/>
    <w:rsid w:val="00E943AB"/>
    <w:rsid w:val="00E94A1A"/>
    <w:rsid w:val="00E96699"/>
    <w:rsid w:val="00E966DF"/>
    <w:rsid w:val="00E96C6D"/>
    <w:rsid w:val="00E974BF"/>
    <w:rsid w:val="00E97DD9"/>
    <w:rsid w:val="00EA02C2"/>
    <w:rsid w:val="00EA042E"/>
    <w:rsid w:val="00EA045F"/>
    <w:rsid w:val="00EA060A"/>
    <w:rsid w:val="00EA06E6"/>
    <w:rsid w:val="00EA0D02"/>
    <w:rsid w:val="00EA0E00"/>
    <w:rsid w:val="00EA12CA"/>
    <w:rsid w:val="00EA1459"/>
    <w:rsid w:val="00EA1629"/>
    <w:rsid w:val="00EA187A"/>
    <w:rsid w:val="00EA1966"/>
    <w:rsid w:val="00EA1F05"/>
    <w:rsid w:val="00EA25C5"/>
    <w:rsid w:val="00EA2F53"/>
    <w:rsid w:val="00EA34BE"/>
    <w:rsid w:val="00EA358A"/>
    <w:rsid w:val="00EA3B2E"/>
    <w:rsid w:val="00EA3D41"/>
    <w:rsid w:val="00EA439D"/>
    <w:rsid w:val="00EA45AB"/>
    <w:rsid w:val="00EA4609"/>
    <w:rsid w:val="00EA4718"/>
    <w:rsid w:val="00EA4984"/>
    <w:rsid w:val="00EA4DC6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5C7"/>
    <w:rsid w:val="00EB1977"/>
    <w:rsid w:val="00EB1AD6"/>
    <w:rsid w:val="00EB1AFA"/>
    <w:rsid w:val="00EB1E23"/>
    <w:rsid w:val="00EB264D"/>
    <w:rsid w:val="00EB294F"/>
    <w:rsid w:val="00EB2DEC"/>
    <w:rsid w:val="00EB2EF3"/>
    <w:rsid w:val="00EB3F3A"/>
    <w:rsid w:val="00EB4735"/>
    <w:rsid w:val="00EB49EA"/>
    <w:rsid w:val="00EB4C9A"/>
    <w:rsid w:val="00EB51E7"/>
    <w:rsid w:val="00EB5677"/>
    <w:rsid w:val="00EB5BCC"/>
    <w:rsid w:val="00EB5D0C"/>
    <w:rsid w:val="00EB5E25"/>
    <w:rsid w:val="00EB62DF"/>
    <w:rsid w:val="00EB64A3"/>
    <w:rsid w:val="00EB6F08"/>
    <w:rsid w:val="00EB6F5A"/>
    <w:rsid w:val="00EB707F"/>
    <w:rsid w:val="00EB784F"/>
    <w:rsid w:val="00EB78E5"/>
    <w:rsid w:val="00EB7EF7"/>
    <w:rsid w:val="00EC0781"/>
    <w:rsid w:val="00EC0A72"/>
    <w:rsid w:val="00EC0E65"/>
    <w:rsid w:val="00EC138B"/>
    <w:rsid w:val="00EC1DBA"/>
    <w:rsid w:val="00EC20EE"/>
    <w:rsid w:val="00EC2F7C"/>
    <w:rsid w:val="00EC32ED"/>
    <w:rsid w:val="00EC3844"/>
    <w:rsid w:val="00EC387C"/>
    <w:rsid w:val="00EC4117"/>
    <w:rsid w:val="00EC442A"/>
    <w:rsid w:val="00EC4971"/>
    <w:rsid w:val="00EC5883"/>
    <w:rsid w:val="00EC5C58"/>
    <w:rsid w:val="00EC5D85"/>
    <w:rsid w:val="00EC61A0"/>
    <w:rsid w:val="00EC6344"/>
    <w:rsid w:val="00EC637A"/>
    <w:rsid w:val="00EC6B7C"/>
    <w:rsid w:val="00EC6B9D"/>
    <w:rsid w:val="00EC6DF7"/>
    <w:rsid w:val="00EC6EC4"/>
    <w:rsid w:val="00EC704C"/>
    <w:rsid w:val="00EC73DB"/>
    <w:rsid w:val="00EC74AB"/>
    <w:rsid w:val="00EC7800"/>
    <w:rsid w:val="00EC7985"/>
    <w:rsid w:val="00EC7CAC"/>
    <w:rsid w:val="00ED0235"/>
    <w:rsid w:val="00ED0850"/>
    <w:rsid w:val="00ED0B95"/>
    <w:rsid w:val="00ED1008"/>
    <w:rsid w:val="00ED1150"/>
    <w:rsid w:val="00ED1AC3"/>
    <w:rsid w:val="00ED1BA7"/>
    <w:rsid w:val="00ED1C1F"/>
    <w:rsid w:val="00ED1E96"/>
    <w:rsid w:val="00ED20F2"/>
    <w:rsid w:val="00ED2132"/>
    <w:rsid w:val="00ED2837"/>
    <w:rsid w:val="00ED2A73"/>
    <w:rsid w:val="00ED3246"/>
    <w:rsid w:val="00ED3579"/>
    <w:rsid w:val="00ED39EB"/>
    <w:rsid w:val="00ED47E4"/>
    <w:rsid w:val="00ED48EE"/>
    <w:rsid w:val="00ED564D"/>
    <w:rsid w:val="00ED5651"/>
    <w:rsid w:val="00ED567E"/>
    <w:rsid w:val="00ED56B2"/>
    <w:rsid w:val="00ED5AB4"/>
    <w:rsid w:val="00ED6397"/>
    <w:rsid w:val="00ED6C54"/>
    <w:rsid w:val="00ED6DDB"/>
    <w:rsid w:val="00ED78AA"/>
    <w:rsid w:val="00ED797F"/>
    <w:rsid w:val="00ED7B78"/>
    <w:rsid w:val="00ED7D53"/>
    <w:rsid w:val="00EE046E"/>
    <w:rsid w:val="00EE069C"/>
    <w:rsid w:val="00EE0B05"/>
    <w:rsid w:val="00EE0D68"/>
    <w:rsid w:val="00EE10A2"/>
    <w:rsid w:val="00EE1202"/>
    <w:rsid w:val="00EE1593"/>
    <w:rsid w:val="00EE1E67"/>
    <w:rsid w:val="00EE220C"/>
    <w:rsid w:val="00EE2293"/>
    <w:rsid w:val="00EE252A"/>
    <w:rsid w:val="00EE263A"/>
    <w:rsid w:val="00EE274C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40AD"/>
    <w:rsid w:val="00EE4A92"/>
    <w:rsid w:val="00EE4EA1"/>
    <w:rsid w:val="00EE4EBD"/>
    <w:rsid w:val="00EE55AE"/>
    <w:rsid w:val="00EE5616"/>
    <w:rsid w:val="00EE57C2"/>
    <w:rsid w:val="00EE590E"/>
    <w:rsid w:val="00EE5E74"/>
    <w:rsid w:val="00EE6814"/>
    <w:rsid w:val="00EE6E0A"/>
    <w:rsid w:val="00EE743E"/>
    <w:rsid w:val="00EE7685"/>
    <w:rsid w:val="00EE76A3"/>
    <w:rsid w:val="00EE76AE"/>
    <w:rsid w:val="00EE76F9"/>
    <w:rsid w:val="00EE7825"/>
    <w:rsid w:val="00EE78C2"/>
    <w:rsid w:val="00EF0169"/>
    <w:rsid w:val="00EF0BFB"/>
    <w:rsid w:val="00EF0E06"/>
    <w:rsid w:val="00EF1427"/>
    <w:rsid w:val="00EF1516"/>
    <w:rsid w:val="00EF177B"/>
    <w:rsid w:val="00EF1C83"/>
    <w:rsid w:val="00EF20B2"/>
    <w:rsid w:val="00EF21B4"/>
    <w:rsid w:val="00EF252F"/>
    <w:rsid w:val="00EF261F"/>
    <w:rsid w:val="00EF2E6A"/>
    <w:rsid w:val="00EF3439"/>
    <w:rsid w:val="00EF3779"/>
    <w:rsid w:val="00EF3987"/>
    <w:rsid w:val="00EF3B2E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8C7"/>
    <w:rsid w:val="00F0205E"/>
    <w:rsid w:val="00F02081"/>
    <w:rsid w:val="00F020C0"/>
    <w:rsid w:val="00F029B0"/>
    <w:rsid w:val="00F02C57"/>
    <w:rsid w:val="00F02E3D"/>
    <w:rsid w:val="00F03076"/>
    <w:rsid w:val="00F032BD"/>
    <w:rsid w:val="00F0335B"/>
    <w:rsid w:val="00F036C1"/>
    <w:rsid w:val="00F037B5"/>
    <w:rsid w:val="00F03916"/>
    <w:rsid w:val="00F03A44"/>
    <w:rsid w:val="00F0414D"/>
    <w:rsid w:val="00F04344"/>
    <w:rsid w:val="00F05672"/>
    <w:rsid w:val="00F05756"/>
    <w:rsid w:val="00F05775"/>
    <w:rsid w:val="00F057B2"/>
    <w:rsid w:val="00F05B2A"/>
    <w:rsid w:val="00F05C9E"/>
    <w:rsid w:val="00F05E31"/>
    <w:rsid w:val="00F0634B"/>
    <w:rsid w:val="00F071FE"/>
    <w:rsid w:val="00F07ADF"/>
    <w:rsid w:val="00F10500"/>
    <w:rsid w:val="00F10D7C"/>
    <w:rsid w:val="00F10E0D"/>
    <w:rsid w:val="00F10EEE"/>
    <w:rsid w:val="00F11052"/>
    <w:rsid w:val="00F119BF"/>
    <w:rsid w:val="00F11AEC"/>
    <w:rsid w:val="00F126A7"/>
    <w:rsid w:val="00F12CA4"/>
    <w:rsid w:val="00F140F9"/>
    <w:rsid w:val="00F14141"/>
    <w:rsid w:val="00F1426B"/>
    <w:rsid w:val="00F143DA"/>
    <w:rsid w:val="00F145FD"/>
    <w:rsid w:val="00F14C8F"/>
    <w:rsid w:val="00F14F5D"/>
    <w:rsid w:val="00F15002"/>
    <w:rsid w:val="00F151E8"/>
    <w:rsid w:val="00F15631"/>
    <w:rsid w:val="00F16DEB"/>
    <w:rsid w:val="00F1701A"/>
    <w:rsid w:val="00F172C5"/>
    <w:rsid w:val="00F174FB"/>
    <w:rsid w:val="00F175DB"/>
    <w:rsid w:val="00F17794"/>
    <w:rsid w:val="00F201E9"/>
    <w:rsid w:val="00F202BD"/>
    <w:rsid w:val="00F2063F"/>
    <w:rsid w:val="00F20936"/>
    <w:rsid w:val="00F209F3"/>
    <w:rsid w:val="00F20F0D"/>
    <w:rsid w:val="00F20FB9"/>
    <w:rsid w:val="00F21957"/>
    <w:rsid w:val="00F21A95"/>
    <w:rsid w:val="00F21C1B"/>
    <w:rsid w:val="00F21E81"/>
    <w:rsid w:val="00F22432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929"/>
    <w:rsid w:val="00F24AD9"/>
    <w:rsid w:val="00F24C4C"/>
    <w:rsid w:val="00F24E7C"/>
    <w:rsid w:val="00F250E4"/>
    <w:rsid w:val="00F25610"/>
    <w:rsid w:val="00F25840"/>
    <w:rsid w:val="00F263CE"/>
    <w:rsid w:val="00F26B36"/>
    <w:rsid w:val="00F26B9F"/>
    <w:rsid w:val="00F26E5C"/>
    <w:rsid w:val="00F26EE9"/>
    <w:rsid w:val="00F270EC"/>
    <w:rsid w:val="00F2718A"/>
    <w:rsid w:val="00F27494"/>
    <w:rsid w:val="00F279E4"/>
    <w:rsid w:val="00F27B12"/>
    <w:rsid w:val="00F27D10"/>
    <w:rsid w:val="00F27F38"/>
    <w:rsid w:val="00F3049D"/>
    <w:rsid w:val="00F305E8"/>
    <w:rsid w:val="00F30649"/>
    <w:rsid w:val="00F31272"/>
    <w:rsid w:val="00F31890"/>
    <w:rsid w:val="00F31DBB"/>
    <w:rsid w:val="00F321D1"/>
    <w:rsid w:val="00F32353"/>
    <w:rsid w:val="00F328F8"/>
    <w:rsid w:val="00F32DBD"/>
    <w:rsid w:val="00F335EB"/>
    <w:rsid w:val="00F3393D"/>
    <w:rsid w:val="00F33A4B"/>
    <w:rsid w:val="00F34122"/>
    <w:rsid w:val="00F34133"/>
    <w:rsid w:val="00F34307"/>
    <w:rsid w:val="00F347AF"/>
    <w:rsid w:val="00F34E4B"/>
    <w:rsid w:val="00F35442"/>
    <w:rsid w:val="00F35627"/>
    <w:rsid w:val="00F356C1"/>
    <w:rsid w:val="00F36C76"/>
    <w:rsid w:val="00F37209"/>
    <w:rsid w:val="00F372A1"/>
    <w:rsid w:val="00F372E3"/>
    <w:rsid w:val="00F37EF1"/>
    <w:rsid w:val="00F40056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451"/>
    <w:rsid w:val="00F44860"/>
    <w:rsid w:val="00F449C1"/>
    <w:rsid w:val="00F44D2B"/>
    <w:rsid w:val="00F45162"/>
    <w:rsid w:val="00F45271"/>
    <w:rsid w:val="00F4547D"/>
    <w:rsid w:val="00F45BA3"/>
    <w:rsid w:val="00F46473"/>
    <w:rsid w:val="00F46E9D"/>
    <w:rsid w:val="00F46F06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6D"/>
    <w:rsid w:val="00F53C42"/>
    <w:rsid w:val="00F53E6E"/>
    <w:rsid w:val="00F54156"/>
    <w:rsid w:val="00F543BB"/>
    <w:rsid w:val="00F54949"/>
    <w:rsid w:val="00F54BF2"/>
    <w:rsid w:val="00F54DCB"/>
    <w:rsid w:val="00F54EAE"/>
    <w:rsid w:val="00F55087"/>
    <w:rsid w:val="00F551FC"/>
    <w:rsid w:val="00F5548E"/>
    <w:rsid w:val="00F5561F"/>
    <w:rsid w:val="00F55AAE"/>
    <w:rsid w:val="00F55E43"/>
    <w:rsid w:val="00F5738E"/>
    <w:rsid w:val="00F573CC"/>
    <w:rsid w:val="00F574F5"/>
    <w:rsid w:val="00F57660"/>
    <w:rsid w:val="00F57782"/>
    <w:rsid w:val="00F57861"/>
    <w:rsid w:val="00F57E6C"/>
    <w:rsid w:val="00F57F01"/>
    <w:rsid w:val="00F60105"/>
    <w:rsid w:val="00F604A5"/>
    <w:rsid w:val="00F604F1"/>
    <w:rsid w:val="00F60599"/>
    <w:rsid w:val="00F606BC"/>
    <w:rsid w:val="00F6079E"/>
    <w:rsid w:val="00F60C42"/>
    <w:rsid w:val="00F6102F"/>
    <w:rsid w:val="00F617EB"/>
    <w:rsid w:val="00F61808"/>
    <w:rsid w:val="00F61AD0"/>
    <w:rsid w:val="00F61CB1"/>
    <w:rsid w:val="00F62088"/>
    <w:rsid w:val="00F62090"/>
    <w:rsid w:val="00F62105"/>
    <w:rsid w:val="00F6252C"/>
    <w:rsid w:val="00F62780"/>
    <w:rsid w:val="00F627BF"/>
    <w:rsid w:val="00F62913"/>
    <w:rsid w:val="00F633DA"/>
    <w:rsid w:val="00F63A44"/>
    <w:rsid w:val="00F63EC7"/>
    <w:rsid w:val="00F63F70"/>
    <w:rsid w:val="00F6413B"/>
    <w:rsid w:val="00F64186"/>
    <w:rsid w:val="00F6428A"/>
    <w:rsid w:val="00F64A2C"/>
    <w:rsid w:val="00F64EF2"/>
    <w:rsid w:val="00F65AC9"/>
    <w:rsid w:val="00F65C9B"/>
    <w:rsid w:val="00F65D4D"/>
    <w:rsid w:val="00F65F85"/>
    <w:rsid w:val="00F66151"/>
    <w:rsid w:val="00F661A0"/>
    <w:rsid w:val="00F6626B"/>
    <w:rsid w:val="00F66CFE"/>
    <w:rsid w:val="00F67033"/>
    <w:rsid w:val="00F67119"/>
    <w:rsid w:val="00F6718F"/>
    <w:rsid w:val="00F6738A"/>
    <w:rsid w:val="00F675CA"/>
    <w:rsid w:val="00F677C4"/>
    <w:rsid w:val="00F67A0B"/>
    <w:rsid w:val="00F67BBE"/>
    <w:rsid w:val="00F67E77"/>
    <w:rsid w:val="00F70AAD"/>
    <w:rsid w:val="00F70B00"/>
    <w:rsid w:val="00F70F5C"/>
    <w:rsid w:val="00F70F87"/>
    <w:rsid w:val="00F711AE"/>
    <w:rsid w:val="00F71643"/>
    <w:rsid w:val="00F71778"/>
    <w:rsid w:val="00F7207D"/>
    <w:rsid w:val="00F720A8"/>
    <w:rsid w:val="00F72743"/>
    <w:rsid w:val="00F730D7"/>
    <w:rsid w:val="00F739A5"/>
    <w:rsid w:val="00F73B27"/>
    <w:rsid w:val="00F73C61"/>
    <w:rsid w:val="00F74BB4"/>
    <w:rsid w:val="00F74C90"/>
    <w:rsid w:val="00F7564A"/>
    <w:rsid w:val="00F758B4"/>
    <w:rsid w:val="00F758FF"/>
    <w:rsid w:val="00F75C8D"/>
    <w:rsid w:val="00F75DF7"/>
    <w:rsid w:val="00F75E0B"/>
    <w:rsid w:val="00F7639D"/>
    <w:rsid w:val="00F76B71"/>
    <w:rsid w:val="00F77515"/>
    <w:rsid w:val="00F77B43"/>
    <w:rsid w:val="00F77C39"/>
    <w:rsid w:val="00F77CB8"/>
    <w:rsid w:val="00F805CE"/>
    <w:rsid w:val="00F81198"/>
    <w:rsid w:val="00F813F9"/>
    <w:rsid w:val="00F814CF"/>
    <w:rsid w:val="00F8183B"/>
    <w:rsid w:val="00F81B40"/>
    <w:rsid w:val="00F81C32"/>
    <w:rsid w:val="00F8248F"/>
    <w:rsid w:val="00F825B7"/>
    <w:rsid w:val="00F82658"/>
    <w:rsid w:val="00F82C81"/>
    <w:rsid w:val="00F83146"/>
    <w:rsid w:val="00F831AB"/>
    <w:rsid w:val="00F83807"/>
    <w:rsid w:val="00F8389E"/>
    <w:rsid w:val="00F83F75"/>
    <w:rsid w:val="00F8419E"/>
    <w:rsid w:val="00F843F5"/>
    <w:rsid w:val="00F8444E"/>
    <w:rsid w:val="00F84D29"/>
    <w:rsid w:val="00F84E59"/>
    <w:rsid w:val="00F85235"/>
    <w:rsid w:val="00F854A9"/>
    <w:rsid w:val="00F8550E"/>
    <w:rsid w:val="00F855CB"/>
    <w:rsid w:val="00F85C37"/>
    <w:rsid w:val="00F85E16"/>
    <w:rsid w:val="00F861DF"/>
    <w:rsid w:val="00F864DD"/>
    <w:rsid w:val="00F869AC"/>
    <w:rsid w:val="00F86AE6"/>
    <w:rsid w:val="00F86BAA"/>
    <w:rsid w:val="00F86C31"/>
    <w:rsid w:val="00F8728D"/>
    <w:rsid w:val="00F87A21"/>
    <w:rsid w:val="00F87C2F"/>
    <w:rsid w:val="00F9043D"/>
    <w:rsid w:val="00F90608"/>
    <w:rsid w:val="00F90901"/>
    <w:rsid w:val="00F90B1F"/>
    <w:rsid w:val="00F90B2D"/>
    <w:rsid w:val="00F90BF3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C8"/>
    <w:rsid w:val="00F94C42"/>
    <w:rsid w:val="00F94E56"/>
    <w:rsid w:val="00F951EE"/>
    <w:rsid w:val="00F95261"/>
    <w:rsid w:val="00F95E61"/>
    <w:rsid w:val="00F95F3E"/>
    <w:rsid w:val="00F964E0"/>
    <w:rsid w:val="00F96896"/>
    <w:rsid w:val="00F96BFF"/>
    <w:rsid w:val="00F97334"/>
    <w:rsid w:val="00FA01D6"/>
    <w:rsid w:val="00FA0207"/>
    <w:rsid w:val="00FA05F7"/>
    <w:rsid w:val="00FA086D"/>
    <w:rsid w:val="00FA0874"/>
    <w:rsid w:val="00FA0F94"/>
    <w:rsid w:val="00FA1372"/>
    <w:rsid w:val="00FA1C57"/>
    <w:rsid w:val="00FA1D13"/>
    <w:rsid w:val="00FA1D19"/>
    <w:rsid w:val="00FA231A"/>
    <w:rsid w:val="00FA29B2"/>
    <w:rsid w:val="00FA2CA6"/>
    <w:rsid w:val="00FA2E14"/>
    <w:rsid w:val="00FA3593"/>
    <w:rsid w:val="00FA3A90"/>
    <w:rsid w:val="00FA4205"/>
    <w:rsid w:val="00FA4224"/>
    <w:rsid w:val="00FA454D"/>
    <w:rsid w:val="00FA461E"/>
    <w:rsid w:val="00FA4D1A"/>
    <w:rsid w:val="00FA50DD"/>
    <w:rsid w:val="00FA516D"/>
    <w:rsid w:val="00FA51AE"/>
    <w:rsid w:val="00FA5250"/>
    <w:rsid w:val="00FA54C6"/>
    <w:rsid w:val="00FA566C"/>
    <w:rsid w:val="00FA56A1"/>
    <w:rsid w:val="00FA58A3"/>
    <w:rsid w:val="00FA5EB1"/>
    <w:rsid w:val="00FA6201"/>
    <w:rsid w:val="00FA62D5"/>
    <w:rsid w:val="00FA64D5"/>
    <w:rsid w:val="00FA68CC"/>
    <w:rsid w:val="00FA6B1B"/>
    <w:rsid w:val="00FA6CF2"/>
    <w:rsid w:val="00FA6F8F"/>
    <w:rsid w:val="00FA7045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C75"/>
    <w:rsid w:val="00FB2313"/>
    <w:rsid w:val="00FB3509"/>
    <w:rsid w:val="00FB3991"/>
    <w:rsid w:val="00FB3D02"/>
    <w:rsid w:val="00FB42B2"/>
    <w:rsid w:val="00FB43D1"/>
    <w:rsid w:val="00FB4564"/>
    <w:rsid w:val="00FB4597"/>
    <w:rsid w:val="00FB485B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7013"/>
    <w:rsid w:val="00FB784B"/>
    <w:rsid w:val="00FB7B67"/>
    <w:rsid w:val="00FB7D3D"/>
    <w:rsid w:val="00FC0254"/>
    <w:rsid w:val="00FC06E5"/>
    <w:rsid w:val="00FC080D"/>
    <w:rsid w:val="00FC0944"/>
    <w:rsid w:val="00FC0CB9"/>
    <w:rsid w:val="00FC0CCB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717"/>
    <w:rsid w:val="00FC284B"/>
    <w:rsid w:val="00FC2A7D"/>
    <w:rsid w:val="00FC2EB4"/>
    <w:rsid w:val="00FC32FB"/>
    <w:rsid w:val="00FC38AF"/>
    <w:rsid w:val="00FC3D09"/>
    <w:rsid w:val="00FC3D5E"/>
    <w:rsid w:val="00FC45EC"/>
    <w:rsid w:val="00FC478B"/>
    <w:rsid w:val="00FC4B71"/>
    <w:rsid w:val="00FC501D"/>
    <w:rsid w:val="00FC51F0"/>
    <w:rsid w:val="00FC52EA"/>
    <w:rsid w:val="00FC53F3"/>
    <w:rsid w:val="00FC549A"/>
    <w:rsid w:val="00FC551E"/>
    <w:rsid w:val="00FC5A67"/>
    <w:rsid w:val="00FC5B7F"/>
    <w:rsid w:val="00FC5DD4"/>
    <w:rsid w:val="00FC5F10"/>
    <w:rsid w:val="00FC611C"/>
    <w:rsid w:val="00FC650D"/>
    <w:rsid w:val="00FC652E"/>
    <w:rsid w:val="00FC65FA"/>
    <w:rsid w:val="00FC6912"/>
    <w:rsid w:val="00FC6B8D"/>
    <w:rsid w:val="00FC79CD"/>
    <w:rsid w:val="00FC7AF9"/>
    <w:rsid w:val="00FC7CAE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20F8"/>
    <w:rsid w:val="00FD217F"/>
    <w:rsid w:val="00FD27B0"/>
    <w:rsid w:val="00FD3003"/>
    <w:rsid w:val="00FD36D7"/>
    <w:rsid w:val="00FD37C2"/>
    <w:rsid w:val="00FD387D"/>
    <w:rsid w:val="00FD3D35"/>
    <w:rsid w:val="00FD3EF7"/>
    <w:rsid w:val="00FD4396"/>
    <w:rsid w:val="00FD4482"/>
    <w:rsid w:val="00FD4B0F"/>
    <w:rsid w:val="00FD4CFD"/>
    <w:rsid w:val="00FD520C"/>
    <w:rsid w:val="00FD52E4"/>
    <w:rsid w:val="00FD549C"/>
    <w:rsid w:val="00FD54CB"/>
    <w:rsid w:val="00FD599E"/>
    <w:rsid w:val="00FD5B31"/>
    <w:rsid w:val="00FD5B91"/>
    <w:rsid w:val="00FD5BB9"/>
    <w:rsid w:val="00FD6027"/>
    <w:rsid w:val="00FD665A"/>
    <w:rsid w:val="00FD67B1"/>
    <w:rsid w:val="00FD6C68"/>
    <w:rsid w:val="00FD7162"/>
    <w:rsid w:val="00FD77C8"/>
    <w:rsid w:val="00FD7C83"/>
    <w:rsid w:val="00FE0155"/>
    <w:rsid w:val="00FE01AB"/>
    <w:rsid w:val="00FE031F"/>
    <w:rsid w:val="00FE0574"/>
    <w:rsid w:val="00FE0682"/>
    <w:rsid w:val="00FE06B7"/>
    <w:rsid w:val="00FE0738"/>
    <w:rsid w:val="00FE0AEE"/>
    <w:rsid w:val="00FE0E45"/>
    <w:rsid w:val="00FE13CB"/>
    <w:rsid w:val="00FE1953"/>
    <w:rsid w:val="00FE1E65"/>
    <w:rsid w:val="00FE2139"/>
    <w:rsid w:val="00FE21FA"/>
    <w:rsid w:val="00FE2235"/>
    <w:rsid w:val="00FE2D81"/>
    <w:rsid w:val="00FE3775"/>
    <w:rsid w:val="00FE388A"/>
    <w:rsid w:val="00FE3992"/>
    <w:rsid w:val="00FE39E1"/>
    <w:rsid w:val="00FE3F8D"/>
    <w:rsid w:val="00FE45D8"/>
    <w:rsid w:val="00FE4B87"/>
    <w:rsid w:val="00FE5534"/>
    <w:rsid w:val="00FE6120"/>
    <w:rsid w:val="00FE6C84"/>
    <w:rsid w:val="00FE6D81"/>
    <w:rsid w:val="00FE6DFA"/>
    <w:rsid w:val="00FE7600"/>
    <w:rsid w:val="00FE7610"/>
    <w:rsid w:val="00FF03FB"/>
    <w:rsid w:val="00FF059F"/>
    <w:rsid w:val="00FF085D"/>
    <w:rsid w:val="00FF215D"/>
    <w:rsid w:val="00FF2244"/>
    <w:rsid w:val="00FF28F8"/>
    <w:rsid w:val="00FF2DB6"/>
    <w:rsid w:val="00FF323D"/>
    <w:rsid w:val="00FF398C"/>
    <w:rsid w:val="00FF3ABC"/>
    <w:rsid w:val="00FF3BC7"/>
    <w:rsid w:val="00FF40F1"/>
    <w:rsid w:val="00FF42CB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7723"/>
    <w:rsid w:val="00FF7AEB"/>
    <w:rsid w:val="00FF7DA7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AED8C9-FB35-44AB-9DE5-FD9BF449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10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9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6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oter" Target="footer12.xml"/><Relationship Id="rId10" Type="http://schemas.openxmlformats.org/officeDocument/2006/relationships/footer" Target="footer2.xml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FE32-AC6A-4435-BB32-A1BB172C5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1</Pages>
  <Words>21373</Words>
  <Characters>121827</Characters>
  <Application>Microsoft Office Word</Application>
  <DocSecurity>0</DocSecurity>
  <Lines>1015</Lines>
  <Paragraphs>285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142915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Suweeracha, Piamputtagune</cp:lastModifiedBy>
  <cp:revision>3</cp:revision>
  <cp:lastPrinted>2018-02-27T13:37:00Z</cp:lastPrinted>
  <dcterms:created xsi:type="dcterms:W3CDTF">2018-02-27T15:51:00Z</dcterms:created>
  <dcterms:modified xsi:type="dcterms:W3CDTF">2018-02-27T15:51:00Z</dcterms:modified>
</cp:coreProperties>
</file>