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3DEC2" w14:textId="77777777" w:rsidR="00DB308D" w:rsidRPr="00D242E4" w:rsidRDefault="00DB308D" w:rsidP="004C2111">
      <w:pPr>
        <w:pStyle w:val="Reference"/>
        <w:rPr>
          <w:rFonts w:cstheme="minorBidi"/>
          <w:lang w:val="en-US" w:bidi="th-TH"/>
        </w:rPr>
      </w:pPr>
    </w:p>
    <w:p w14:paraId="25659517" w14:textId="77777777" w:rsidR="00DD1E47" w:rsidRDefault="00DD1E47" w:rsidP="006771E8">
      <w:pPr>
        <w:pStyle w:val="BodyText"/>
      </w:pPr>
    </w:p>
    <w:p w14:paraId="45155A5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F36896D" w14:textId="77777777" w:rsidR="00D15EA5" w:rsidRDefault="00D15EA5" w:rsidP="00D15EA5">
      <w:pPr>
        <w:pStyle w:val="BodyText"/>
      </w:pPr>
    </w:p>
    <w:p w14:paraId="4A42F6AF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5FE7A7C" w14:textId="77777777" w:rsidR="00F51277" w:rsidRPr="00B46C74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EAD9189" w14:textId="7EC2D4FF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B1FB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Pr="005B1FB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B1FB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Pr="005B1F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สยามสตีลอินเตอร์</w:t>
      </w:r>
      <w:proofErr w:type="spellStart"/>
      <w:r w:rsidR="00366F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</w:t>
      </w:r>
      <w:r w:rsidRPr="005B1F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เนชั่น</w:t>
      </w:r>
      <w:proofErr w:type="spellEnd"/>
      <w:r w:rsidR="00366F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</w:t>
      </w:r>
      <w:r w:rsidRPr="005B1F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นล</w:t>
      </w:r>
      <w:r w:rsidRPr="005B1FB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5B1FBA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5B1FBA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5B1FBA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33B4E7DF" w14:textId="77777777" w:rsidR="00AD3B26" w:rsidRPr="00AC48F3" w:rsidRDefault="00734D83" w:rsidP="0024715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E302B35" w14:textId="77777777" w:rsidR="00D55512" w:rsidRPr="00AC48F3" w:rsidRDefault="00D55512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58F657E2" w14:textId="77777777" w:rsidR="00D55512" w:rsidRPr="00AC48F3" w:rsidRDefault="00D55512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966BD0" w14:textId="6589EA2C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ข้าพเจ้าได้ตรวจสอบงบการเงินรวมของบริษัท </w:t>
      </w:r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สยามสตีลอินเตอร์เนชั่น</w:t>
      </w:r>
      <w:proofErr w:type="spellStart"/>
      <w:r w:rsidR="00366F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เเ</w:t>
      </w:r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proofErr w:type="spellEnd"/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5B1FBA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5B1FBA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B1FBA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(</w:t>
      </w:r>
      <w:r w:rsidR="00CD50E4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”)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ซึ่งประกอบด้ว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 ณ วันที่ </w:t>
      </w:r>
      <w:r w:rsidRPr="005B1FBA">
        <w:rPr>
          <w:rFonts w:ascii="Browallia New" w:hAnsi="Browallia New" w:cs="Browallia New"/>
          <w:sz w:val="28"/>
          <w:szCs w:val="28"/>
        </w:rPr>
        <w:t>31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5B1FBA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5723B9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5B1FBA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</w:t>
      </w:r>
      <w:r w:rsidR="00B46C74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สรุปนโยบายการบัญชีที่สำคัญ และข้าพเจ้าได้ตรวจสอบงบการเงินเฉพาะของบริษัท </w:t>
      </w:r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สยามสตีลอินเตอร์เนชั่น</w:t>
      </w:r>
      <w:proofErr w:type="spellStart"/>
      <w:r w:rsidR="00366F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เเ</w:t>
      </w:r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proofErr w:type="spellEnd"/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</w:t>
      </w:r>
      <w:r w:rsidRPr="005B1FBA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9A7C72" w:rsidRPr="009A7C7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="009A7C72" w:rsidRPr="008C6282">
        <w:rPr>
          <w:rFonts w:ascii="Browallia New" w:hAnsi="Browallia New" w:cs="Browallia New"/>
          <w:sz w:val="27"/>
          <w:szCs w:val="27"/>
          <w:cs/>
          <w:lang w:bidi="th-TH"/>
        </w:rPr>
        <w:t>(“</w:t>
      </w:r>
      <w:r w:rsidR="009A7C72"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บริษัท</w:t>
      </w:r>
      <w:r w:rsidR="009A7C72" w:rsidRPr="008C6282">
        <w:rPr>
          <w:rFonts w:ascii="Browallia New" w:hAnsi="Browallia New" w:cs="Browallia New" w:hint="eastAsia"/>
          <w:sz w:val="27"/>
          <w:szCs w:val="27"/>
          <w:cs/>
          <w:lang w:bidi="th-TH"/>
        </w:rPr>
        <w:t>”</w:t>
      </w:r>
      <w:r w:rsidR="009A7C72" w:rsidRPr="008C6282">
        <w:rPr>
          <w:rFonts w:ascii="Browallia New" w:hAnsi="Browallia New" w:cs="Browallia New"/>
          <w:sz w:val="27"/>
          <w:szCs w:val="27"/>
          <w:cs/>
          <w:lang w:bidi="th-TH"/>
        </w:rPr>
        <w:t>)</w:t>
      </w:r>
      <w:r w:rsidR="009A7C72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</w:t>
      </w:r>
      <w:r w:rsidRPr="005B1F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ประกอบด้วย งบแสดงฐานะการเงิน ณ วันที่ </w:t>
      </w:r>
      <w:r w:rsidRPr="005B1FBA">
        <w:rPr>
          <w:rFonts w:ascii="Browallia New" w:hAnsi="Browallia New" w:cs="Browallia New"/>
          <w:sz w:val="28"/>
          <w:szCs w:val="28"/>
        </w:rPr>
        <w:t xml:space="preserve">31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5B1FBA">
        <w:rPr>
          <w:rFonts w:ascii="Browallia New" w:hAnsi="Browallia New" w:cs="Browallia New"/>
          <w:sz w:val="28"/>
          <w:szCs w:val="28"/>
        </w:rPr>
        <w:t>25</w:t>
      </w:r>
      <w:r w:rsidR="005723B9">
        <w:rPr>
          <w:rFonts w:ascii="Browallia New" w:hAnsi="Browallia New" w:cs="Browallia New"/>
          <w:sz w:val="28"/>
          <w:szCs w:val="28"/>
        </w:rPr>
        <w:t>60</w:t>
      </w:r>
      <w:r w:rsidRPr="005B1FBA">
        <w:rPr>
          <w:rFonts w:ascii="Browallia New" w:hAnsi="Browallia New" w:cs="Browallia New"/>
          <w:sz w:val="28"/>
          <w:szCs w:val="28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กำไรขาดทุนเบ็ดเสร็จอื่น งบแสดงการเปลี่ยนแปลงส่วนของผู้ถือหุ้น</w:t>
      </w:r>
      <w:r w:rsidRPr="005B1FBA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และงบกระแสเงินสดสำหรับปีสิ้นสุดวันเดียวกัน และหมายเหตุ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5B1F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</w:p>
    <w:p w14:paraId="0EB30E4A" w14:textId="77777777" w:rsidR="00280186" w:rsidRPr="00AC48F3" w:rsidRDefault="00280186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37ECF3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</w:t>
      </w:r>
      <w:r w:rsidRPr="005B1FBA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25</w:t>
      </w:r>
      <w:r w:rsidR="005723B9">
        <w:rPr>
          <w:rFonts w:ascii="Browallia New" w:hAnsi="Browallia New" w:cs="Browallia New"/>
          <w:sz w:val="28"/>
          <w:szCs w:val="28"/>
          <w:lang w:bidi="th-TH"/>
        </w:rPr>
        <w:t>60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Pr="005B1FBA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Pr="005B1FBA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5B1FBA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และฐานะการเงินเฉพาะของบริษัท ณ วันที่ 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5B1FBA">
        <w:rPr>
          <w:rFonts w:ascii="Browallia New" w:hAnsi="Browallia New" w:cs="Browallia New"/>
          <w:sz w:val="28"/>
          <w:szCs w:val="28"/>
          <w:lang w:bidi="th-TH"/>
        </w:rPr>
        <w:t>25</w:t>
      </w:r>
      <w:r w:rsidR="005723B9">
        <w:rPr>
          <w:rFonts w:ascii="Browallia New" w:hAnsi="Browallia New" w:cs="Browallia New"/>
          <w:sz w:val="28"/>
          <w:szCs w:val="28"/>
          <w:lang w:bidi="th-TH"/>
        </w:rPr>
        <w:t>60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A89E55E" w14:textId="77777777" w:rsidR="00D55512" w:rsidRPr="00AC48F3" w:rsidRDefault="00D55512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7311EBE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2751F77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</w:pPr>
    </w:p>
    <w:p w14:paraId="6244D3CC" w14:textId="7F353E2E" w:rsidR="005B1FBA" w:rsidRPr="00991517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915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ในส่วนที่เกี่ยวข้องกับการตรวจสอบงบการเงินรวมและงบการเงินเฉพาะของบริษัท และข้าพเจ้าได้ปฏิบัติตามความรับผิดชอบด้านจรรยาบรรณอื่น</w:t>
      </w:r>
      <w:r w:rsidR="009238C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904C1A" w14:textId="77777777" w:rsidR="00CC2F56" w:rsidRDefault="00CC2F56" w:rsidP="002471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E4818B0" w14:textId="77777777" w:rsidR="00CC2F56" w:rsidRDefault="00CC2F56" w:rsidP="002471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34E058" w14:textId="77777777" w:rsidR="00CC2F56" w:rsidRDefault="00CC2F56" w:rsidP="002471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8E754E8" w14:textId="77777777" w:rsidR="00CC2F56" w:rsidRDefault="00CC2F56" w:rsidP="002471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57E2277" w14:textId="798F48C3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2FCE22E" w14:textId="77777777" w:rsidR="005B1FBA" w:rsidRPr="003869B5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Cs w:val="18"/>
          <w:cs/>
          <w:lang w:bidi="th-TH"/>
        </w:rPr>
      </w:pPr>
    </w:p>
    <w:p w14:paraId="5BE048C0" w14:textId="42B88C86" w:rsidR="005B1FBA" w:rsidRDefault="005B1FBA" w:rsidP="003869B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5723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Pr="005B1FB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งวด</w:t>
      </w:r>
      <w:r w:rsidRPr="005B1FBA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CF3D1F0" w14:textId="77777777" w:rsidR="003869B5" w:rsidRPr="003869B5" w:rsidRDefault="003869B5" w:rsidP="003869B5">
      <w:pPr>
        <w:spacing w:after="0" w:line="240" w:lineRule="auto"/>
        <w:jc w:val="thaiDistribute"/>
        <w:rPr>
          <w:rFonts w:ascii="Browallia New" w:eastAsia="Calibri" w:hAnsi="Browallia New" w:cs="Browallia New"/>
          <w:szCs w:val="1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11"/>
      </w:tblGrid>
      <w:tr w:rsidR="005B1FBA" w:rsidRPr="00124233" w14:paraId="7930EE39" w14:textId="77777777" w:rsidTr="001814E8">
        <w:trPr>
          <w:tblHeader/>
        </w:trPr>
        <w:tc>
          <w:tcPr>
            <w:tcW w:w="4201" w:type="dxa"/>
            <w:shd w:val="clear" w:color="auto" w:fill="auto"/>
          </w:tcPr>
          <w:p w14:paraId="4653DFB7" w14:textId="77777777" w:rsidR="005B1FBA" w:rsidRPr="00124233" w:rsidRDefault="005B1FBA" w:rsidP="0024715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111" w:type="dxa"/>
            <w:shd w:val="clear" w:color="auto" w:fill="auto"/>
          </w:tcPr>
          <w:p w14:paraId="1ABA53E3" w14:textId="77777777" w:rsidR="005B1FBA" w:rsidRPr="00124233" w:rsidRDefault="005B1FBA" w:rsidP="0024715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วิธีตอบสนอ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งต่อเรื่องสำคัญในการตรวจสอบ</w:t>
            </w:r>
          </w:p>
        </w:tc>
      </w:tr>
      <w:tr w:rsidR="005B1FBA" w:rsidRPr="00124233" w14:paraId="0DE802D7" w14:textId="77777777" w:rsidTr="001814E8">
        <w:tc>
          <w:tcPr>
            <w:tcW w:w="4201" w:type="dxa"/>
            <w:shd w:val="clear" w:color="auto" w:fill="auto"/>
          </w:tcPr>
          <w:p w14:paraId="196538D0" w14:textId="77777777" w:rsidR="005B1FBA" w:rsidRPr="00685428" w:rsidRDefault="005B1FBA" w:rsidP="002471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u w:val="single"/>
                <w:cs/>
                <w:lang w:bidi="th-TH"/>
              </w:rPr>
            </w:pPr>
          </w:p>
          <w:p w14:paraId="5B414C51" w14:textId="77777777" w:rsidR="005B1FBA" w:rsidRPr="00831A59" w:rsidRDefault="005B1FBA" w:rsidP="002471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  <w:lang w:val="en-US" w:bidi="th-TH"/>
              </w:rPr>
            </w:pPr>
            <w:r w:rsidRPr="00831A59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  <w:p w14:paraId="7319A793" w14:textId="77777777" w:rsidR="005B1FBA" w:rsidRPr="00685428" w:rsidRDefault="005B1FBA" w:rsidP="002471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Cs w:val="18"/>
                <w:u w:val="single"/>
                <w:cs/>
                <w:lang w:bidi="th-TH"/>
              </w:rPr>
            </w:pPr>
          </w:p>
          <w:p w14:paraId="754C0972" w14:textId="0AA2D79D" w:rsidR="00104693" w:rsidRDefault="00104693" w:rsidP="003869B5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2560 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</w:t>
            </w:r>
            <w:r w:rsidR="00AE43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AE43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มีสินทรัพย์ภาษีเงินได้รอการตัดบัญชี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242E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97.99 </w:t>
            </w:r>
            <w:r w:rsidR="00D242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89.65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8E7D7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E7D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B55AF" w:rsidRPr="004B55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สินทรัพย์ภาษีเงินได้รอการตัดบัญชีส่วนใหญ่เกิดจากขาดทุนทางภาษียกไปไม่เกินห้ารอบระยะเวลาบัญชี</w:t>
            </w:r>
            <w:r w:rsidR="00E811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</w:t>
            </w:r>
            <w:r w:rsidR="004B55AF" w:rsidRPr="004B55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เป็นจำนวน</w:t>
            </w:r>
            <w:r w:rsidR="004B55AF" w:rsidRPr="004B55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81187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E8118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="00E8118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.70 </w:t>
            </w:r>
            <w:r w:rsidR="004B55AF" w:rsidRPr="004B55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4B55AF" w:rsidRPr="004B55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โดยมีส่วนที่ยังไม่ได้รับรู้เป็นสินทรัพย์ภาษีเงินได้รอการตัดบัญชี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D242E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75.64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จากผลขาดทุนสะสมทางภาษี</w:t>
            </w:r>
            <w:r w:rsidRPr="00B00232"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ซึ่งกลุ่มกิจการและกิจการจะรับรู้สินทรัพย์ภาษีเงินได้รอการตัดบัญชีสำหรับ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ผลขาดทุนสะสมทางภาษีเมื่อมีความเป็นไปได้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ค่อนข้างแน่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ว่าจะมีกำไรทางภาษีในอนาคตที่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สามารถ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นำผลขาดทุนทางภาษีดังกล่าวมาใช้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ประโยชน์ทางภาษีได้แน่นอน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11356A6" w14:textId="77777777" w:rsidR="00104693" w:rsidRPr="003869B5" w:rsidRDefault="00104693" w:rsidP="003869B5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EFD813" w14:textId="77777777" w:rsidR="00104693" w:rsidRDefault="00104693" w:rsidP="0010469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65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มูลค่าของสินทรัพย์ภาษีเงินได้รอการตัดบัญชีที่รับรู้จากผลขาดทุนสะสมทางภาษี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ผู้บริหาร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ต้องใช้ดุลยพินิจที่เกี่ยวข้องกับ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ประมาณการกำไรทางภาษีในอนาคต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ให้มีความน่าเชื่อถือ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ซึ่งปัจจัยดังกล่าวสามารถเปลี่ยนแปลงตามสภาวะทางเศรษฐกิจและสถานการณ์ตลาดในอนาคต </w:t>
            </w:r>
          </w:p>
          <w:p w14:paraId="55412C77" w14:textId="77777777" w:rsidR="00104693" w:rsidRPr="009F6559" w:rsidRDefault="00104693" w:rsidP="00104693">
            <w:pPr>
              <w:spacing w:after="0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665AB1C0" w14:textId="3EFB117E" w:rsidR="00104693" w:rsidRDefault="00104693" w:rsidP="003869B5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รายการดังกล่าวต้องใช้ดุลยพินิจในการพิจารณาเป็นอย่างมากเพราะผลที่จะเกิดขึ้นจริง ขึ้นอยู่กับคว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ามไม่แน่นอน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ทางเศรษฐกิจและการตลาดในอนาคตอย่างมาก </w:t>
            </w:r>
          </w:p>
          <w:p w14:paraId="40DAEDC8" w14:textId="77777777" w:rsidR="00442672" w:rsidRPr="003869B5" w:rsidRDefault="00442672" w:rsidP="003869B5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38C773A" w14:textId="233F8E05" w:rsidR="00104693" w:rsidRDefault="00104693" w:rsidP="003869B5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AE43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AE43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ได้เปิดเผยข้อมูลเกี่ยวกับภาษีเงินได้รอการตัดบัญชีในหมายเหตุประกอบงบการเงิน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</w:t>
            </w:r>
          </w:p>
          <w:p w14:paraId="0E691088" w14:textId="6EC6D68A" w:rsidR="00B46C74" w:rsidRPr="00124233" w:rsidRDefault="00104693" w:rsidP="001046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14:paraId="0B23118D" w14:textId="2DF73916" w:rsidR="009A7C72" w:rsidRPr="009A7C72" w:rsidRDefault="009A7C72" w:rsidP="009A7C72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0055CCC0" w14:textId="03518A8F" w:rsidR="009A7C72" w:rsidRDefault="009A7C72" w:rsidP="009A7C72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A3D3B08" w14:textId="77777777" w:rsidR="009A7C72" w:rsidRPr="00FF05F2" w:rsidRDefault="009A7C72" w:rsidP="009A7C72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068E79D7" w14:textId="40C1D000" w:rsidR="0009241A" w:rsidRDefault="0009241A" w:rsidP="0009241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ความเพียงพอและความเหมาะสมของหลักฐานการสอบบัญชี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</w:p>
          <w:p w14:paraId="22E4D57E" w14:textId="77777777" w:rsidR="0009241A" w:rsidRPr="00B91398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ประเมินวิธีการที่ผู้บริหารใช้ในการจัดทำประมาณการ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 ค่าใช้จ่ายและผลการดำเนินงานในอนาคต</w:t>
            </w:r>
          </w:p>
          <w:p w14:paraId="3FDF18F1" w14:textId="77777777" w:rsidR="0009241A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</w:p>
          <w:p w14:paraId="6CCCAB0B" w14:textId="1A6DC616" w:rsidR="0009241A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9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 และอัตราการเจริญเติบโตของกลุ่มธุรกิจในสภาวะการณ์ปกติ </w:t>
            </w:r>
          </w:p>
          <w:p w14:paraId="02CAA881" w14:textId="77777777" w:rsidR="0009241A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9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</w:p>
          <w:p w14:paraId="33AF18BB" w14:textId="77777777" w:rsidR="0009241A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9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ทดสอบความเหมาะสมในการคำนวณสินทรัพย์ภาษีเงินได้รอการตัดบัญชี โดยเปรียบเทียบผลประโยชน์ทางภาษีที่กิจการจะได้รับในอนาคตกับประมา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การดังกล่าว</w:t>
            </w:r>
          </w:p>
          <w:p w14:paraId="5F549CCB" w14:textId="77777777" w:rsidR="0009241A" w:rsidRPr="00B91398" w:rsidRDefault="0009241A" w:rsidP="003869B5">
            <w:pPr>
              <w:pStyle w:val="ListParagraph"/>
              <w:numPr>
                <w:ilvl w:val="0"/>
                <w:numId w:val="38"/>
              </w:numPr>
              <w:ind w:left="192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14:paraId="17F43027" w14:textId="7494ABC4" w:rsidR="005B1FBA" w:rsidRPr="00442672" w:rsidRDefault="005B1FBA" w:rsidP="0044267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2D8EAF0" w14:textId="77777777" w:rsidR="00CC2F56" w:rsidRDefault="00CC2F56" w:rsidP="0024715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3FB0D07" w14:textId="77777777" w:rsidR="00CC2F56" w:rsidRDefault="00CC2F56" w:rsidP="0024715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02F68A8" w14:textId="77777777" w:rsidR="00CC2F56" w:rsidRDefault="00CC2F56" w:rsidP="0024715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C68E6D5" w14:textId="012FC1EE" w:rsidR="005B1FBA" w:rsidRPr="005B1FBA" w:rsidRDefault="005B1FBA" w:rsidP="0024715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F6C2FC7" w14:textId="77777777" w:rsidR="005B1FBA" w:rsidRPr="0044376E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6471BA2F" w14:textId="77777777" w:rsidR="005B1FBA" w:rsidRPr="005B1FBA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00958E" w14:textId="77777777" w:rsidR="005B1FBA" w:rsidRPr="0044376E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03766BCA" w14:textId="77777777" w:rsidR="005B1FBA" w:rsidRPr="005B1FBA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2429D7C4" w14:textId="74473133" w:rsidR="00366FBF" w:rsidRDefault="00366FBF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320C09B3" w14:textId="233978E9" w:rsidR="005B1FBA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EE03525" w14:textId="77777777" w:rsidR="0044376E" w:rsidRPr="005B1FBA" w:rsidRDefault="0044376E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2DCD852" w14:textId="77777777" w:rsidR="005B1FBA" w:rsidRPr="005B1FBA" w:rsidRDefault="005B1FBA" w:rsidP="002471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27053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A3472A1" w14:textId="77777777" w:rsidR="001D7910" w:rsidRDefault="001D7910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AB64D77" w14:textId="79F7E8F3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5B1FB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3F99E49F" w14:textId="77777777" w:rsidR="00870807" w:rsidRDefault="00870807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87361E" w14:textId="0EE3434F" w:rsid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3C86E" w14:textId="77777777" w:rsid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p w14:paraId="259D1242" w14:textId="77777777" w:rsidR="009238C8" w:rsidRPr="001D7910" w:rsidRDefault="009238C8" w:rsidP="00247155">
      <w:pPr>
        <w:spacing w:after="0" w:line="240" w:lineRule="auto"/>
        <w:jc w:val="thaiDistribute"/>
        <w:rPr>
          <w:rFonts w:ascii="Browallia New" w:hAnsi="Browallia New" w:cs="Browallia New"/>
          <w:lang w:val="en-US" w:bidi="th-TH"/>
        </w:rPr>
      </w:pPr>
    </w:p>
    <w:p w14:paraId="15D22FD7" w14:textId="448FC28B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</w:t>
      </w:r>
      <w:r w:rsidRPr="005B1FB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46C74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3B8217FC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8DEDFF7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5653675D" w14:textId="77777777" w:rsidR="0044376E" w:rsidRDefault="0044376E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D2617D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7AE4C1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5C0F1B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FCF7DF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1DE9F69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462DC1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C958358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DDBDBDB" w14:textId="77777777" w:rsidR="00CC2F56" w:rsidRDefault="00CC2F56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004B6E" w14:textId="4EDC8B61" w:rsidR="005B1FBA" w:rsidRPr="005B1FBA" w:rsidRDefault="005B1FBA" w:rsidP="002471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295AAA3B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E618DB6" w14:textId="0251E969" w:rsidR="0044376E" w:rsidRDefault="005B1FBA" w:rsidP="00B94B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B740AE2" w14:textId="77777777" w:rsidR="00B94B62" w:rsidRPr="00B94B62" w:rsidRDefault="00B94B62" w:rsidP="00B94B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96AE598" w14:textId="2A63B69E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F6E097" w14:textId="77777777" w:rsidR="005B1FBA" w:rsidRPr="005B1FBA" w:rsidRDefault="005B1FBA" w:rsidP="00247155">
      <w:pPr>
        <w:numPr>
          <w:ilvl w:val="0"/>
          <w:numId w:val="40"/>
        </w:numPr>
        <w:spacing w:after="0" w:line="240" w:lineRule="auto"/>
        <w:ind w:left="426" w:hanging="426"/>
        <w:contextualSpacing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1FBA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E130208" w14:textId="77777777" w:rsidR="005B1FBA" w:rsidRPr="005B1FBA" w:rsidRDefault="005B1FBA" w:rsidP="00247155">
      <w:pPr>
        <w:numPr>
          <w:ilvl w:val="0"/>
          <w:numId w:val="40"/>
        </w:numPr>
        <w:spacing w:after="0" w:line="240" w:lineRule="auto"/>
        <w:ind w:left="426" w:hanging="426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A41CC70" w14:textId="77777777" w:rsidR="005B1FBA" w:rsidRPr="005B1FBA" w:rsidRDefault="005B1FBA" w:rsidP="00247155">
      <w:pPr>
        <w:numPr>
          <w:ilvl w:val="0"/>
          <w:numId w:val="40"/>
        </w:numPr>
        <w:spacing w:after="0" w:line="240" w:lineRule="auto"/>
        <w:ind w:left="426" w:hanging="426"/>
        <w:contextualSpacing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494CD53B" w14:textId="77777777" w:rsidR="005B1FBA" w:rsidRPr="00685428" w:rsidRDefault="005B1FBA" w:rsidP="00685428">
      <w:pPr>
        <w:numPr>
          <w:ilvl w:val="0"/>
          <w:numId w:val="40"/>
        </w:numPr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685428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854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ถึงการเปิดเผยข้อมูลที่เกี่ยวข้อง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239D0BAE" w14:textId="77777777" w:rsidR="005B1FBA" w:rsidRPr="005B1FBA" w:rsidRDefault="005B1FBA" w:rsidP="00247155">
      <w:pPr>
        <w:numPr>
          <w:ilvl w:val="0"/>
          <w:numId w:val="40"/>
        </w:numPr>
        <w:spacing w:after="0" w:line="240" w:lineRule="auto"/>
        <w:ind w:left="426" w:hanging="426"/>
        <w:contextualSpacing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68542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5AD5E47B" w14:textId="77777777" w:rsidR="005B1FBA" w:rsidRPr="005B1FBA" w:rsidRDefault="005B1FBA" w:rsidP="0024715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5B1FBA">
        <w:rPr>
          <w:rFonts w:ascii="Browallia New" w:hAnsi="Browallia New" w:cs="Browallia New"/>
          <w:sz w:val="28"/>
          <w:szCs w:val="28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5B1FBA">
        <w:rPr>
          <w:rFonts w:ascii="Browallia New" w:hAnsi="Browallia New" w:cs="Browallia New"/>
          <w:sz w:val="28"/>
          <w:szCs w:val="28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5B1FBA">
        <w:rPr>
          <w:rFonts w:ascii="Browallia New" w:hAnsi="Browallia New" w:cs="Browallia New"/>
          <w:sz w:val="28"/>
          <w:szCs w:val="28"/>
        </w:rPr>
        <w:t xml:space="preserve"> </w:t>
      </w:r>
    </w:p>
    <w:p w14:paraId="2EA2711A" w14:textId="59C4EAE9" w:rsidR="0044376E" w:rsidRDefault="0044376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3FBB51F" w14:textId="3CBDC7F9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ข้าพเจ้าได้สื่อสารกับผู้มีห</w:t>
      </w:r>
      <w:bookmarkStart w:id="1" w:name="_GoBack"/>
      <w:bookmarkEnd w:id="1"/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น้าที่ในการกำกับดูแล</w:t>
      </w:r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</w:t>
      </w:r>
      <w:r w:rsidR="00366F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proofErr w:type="spellEnd"/>
      <w:r w:rsidR="00B46C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854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A605B61" w14:textId="7274D34B" w:rsidR="005B1FBA" w:rsidRDefault="005B1FBA" w:rsidP="002471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9E481D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C41835C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8593FF5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9238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F7642F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CB322B" w14:textId="624734CA" w:rsid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C11F3E" w14:textId="77777777" w:rsidR="001478E6" w:rsidRPr="00870807" w:rsidRDefault="001478E6" w:rsidP="002471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9508652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</w:p>
    <w:p w14:paraId="313DC471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B1FB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</w:t>
      </w:r>
      <w:r w:rsidRPr="005B1F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งสาวกัญญาณัฐ  ศรีรัตน์ชัชวาลย์</w:t>
      </w:r>
    </w:p>
    <w:p w14:paraId="29A5F5EC" w14:textId="77777777" w:rsidR="005B1FBA" w:rsidRPr="005B1FBA" w:rsidRDefault="005B1FBA" w:rsidP="00247155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ED83487" w14:textId="77777777" w:rsidR="005B1FBA" w:rsidRPr="005B1FBA" w:rsidRDefault="005B1FBA" w:rsidP="00247155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5B1FBA">
        <w:rPr>
          <w:rFonts w:ascii="Browallia New" w:hAnsi="Browallia New" w:cs="Browallia New"/>
          <w:sz w:val="28"/>
          <w:szCs w:val="28"/>
        </w:rPr>
        <w:t>6549</w:t>
      </w:r>
    </w:p>
    <w:p w14:paraId="2763F80F" w14:textId="5A272077" w:rsidR="005B1FBA" w:rsidRDefault="005B1FBA" w:rsidP="002471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A156A7F" w14:textId="4FCFDB31" w:rsidR="00B46C74" w:rsidRPr="005B1FBA" w:rsidRDefault="00B46C74" w:rsidP="00247155">
      <w:pPr>
        <w:spacing w:after="0" w:line="240" w:lineRule="auto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1302932" w14:textId="77777777" w:rsidR="005B1FBA" w:rsidRPr="005B1FBA" w:rsidRDefault="005B1FBA" w:rsidP="002471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B1FB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FA94385" w14:textId="3C36748E" w:rsidR="005B1FBA" w:rsidRPr="005B1FBA" w:rsidRDefault="0044376E" w:rsidP="0024715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4376E">
        <w:rPr>
          <w:rFonts w:ascii="Browallia New" w:hAnsi="Browallia New" w:cs="Browallia New"/>
          <w:sz w:val="28"/>
          <w:szCs w:val="28"/>
          <w:lang w:bidi="th-TH"/>
        </w:rPr>
        <w:t>28</w:t>
      </w:r>
      <w:r w:rsidR="005B1FBA" w:rsidRPr="0044376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 </w:t>
      </w:r>
      <w:r w:rsidR="005B1FBA" w:rsidRPr="0044376E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44376E">
        <w:rPr>
          <w:rFonts w:ascii="Browallia New" w:hAnsi="Browallia New" w:cs="Browallia New"/>
          <w:sz w:val="28"/>
          <w:szCs w:val="28"/>
          <w:lang w:bidi="th-TH"/>
        </w:rPr>
        <w:t>5</w:t>
      </w:r>
      <w:r w:rsidR="005B1FBA" w:rsidRPr="0044376E">
        <w:rPr>
          <w:rFonts w:ascii="Browallia New" w:hAnsi="Browallia New" w:cs="Browallia New"/>
          <w:sz w:val="28"/>
          <w:szCs w:val="28"/>
          <w:lang w:bidi="th-TH"/>
        </w:rPr>
        <w:t>6</w:t>
      </w:r>
      <w:r w:rsidR="00247155" w:rsidRPr="0044376E">
        <w:rPr>
          <w:rFonts w:ascii="Browallia New" w:hAnsi="Browallia New" w:cs="Browallia New"/>
          <w:sz w:val="28"/>
          <w:szCs w:val="28"/>
          <w:lang w:bidi="th-TH"/>
        </w:rPr>
        <w:t>1</w:t>
      </w:r>
    </w:p>
    <w:p w14:paraId="4B9035C9" w14:textId="77777777" w:rsidR="005B1FBA" w:rsidRPr="005B1FBA" w:rsidRDefault="005B1FBA" w:rsidP="005B1FB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5B1FBA" w:rsidRPr="005B1FBA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7F9AB" w14:textId="77777777" w:rsidR="00515379" w:rsidRDefault="00515379">
      <w:r>
        <w:separator/>
      </w:r>
    </w:p>
  </w:endnote>
  <w:endnote w:type="continuationSeparator" w:id="0">
    <w:p w14:paraId="20D46E9D" w14:textId="77777777" w:rsidR="00515379" w:rsidRDefault="0051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54EA6" w14:textId="77777777" w:rsidR="00515379" w:rsidRDefault="00515379">
      <w:bookmarkStart w:id="0" w:name="_Hlk482348182"/>
      <w:bookmarkEnd w:id="0"/>
      <w:r>
        <w:separator/>
      </w:r>
    </w:p>
  </w:footnote>
  <w:footnote w:type="continuationSeparator" w:id="0">
    <w:p w14:paraId="4427525C" w14:textId="77777777" w:rsidR="00515379" w:rsidRDefault="00515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6035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0C24" w14:textId="7D3C4095" w:rsidR="00B63D0E" w:rsidRDefault="00B63D0E" w:rsidP="00D96128">
    <w:pPr>
      <w:pStyle w:val="Header"/>
      <w:jc w:val="right"/>
    </w:pPr>
  </w:p>
  <w:p w14:paraId="206F77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E5C1A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B7FFEEE" w14:textId="4662E978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863ADC1" w14:textId="77777777" w:rsidR="00D460E7" w:rsidRDefault="00D460E7" w:rsidP="00D15EA5">
    <w:pPr>
      <w:pStyle w:val="Header"/>
    </w:pPr>
    <w:bookmarkStart w:id="2" w:name="Footer3_tbl"/>
    <w:bookmarkEnd w:id="2"/>
  </w:p>
  <w:p w14:paraId="430D8EEB" w14:textId="5BA37436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3"/>
  </w:num>
  <w:num w:numId="9">
    <w:abstractNumId w:val="5"/>
  </w:num>
  <w:num w:numId="10">
    <w:abstractNumId w:val="20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0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284B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241A"/>
    <w:rsid w:val="00094333"/>
    <w:rsid w:val="00097FAB"/>
    <w:rsid w:val="000B65E3"/>
    <w:rsid w:val="000B7090"/>
    <w:rsid w:val="000E52CE"/>
    <w:rsid w:val="000F1C7B"/>
    <w:rsid w:val="000F3AAB"/>
    <w:rsid w:val="000F6E25"/>
    <w:rsid w:val="001011DF"/>
    <w:rsid w:val="00104693"/>
    <w:rsid w:val="00112B69"/>
    <w:rsid w:val="00127BFF"/>
    <w:rsid w:val="001316D3"/>
    <w:rsid w:val="00134B1D"/>
    <w:rsid w:val="001448F2"/>
    <w:rsid w:val="001478E6"/>
    <w:rsid w:val="001554CD"/>
    <w:rsid w:val="00155A91"/>
    <w:rsid w:val="001613E2"/>
    <w:rsid w:val="0016459D"/>
    <w:rsid w:val="00167017"/>
    <w:rsid w:val="00184B68"/>
    <w:rsid w:val="0019210D"/>
    <w:rsid w:val="00192B4F"/>
    <w:rsid w:val="001A3BFB"/>
    <w:rsid w:val="001A3C20"/>
    <w:rsid w:val="001A4C3B"/>
    <w:rsid w:val="001B198C"/>
    <w:rsid w:val="001B7388"/>
    <w:rsid w:val="001D2302"/>
    <w:rsid w:val="001D7910"/>
    <w:rsid w:val="001D7BB3"/>
    <w:rsid w:val="001E12A6"/>
    <w:rsid w:val="001E498F"/>
    <w:rsid w:val="0022518C"/>
    <w:rsid w:val="00237A7E"/>
    <w:rsid w:val="00241F16"/>
    <w:rsid w:val="0024436B"/>
    <w:rsid w:val="00245EE9"/>
    <w:rsid w:val="00247155"/>
    <w:rsid w:val="00247969"/>
    <w:rsid w:val="0026182A"/>
    <w:rsid w:val="00270537"/>
    <w:rsid w:val="00277EBE"/>
    <w:rsid w:val="00280186"/>
    <w:rsid w:val="002838FB"/>
    <w:rsid w:val="00284E0B"/>
    <w:rsid w:val="00285249"/>
    <w:rsid w:val="0028671F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42BCF"/>
    <w:rsid w:val="00354F5D"/>
    <w:rsid w:val="00365ECE"/>
    <w:rsid w:val="00366FBF"/>
    <w:rsid w:val="0037384B"/>
    <w:rsid w:val="003744DA"/>
    <w:rsid w:val="00384904"/>
    <w:rsid w:val="003869B5"/>
    <w:rsid w:val="003B4CCD"/>
    <w:rsid w:val="003B4DED"/>
    <w:rsid w:val="003C12C5"/>
    <w:rsid w:val="003C27EF"/>
    <w:rsid w:val="003C32E9"/>
    <w:rsid w:val="003C3898"/>
    <w:rsid w:val="003C421A"/>
    <w:rsid w:val="003D1904"/>
    <w:rsid w:val="003D2605"/>
    <w:rsid w:val="003D64D6"/>
    <w:rsid w:val="003E034A"/>
    <w:rsid w:val="003E3E21"/>
    <w:rsid w:val="003F05F4"/>
    <w:rsid w:val="003F16DE"/>
    <w:rsid w:val="00400C8B"/>
    <w:rsid w:val="00416281"/>
    <w:rsid w:val="00422353"/>
    <w:rsid w:val="00426915"/>
    <w:rsid w:val="00433F63"/>
    <w:rsid w:val="00435788"/>
    <w:rsid w:val="004359E6"/>
    <w:rsid w:val="00437669"/>
    <w:rsid w:val="00442672"/>
    <w:rsid w:val="0044376E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A627D"/>
    <w:rsid w:val="004B55AF"/>
    <w:rsid w:val="004C0971"/>
    <w:rsid w:val="004C0C25"/>
    <w:rsid w:val="004C2111"/>
    <w:rsid w:val="004C732E"/>
    <w:rsid w:val="004C77BF"/>
    <w:rsid w:val="004D20AE"/>
    <w:rsid w:val="004D2796"/>
    <w:rsid w:val="004D3578"/>
    <w:rsid w:val="004F1A16"/>
    <w:rsid w:val="004F207F"/>
    <w:rsid w:val="004F5D91"/>
    <w:rsid w:val="005070FA"/>
    <w:rsid w:val="0051206C"/>
    <w:rsid w:val="00515379"/>
    <w:rsid w:val="0052186A"/>
    <w:rsid w:val="005321DA"/>
    <w:rsid w:val="00532476"/>
    <w:rsid w:val="00535845"/>
    <w:rsid w:val="00547541"/>
    <w:rsid w:val="00551365"/>
    <w:rsid w:val="005627FF"/>
    <w:rsid w:val="005723B9"/>
    <w:rsid w:val="00577D61"/>
    <w:rsid w:val="005822AC"/>
    <w:rsid w:val="005B1FBA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26C8B"/>
    <w:rsid w:val="00626F05"/>
    <w:rsid w:val="006365A1"/>
    <w:rsid w:val="00636AA2"/>
    <w:rsid w:val="00666764"/>
    <w:rsid w:val="0066694B"/>
    <w:rsid w:val="00667DB6"/>
    <w:rsid w:val="006771E8"/>
    <w:rsid w:val="00677C01"/>
    <w:rsid w:val="00683CC7"/>
    <w:rsid w:val="00685428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093"/>
    <w:rsid w:val="00714F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5EE6"/>
    <w:rsid w:val="007A0755"/>
    <w:rsid w:val="007A31D9"/>
    <w:rsid w:val="007A74F9"/>
    <w:rsid w:val="007D41A1"/>
    <w:rsid w:val="007F4209"/>
    <w:rsid w:val="008033D0"/>
    <w:rsid w:val="00803FB6"/>
    <w:rsid w:val="008059EF"/>
    <w:rsid w:val="00810677"/>
    <w:rsid w:val="008128F7"/>
    <w:rsid w:val="00812938"/>
    <w:rsid w:val="008145BC"/>
    <w:rsid w:val="00827B71"/>
    <w:rsid w:val="00830DAC"/>
    <w:rsid w:val="0083134C"/>
    <w:rsid w:val="00832F51"/>
    <w:rsid w:val="00843100"/>
    <w:rsid w:val="00847054"/>
    <w:rsid w:val="00850F25"/>
    <w:rsid w:val="00851D8B"/>
    <w:rsid w:val="008534AA"/>
    <w:rsid w:val="00870807"/>
    <w:rsid w:val="008719C2"/>
    <w:rsid w:val="00884FF7"/>
    <w:rsid w:val="00894ACE"/>
    <w:rsid w:val="008B19D9"/>
    <w:rsid w:val="008B1FD3"/>
    <w:rsid w:val="008B204B"/>
    <w:rsid w:val="008C0685"/>
    <w:rsid w:val="008C49AE"/>
    <w:rsid w:val="008C59F7"/>
    <w:rsid w:val="008D091F"/>
    <w:rsid w:val="008E7687"/>
    <w:rsid w:val="008E7D78"/>
    <w:rsid w:val="008F0E3C"/>
    <w:rsid w:val="008F11FA"/>
    <w:rsid w:val="008F33AE"/>
    <w:rsid w:val="008F4ACA"/>
    <w:rsid w:val="00912F98"/>
    <w:rsid w:val="00917FBB"/>
    <w:rsid w:val="009219CA"/>
    <w:rsid w:val="009223D3"/>
    <w:rsid w:val="00922D4B"/>
    <w:rsid w:val="009238C8"/>
    <w:rsid w:val="00931D7A"/>
    <w:rsid w:val="00935D8D"/>
    <w:rsid w:val="00942FE8"/>
    <w:rsid w:val="00957E70"/>
    <w:rsid w:val="00960C11"/>
    <w:rsid w:val="00967986"/>
    <w:rsid w:val="00970DAB"/>
    <w:rsid w:val="0097321D"/>
    <w:rsid w:val="00991517"/>
    <w:rsid w:val="00992531"/>
    <w:rsid w:val="00995CD5"/>
    <w:rsid w:val="009A1787"/>
    <w:rsid w:val="009A4F5A"/>
    <w:rsid w:val="009A7C72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4074"/>
    <w:rsid w:val="00A27CFB"/>
    <w:rsid w:val="00A35782"/>
    <w:rsid w:val="00A362F9"/>
    <w:rsid w:val="00A437AB"/>
    <w:rsid w:val="00A43EE6"/>
    <w:rsid w:val="00A60F49"/>
    <w:rsid w:val="00A61E15"/>
    <w:rsid w:val="00A66F91"/>
    <w:rsid w:val="00A70229"/>
    <w:rsid w:val="00A918D1"/>
    <w:rsid w:val="00A93A9A"/>
    <w:rsid w:val="00A94FA7"/>
    <w:rsid w:val="00AA5C16"/>
    <w:rsid w:val="00AC31D4"/>
    <w:rsid w:val="00AC48F3"/>
    <w:rsid w:val="00AC6098"/>
    <w:rsid w:val="00AD3B26"/>
    <w:rsid w:val="00AE0190"/>
    <w:rsid w:val="00AE2BF6"/>
    <w:rsid w:val="00AE3370"/>
    <w:rsid w:val="00AE4330"/>
    <w:rsid w:val="00AE64CA"/>
    <w:rsid w:val="00AF7092"/>
    <w:rsid w:val="00AF74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6C74"/>
    <w:rsid w:val="00B52A4E"/>
    <w:rsid w:val="00B55EE8"/>
    <w:rsid w:val="00B56E6C"/>
    <w:rsid w:val="00B63D0E"/>
    <w:rsid w:val="00B806D6"/>
    <w:rsid w:val="00B83039"/>
    <w:rsid w:val="00B9222F"/>
    <w:rsid w:val="00B94B62"/>
    <w:rsid w:val="00BA5B00"/>
    <w:rsid w:val="00BB1A07"/>
    <w:rsid w:val="00BB6DAD"/>
    <w:rsid w:val="00BB7346"/>
    <w:rsid w:val="00BC1555"/>
    <w:rsid w:val="00BC5BB9"/>
    <w:rsid w:val="00BC60A9"/>
    <w:rsid w:val="00BC60E2"/>
    <w:rsid w:val="00BE0C8A"/>
    <w:rsid w:val="00BE334D"/>
    <w:rsid w:val="00BE4988"/>
    <w:rsid w:val="00BF1C24"/>
    <w:rsid w:val="00BF5E73"/>
    <w:rsid w:val="00C05677"/>
    <w:rsid w:val="00C06939"/>
    <w:rsid w:val="00C21E3B"/>
    <w:rsid w:val="00C27174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2F56"/>
    <w:rsid w:val="00CC72E9"/>
    <w:rsid w:val="00CD25C2"/>
    <w:rsid w:val="00CD4829"/>
    <w:rsid w:val="00CD4D4E"/>
    <w:rsid w:val="00CD50E4"/>
    <w:rsid w:val="00CE24E5"/>
    <w:rsid w:val="00CE41DB"/>
    <w:rsid w:val="00CE4D96"/>
    <w:rsid w:val="00D078C4"/>
    <w:rsid w:val="00D15EA5"/>
    <w:rsid w:val="00D17D20"/>
    <w:rsid w:val="00D2100B"/>
    <w:rsid w:val="00D24220"/>
    <w:rsid w:val="00D242E4"/>
    <w:rsid w:val="00D3089E"/>
    <w:rsid w:val="00D31D7A"/>
    <w:rsid w:val="00D33E60"/>
    <w:rsid w:val="00D430AD"/>
    <w:rsid w:val="00D460E7"/>
    <w:rsid w:val="00D55512"/>
    <w:rsid w:val="00D56AB5"/>
    <w:rsid w:val="00D63ABC"/>
    <w:rsid w:val="00D675F1"/>
    <w:rsid w:val="00D73732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B76E9"/>
    <w:rsid w:val="00DD1D43"/>
    <w:rsid w:val="00DD1E47"/>
    <w:rsid w:val="00DD61A9"/>
    <w:rsid w:val="00DD6EF1"/>
    <w:rsid w:val="00DE4958"/>
    <w:rsid w:val="00E021B6"/>
    <w:rsid w:val="00E04361"/>
    <w:rsid w:val="00E064FD"/>
    <w:rsid w:val="00E1053A"/>
    <w:rsid w:val="00E14564"/>
    <w:rsid w:val="00E26AF3"/>
    <w:rsid w:val="00E276E0"/>
    <w:rsid w:val="00E314EA"/>
    <w:rsid w:val="00E33FDA"/>
    <w:rsid w:val="00E406D5"/>
    <w:rsid w:val="00E56701"/>
    <w:rsid w:val="00E62754"/>
    <w:rsid w:val="00E64D2D"/>
    <w:rsid w:val="00E73017"/>
    <w:rsid w:val="00E81187"/>
    <w:rsid w:val="00E86B53"/>
    <w:rsid w:val="00E9110B"/>
    <w:rsid w:val="00EA2B6F"/>
    <w:rsid w:val="00EB3478"/>
    <w:rsid w:val="00EB4B39"/>
    <w:rsid w:val="00EB6FE3"/>
    <w:rsid w:val="00EE0F65"/>
    <w:rsid w:val="00EF1FB3"/>
    <w:rsid w:val="00EF4E53"/>
    <w:rsid w:val="00F015AB"/>
    <w:rsid w:val="00F246A1"/>
    <w:rsid w:val="00F37917"/>
    <w:rsid w:val="00F50922"/>
    <w:rsid w:val="00F51277"/>
    <w:rsid w:val="00F52492"/>
    <w:rsid w:val="00F5513E"/>
    <w:rsid w:val="00F63F3F"/>
    <w:rsid w:val="00F66FA5"/>
    <w:rsid w:val="00F71678"/>
    <w:rsid w:val="00F71A70"/>
    <w:rsid w:val="00F730E3"/>
    <w:rsid w:val="00F73F37"/>
    <w:rsid w:val="00F755E9"/>
    <w:rsid w:val="00F909CD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85A2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8FC33-8B73-4C40-B761-C25565BD3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5F8FC-42EF-4596-87B6-033D9DE6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Vasana Piyaboon</cp:lastModifiedBy>
  <cp:revision>4</cp:revision>
  <cp:lastPrinted>2018-02-28T11:48:00Z</cp:lastPrinted>
  <dcterms:created xsi:type="dcterms:W3CDTF">2018-02-28T14:45:00Z</dcterms:created>
  <dcterms:modified xsi:type="dcterms:W3CDTF">2018-02-28T15:13:00Z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</Properties>
</file>